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436F" w14:textId="44A86EB8" w:rsidR="004818D9" w:rsidRPr="00D36B78" w:rsidRDefault="004818D9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E4699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36B7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DFAF7BB" w14:textId="77777777" w:rsidR="004818D9" w:rsidRPr="00D36B78" w:rsidRDefault="004818D9" w:rsidP="007753A2">
      <w:pPr>
        <w:pStyle w:val="IndexHeading1"/>
        <w:spacing w:after="0" w:line="240" w:lineRule="auto"/>
        <w:ind w:left="1260" w:right="-43" w:hanging="126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E230E5F" w14:textId="5318300C" w:rsidR="00275E7A" w:rsidRPr="007D7518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51FD53C" w14:textId="4733B26E" w:rsidR="00142180" w:rsidRDefault="00142180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FD94A87" w14:textId="7D9916A1" w:rsidR="006D5163" w:rsidRDefault="006D5163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7C349DF6" w14:textId="17877867" w:rsidR="00A07AD5" w:rsidRPr="00040C36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59E8F1F" w14:textId="3ADA4A34" w:rsidR="00474207" w:rsidRDefault="006D46D1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2825B4E9" w14:textId="6107AF58" w:rsidR="00142180" w:rsidRPr="00D36B78" w:rsidRDefault="0081513E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9A17B3" w14:textId="3EE1AF79" w:rsidR="00142180" w:rsidRPr="00D36B78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ADEFCAC" w14:textId="13A92F17" w:rsidR="004B5B0B" w:rsidRDefault="000B7B4F" w:rsidP="006D5163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36B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</w:t>
      </w:r>
    </w:p>
    <w:p w14:paraId="3EA0CE96" w14:textId="77777777" w:rsidR="00D65B8C" w:rsidRPr="00960CB8" w:rsidRDefault="00D65B8C" w:rsidP="00D65B8C">
      <w:pPr>
        <w:pStyle w:val="IndexHeading1"/>
        <w:numPr>
          <w:ilvl w:val="0"/>
          <w:numId w:val="4"/>
        </w:numPr>
        <w:spacing w:after="0" w:line="240" w:lineRule="auto"/>
        <w:ind w:left="1276" w:right="-522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เหตุ</w:t>
      </w:r>
      <w:r w:rsidRPr="00960CB8">
        <w:rPr>
          <w:rFonts w:ascii="Angsana New" w:hAnsi="Angsana New" w:cs="Angsana New" w:hint="cs"/>
          <w:sz w:val="30"/>
          <w:szCs w:val="30"/>
          <w:cs/>
          <w:lang w:bidi="th-TH"/>
        </w:rPr>
        <w:t>การณ์ภายหลังรอบระยะเวลารายงาน</w:t>
      </w:r>
    </w:p>
    <w:p w14:paraId="5C803C94" w14:textId="77777777" w:rsidR="00D65B8C" w:rsidRDefault="00D65B8C" w:rsidP="00D65B8C">
      <w:pPr>
        <w:pStyle w:val="IndexHeading1"/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94A61F" w14:textId="7C26ED7F" w:rsidR="004B5B0B" w:rsidRDefault="004B5B0B" w:rsidP="004B5B0B">
      <w:pPr>
        <w:pStyle w:val="IndexHeading1"/>
        <w:tabs>
          <w:tab w:val="left" w:pos="1170"/>
        </w:tabs>
        <w:spacing w:after="0" w:line="240" w:lineRule="auto"/>
        <w:ind w:left="1276" w:right="-522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3EB89B" w14:textId="77777777" w:rsidR="004818D9" w:rsidRPr="00E62058" w:rsidRDefault="006E005A" w:rsidP="00452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br w:type="page"/>
      </w:r>
      <w:r w:rsidR="001126F0" w:rsidRPr="00E62058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1126F0" w:rsidRPr="00E62058">
        <w:rPr>
          <w:rFonts w:ascii="Angsana New" w:hAnsi="Angsana New" w:hint="cs"/>
          <w:sz w:val="30"/>
          <w:szCs w:val="30"/>
          <w:cs/>
        </w:rPr>
        <w:t>เ</w:t>
      </w:r>
      <w:r w:rsidR="004818D9" w:rsidRPr="00E62058">
        <w:rPr>
          <w:rFonts w:ascii="Angsana New" w:hAnsi="Angsana New"/>
          <w:sz w:val="30"/>
          <w:szCs w:val="30"/>
          <w:cs/>
        </w:rPr>
        <w:t>ป็นส่วนหนึ่งของงบการเงิน</w:t>
      </w:r>
      <w:r w:rsidR="00097415" w:rsidRPr="00E62058">
        <w:rPr>
          <w:rFonts w:ascii="Angsana New" w:hAnsi="Angsana New"/>
          <w:sz w:val="30"/>
          <w:szCs w:val="30"/>
          <w:cs/>
        </w:rPr>
        <w:t>ระหว่างกาล</w:t>
      </w:r>
      <w:r w:rsidR="004818D9" w:rsidRPr="00E62058">
        <w:rPr>
          <w:rFonts w:ascii="Angsana New" w:hAnsi="Angsana New"/>
          <w:sz w:val="30"/>
          <w:szCs w:val="30"/>
          <w:cs/>
        </w:rPr>
        <w:t>นี้</w:t>
      </w:r>
    </w:p>
    <w:p w14:paraId="5E3CCD47" w14:textId="77777777" w:rsidR="00866160" w:rsidRPr="00E62058" w:rsidRDefault="00866160" w:rsidP="00BB6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D9BF4C2" w14:textId="3033B416" w:rsidR="004818D9" w:rsidRPr="00E62058" w:rsidRDefault="004818D9" w:rsidP="007F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01E08" w:rsidRPr="00E62058">
        <w:rPr>
          <w:rFonts w:ascii="Angsana New" w:hAnsi="Angsana New"/>
          <w:sz w:val="30"/>
          <w:szCs w:val="30"/>
          <w:cs/>
        </w:rPr>
        <w:t>คณะ</w:t>
      </w:r>
      <w:r w:rsidRPr="00E62058">
        <w:rPr>
          <w:rFonts w:ascii="Angsana New" w:hAnsi="Angsana New"/>
          <w:sz w:val="30"/>
          <w:szCs w:val="30"/>
          <w:cs/>
        </w:rPr>
        <w:t>กรรมการเมื่อ</w:t>
      </w:r>
      <w:r w:rsidR="001E6792" w:rsidRPr="00E62058">
        <w:rPr>
          <w:rFonts w:ascii="Angsana New" w:hAnsi="Angsana New"/>
          <w:sz w:val="30"/>
          <w:szCs w:val="30"/>
          <w:cs/>
        </w:rPr>
        <w:t>วันที่</w:t>
      </w:r>
      <w:r w:rsidR="0071654B" w:rsidRPr="00E62058">
        <w:rPr>
          <w:rFonts w:ascii="Angsana New" w:hAnsi="Angsana New"/>
          <w:sz w:val="30"/>
          <w:szCs w:val="30"/>
          <w:cs/>
        </w:rPr>
        <w:t xml:space="preserve"> </w:t>
      </w:r>
      <w:r w:rsidR="00D511F0">
        <w:rPr>
          <w:rFonts w:ascii="Angsana New" w:hAnsi="Angsana New"/>
          <w:sz w:val="30"/>
          <w:szCs w:val="30"/>
        </w:rPr>
        <w:t>13</w:t>
      </w:r>
      <w:r w:rsidR="009D5497" w:rsidRPr="00DC7576">
        <w:rPr>
          <w:rFonts w:ascii="Angsana New" w:hAnsi="Angsana New"/>
          <w:sz w:val="30"/>
          <w:szCs w:val="30"/>
        </w:rPr>
        <w:t xml:space="preserve"> </w:t>
      </w:r>
      <w:r w:rsidR="009D5497" w:rsidRPr="00DC7576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9D5497" w:rsidRPr="00DC7576">
        <w:rPr>
          <w:rFonts w:ascii="Angsana New" w:hAnsi="Angsana New"/>
          <w:sz w:val="30"/>
          <w:szCs w:val="30"/>
        </w:rPr>
        <w:t>256</w:t>
      </w:r>
      <w:r w:rsidR="009D5497">
        <w:rPr>
          <w:rFonts w:ascii="Angsana New" w:hAnsi="Angsana New"/>
          <w:sz w:val="30"/>
          <w:szCs w:val="30"/>
        </w:rPr>
        <w:t>7</w:t>
      </w:r>
    </w:p>
    <w:p w14:paraId="381E6FDA" w14:textId="77777777" w:rsidR="00FB2EEF" w:rsidRPr="00E62058" w:rsidRDefault="00FB2EEF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B5D6D7" w14:textId="49ABF5C9" w:rsidR="004818D9" w:rsidRPr="00E62058" w:rsidRDefault="00DA5296" w:rsidP="00E56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62058">
        <w:rPr>
          <w:rFonts w:ascii="Angsana New" w:hAnsi="Angsana New"/>
          <w:b/>
          <w:bCs/>
          <w:sz w:val="30"/>
          <w:szCs w:val="30"/>
        </w:rPr>
        <w:t>1</w:t>
      </w:r>
      <w:r w:rsidR="004818D9" w:rsidRPr="00E62058">
        <w:rPr>
          <w:rFonts w:ascii="Angsana New" w:hAnsi="Angsana New"/>
          <w:b/>
          <w:bCs/>
          <w:sz w:val="30"/>
          <w:szCs w:val="30"/>
          <w:cs/>
        </w:rPr>
        <w:tab/>
        <w:t>เกณฑ์การจัดทำงบการเงิน</w:t>
      </w:r>
      <w:r w:rsidR="00097415" w:rsidRPr="00E6205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31B1D6E9" w14:textId="77777777" w:rsidR="00CC23EB" w:rsidRDefault="00CC23EB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14:paraId="77BA4F6F" w14:textId="062417CD" w:rsidR="00117F8F" w:rsidRPr="00E62058" w:rsidRDefault="00117F8F" w:rsidP="00C26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E62058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62058">
        <w:rPr>
          <w:rFonts w:ascii="Angsana New" w:hAnsi="Angsana New"/>
          <w:sz w:val="30"/>
          <w:szCs w:val="30"/>
        </w:rPr>
        <w:br/>
      </w:r>
      <w:r w:rsidRPr="00E6205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E62058">
        <w:rPr>
          <w:rFonts w:ascii="Angsana New" w:hAnsi="Angsana New"/>
          <w:sz w:val="30"/>
          <w:szCs w:val="30"/>
        </w:rPr>
        <w:t>(“</w:t>
      </w:r>
      <w:r w:rsidRPr="00E6205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E62058">
        <w:rPr>
          <w:rFonts w:ascii="Angsana New" w:hAnsi="Angsana New"/>
          <w:sz w:val="30"/>
          <w:szCs w:val="30"/>
        </w:rPr>
        <w:t>”)</w:t>
      </w:r>
      <w:r w:rsidRPr="00E62058">
        <w:rPr>
          <w:rFonts w:ascii="Angsana New" w:hAnsi="Angsana New" w:hint="cs"/>
          <w:sz w:val="30"/>
          <w:szCs w:val="30"/>
          <w:cs/>
        </w:rPr>
        <w:t xml:space="preserve"> ตามมาตรฐานการบัญชี ฉบับที่</w:t>
      </w:r>
      <w:r w:rsidR="00873A17" w:rsidRPr="00E62058">
        <w:rPr>
          <w:rFonts w:ascii="Angsana New" w:hAnsi="Angsana New"/>
          <w:sz w:val="30"/>
          <w:szCs w:val="30"/>
        </w:rPr>
        <w:t xml:space="preserve"> 34</w:t>
      </w:r>
      <w:r w:rsidRPr="00E62058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E6205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62058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707E6A">
        <w:rPr>
          <w:rFonts w:ascii="Angsana New" w:hAnsi="Angsana New"/>
          <w:sz w:val="30"/>
          <w:szCs w:val="30"/>
        </w:rPr>
        <w:t xml:space="preserve"> </w:t>
      </w:r>
      <w:r w:rsidR="00C268D0" w:rsidRPr="00E6205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บริษัทและบริษัทย่อยสำหรับปีสิ้นสุดวันที่ </w:t>
      </w:r>
      <w:r w:rsidR="00130916" w:rsidRPr="00E62058">
        <w:rPr>
          <w:rFonts w:ascii="Angsana New" w:hAnsi="Angsana New"/>
          <w:sz w:val="30"/>
          <w:szCs w:val="30"/>
        </w:rPr>
        <w:t>30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 w:hint="cs"/>
          <w:sz w:val="30"/>
          <w:szCs w:val="30"/>
          <w:cs/>
        </w:rPr>
        <w:t>กันยายน</w:t>
      </w:r>
      <w:r w:rsidR="00413BEB" w:rsidRPr="00E62058">
        <w:rPr>
          <w:rFonts w:ascii="Angsana New" w:hAnsi="Angsana New"/>
          <w:sz w:val="30"/>
          <w:szCs w:val="30"/>
          <w:cs/>
        </w:rPr>
        <w:t xml:space="preserve"> </w:t>
      </w:r>
      <w:r w:rsidR="00130916" w:rsidRPr="00E62058">
        <w:rPr>
          <w:rFonts w:ascii="Angsana New" w:hAnsi="Angsana New"/>
          <w:sz w:val="30"/>
          <w:szCs w:val="30"/>
        </w:rPr>
        <w:t>256</w:t>
      </w:r>
      <w:r w:rsidR="000237B0">
        <w:rPr>
          <w:rFonts w:ascii="Angsana New" w:hAnsi="Angsana New"/>
          <w:sz w:val="30"/>
          <w:szCs w:val="30"/>
        </w:rPr>
        <w:t>6</w:t>
      </w:r>
    </w:p>
    <w:p w14:paraId="41865F44" w14:textId="778BCF3A" w:rsidR="001126F0" w:rsidRPr="00E62058" w:rsidRDefault="001126F0" w:rsidP="00D25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8C32116" w14:textId="75D8ED47" w:rsidR="002C6259" w:rsidRPr="00E62058" w:rsidRDefault="002035B2" w:rsidP="00310D9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  <w:cs/>
        </w:rPr>
      </w:pPr>
      <w:r w:rsidRPr="00E6205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</w:t>
      </w:r>
      <w:r w:rsidRPr="00E62058">
        <w:rPr>
          <w:rFonts w:ascii="Angsana New" w:hAnsi="Angsana New" w:hint="cs"/>
          <w:sz w:val="30"/>
          <w:szCs w:val="30"/>
          <w:cs/>
        </w:rPr>
        <w:t>ท</w:t>
      </w:r>
      <w:r w:rsidRPr="00E62058">
        <w:rPr>
          <w:rFonts w:ascii="Angsana New" w:hAnsi="Angsana New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F32E70">
        <w:rPr>
          <w:rFonts w:ascii="Angsana New" w:hAnsi="Angsana New" w:hint="cs"/>
          <w:sz w:val="30"/>
          <w:szCs w:val="30"/>
          <w:cs/>
        </w:rPr>
        <w:t>ที่</w:t>
      </w:r>
      <w:r w:rsidRPr="00E62058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2058">
        <w:rPr>
          <w:rFonts w:ascii="Angsana New" w:hAnsi="Angsana New"/>
          <w:sz w:val="30"/>
          <w:szCs w:val="30"/>
        </w:rPr>
        <w:t>30</w:t>
      </w:r>
      <w:r w:rsidRPr="00E62058">
        <w:rPr>
          <w:rFonts w:ascii="Angsana New" w:hAnsi="Angsana New"/>
          <w:sz w:val="30"/>
          <w:szCs w:val="30"/>
          <w:cs/>
        </w:rPr>
        <w:t xml:space="preserve"> </w:t>
      </w:r>
      <w:r w:rsidRPr="00E62058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E62058">
        <w:rPr>
          <w:rFonts w:ascii="Angsana New" w:hAnsi="Angsana New"/>
          <w:sz w:val="30"/>
          <w:szCs w:val="30"/>
        </w:rPr>
        <w:t>256</w:t>
      </w:r>
      <w:r w:rsidR="000237B0">
        <w:rPr>
          <w:rFonts w:ascii="Angsana New" w:hAnsi="Angsana New"/>
          <w:sz w:val="30"/>
          <w:szCs w:val="30"/>
        </w:rPr>
        <w:t>6</w:t>
      </w:r>
    </w:p>
    <w:p w14:paraId="553C5DA0" w14:textId="1E14EC73" w:rsidR="00653ED5" w:rsidRPr="00E62058" w:rsidRDefault="0065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0" w:name="_Hlk31047958"/>
    </w:p>
    <w:bookmarkEnd w:id="0"/>
    <w:p w14:paraId="2C52ADB5" w14:textId="2C17549C" w:rsidR="004818D9" w:rsidRPr="00D36B78" w:rsidRDefault="00127CA7" w:rsidP="00E22E5F">
      <w:pPr>
        <w:pStyle w:val="BodyText2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2</w:t>
      </w:r>
      <w:r w:rsidR="000A5908" w:rsidRPr="000A5908">
        <w:rPr>
          <w:rFonts w:ascii="Angsana New" w:hAnsi="Angsana New"/>
          <w:b/>
          <w:sz w:val="30"/>
          <w:szCs w:val="30"/>
        </w:rPr>
        <w:tab/>
      </w:r>
      <w:r w:rsidR="004818D9" w:rsidRPr="000A5908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7ADEB31F" w14:textId="77777777" w:rsidR="004818D9" w:rsidRPr="00180FD5" w:rsidRDefault="004818D9" w:rsidP="00FF1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C67A3ED" w14:textId="20CF36C9" w:rsidR="007C3302" w:rsidRPr="00720F7B" w:rsidRDefault="007C3302" w:rsidP="007C330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ความสัมพันธ์ของกลุ่มบริษัทกับ</w:t>
      </w:r>
      <w:r w:rsidRPr="001D0486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ตลอดจน</w:t>
      </w:r>
      <w:r w:rsidRPr="00180FD5">
        <w:rPr>
          <w:rFonts w:ascii="Angsana New" w:hAnsi="Angsana New"/>
          <w:spacing w:val="-4"/>
          <w:sz w:val="30"/>
          <w:szCs w:val="30"/>
          <w:cs/>
        </w:rPr>
        <w:t>นโยบายการกำหนดราคาในระหว่างงวด</w:t>
      </w:r>
      <w:r>
        <w:rPr>
          <w:rFonts w:ascii="Angsana New" w:hAnsi="Angsana New"/>
          <w:spacing w:val="-4"/>
          <w:sz w:val="30"/>
          <w:szCs w:val="30"/>
          <w:cs/>
        </w:rPr>
        <w:br/>
      </w:r>
      <w:r w:rsidR="009D5497" w:rsidRPr="00180FD5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9D5497" w:rsidRPr="00180FD5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9D5497" w:rsidRPr="00180FD5">
        <w:rPr>
          <w:rFonts w:ascii="Angsana New" w:hAnsi="Angsana New"/>
          <w:spacing w:val="-4"/>
          <w:sz w:val="30"/>
          <w:szCs w:val="30"/>
        </w:rPr>
        <w:t xml:space="preserve">31 </w:t>
      </w:r>
      <w:r w:rsidR="009D5497" w:rsidRPr="00180FD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9D5497" w:rsidRPr="00180FD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9D5497" w:rsidRPr="00180FD5">
        <w:rPr>
          <w:rFonts w:ascii="Angsana New" w:hAnsi="Angsana New"/>
          <w:spacing w:val="-4"/>
          <w:sz w:val="30"/>
          <w:szCs w:val="30"/>
        </w:rPr>
        <w:t>256</w:t>
      </w:r>
      <w:r w:rsidR="009D5497">
        <w:rPr>
          <w:rFonts w:ascii="Angsana New" w:hAnsi="Angsana New"/>
          <w:spacing w:val="-4"/>
          <w:sz w:val="30"/>
          <w:szCs w:val="30"/>
        </w:rPr>
        <w:t>6</w:t>
      </w:r>
      <w:r w:rsidR="009D5497" w:rsidRPr="00180FD5">
        <w:rPr>
          <w:rFonts w:ascii="Angsana New" w:hAnsi="Angsana New"/>
          <w:spacing w:val="-4"/>
          <w:sz w:val="30"/>
          <w:szCs w:val="30"/>
        </w:rPr>
        <w:t xml:space="preserve"> </w:t>
      </w:r>
      <w:r w:rsidR="009D5497" w:rsidRPr="00180FD5">
        <w:rPr>
          <w:rFonts w:ascii="Angsana New" w:hAnsi="Angsana New"/>
          <w:spacing w:val="-4"/>
          <w:sz w:val="30"/>
          <w:szCs w:val="30"/>
          <w:cs/>
        </w:rPr>
        <w:t>ไม่มีการเปลี่ยนแปลงอย่างมีสาระสำคัญ</w:t>
      </w:r>
    </w:p>
    <w:p w14:paraId="4F35B5AC" w14:textId="675A7F39" w:rsidR="00A81403" w:rsidRDefault="00A81403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464" w:type="dxa"/>
        <w:tblInd w:w="450" w:type="dxa"/>
        <w:tblLook w:val="01A0" w:firstRow="1" w:lastRow="0" w:firstColumn="1" w:lastColumn="1" w:noHBand="0" w:noVBand="0"/>
      </w:tblPr>
      <w:tblGrid>
        <w:gridCol w:w="3703"/>
        <w:gridCol w:w="1304"/>
        <w:gridCol w:w="243"/>
        <w:gridCol w:w="1269"/>
        <w:gridCol w:w="260"/>
        <w:gridCol w:w="1191"/>
        <w:gridCol w:w="239"/>
        <w:gridCol w:w="1255"/>
      </w:tblGrid>
      <w:tr w:rsidR="00C228B2" w:rsidRPr="00356084" w14:paraId="0CF913D3" w14:textId="77777777" w:rsidTr="0017095B">
        <w:trPr>
          <w:trHeight w:val="346"/>
          <w:tblHeader/>
        </w:trPr>
        <w:tc>
          <w:tcPr>
            <w:tcW w:w="3703" w:type="dxa"/>
          </w:tcPr>
          <w:p w14:paraId="537CA6AD" w14:textId="77777777" w:rsidR="00C228B2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</w:p>
          <w:p w14:paraId="70132B5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10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16" w:type="dxa"/>
            <w:gridSpan w:val="3"/>
          </w:tcPr>
          <w:p w14:paraId="2A718E8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176A60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5" w:type="dxa"/>
            <w:gridSpan w:val="3"/>
          </w:tcPr>
          <w:p w14:paraId="1FCCC046" w14:textId="272AB34A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356084" w14:paraId="48C7EB93" w14:textId="77777777" w:rsidTr="0017095B">
        <w:trPr>
          <w:trHeight w:val="346"/>
          <w:tblHeader/>
        </w:trPr>
        <w:tc>
          <w:tcPr>
            <w:tcW w:w="3703" w:type="dxa"/>
          </w:tcPr>
          <w:p w14:paraId="4A7A49B0" w14:textId="31B57231" w:rsidR="00C228B2" w:rsidRPr="00356084" w:rsidRDefault="00D7107D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560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4" w:type="dxa"/>
          </w:tcPr>
          <w:p w14:paraId="5069BC14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03612EA0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2465E0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0" w:type="dxa"/>
          </w:tcPr>
          <w:p w14:paraId="20932631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82CD6E1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7B3C4E9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3A0541E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228B2" w:rsidRPr="00356084" w14:paraId="3F553B71" w14:textId="77777777" w:rsidTr="0017095B">
        <w:trPr>
          <w:trHeight w:val="346"/>
          <w:tblHeader/>
        </w:trPr>
        <w:tc>
          <w:tcPr>
            <w:tcW w:w="3703" w:type="dxa"/>
          </w:tcPr>
          <w:p w14:paraId="38A536BA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1" w:type="dxa"/>
            <w:gridSpan w:val="7"/>
          </w:tcPr>
          <w:p w14:paraId="35314C9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0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356084" w14:paraId="6C4EBF04" w14:textId="77777777" w:rsidTr="0017095B">
        <w:trPr>
          <w:trHeight w:val="346"/>
        </w:trPr>
        <w:tc>
          <w:tcPr>
            <w:tcW w:w="3703" w:type="dxa"/>
          </w:tcPr>
          <w:p w14:paraId="43D6230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52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04" w:type="dxa"/>
          </w:tcPr>
          <w:p w14:paraId="090BDB75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EEC549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135AAF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E8ACB42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A47B18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131292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78BC567C" w14:textId="77777777" w:rsidR="00C228B2" w:rsidRPr="00356084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07D" w:rsidRPr="00FE0E0B" w14:paraId="33646549" w14:textId="77777777" w:rsidTr="0017095B">
        <w:trPr>
          <w:trHeight w:val="346"/>
        </w:trPr>
        <w:tc>
          <w:tcPr>
            <w:tcW w:w="3703" w:type="dxa"/>
          </w:tcPr>
          <w:p w14:paraId="2402F2EB" w14:textId="77777777" w:rsidR="00D7107D" w:rsidRPr="00712C1C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079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202DDB98" w14:textId="0FA32BAC" w:rsidR="00D7107D" w:rsidRPr="00FE0E0B" w:rsidRDefault="00F034D9" w:rsidP="007D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43" w:type="dxa"/>
          </w:tcPr>
          <w:p w14:paraId="1A4E0EDE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9D1A6A" w14:textId="51602323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60" w:type="dxa"/>
          </w:tcPr>
          <w:p w14:paraId="090B1E17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A8E1A12" w14:textId="6520650C" w:rsidR="00D7107D" w:rsidRPr="00FE0E0B" w:rsidRDefault="00F034D9" w:rsidP="007D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39" w:type="dxa"/>
          </w:tcPr>
          <w:p w14:paraId="088AE37C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345AF56" w14:textId="6085AABA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</w:tr>
      <w:tr w:rsidR="00D7107D" w:rsidRPr="00FE0E0B" w14:paraId="01D8FA3C" w14:textId="77777777" w:rsidTr="0017095B">
        <w:trPr>
          <w:trHeight w:val="346"/>
        </w:trPr>
        <w:tc>
          <w:tcPr>
            <w:tcW w:w="3703" w:type="dxa"/>
          </w:tcPr>
          <w:p w14:paraId="0E077731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C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F744A2C" w14:textId="0A67DB48" w:rsidR="00D7107D" w:rsidRPr="00FE0E0B" w:rsidRDefault="00F034D9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43" w:type="dxa"/>
          </w:tcPr>
          <w:p w14:paraId="3B4E5CBE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848A7EF" w14:textId="1E436D7B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60" w:type="dxa"/>
          </w:tcPr>
          <w:p w14:paraId="265F5D88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393FEDA" w14:textId="7099A877" w:rsidR="00D7107D" w:rsidRPr="00FE0E0B" w:rsidRDefault="00F034D9" w:rsidP="007D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239" w:type="dxa"/>
          </w:tcPr>
          <w:p w14:paraId="4FA4BFDF" w14:textId="77777777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E619D35" w14:textId="02F38BF9" w:rsidR="00D7107D" w:rsidRPr="00FE0E0B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BA710C" w:rsidRPr="00FE0E0B" w14:paraId="0C06CCD0" w14:textId="77777777" w:rsidTr="0017095B">
        <w:trPr>
          <w:trHeight w:val="346"/>
        </w:trPr>
        <w:tc>
          <w:tcPr>
            <w:tcW w:w="3703" w:type="dxa"/>
          </w:tcPr>
          <w:p w14:paraId="62E94E55" w14:textId="77777777" w:rsidR="00BA710C" w:rsidRPr="00712C1C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B6EF051" w14:textId="77777777" w:rsidR="00BA710C" w:rsidRPr="00FE0E0B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061A4F" w14:textId="77777777" w:rsidR="00BA710C" w:rsidRPr="00FE0E0B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72C1C18" w14:textId="77777777" w:rsidR="00BA710C" w:rsidRPr="00726ED3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23EA4EE" w14:textId="77777777" w:rsidR="00BA710C" w:rsidRPr="00FE0E0B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849FAA1" w14:textId="77777777" w:rsidR="00BA710C" w:rsidRPr="00FE0E0B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920C6DC" w14:textId="77777777" w:rsidR="00BA710C" w:rsidRPr="00FE0E0B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79ADA1" w14:textId="77777777" w:rsidR="00BA710C" w:rsidRPr="00726ED3" w:rsidRDefault="00BA710C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107D" w:rsidRPr="00356084" w14:paraId="497887C0" w14:textId="77777777" w:rsidTr="0017095B">
        <w:trPr>
          <w:trHeight w:val="346"/>
        </w:trPr>
        <w:tc>
          <w:tcPr>
            <w:tcW w:w="3703" w:type="dxa"/>
          </w:tcPr>
          <w:p w14:paraId="4619151F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4" w:type="dxa"/>
          </w:tcPr>
          <w:p w14:paraId="4B4C2B0A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1C043C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1DB5754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6B1E9B6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25FCDCE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046B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5" w:type="dxa"/>
          </w:tcPr>
          <w:p w14:paraId="7B2159A2" w14:textId="77777777" w:rsidR="00D7107D" w:rsidRPr="00356084" w:rsidRDefault="00D7107D" w:rsidP="00D71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8167F4" w14:paraId="03AA1CC6" w14:textId="77777777" w:rsidTr="0017095B">
        <w:trPr>
          <w:trHeight w:val="346"/>
        </w:trPr>
        <w:tc>
          <w:tcPr>
            <w:tcW w:w="3703" w:type="dxa"/>
          </w:tcPr>
          <w:p w14:paraId="2FFC99C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5E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8A55180" w14:textId="607555BB" w:rsidR="00F034D9" w:rsidRPr="00356084" w:rsidRDefault="00F034D9" w:rsidP="00F3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3450EC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115B20" w14:textId="77777777" w:rsidR="00F034D9" w:rsidRDefault="00F034D9" w:rsidP="00F3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FE1E25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B43BD4" w14:textId="0A79A1F4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68681E5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D60BFC6" w14:textId="0D8A7ED3" w:rsidR="00F034D9" w:rsidRPr="008167F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24B5E" w:rsidRPr="00F332F2" w14:paraId="353A7965" w14:textId="77777777" w:rsidTr="0017095B">
        <w:trPr>
          <w:trHeight w:val="346"/>
        </w:trPr>
        <w:tc>
          <w:tcPr>
            <w:tcW w:w="3703" w:type="dxa"/>
          </w:tcPr>
          <w:p w14:paraId="2A1F17D6" w14:textId="062C3C06" w:rsidR="00124B5E" w:rsidRPr="00ED5E4E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05E2373A" w14:textId="044AFD03" w:rsidR="00124B5E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26D4E50" w14:textId="77777777" w:rsidR="00124B5E" w:rsidRPr="00356084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622D47" w14:textId="70F219C2" w:rsidR="00124B5E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3F6FCAF2" w14:textId="77777777" w:rsidR="00124B5E" w:rsidRPr="00356084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EC96AB3" w14:textId="468CB3A7" w:rsidR="00124B5E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9" w:type="dxa"/>
          </w:tcPr>
          <w:p w14:paraId="500F2520" w14:textId="77777777" w:rsidR="00124B5E" w:rsidRPr="00356084" w:rsidRDefault="00124B5E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0101D21" w14:textId="1ED4E08A" w:rsidR="00124B5E" w:rsidRPr="00726ED3" w:rsidRDefault="00124B5E" w:rsidP="00F3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4D9" w:rsidRPr="008167F4" w14:paraId="19BD0C8C" w14:textId="77777777" w:rsidTr="0017095B">
        <w:trPr>
          <w:trHeight w:val="346"/>
        </w:trPr>
        <w:tc>
          <w:tcPr>
            <w:tcW w:w="3703" w:type="dxa"/>
          </w:tcPr>
          <w:p w14:paraId="301E8590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304" w:type="dxa"/>
          </w:tcPr>
          <w:p w14:paraId="1DF6B08B" w14:textId="1066C725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DF8610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26C4D0" w14:textId="77777777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F5957D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18B0195" w14:textId="4E276DD2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120,734</w:t>
            </w:r>
          </w:p>
        </w:tc>
        <w:tc>
          <w:tcPr>
            <w:tcW w:w="239" w:type="dxa"/>
          </w:tcPr>
          <w:p w14:paraId="7CC8995A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6B00503" w14:textId="7353A20D" w:rsidR="00F034D9" w:rsidRPr="008167F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108,257</w:t>
            </w:r>
          </w:p>
        </w:tc>
      </w:tr>
      <w:tr w:rsidR="00F034D9" w:rsidRPr="00356084" w14:paraId="4D044891" w14:textId="77777777" w:rsidTr="0017095B">
        <w:trPr>
          <w:trHeight w:val="346"/>
        </w:trPr>
        <w:tc>
          <w:tcPr>
            <w:tcW w:w="3703" w:type="dxa"/>
          </w:tcPr>
          <w:p w14:paraId="0497232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 การ</w:t>
            </w:r>
            <w:r w:rsidRPr="00356084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304" w:type="dxa"/>
          </w:tcPr>
          <w:p w14:paraId="51F2929C" w14:textId="77777777" w:rsidR="00F034D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2BCC1C" w14:textId="61EF3F0A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42123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DC15265" w14:textId="77777777" w:rsidR="00F034D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82D01F" w14:textId="77777777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177108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D71AAB6" w14:textId="77777777" w:rsidR="00F034D9" w:rsidRPr="00726ED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FC1C7A9" w14:textId="1756308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9,361</w:t>
            </w:r>
          </w:p>
        </w:tc>
        <w:tc>
          <w:tcPr>
            <w:tcW w:w="239" w:type="dxa"/>
          </w:tcPr>
          <w:p w14:paraId="5815763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F308477" w14:textId="77777777" w:rsidR="00F034D9" w:rsidRPr="00726ED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982E127" w14:textId="1356BB93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3,367</w:t>
            </w:r>
          </w:p>
        </w:tc>
      </w:tr>
      <w:tr w:rsidR="00F034D9" w:rsidRPr="00356084" w14:paraId="50B93BBF" w14:textId="77777777" w:rsidTr="0017095B">
        <w:trPr>
          <w:trHeight w:val="346"/>
        </w:trPr>
        <w:tc>
          <w:tcPr>
            <w:tcW w:w="3703" w:type="dxa"/>
          </w:tcPr>
          <w:p w14:paraId="3860D3B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4" w:type="dxa"/>
          </w:tcPr>
          <w:p w14:paraId="75A7FD88" w14:textId="325250B4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B63E9F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28D291D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4C6EFEB9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92EDA18" w14:textId="21A8B666" w:rsidR="00F034D9" w:rsidRPr="00356084" w:rsidRDefault="00F034D9" w:rsidP="00F3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71B138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5A89DC4" w14:textId="5B9E2241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7,233</w:t>
            </w:r>
          </w:p>
        </w:tc>
      </w:tr>
      <w:tr w:rsidR="00F034D9" w:rsidRPr="00356084" w14:paraId="2230907B" w14:textId="77777777" w:rsidTr="0017095B">
        <w:trPr>
          <w:trHeight w:val="346"/>
        </w:trPr>
        <w:tc>
          <w:tcPr>
            <w:tcW w:w="3703" w:type="dxa"/>
          </w:tcPr>
          <w:p w14:paraId="6D35FC8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B25C7B2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6ACCDD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341DB8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090A2F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7C7AE8C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80172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7047CB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356084" w14:paraId="53EEE4D4" w14:textId="77777777" w:rsidTr="0017095B">
        <w:trPr>
          <w:trHeight w:val="346"/>
        </w:trPr>
        <w:tc>
          <w:tcPr>
            <w:tcW w:w="3703" w:type="dxa"/>
          </w:tcPr>
          <w:p w14:paraId="3C23940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</w:tcPr>
          <w:p w14:paraId="3BF2A61D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6DB6AA5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A971A0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1CF43F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676EE2AC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3FAC41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640830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941748" w14:paraId="6B208597" w14:textId="77777777" w:rsidTr="0017095B">
        <w:trPr>
          <w:trHeight w:val="346"/>
        </w:trPr>
        <w:tc>
          <w:tcPr>
            <w:tcW w:w="3703" w:type="dxa"/>
          </w:tcPr>
          <w:p w14:paraId="0ECD719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04" w:type="dxa"/>
          </w:tcPr>
          <w:p w14:paraId="7A8B2F6D" w14:textId="65C2A962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221,015</w:t>
            </w:r>
          </w:p>
        </w:tc>
        <w:tc>
          <w:tcPr>
            <w:tcW w:w="243" w:type="dxa"/>
          </w:tcPr>
          <w:p w14:paraId="48A761A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85B3E6E" w14:textId="14323A2E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245,016</w:t>
            </w:r>
          </w:p>
        </w:tc>
        <w:tc>
          <w:tcPr>
            <w:tcW w:w="260" w:type="dxa"/>
          </w:tcPr>
          <w:p w14:paraId="3F76E338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EF7AC57" w14:textId="0970B289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221,015</w:t>
            </w:r>
          </w:p>
        </w:tc>
        <w:tc>
          <w:tcPr>
            <w:tcW w:w="239" w:type="dxa"/>
          </w:tcPr>
          <w:p w14:paraId="0E9B6D0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BB1B2AD" w14:textId="3E2FB603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245,016</w:t>
            </w:r>
          </w:p>
        </w:tc>
      </w:tr>
      <w:tr w:rsidR="00F034D9" w:rsidRPr="00286F97" w14:paraId="5BC32BC5" w14:textId="77777777" w:rsidTr="0017095B">
        <w:trPr>
          <w:trHeight w:val="346"/>
        </w:trPr>
        <w:tc>
          <w:tcPr>
            <w:tcW w:w="3703" w:type="dxa"/>
          </w:tcPr>
          <w:p w14:paraId="59B1DDAD" w14:textId="60699954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17921E60" w14:textId="1A21B33E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113,643</w:t>
            </w:r>
          </w:p>
        </w:tc>
        <w:tc>
          <w:tcPr>
            <w:tcW w:w="243" w:type="dxa"/>
          </w:tcPr>
          <w:p w14:paraId="5BA40B43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50E0A2" w14:textId="0C03ECA5" w:rsidR="00F034D9" w:rsidRPr="00F034D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937</w:t>
            </w:r>
          </w:p>
        </w:tc>
        <w:tc>
          <w:tcPr>
            <w:tcW w:w="260" w:type="dxa"/>
          </w:tcPr>
          <w:p w14:paraId="1CC671C8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407D1B6" w14:textId="023F9223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113,643</w:t>
            </w:r>
          </w:p>
        </w:tc>
        <w:tc>
          <w:tcPr>
            <w:tcW w:w="239" w:type="dxa"/>
          </w:tcPr>
          <w:p w14:paraId="3B04F49B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828AEB5" w14:textId="6F0E35B6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726ED3">
              <w:rPr>
                <w:rFonts w:ascii="Angsana New" w:hAnsi="Angsana New"/>
                <w:color w:val="0D0D0D"/>
                <w:sz w:val="30"/>
                <w:szCs w:val="30"/>
              </w:rPr>
              <w:t>937</w:t>
            </w:r>
          </w:p>
        </w:tc>
      </w:tr>
      <w:tr w:rsidR="00F034D9" w:rsidRPr="00286F97" w14:paraId="19D9184D" w14:textId="77777777" w:rsidTr="0017095B">
        <w:trPr>
          <w:trHeight w:val="346"/>
        </w:trPr>
        <w:tc>
          <w:tcPr>
            <w:tcW w:w="3703" w:type="dxa"/>
          </w:tcPr>
          <w:p w14:paraId="6973127C" w14:textId="66D07F5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6C7F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</w:t>
            </w:r>
            <w:r w:rsidR="00406C7F" w:rsidRPr="00406C7F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304" w:type="dxa"/>
          </w:tcPr>
          <w:p w14:paraId="7E990ACA" w14:textId="6072338F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503FEF3A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FC96A0C" w14:textId="2FD2FB23" w:rsidR="00F034D9" w:rsidRPr="00126EBB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CF6305E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AA5019" w14:textId="5BD5FC30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  <w:r>
              <w:rPr>
                <w:rFonts w:ascii="Angsana New" w:hAnsi="Angsana New"/>
                <w:color w:val="0D0D0D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4FCFDA00" w14:textId="77777777" w:rsidR="00F034D9" w:rsidRPr="00286F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3EB02D8" w14:textId="0BA8BED1" w:rsidR="00F034D9" w:rsidRPr="00F034D9" w:rsidRDefault="00F034D9" w:rsidP="00F3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4D9" w:rsidRPr="00356084" w14:paraId="6574B082" w14:textId="77777777" w:rsidTr="0017095B">
        <w:trPr>
          <w:trHeight w:val="346"/>
        </w:trPr>
        <w:tc>
          <w:tcPr>
            <w:tcW w:w="3703" w:type="dxa"/>
          </w:tcPr>
          <w:p w14:paraId="26F0894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74D043A2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BF96EF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50E3D0A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E48B05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5A15E8F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B557D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9F775F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356084" w14:paraId="04D9BD97" w14:textId="77777777" w:rsidTr="0017095B">
        <w:trPr>
          <w:trHeight w:val="346"/>
        </w:trPr>
        <w:tc>
          <w:tcPr>
            <w:tcW w:w="3703" w:type="dxa"/>
          </w:tcPr>
          <w:p w14:paraId="48A46522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4" w:type="dxa"/>
          </w:tcPr>
          <w:p w14:paraId="65C8B77F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345D6C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3F0F3B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DC29A8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DAE3DB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81D90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06F31E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356084" w14:paraId="0FA6B8C9" w14:textId="77777777" w:rsidTr="0017095B">
        <w:trPr>
          <w:trHeight w:val="346"/>
        </w:trPr>
        <w:tc>
          <w:tcPr>
            <w:tcW w:w="3703" w:type="dxa"/>
          </w:tcPr>
          <w:p w14:paraId="304B017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04" w:type="dxa"/>
          </w:tcPr>
          <w:p w14:paraId="48839070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48F598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C02D169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328997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94286B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DF881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F74672B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941748" w14:paraId="647181EF" w14:textId="77777777" w:rsidTr="0017095B">
        <w:trPr>
          <w:trHeight w:val="346"/>
        </w:trPr>
        <w:tc>
          <w:tcPr>
            <w:tcW w:w="3703" w:type="dxa"/>
          </w:tcPr>
          <w:p w14:paraId="0A0BBA89" w14:textId="77777777" w:rsidR="00F034D9" w:rsidRPr="00CE352F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6D6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04" w:type="dxa"/>
            <w:shd w:val="clear" w:color="auto" w:fill="auto"/>
          </w:tcPr>
          <w:p w14:paraId="7EFFC021" w14:textId="567C98C4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43" w:type="dxa"/>
            <w:shd w:val="clear" w:color="auto" w:fill="auto"/>
          </w:tcPr>
          <w:p w14:paraId="347AB231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212D38C" w14:textId="3BF491FA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60" w:type="dxa"/>
            <w:shd w:val="clear" w:color="auto" w:fill="auto"/>
          </w:tcPr>
          <w:p w14:paraId="074A8239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50726872" w14:textId="5D1FD7E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39" w:type="dxa"/>
          </w:tcPr>
          <w:p w14:paraId="501DCFE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22BDBFBD" w14:textId="125A5A57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</w:tr>
      <w:tr w:rsidR="00F034D9" w:rsidRPr="00941748" w14:paraId="241F82DE" w14:textId="77777777" w:rsidTr="0017095B">
        <w:trPr>
          <w:trHeight w:val="346"/>
        </w:trPr>
        <w:tc>
          <w:tcPr>
            <w:tcW w:w="3703" w:type="dxa"/>
          </w:tcPr>
          <w:p w14:paraId="7192AA94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  <w:shd w:val="clear" w:color="auto" w:fill="auto"/>
          </w:tcPr>
          <w:p w14:paraId="22A6DA2A" w14:textId="78EBC710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43" w:type="dxa"/>
            <w:shd w:val="clear" w:color="auto" w:fill="auto"/>
          </w:tcPr>
          <w:p w14:paraId="760C5465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20EB069" w14:textId="46D5BD41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260" w:type="dxa"/>
            <w:shd w:val="clear" w:color="auto" w:fill="auto"/>
          </w:tcPr>
          <w:p w14:paraId="18928097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475BEF88" w14:textId="4CFE1E31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39" w:type="dxa"/>
          </w:tcPr>
          <w:p w14:paraId="2D01039B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AF42AED" w14:textId="087E4E71" w:rsidR="00F034D9" w:rsidRPr="00941748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234</w:t>
            </w:r>
          </w:p>
        </w:tc>
      </w:tr>
      <w:tr w:rsidR="00F034D9" w14:paraId="70FA6E4B" w14:textId="77777777" w:rsidTr="0017095B">
        <w:trPr>
          <w:trHeight w:val="346"/>
        </w:trPr>
        <w:tc>
          <w:tcPr>
            <w:tcW w:w="3703" w:type="dxa"/>
          </w:tcPr>
          <w:p w14:paraId="67EC3E09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304" w:type="dxa"/>
            <w:shd w:val="clear" w:color="auto" w:fill="auto"/>
          </w:tcPr>
          <w:p w14:paraId="6D14D2BB" w14:textId="08409EBC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52E54C9D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1B90677" w14:textId="3A39F243" w:rsidR="00F034D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7239DE7E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1196AC1" w14:textId="4BD9256D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3721460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shd w:val="clear" w:color="auto" w:fill="auto"/>
          </w:tcPr>
          <w:p w14:paraId="128770AE" w14:textId="7A24C885" w:rsidR="00F034D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034D9" w:rsidRPr="005E426A" w14:paraId="4268AD37" w14:textId="77777777" w:rsidTr="0017095B">
        <w:trPr>
          <w:trHeight w:val="346"/>
        </w:trPr>
        <w:tc>
          <w:tcPr>
            <w:tcW w:w="3703" w:type="dxa"/>
          </w:tcPr>
          <w:p w14:paraId="52661E18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329D5975" w14:textId="77777777" w:rsidR="00F034D9" w:rsidRPr="00F844A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7DB611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</w:tcPr>
          <w:p w14:paraId="46BE9ED7" w14:textId="77777777" w:rsidR="00F034D9" w:rsidRPr="005E426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9E070D4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52553CDF" w14:textId="77777777" w:rsidR="00F034D9" w:rsidRPr="009C08A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B0D1845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3068E011" w14:textId="77777777" w:rsidR="00F034D9" w:rsidRPr="005E426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5E426A" w14:paraId="5CD40344" w14:textId="77777777" w:rsidTr="0017095B">
        <w:trPr>
          <w:trHeight w:val="346"/>
        </w:trPr>
        <w:tc>
          <w:tcPr>
            <w:tcW w:w="3703" w:type="dxa"/>
          </w:tcPr>
          <w:p w14:paraId="44C9E3EF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0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4" w:type="dxa"/>
          </w:tcPr>
          <w:p w14:paraId="103A1035" w14:textId="77777777" w:rsidR="00F034D9" w:rsidRPr="00F844A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8C8691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</w:tcPr>
          <w:p w14:paraId="10131CD4" w14:textId="77777777" w:rsidR="00F034D9" w:rsidRPr="005E426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845B4AD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35312B83" w14:textId="77777777" w:rsidR="00F034D9" w:rsidRPr="009C08A9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A5F1230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5" w:type="dxa"/>
          </w:tcPr>
          <w:p w14:paraId="6C498DDB" w14:textId="77777777" w:rsidR="00F034D9" w:rsidRPr="005E426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4D9" w:rsidRPr="00511C7A" w14:paraId="722D6425" w14:textId="77777777" w:rsidTr="0017095B">
        <w:trPr>
          <w:trHeight w:val="346"/>
        </w:trPr>
        <w:tc>
          <w:tcPr>
            <w:tcW w:w="3703" w:type="dxa"/>
          </w:tcPr>
          <w:p w14:paraId="4C8E3985" w14:textId="77777777" w:rsidR="00F034D9" w:rsidRPr="00782197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219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04" w:type="dxa"/>
          </w:tcPr>
          <w:p w14:paraId="074179CA" w14:textId="6E52D41C" w:rsidR="00F034D9" w:rsidRPr="00F844A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1,120,34</w:t>
            </w:r>
            <w:r w:rsidR="00124B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5E9DF05" w14:textId="77777777" w:rsidR="00F034D9" w:rsidRPr="00AF2D33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9" w:type="dxa"/>
          </w:tcPr>
          <w:p w14:paraId="281DBC34" w14:textId="13C64896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1,037,182</w:t>
            </w:r>
          </w:p>
        </w:tc>
        <w:tc>
          <w:tcPr>
            <w:tcW w:w="260" w:type="dxa"/>
          </w:tcPr>
          <w:p w14:paraId="17C9D442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4E0B8C0" w14:textId="6E1C6096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1,120,34</w:t>
            </w:r>
            <w:r w:rsidR="00124B5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C1C703F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A0AFA33" w14:textId="62E64AC9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1,027,192</w:t>
            </w:r>
          </w:p>
        </w:tc>
      </w:tr>
      <w:tr w:rsidR="00F034D9" w:rsidRPr="00511C7A" w14:paraId="20171FD2" w14:textId="77777777" w:rsidTr="0017095B">
        <w:trPr>
          <w:trHeight w:val="346"/>
        </w:trPr>
        <w:tc>
          <w:tcPr>
            <w:tcW w:w="3703" w:type="dxa"/>
          </w:tcPr>
          <w:p w14:paraId="5267D5AD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4" w:type="dxa"/>
          </w:tcPr>
          <w:p w14:paraId="747D3FF6" w14:textId="6C613E58" w:rsidR="00F034D9" w:rsidRPr="00F844A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30,117</w:t>
            </w:r>
          </w:p>
        </w:tc>
        <w:tc>
          <w:tcPr>
            <w:tcW w:w="243" w:type="dxa"/>
          </w:tcPr>
          <w:p w14:paraId="040BB2B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D3AAC9" w14:textId="509DA6DA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12,945</w:t>
            </w:r>
          </w:p>
        </w:tc>
        <w:tc>
          <w:tcPr>
            <w:tcW w:w="260" w:type="dxa"/>
          </w:tcPr>
          <w:p w14:paraId="064BC37B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96ECB9" w14:textId="4AD62410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29,945</w:t>
            </w:r>
          </w:p>
        </w:tc>
        <w:tc>
          <w:tcPr>
            <w:tcW w:w="239" w:type="dxa"/>
          </w:tcPr>
          <w:p w14:paraId="70044108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E3FC936" w14:textId="3F16F88C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12,742</w:t>
            </w:r>
          </w:p>
        </w:tc>
      </w:tr>
      <w:tr w:rsidR="00F034D9" w:rsidRPr="00511C7A" w14:paraId="31FF0D0A" w14:textId="77777777" w:rsidTr="0017095B">
        <w:trPr>
          <w:trHeight w:val="346"/>
        </w:trPr>
        <w:tc>
          <w:tcPr>
            <w:tcW w:w="3703" w:type="dxa"/>
          </w:tcPr>
          <w:p w14:paraId="4948C6C1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 xml:space="preserve">ซื้อสินค้าและวัตถุดิบ </w:t>
            </w:r>
          </w:p>
        </w:tc>
        <w:tc>
          <w:tcPr>
            <w:tcW w:w="1304" w:type="dxa"/>
          </w:tcPr>
          <w:p w14:paraId="07FDB262" w14:textId="2942BB1A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1,092,499</w:t>
            </w:r>
          </w:p>
        </w:tc>
        <w:tc>
          <w:tcPr>
            <w:tcW w:w="243" w:type="dxa"/>
          </w:tcPr>
          <w:p w14:paraId="2AB10C08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5274BBF" w14:textId="6388C075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1,310,549</w:t>
            </w:r>
          </w:p>
        </w:tc>
        <w:tc>
          <w:tcPr>
            <w:tcW w:w="260" w:type="dxa"/>
          </w:tcPr>
          <w:p w14:paraId="2F91CB1C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0729BA28" w14:textId="72635656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1,055,978</w:t>
            </w:r>
          </w:p>
        </w:tc>
        <w:tc>
          <w:tcPr>
            <w:tcW w:w="239" w:type="dxa"/>
          </w:tcPr>
          <w:p w14:paraId="66D740DC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AE017D4" w14:textId="60C3E17C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268,044</w:t>
            </w:r>
          </w:p>
        </w:tc>
      </w:tr>
      <w:tr w:rsidR="00F034D9" w:rsidRPr="00511C7A" w14:paraId="53CABC1D" w14:textId="77777777" w:rsidTr="0017095B">
        <w:trPr>
          <w:trHeight w:val="346"/>
        </w:trPr>
        <w:tc>
          <w:tcPr>
            <w:tcW w:w="3703" w:type="dxa"/>
          </w:tcPr>
          <w:p w14:paraId="20A3F733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084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304" w:type="dxa"/>
            <w:shd w:val="clear" w:color="auto" w:fill="FFFFFF"/>
          </w:tcPr>
          <w:p w14:paraId="4D4F2CB4" w14:textId="67E86EE8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116,634</w:t>
            </w:r>
          </w:p>
        </w:tc>
        <w:tc>
          <w:tcPr>
            <w:tcW w:w="243" w:type="dxa"/>
          </w:tcPr>
          <w:p w14:paraId="7172D2AC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5D091628" w14:textId="59183EBA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112,113</w:t>
            </w:r>
          </w:p>
        </w:tc>
        <w:tc>
          <w:tcPr>
            <w:tcW w:w="260" w:type="dxa"/>
          </w:tcPr>
          <w:p w14:paraId="40A3D82B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FFFFFF"/>
          </w:tcPr>
          <w:p w14:paraId="68A8C914" w14:textId="112AB83F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116,634</w:t>
            </w:r>
          </w:p>
        </w:tc>
        <w:tc>
          <w:tcPr>
            <w:tcW w:w="239" w:type="dxa"/>
          </w:tcPr>
          <w:p w14:paraId="2E36EDD7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4F2853" w14:textId="15D39545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112,113</w:t>
            </w:r>
          </w:p>
        </w:tc>
      </w:tr>
      <w:tr w:rsidR="00F034D9" w:rsidRPr="00511C7A" w14:paraId="308A72E1" w14:textId="77777777" w:rsidTr="0017095B">
        <w:trPr>
          <w:trHeight w:val="346"/>
        </w:trPr>
        <w:tc>
          <w:tcPr>
            <w:tcW w:w="3703" w:type="dxa"/>
          </w:tcPr>
          <w:p w14:paraId="239F74B6" w14:textId="77777777" w:rsidR="00F034D9" w:rsidRPr="00356084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04" w:type="dxa"/>
          </w:tcPr>
          <w:p w14:paraId="374D2B3B" w14:textId="4BD7261B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107,453</w:t>
            </w:r>
          </w:p>
        </w:tc>
        <w:tc>
          <w:tcPr>
            <w:tcW w:w="243" w:type="dxa"/>
          </w:tcPr>
          <w:p w14:paraId="26804A5B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B14952" w14:textId="226E36D3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Pr="00726E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60" w:type="dxa"/>
          </w:tcPr>
          <w:p w14:paraId="0656947A" w14:textId="77777777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8ABCF3" w14:textId="0E215431" w:rsidR="00F034D9" w:rsidRPr="002257A6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107,375</w:t>
            </w:r>
          </w:p>
        </w:tc>
        <w:tc>
          <w:tcPr>
            <w:tcW w:w="239" w:type="dxa"/>
          </w:tcPr>
          <w:p w14:paraId="5F7F8BB2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B1F0833" w14:textId="61AA1ED4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Pr="00726E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F034D9" w:rsidRPr="00511C7A" w14:paraId="0D6683F9" w14:textId="77777777" w:rsidTr="0017095B">
        <w:trPr>
          <w:trHeight w:val="346"/>
        </w:trPr>
        <w:tc>
          <w:tcPr>
            <w:tcW w:w="3703" w:type="dxa"/>
          </w:tcPr>
          <w:p w14:paraId="4A660039" w14:textId="77777777" w:rsidR="00F034D9" w:rsidRPr="00FB43D5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3D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</w:tcPr>
          <w:p w14:paraId="4623666B" w14:textId="3662B96D" w:rsidR="00F034D9" w:rsidRPr="00FB43D5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36,755</w:t>
            </w:r>
          </w:p>
        </w:tc>
        <w:tc>
          <w:tcPr>
            <w:tcW w:w="243" w:type="dxa"/>
          </w:tcPr>
          <w:p w14:paraId="571CFD4C" w14:textId="77777777" w:rsidR="00F034D9" w:rsidRPr="00FB43D5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E2E3211" w14:textId="41057968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35,202</w:t>
            </w:r>
          </w:p>
        </w:tc>
        <w:tc>
          <w:tcPr>
            <w:tcW w:w="260" w:type="dxa"/>
          </w:tcPr>
          <w:p w14:paraId="1D436768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DE2C138" w14:textId="0BFA9803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35,273</w:t>
            </w:r>
          </w:p>
        </w:tc>
        <w:tc>
          <w:tcPr>
            <w:tcW w:w="239" w:type="dxa"/>
          </w:tcPr>
          <w:p w14:paraId="3F1B6347" w14:textId="77777777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8BC5DC8" w14:textId="46BBE71F" w:rsidR="00F034D9" w:rsidRPr="00511C7A" w:rsidRDefault="00F034D9" w:rsidP="00F034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26ED3">
              <w:rPr>
                <w:rFonts w:ascii="Angsana New" w:hAnsi="Angsana New"/>
                <w:sz w:val="30"/>
                <w:szCs w:val="30"/>
              </w:rPr>
              <w:t>34,4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15CF951C" w14:textId="5798201F" w:rsidR="00C228B2" w:rsidRDefault="00C228B2" w:rsidP="00720F7B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7"/>
        <w:gridCol w:w="1207"/>
        <w:gridCol w:w="253"/>
        <w:gridCol w:w="13"/>
        <w:gridCol w:w="1212"/>
        <w:gridCol w:w="273"/>
        <w:gridCol w:w="1173"/>
        <w:gridCol w:w="273"/>
        <w:gridCol w:w="1196"/>
      </w:tblGrid>
      <w:tr w:rsidR="00A93508" w:rsidRPr="00951013" w14:paraId="4B7F6DA0" w14:textId="77777777" w:rsidTr="00C228B2">
        <w:trPr>
          <w:tblHeader/>
        </w:trPr>
        <w:tc>
          <w:tcPr>
            <w:tcW w:w="1988" w:type="pct"/>
          </w:tcPr>
          <w:p w14:paraId="74FE14B4" w14:textId="04641F21" w:rsidR="00600B8C" w:rsidRPr="00951013" w:rsidRDefault="00600B8C" w:rsidP="0095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4"/>
          </w:tcPr>
          <w:p w14:paraId="526D2192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ADB255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059F4DFC" w14:textId="77777777" w:rsidR="00600B8C" w:rsidRPr="00951013" w:rsidRDefault="00600B8C" w:rsidP="0095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B2" w:rsidRPr="00951013" w14:paraId="6038C88C" w14:textId="77777777" w:rsidTr="00C228B2">
        <w:trPr>
          <w:tblHeader/>
        </w:trPr>
        <w:tc>
          <w:tcPr>
            <w:tcW w:w="1988" w:type="pct"/>
          </w:tcPr>
          <w:p w14:paraId="729D6BFD" w14:textId="3091F48C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649" w:type="pct"/>
          </w:tcPr>
          <w:p w14:paraId="1C44B316" w14:textId="1AD23476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1A294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1297154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91921A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42D1F71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21C2418" w14:textId="291AE60C" w:rsidR="00C228B2" w:rsidRPr="00951013" w:rsidRDefault="001A294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7CA171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94D19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951013" w14:paraId="07D2133A" w14:textId="77777777" w:rsidTr="00C228B2">
        <w:trPr>
          <w:tblHeader/>
        </w:trPr>
        <w:tc>
          <w:tcPr>
            <w:tcW w:w="1988" w:type="pct"/>
          </w:tcPr>
          <w:p w14:paraId="7D727C05" w14:textId="6A5F7D91" w:rsidR="00C228B2" w:rsidRPr="009652D5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652D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649" w:type="pct"/>
          </w:tcPr>
          <w:p w14:paraId="2C0CD1DD" w14:textId="0DCB49EE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" w:type="pct"/>
          </w:tcPr>
          <w:p w14:paraId="02DBE37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48B29124" w14:textId="02A5B514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576F96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4AE7C4" w14:textId="086EAA36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4AA3401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99D01F" w14:textId="57BDDCC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A294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228B2" w:rsidRPr="00951013" w14:paraId="78E71242" w14:textId="77777777" w:rsidTr="00C228B2">
        <w:trPr>
          <w:tblHeader/>
        </w:trPr>
        <w:tc>
          <w:tcPr>
            <w:tcW w:w="1988" w:type="pct"/>
          </w:tcPr>
          <w:p w14:paraId="2138430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2" w:type="pct"/>
            <w:gridSpan w:val="8"/>
          </w:tcPr>
          <w:p w14:paraId="066F5A47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B2" w:rsidRPr="00951013" w14:paraId="07291592" w14:textId="77777777" w:rsidTr="00C228B2">
        <w:tc>
          <w:tcPr>
            <w:tcW w:w="1988" w:type="pct"/>
          </w:tcPr>
          <w:p w14:paraId="251A08A8" w14:textId="758181F9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9" w:type="pct"/>
          </w:tcPr>
          <w:p w14:paraId="72CAD4C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A525FB0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</w:tcPr>
          <w:p w14:paraId="752DCB29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D7D722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651B48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D44A3C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2B30B8AA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25F629DC" w14:textId="77777777" w:rsidTr="004C4794">
        <w:tc>
          <w:tcPr>
            <w:tcW w:w="1988" w:type="pct"/>
          </w:tcPr>
          <w:p w14:paraId="498F6814" w14:textId="06F8E38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1D98AA06" w14:textId="108F0EF1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36" w:type="pct"/>
          </w:tcPr>
          <w:p w14:paraId="04BF6B1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vAlign w:val="bottom"/>
          </w:tcPr>
          <w:p w14:paraId="3E7C3310" w14:textId="5480A99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147" w:type="pct"/>
          </w:tcPr>
          <w:p w14:paraId="3DBFC142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065CFA8" w14:textId="52B3F7BD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5CDC08DE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004D0645" w14:textId="3137EDE6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</w:tr>
      <w:tr w:rsidR="001A2942" w:rsidRPr="00951013" w14:paraId="4B0EA877" w14:textId="77777777" w:rsidTr="004C4794">
        <w:tc>
          <w:tcPr>
            <w:tcW w:w="1988" w:type="pct"/>
          </w:tcPr>
          <w:p w14:paraId="23404DD4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74F67F33" w14:textId="630FEA14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434,96</w:t>
            </w:r>
            <w:r w:rsidR="00053B9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6" w:type="pct"/>
          </w:tcPr>
          <w:p w14:paraId="2F7AC8C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bottom w:val="single" w:sz="4" w:space="0" w:color="auto"/>
            </w:tcBorders>
            <w:vAlign w:val="bottom"/>
          </w:tcPr>
          <w:p w14:paraId="147560DF" w14:textId="3564266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Pr="002A0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6121809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3106FC" w14:textId="2D8AA00A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434,960</w:t>
            </w:r>
          </w:p>
        </w:tc>
        <w:tc>
          <w:tcPr>
            <w:tcW w:w="147" w:type="pct"/>
          </w:tcPr>
          <w:p w14:paraId="06E5B2D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509910E" w14:textId="411AEE8C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1A2942" w:rsidRPr="00951013" w14:paraId="11073199" w14:textId="77777777" w:rsidTr="004C4794">
        <w:tc>
          <w:tcPr>
            <w:tcW w:w="1988" w:type="pct"/>
          </w:tcPr>
          <w:p w14:paraId="0C61CA08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03E7E" w14:textId="683DC17C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435,57</w:t>
            </w:r>
            <w:r w:rsidR="00053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6" w:type="pct"/>
            <w:tcBorders>
              <w:left w:val="nil"/>
            </w:tcBorders>
          </w:tcPr>
          <w:p w14:paraId="1EBA3A59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D2240" w14:textId="5E97FCF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368,922</w:t>
            </w:r>
          </w:p>
        </w:tc>
        <w:tc>
          <w:tcPr>
            <w:tcW w:w="147" w:type="pct"/>
            <w:tcBorders>
              <w:left w:val="nil"/>
            </w:tcBorders>
          </w:tcPr>
          <w:p w14:paraId="34F7DAC0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38FC800" w14:textId="1A6CEB55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435,576</w:t>
            </w:r>
          </w:p>
        </w:tc>
        <w:tc>
          <w:tcPr>
            <w:tcW w:w="147" w:type="pct"/>
            <w:tcBorders>
              <w:left w:val="nil"/>
            </w:tcBorders>
          </w:tcPr>
          <w:p w14:paraId="5DF87014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A56E" w14:textId="0E34A1A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643</w:t>
            </w:r>
          </w:p>
        </w:tc>
      </w:tr>
      <w:tr w:rsidR="00C228B2" w:rsidRPr="000A75C7" w14:paraId="22CA36CE" w14:textId="77777777" w:rsidTr="00C228B2">
        <w:tc>
          <w:tcPr>
            <w:tcW w:w="1988" w:type="pct"/>
          </w:tcPr>
          <w:p w14:paraId="18512D50" w14:textId="77777777" w:rsidR="00C228B2" w:rsidRPr="005525E0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D440C62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369BFFE4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19B4A413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42072300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14:paraId="26D69663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1541036" w14:textId="77777777" w:rsidR="00C228B2" w:rsidRPr="000A75C7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0FE9C97" w14:textId="77777777" w:rsidR="00C228B2" w:rsidRPr="000A75C7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228B2" w:rsidRPr="00951013" w14:paraId="6ABAADE0" w14:textId="77777777" w:rsidTr="00C228B2">
        <w:tc>
          <w:tcPr>
            <w:tcW w:w="1988" w:type="pct"/>
          </w:tcPr>
          <w:p w14:paraId="7E2700BA" w14:textId="718928A3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9" w:type="pct"/>
          </w:tcPr>
          <w:p w14:paraId="3953D6EF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0694FE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32C7E1B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EEBC6F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DBFB403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987B9" w14:textId="77777777" w:rsidR="00C228B2" w:rsidRPr="00951013" w:rsidRDefault="00C228B2" w:rsidP="00C22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887344" w14:textId="77777777" w:rsidR="00C228B2" w:rsidRPr="00951013" w:rsidRDefault="00C228B2" w:rsidP="00C22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70399BD7" w14:textId="77777777" w:rsidTr="00170C7F">
        <w:tc>
          <w:tcPr>
            <w:tcW w:w="1988" w:type="pct"/>
          </w:tcPr>
          <w:p w14:paraId="3F2ABEEA" w14:textId="07D1AEF3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65EAF557" w14:textId="02921115" w:rsidR="001A2942" w:rsidRPr="00881C8A" w:rsidRDefault="008C123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01D2FEC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1683ADB2" w14:textId="261DEE5E" w:rsidR="001A2942" w:rsidRPr="00951013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AB4401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95CD000" w14:textId="6EA4EF0B" w:rsidR="001A2942" w:rsidRPr="00951013" w:rsidRDefault="008C123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1,156</w:t>
            </w:r>
          </w:p>
        </w:tc>
        <w:tc>
          <w:tcPr>
            <w:tcW w:w="147" w:type="pct"/>
          </w:tcPr>
          <w:p w14:paraId="08A47096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77FE324" w14:textId="6E8B575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1,282</w:t>
            </w:r>
          </w:p>
        </w:tc>
      </w:tr>
      <w:tr w:rsidR="001A2942" w:rsidRPr="00951013" w14:paraId="143E5779" w14:textId="77777777" w:rsidTr="00170C7F">
        <w:tc>
          <w:tcPr>
            <w:tcW w:w="1988" w:type="pct"/>
          </w:tcPr>
          <w:p w14:paraId="3B292609" w14:textId="0A107D2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</w:tcPr>
          <w:p w14:paraId="34A4F69F" w14:textId="5562BB13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35,516</w:t>
            </w:r>
          </w:p>
        </w:tc>
        <w:tc>
          <w:tcPr>
            <w:tcW w:w="143" w:type="pct"/>
            <w:gridSpan w:val="2"/>
          </w:tcPr>
          <w:p w14:paraId="3795F2F3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0E962F2B" w14:textId="0ADC75E6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64,749</w:t>
            </w:r>
          </w:p>
        </w:tc>
        <w:tc>
          <w:tcPr>
            <w:tcW w:w="147" w:type="pct"/>
          </w:tcPr>
          <w:p w14:paraId="329C44C3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006B2E6" w14:textId="178F7497" w:rsidR="001A2942" w:rsidRPr="00951013" w:rsidRDefault="008C123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35,516</w:t>
            </w:r>
          </w:p>
        </w:tc>
        <w:tc>
          <w:tcPr>
            <w:tcW w:w="147" w:type="pct"/>
          </w:tcPr>
          <w:p w14:paraId="0C09F507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7509CE5A" w14:textId="701EA641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</w:tr>
      <w:tr w:rsidR="001A2942" w:rsidRPr="00951013" w14:paraId="0F89F7DB" w14:textId="77777777" w:rsidTr="00170C7F">
        <w:tc>
          <w:tcPr>
            <w:tcW w:w="1988" w:type="pct"/>
          </w:tcPr>
          <w:p w14:paraId="36AE6B57" w14:textId="113C2256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5C58ACCA" w14:textId="4EA55759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107,025</w:t>
            </w:r>
          </w:p>
        </w:tc>
        <w:tc>
          <w:tcPr>
            <w:tcW w:w="143" w:type="pct"/>
            <w:gridSpan w:val="2"/>
          </w:tcPr>
          <w:p w14:paraId="50E9A676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2EA3D7FB" w14:textId="0E7352F2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127,254</w:t>
            </w:r>
          </w:p>
        </w:tc>
        <w:tc>
          <w:tcPr>
            <w:tcW w:w="147" w:type="pct"/>
          </w:tcPr>
          <w:p w14:paraId="5EA18D3A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B3CA20" w14:textId="70FA230A" w:rsidR="001A2942" w:rsidRPr="00951013" w:rsidRDefault="008C123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106,950</w:t>
            </w:r>
          </w:p>
        </w:tc>
        <w:tc>
          <w:tcPr>
            <w:tcW w:w="147" w:type="pct"/>
          </w:tcPr>
          <w:p w14:paraId="6A5E2894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947B8D1" w14:textId="54DBE584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127,183</w:t>
            </w:r>
          </w:p>
        </w:tc>
      </w:tr>
      <w:tr w:rsidR="001A2942" w:rsidRPr="00951013" w14:paraId="033945E3" w14:textId="77777777" w:rsidTr="00170C7F">
        <w:tc>
          <w:tcPr>
            <w:tcW w:w="1988" w:type="pct"/>
          </w:tcPr>
          <w:p w14:paraId="3AF63C70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3797127" w14:textId="3CA8E62C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142,541</w:t>
            </w:r>
          </w:p>
        </w:tc>
        <w:tc>
          <w:tcPr>
            <w:tcW w:w="143" w:type="pct"/>
            <w:gridSpan w:val="2"/>
          </w:tcPr>
          <w:p w14:paraId="34F69E30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F7A0A" w14:textId="6C095AF6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192,003</w:t>
            </w:r>
          </w:p>
        </w:tc>
        <w:tc>
          <w:tcPr>
            <w:tcW w:w="147" w:type="pct"/>
          </w:tcPr>
          <w:p w14:paraId="7699D355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64D4DE8" w14:textId="65B8D3B9" w:rsidR="001A2942" w:rsidRPr="00951013" w:rsidRDefault="008C123A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143,622</w:t>
            </w:r>
          </w:p>
        </w:tc>
        <w:tc>
          <w:tcPr>
            <w:tcW w:w="147" w:type="pct"/>
          </w:tcPr>
          <w:p w14:paraId="5EB271A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F1298" w14:textId="24B4441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164,474</w:t>
            </w:r>
          </w:p>
        </w:tc>
      </w:tr>
      <w:tr w:rsidR="007471F0" w:rsidRPr="000A75C7" w14:paraId="6ACA065C" w14:textId="77777777" w:rsidTr="00C228B2">
        <w:tc>
          <w:tcPr>
            <w:tcW w:w="1988" w:type="pct"/>
          </w:tcPr>
          <w:p w14:paraId="0881AEA8" w14:textId="77777777" w:rsidR="007471F0" w:rsidRPr="005525E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2161621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545BEB8B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52" w:type="pct"/>
          </w:tcPr>
          <w:p w14:paraId="65682190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DC8AFE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35CD31E1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1BFF4507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green"/>
              </w:rPr>
            </w:pPr>
          </w:p>
        </w:tc>
        <w:tc>
          <w:tcPr>
            <w:tcW w:w="643" w:type="pct"/>
          </w:tcPr>
          <w:p w14:paraId="2B07F18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951013" w14:paraId="713E2B4E" w14:textId="77777777" w:rsidTr="00C228B2">
        <w:tc>
          <w:tcPr>
            <w:tcW w:w="1988" w:type="pct"/>
          </w:tcPr>
          <w:p w14:paraId="6AE097D1" w14:textId="680C2B2D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49" w:type="pct"/>
          </w:tcPr>
          <w:p w14:paraId="452D1959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E323EE0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52" w:type="pct"/>
          </w:tcPr>
          <w:p w14:paraId="18A30586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11799C1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31" w:type="pct"/>
            <w:shd w:val="clear" w:color="auto" w:fill="auto"/>
          </w:tcPr>
          <w:p w14:paraId="4172642B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9A467" w14:textId="77777777" w:rsidR="007471F0" w:rsidRPr="0095101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41A4FB01" w14:textId="77777777" w:rsidR="007471F0" w:rsidRPr="0095101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951013" w14:paraId="58F1F75C" w14:textId="77777777" w:rsidTr="00AD3295">
        <w:tc>
          <w:tcPr>
            <w:tcW w:w="1988" w:type="pct"/>
          </w:tcPr>
          <w:p w14:paraId="551214EF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31BA060B" w14:textId="2BB8FDE1" w:rsidR="001A2942" w:rsidRPr="00881C8A" w:rsidRDefault="008C123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48869914" w14:textId="77777777" w:rsidR="001A2942" w:rsidRPr="00881C8A" w:rsidRDefault="001A2942" w:rsidP="00881C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0"/>
              </w:tabs>
              <w:spacing w:after="0" w:line="240" w:lineRule="auto"/>
              <w:ind w:left="-110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6EAB803C" w14:textId="045E3E07" w:rsidR="001A2942" w:rsidRPr="00881C8A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63742F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66D089D" w14:textId="52AB1464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437,457</w:t>
            </w:r>
          </w:p>
        </w:tc>
        <w:tc>
          <w:tcPr>
            <w:tcW w:w="147" w:type="pct"/>
          </w:tcPr>
          <w:p w14:paraId="0FF04B33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vAlign w:val="bottom"/>
          </w:tcPr>
          <w:p w14:paraId="1081A70A" w14:textId="3C25ECC8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439,192</w:t>
            </w:r>
          </w:p>
        </w:tc>
      </w:tr>
      <w:tr w:rsidR="001A2942" w:rsidRPr="00951013" w14:paraId="48A49490" w14:textId="77777777" w:rsidTr="00AD3295">
        <w:tc>
          <w:tcPr>
            <w:tcW w:w="1988" w:type="pct"/>
          </w:tcPr>
          <w:p w14:paraId="55AB5E43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  <w:shd w:val="clear" w:color="auto" w:fill="FFFFFF"/>
          </w:tcPr>
          <w:p w14:paraId="2A4C0203" w14:textId="5982A551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163,957</w:t>
            </w:r>
          </w:p>
        </w:tc>
        <w:tc>
          <w:tcPr>
            <w:tcW w:w="143" w:type="pct"/>
            <w:gridSpan w:val="2"/>
          </w:tcPr>
          <w:p w14:paraId="40F6067B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39636AE9" w14:textId="3D9BBC20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147" w:type="pct"/>
          </w:tcPr>
          <w:p w14:paraId="36093866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C56D09" w14:textId="2EB6F18A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163,957</w:t>
            </w:r>
          </w:p>
        </w:tc>
        <w:tc>
          <w:tcPr>
            <w:tcW w:w="147" w:type="pct"/>
          </w:tcPr>
          <w:p w14:paraId="22F4ACCA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vAlign w:val="bottom"/>
          </w:tcPr>
          <w:p w14:paraId="1F9595E7" w14:textId="23BF5A15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</w:tr>
      <w:tr w:rsidR="001A2942" w:rsidRPr="00951013" w14:paraId="580620EF" w14:textId="77777777" w:rsidTr="00AD3295">
        <w:tc>
          <w:tcPr>
            <w:tcW w:w="1988" w:type="pct"/>
          </w:tcPr>
          <w:p w14:paraId="6CE42363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9510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shd w:val="clear" w:color="auto" w:fill="FFFFFF"/>
          </w:tcPr>
          <w:p w14:paraId="072E8D52" w14:textId="267487E8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474,830</w:t>
            </w:r>
          </w:p>
        </w:tc>
        <w:tc>
          <w:tcPr>
            <w:tcW w:w="143" w:type="pct"/>
            <w:gridSpan w:val="2"/>
          </w:tcPr>
          <w:p w14:paraId="1FF03C1D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5E3ED649" w14:textId="2D37A6F9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430,315</w:t>
            </w:r>
          </w:p>
        </w:tc>
        <w:tc>
          <w:tcPr>
            <w:tcW w:w="147" w:type="pct"/>
          </w:tcPr>
          <w:p w14:paraId="2BAF9FBD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B8FDABF" w14:textId="207E4414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451,700</w:t>
            </w:r>
          </w:p>
        </w:tc>
        <w:tc>
          <w:tcPr>
            <w:tcW w:w="147" w:type="pct"/>
          </w:tcPr>
          <w:p w14:paraId="28C796FF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vAlign w:val="bottom"/>
          </w:tcPr>
          <w:p w14:paraId="0BF884AA" w14:textId="4C21DE25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398,459</w:t>
            </w:r>
          </w:p>
        </w:tc>
      </w:tr>
      <w:tr w:rsidR="001A2942" w:rsidRPr="00951013" w14:paraId="4B9E9102" w14:textId="77777777" w:rsidTr="00AD3295">
        <w:tc>
          <w:tcPr>
            <w:tcW w:w="1988" w:type="pct"/>
          </w:tcPr>
          <w:p w14:paraId="7E2A4CFC" w14:textId="77777777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10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7D8496C" w14:textId="079F26B7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638,787</w:t>
            </w:r>
          </w:p>
        </w:tc>
        <w:tc>
          <w:tcPr>
            <w:tcW w:w="143" w:type="pct"/>
            <w:gridSpan w:val="2"/>
          </w:tcPr>
          <w:p w14:paraId="7F85810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41714" w14:textId="5A773F33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568,670</w:t>
            </w:r>
          </w:p>
        </w:tc>
        <w:tc>
          <w:tcPr>
            <w:tcW w:w="147" w:type="pct"/>
          </w:tcPr>
          <w:p w14:paraId="7AE627D0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A9256B0" w14:textId="1DBE0F33" w:rsidR="001A2942" w:rsidRPr="0095101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1,053,114</w:t>
            </w:r>
          </w:p>
        </w:tc>
        <w:tc>
          <w:tcPr>
            <w:tcW w:w="147" w:type="pct"/>
          </w:tcPr>
          <w:p w14:paraId="0B148F28" w14:textId="77777777" w:rsidR="001A2942" w:rsidRPr="0095101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4B69E" w14:textId="16780CDD" w:rsidR="001A2942" w:rsidRPr="0095101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976,006</w:t>
            </w:r>
          </w:p>
        </w:tc>
      </w:tr>
      <w:tr w:rsidR="007471F0" w:rsidRPr="000A75C7" w14:paraId="6A53E8E2" w14:textId="77777777" w:rsidTr="00C228B2">
        <w:tc>
          <w:tcPr>
            <w:tcW w:w="1988" w:type="pct"/>
          </w:tcPr>
          <w:p w14:paraId="40C0A894" w14:textId="77777777" w:rsidR="007471F0" w:rsidRPr="005525E0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3A100A23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gridSpan w:val="2"/>
          </w:tcPr>
          <w:p w14:paraId="1461A86D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52" w:type="pct"/>
          </w:tcPr>
          <w:p w14:paraId="01870A8F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4ACC2D4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shd w:val="clear" w:color="auto" w:fill="auto"/>
          </w:tcPr>
          <w:p w14:paraId="62BAFF4E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3AE132D5" w14:textId="77777777" w:rsidR="007471F0" w:rsidRPr="000A75C7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3" w:type="pct"/>
          </w:tcPr>
          <w:p w14:paraId="6C67EF4A" w14:textId="77777777" w:rsidR="007471F0" w:rsidRPr="000A75C7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471F0" w:rsidRPr="0060545B" w14:paraId="0BEBE06F" w14:textId="77777777" w:rsidTr="00C228B2">
        <w:tc>
          <w:tcPr>
            <w:tcW w:w="1988" w:type="pct"/>
          </w:tcPr>
          <w:p w14:paraId="72EF030F" w14:textId="520523CE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E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49" w:type="pct"/>
          </w:tcPr>
          <w:p w14:paraId="56554019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1F88DD6B" w14:textId="77777777" w:rsidR="007471F0" w:rsidRPr="00B52EF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0A31FA5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01EB9C" w14:textId="77777777" w:rsidR="007471F0" w:rsidRPr="00B52EF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DB8A45F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6D583" w14:textId="77777777" w:rsidR="007471F0" w:rsidRPr="00B52EF3" w:rsidRDefault="007471F0" w:rsidP="007471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2B9C5F3" w14:textId="77777777" w:rsidR="007471F0" w:rsidRPr="00B52EF3" w:rsidRDefault="007471F0" w:rsidP="0074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2942" w:rsidRPr="0060545B" w14:paraId="667652C5" w14:textId="77777777" w:rsidTr="00DB4B8B">
        <w:tc>
          <w:tcPr>
            <w:tcW w:w="1988" w:type="pct"/>
          </w:tcPr>
          <w:p w14:paraId="50004C25" w14:textId="77777777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49" w:type="pct"/>
          </w:tcPr>
          <w:p w14:paraId="3675FCEF" w14:textId="4C8815FA" w:rsidR="001A2942" w:rsidRPr="00B52EF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3" w:type="pct"/>
            <w:gridSpan w:val="2"/>
          </w:tcPr>
          <w:p w14:paraId="67754054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1831B8C0" w14:textId="76DD0959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7" w:type="pct"/>
          </w:tcPr>
          <w:p w14:paraId="4689563F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DBE8714" w14:textId="327C140F" w:rsidR="001A2942" w:rsidRPr="00B52EF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47" w:type="pct"/>
          </w:tcPr>
          <w:p w14:paraId="3150DC17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06181F52" w14:textId="453587B4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1A2942" w:rsidRPr="0060545B" w14:paraId="1F025F4F" w14:textId="77777777" w:rsidTr="00DB4B8B">
        <w:tc>
          <w:tcPr>
            <w:tcW w:w="1988" w:type="pct"/>
          </w:tcPr>
          <w:p w14:paraId="6452426E" w14:textId="77777777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</w:tcPr>
          <w:p w14:paraId="42CB6142" w14:textId="5D1A5DBD" w:rsidR="001A2942" w:rsidRPr="00881C8A" w:rsidRDefault="008C123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881C8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gridSpan w:val="2"/>
          </w:tcPr>
          <w:p w14:paraId="0F5EFF04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4A69EE5B" w14:textId="17E6BA3D" w:rsidR="001A2942" w:rsidRPr="00881C8A" w:rsidRDefault="001A2942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9F1D9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5EFF50A" w14:textId="305ABF43" w:rsidR="001A2942" w:rsidRPr="00B52EF3" w:rsidRDefault="008C123A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47" w:type="pct"/>
          </w:tcPr>
          <w:p w14:paraId="319846FE" w14:textId="77777777" w:rsidR="001A2942" w:rsidRPr="00B52EF3" w:rsidRDefault="001A2942" w:rsidP="001A2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9E84741" w14:textId="74E22280" w:rsidR="001A2942" w:rsidRPr="00B52EF3" w:rsidRDefault="001A2942" w:rsidP="001A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</w:tr>
      <w:tr w:rsidR="008C123A" w:rsidRPr="0060545B" w14:paraId="7E49BFC0" w14:textId="77777777" w:rsidTr="00E21EFD">
        <w:tc>
          <w:tcPr>
            <w:tcW w:w="1988" w:type="pct"/>
          </w:tcPr>
          <w:p w14:paraId="36BC197F" w14:textId="01AA416C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9" w:type="pct"/>
            <w:vAlign w:val="bottom"/>
          </w:tcPr>
          <w:p w14:paraId="692AE1B2" w14:textId="7D26FDF7" w:rsidR="008C123A" w:rsidRPr="00881C8A" w:rsidRDefault="008C123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881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2D214B39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714F9036" w14:textId="13EDE791" w:rsidR="008C123A" w:rsidRPr="00B52EF3" w:rsidRDefault="008C123A" w:rsidP="00A1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="Angsana New" w:hAnsi="Angsana New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7" w:type="pct"/>
          </w:tcPr>
          <w:p w14:paraId="145C64E6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7979A01" w14:textId="191F55F6" w:rsidR="008C123A" w:rsidRPr="00881C8A" w:rsidRDefault="008C123A" w:rsidP="00881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10" w:right="150"/>
              <w:rPr>
                <w:rFonts w:ascii="Angsana New" w:hAnsi="Angsana New"/>
                <w:sz w:val="30"/>
                <w:szCs w:val="30"/>
              </w:rPr>
            </w:pPr>
            <w:r w:rsidRPr="00881C8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DFBF905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0" w:right="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68D1ACB" w14:textId="53E8AC69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78"/>
              <w:rPr>
                <w:rFonts w:ascii="Angsana New" w:hAnsi="Angsana New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8C123A" w:rsidRPr="0060545B" w14:paraId="40A9BB59" w14:textId="77777777" w:rsidTr="00DB4B8B">
        <w:tc>
          <w:tcPr>
            <w:tcW w:w="1988" w:type="pct"/>
          </w:tcPr>
          <w:p w14:paraId="390F133F" w14:textId="77777777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</w:tcPr>
          <w:p w14:paraId="12621E8C" w14:textId="70699760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</w:rPr>
              <w:t>137,32</w:t>
            </w:r>
            <w:r w:rsidR="00B52EF3" w:rsidRPr="00B52E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593A9F59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390005E7" w14:textId="37E74031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145,132</w:t>
            </w:r>
          </w:p>
        </w:tc>
        <w:tc>
          <w:tcPr>
            <w:tcW w:w="147" w:type="pct"/>
          </w:tcPr>
          <w:p w14:paraId="50EF5053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7E95F17" w14:textId="566F0CD7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sz w:val="30"/>
                <w:szCs w:val="30"/>
              </w:rPr>
              <w:t>136,78</w:t>
            </w:r>
            <w:r w:rsidR="00B52EF3" w:rsidRPr="00B52EF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EF1AE27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38B2DBDF" w14:textId="32B93B8D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B52EF3">
              <w:rPr>
                <w:rFonts w:ascii="Angsana New" w:hAnsi="Angsana New"/>
                <w:sz w:val="30"/>
                <w:szCs w:val="30"/>
              </w:rPr>
              <w:t>144,518</w:t>
            </w:r>
          </w:p>
        </w:tc>
      </w:tr>
      <w:tr w:rsidR="008C123A" w:rsidRPr="0060545B" w14:paraId="195C0950" w14:textId="77777777" w:rsidTr="00DB4B8B">
        <w:tc>
          <w:tcPr>
            <w:tcW w:w="1988" w:type="pct"/>
          </w:tcPr>
          <w:p w14:paraId="4A852E28" w14:textId="77777777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24892CA" w14:textId="208547FA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138,1</w:t>
            </w:r>
            <w:r w:rsidR="00B52EF3" w:rsidRPr="00B52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3" w:type="pct"/>
            <w:gridSpan w:val="2"/>
          </w:tcPr>
          <w:p w14:paraId="65343C8D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E017" w14:textId="4CDDB16B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="Angsana New" w:hAnsi="Angsana New"/>
                <w:b/>
                <w:bCs/>
                <w:sz w:val="30"/>
                <w:szCs w:val="30"/>
              </w:rPr>
              <w:t>146,117</w:t>
            </w:r>
          </w:p>
        </w:tc>
        <w:tc>
          <w:tcPr>
            <w:tcW w:w="147" w:type="pct"/>
          </w:tcPr>
          <w:p w14:paraId="4FB8974A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0CFEA" w14:textId="78FA44E2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138,23</w:t>
            </w:r>
            <w:r w:rsidR="00B52EF3" w:rsidRPr="00B52E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98542A4" w14:textId="77777777" w:rsidR="008C123A" w:rsidRPr="00B52EF3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A4027" w14:textId="19E72227" w:rsidR="008C123A" w:rsidRPr="00B52EF3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EF3">
              <w:rPr>
                <w:rFonts w:ascii="Angsana New" w:hAnsi="Angsana New"/>
                <w:b/>
                <w:bCs/>
                <w:sz w:val="30"/>
                <w:szCs w:val="30"/>
              </w:rPr>
              <w:t>147,051</w:t>
            </w:r>
          </w:p>
        </w:tc>
      </w:tr>
      <w:tr w:rsidR="008C123A" w:rsidRPr="0060545B" w14:paraId="26CA3658" w14:textId="77777777" w:rsidTr="00C228B2">
        <w:tc>
          <w:tcPr>
            <w:tcW w:w="1988" w:type="pct"/>
          </w:tcPr>
          <w:p w14:paraId="2793E8F6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9" w:type="pct"/>
          </w:tcPr>
          <w:p w14:paraId="705CE14F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363C7987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2" w:type="pct"/>
          </w:tcPr>
          <w:p w14:paraId="490F0430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60207E9A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1" w:type="pct"/>
          </w:tcPr>
          <w:p w14:paraId="59A5B9A1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5CF2D9B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</w:tcPr>
          <w:p w14:paraId="38155E2A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8C123A" w:rsidRPr="0060545B" w14:paraId="6406705A" w14:textId="77777777" w:rsidTr="00C228B2">
        <w:tc>
          <w:tcPr>
            <w:tcW w:w="1988" w:type="pct"/>
          </w:tcPr>
          <w:p w14:paraId="615A7566" w14:textId="4B11F6AA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4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49" w:type="pct"/>
          </w:tcPr>
          <w:p w14:paraId="6656C216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960C5BF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008EFE9E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8CA98CB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F54495C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8F3ACE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4CFD40A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60545B" w14:paraId="4166FE5C" w14:textId="77777777" w:rsidTr="00C228B2">
        <w:tc>
          <w:tcPr>
            <w:tcW w:w="1988" w:type="pct"/>
          </w:tcPr>
          <w:p w14:paraId="66111C1D" w14:textId="0E81F440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39706232" w14:textId="5C12B4E5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221,918</w:t>
            </w:r>
          </w:p>
        </w:tc>
        <w:tc>
          <w:tcPr>
            <w:tcW w:w="143" w:type="pct"/>
            <w:gridSpan w:val="2"/>
          </w:tcPr>
          <w:p w14:paraId="2773F3F4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6629EAD" w14:textId="12A02219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="Angsana New" w:hAnsi="Angsana New"/>
                <w:b/>
                <w:bCs/>
                <w:sz w:val="30"/>
                <w:szCs w:val="30"/>
              </w:rPr>
              <w:t>228,118</w:t>
            </w:r>
          </w:p>
        </w:tc>
        <w:tc>
          <w:tcPr>
            <w:tcW w:w="147" w:type="pct"/>
          </w:tcPr>
          <w:p w14:paraId="306E0DD1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914E2E5" w14:textId="6363BBFD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221,782</w:t>
            </w:r>
          </w:p>
        </w:tc>
        <w:tc>
          <w:tcPr>
            <w:tcW w:w="147" w:type="pct"/>
          </w:tcPr>
          <w:p w14:paraId="0151281D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17C8780" w14:textId="2B6434A3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="Angsana New" w:hAnsi="Angsana New"/>
                <w:b/>
                <w:bCs/>
                <w:sz w:val="30"/>
                <w:szCs w:val="30"/>
              </w:rPr>
              <w:t>227,924</w:t>
            </w:r>
          </w:p>
        </w:tc>
      </w:tr>
      <w:tr w:rsidR="008C123A" w:rsidRPr="0060545B" w14:paraId="1CC278D0" w14:textId="77777777" w:rsidTr="007E5C27">
        <w:tc>
          <w:tcPr>
            <w:tcW w:w="1988" w:type="pct"/>
          </w:tcPr>
          <w:p w14:paraId="55B223CB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9" w:type="pct"/>
          </w:tcPr>
          <w:p w14:paraId="2E13FA6A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3" w:type="pct"/>
            <w:gridSpan w:val="2"/>
          </w:tcPr>
          <w:p w14:paraId="4F7A7BEA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52" w:type="pct"/>
          </w:tcPr>
          <w:p w14:paraId="28F09DD2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31E344A7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1" w:type="pct"/>
          </w:tcPr>
          <w:p w14:paraId="76CD7974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7" w:type="pct"/>
          </w:tcPr>
          <w:p w14:paraId="43B95F96" w14:textId="77777777" w:rsidR="008C123A" w:rsidRPr="0060545B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43" w:type="pct"/>
          </w:tcPr>
          <w:p w14:paraId="3994CE7E" w14:textId="77777777" w:rsidR="008C123A" w:rsidRPr="0060545B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8C123A" w:rsidRPr="0060545B" w14:paraId="334A2555" w14:textId="77777777" w:rsidTr="007E5C27">
        <w:tc>
          <w:tcPr>
            <w:tcW w:w="1988" w:type="pct"/>
          </w:tcPr>
          <w:p w14:paraId="029F1FAF" w14:textId="036B2990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4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49" w:type="pct"/>
          </w:tcPr>
          <w:p w14:paraId="2D8F2304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3F0AE6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7891FE1B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3CE48DF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BCE5E9D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7109170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1A85ED1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123A" w:rsidRPr="0060545B" w14:paraId="269AD425" w14:textId="77777777" w:rsidTr="007E5C27">
        <w:tc>
          <w:tcPr>
            <w:tcW w:w="1988" w:type="pct"/>
          </w:tcPr>
          <w:p w14:paraId="69723A68" w14:textId="77777777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E3789B6" w14:textId="3EBB80AF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3AAF478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07161E8" w14:textId="150177C8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10" w:right="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C5D19B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806F65C" w14:textId="746CFA8E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47" w:type="pct"/>
          </w:tcPr>
          <w:p w14:paraId="5E25F319" w14:textId="77777777" w:rsidR="008C123A" w:rsidRPr="00127464" w:rsidRDefault="008C123A" w:rsidP="008C1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0EBF174" w14:textId="40143E18" w:rsidR="008C123A" w:rsidRPr="00127464" w:rsidRDefault="008C123A" w:rsidP="008C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74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9DEEA6B" w14:textId="29180192" w:rsidR="005D11F0" w:rsidRPr="0060545B" w:rsidRDefault="005D1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highlight w:val="yellow"/>
        </w:rPr>
      </w:pPr>
    </w:p>
    <w:p w14:paraId="13B0F218" w14:textId="510555CA" w:rsidR="00E02D41" w:rsidRPr="00040278" w:rsidRDefault="00E02D41" w:rsidP="00622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40278">
        <w:rPr>
          <w:rFonts w:ascii="Angsana New" w:hAnsi="Angsana New"/>
          <w:bCs/>
          <w:i/>
          <w:iCs/>
          <w:sz w:val="30"/>
          <w:szCs w:val="30"/>
          <w:cs/>
        </w:rPr>
        <w:t>ภาระผูกพันอื่นๆ</w:t>
      </w:r>
    </w:p>
    <w:p w14:paraId="064436DF" w14:textId="77777777" w:rsidR="005704BD" w:rsidRPr="00040278" w:rsidRDefault="005704BD" w:rsidP="00412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6C9E9" w14:textId="097EF98F" w:rsidR="00127CA7" w:rsidRPr="00CF2B8A" w:rsidRDefault="00154696" w:rsidP="00127CA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4027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40278">
        <w:rPr>
          <w:rFonts w:ascii="Angsana New" w:hAnsi="Angsana New"/>
          <w:sz w:val="30"/>
          <w:szCs w:val="30"/>
        </w:rPr>
        <w:t>3</w:t>
      </w:r>
      <w:r w:rsidR="00112B86" w:rsidRPr="00040278">
        <w:rPr>
          <w:rFonts w:ascii="Angsana New" w:hAnsi="Angsana New"/>
          <w:sz w:val="30"/>
          <w:szCs w:val="30"/>
        </w:rPr>
        <w:t>1</w:t>
      </w:r>
      <w:r w:rsidR="00112B86" w:rsidRPr="00040278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228B2" w:rsidRPr="00040278">
        <w:rPr>
          <w:rFonts w:ascii="Angsana New" w:hAnsi="Angsana New" w:hint="cs"/>
          <w:sz w:val="30"/>
          <w:szCs w:val="30"/>
          <w:cs/>
        </w:rPr>
        <w:t xml:space="preserve"> </w:t>
      </w:r>
      <w:r w:rsidR="0099132B" w:rsidRPr="00040278">
        <w:rPr>
          <w:rFonts w:ascii="Angsana New" w:hAnsi="Angsana New"/>
          <w:sz w:val="30"/>
          <w:szCs w:val="30"/>
        </w:rPr>
        <w:t>256</w:t>
      </w:r>
      <w:r w:rsidR="001C6D45" w:rsidRPr="00040278">
        <w:rPr>
          <w:rFonts w:ascii="Angsana New" w:hAnsi="Angsana New"/>
          <w:sz w:val="30"/>
          <w:szCs w:val="30"/>
        </w:rPr>
        <w:t>6</w:t>
      </w:r>
      <w:r w:rsidR="000E6A34" w:rsidRPr="00040278">
        <w:rPr>
          <w:rFonts w:ascii="Angsana New" w:hAnsi="Angsana New"/>
          <w:sz w:val="30"/>
          <w:szCs w:val="30"/>
          <w:cs/>
        </w:rPr>
        <w:t xml:space="preserve"> </w:t>
      </w:r>
      <w:r w:rsidR="00127CA7" w:rsidRPr="00040278">
        <w:rPr>
          <w:rFonts w:ascii="Angsana New" w:hAnsi="Angsana New" w:hint="cs"/>
          <w:sz w:val="30"/>
          <w:szCs w:val="30"/>
          <w:cs/>
        </w:rPr>
        <w:t>กลุ่ม</w:t>
      </w:r>
      <w:r w:rsidR="00127CA7" w:rsidRPr="00040278">
        <w:rPr>
          <w:rFonts w:ascii="Angsana New" w:hAnsi="Angsana New"/>
          <w:sz w:val="30"/>
          <w:szCs w:val="30"/>
          <w:cs/>
        </w:rPr>
        <w:t>บริษัท</w:t>
      </w:r>
      <w:r w:rsidR="00127CA7" w:rsidRPr="00040278">
        <w:rPr>
          <w:rFonts w:ascii="Angsana New" w:hAnsi="Angsana New" w:hint="cs"/>
          <w:sz w:val="30"/>
          <w:szCs w:val="30"/>
          <w:cs/>
        </w:rPr>
        <w:t>และบริษัท</w:t>
      </w:r>
      <w:r w:rsidR="00127CA7" w:rsidRPr="00040278">
        <w:rPr>
          <w:rFonts w:ascii="Angsana New" w:hAnsi="Angsana New"/>
          <w:sz w:val="30"/>
          <w:szCs w:val="30"/>
          <w:cs/>
        </w:rPr>
        <w:t>มีภาระผูกพันจากคำสั่งซื้อสินค้ากับกิจการที่เกี่ยวข้องกันเป็นจำนวนเงิ</w:t>
      </w:r>
      <w:r w:rsidR="00B13337" w:rsidRPr="00040278">
        <w:rPr>
          <w:rFonts w:ascii="Angsana New" w:hAnsi="Angsana New" w:hint="cs"/>
          <w:sz w:val="30"/>
          <w:szCs w:val="30"/>
          <w:cs/>
        </w:rPr>
        <w:t xml:space="preserve">น </w:t>
      </w:r>
      <w:r w:rsidR="00040278" w:rsidRPr="00040278">
        <w:rPr>
          <w:rFonts w:ascii="Angsana New" w:hAnsi="Angsana New"/>
          <w:sz w:val="30"/>
          <w:szCs w:val="30"/>
        </w:rPr>
        <w:t>607.73</w:t>
      </w:r>
      <w:r w:rsidR="00127CA7" w:rsidRPr="00040278">
        <w:rPr>
          <w:rFonts w:ascii="Angsana New" w:hAnsi="Angsana New"/>
          <w:sz w:val="30"/>
          <w:szCs w:val="30"/>
          <w:cs/>
        </w:rPr>
        <w:t xml:space="preserve"> ล้านบาท</w:t>
      </w:r>
      <w:r w:rsidR="00127CA7" w:rsidRPr="00040278">
        <w:rPr>
          <w:rFonts w:ascii="Angsana New" w:hAnsi="Angsana New"/>
          <w:sz w:val="30"/>
          <w:szCs w:val="30"/>
        </w:rPr>
        <w:t xml:space="preserve"> </w:t>
      </w:r>
      <w:r w:rsidR="00127CA7" w:rsidRPr="00040278">
        <w:rPr>
          <w:rFonts w:ascii="Angsana New" w:hAnsi="Angsana New" w:hint="cs"/>
          <w:sz w:val="30"/>
          <w:szCs w:val="30"/>
          <w:cs/>
        </w:rPr>
        <w:t>แล</w:t>
      </w:r>
      <w:r w:rsidR="004D0B94" w:rsidRPr="00040278">
        <w:rPr>
          <w:rFonts w:ascii="Angsana New" w:hAnsi="Angsana New" w:hint="cs"/>
          <w:sz w:val="30"/>
          <w:szCs w:val="30"/>
          <w:cs/>
        </w:rPr>
        <w:t xml:space="preserve">ะ </w:t>
      </w:r>
      <w:r w:rsidR="006A3C4E" w:rsidRPr="00040278">
        <w:rPr>
          <w:rFonts w:ascii="Angsana New" w:hAnsi="Angsana New"/>
          <w:sz w:val="30"/>
          <w:szCs w:val="30"/>
        </w:rPr>
        <w:t>5</w:t>
      </w:r>
      <w:r w:rsidR="00040278" w:rsidRPr="00040278">
        <w:rPr>
          <w:rFonts w:ascii="Angsana New" w:hAnsi="Angsana New"/>
          <w:sz w:val="30"/>
          <w:szCs w:val="30"/>
        </w:rPr>
        <w:t>72.81</w:t>
      </w:r>
      <w:r w:rsidR="00127CA7" w:rsidRPr="00040278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127CA7" w:rsidRPr="00040278">
        <w:rPr>
          <w:rFonts w:ascii="Angsana New" w:hAnsi="Angsana New"/>
          <w:sz w:val="30"/>
          <w:szCs w:val="30"/>
        </w:rPr>
        <w:t>(</w:t>
      </w:r>
      <w:r w:rsidR="00127CA7" w:rsidRPr="00040278">
        <w:rPr>
          <w:rFonts w:ascii="Angsana New" w:hAnsi="Angsana New"/>
          <w:i/>
          <w:iCs/>
          <w:sz w:val="30"/>
          <w:szCs w:val="30"/>
        </w:rPr>
        <w:t xml:space="preserve">30 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127CA7" w:rsidRPr="00040278">
        <w:rPr>
          <w:rFonts w:ascii="Angsana New" w:hAnsi="Angsana New" w:hint="cs"/>
          <w:sz w:val="30"/>
          <w:szCs w:val="30"/>
          <w:cs/>
        </w:rPr>
        <w:t xml:space="preserve"> </w:t>
      </w:r>
      <w:r w:rsidR="00127CA7" w:rsidRPr="00040278">
        <w:rPr>
          <w:rFonts w:ascii="Angsana New" w:hAnsi="Angsana New"/>
          <w:i/>
          <w:iCs/>
          <w:sz w:val="30"/>
          <w:szCs w:val="30"/>
        </w:rPr>
        <w:t>256</w:t>
      </w:r>
      <w:r w:rsidR="00112B86" w:rsidRPr="00040278">
        <w:rPr>
          <w:rFonts w:ascii="Angsana New" w:hAnsi="Angsana New"/>
          <w:i/>
          <w:iCs/>
          <w:sz w:val="30"/>
          <w:szCs w:val="30"/>
        </w:rPr>
        <w:t>6</w:t>
      </w:r>
      <w:r w:rsidR="00127CA7" w:rsidRPr="00040278">
        <w:rPr>
          <w:rFonts w:ascii="Angsana New" w:hAnsi="Angsana New"/>
          <w:i/>
          <w:iCs/>
          <w:sz w:val="30"/>
          <w:szCs w:val="30"/>
        </w:rPr>
        <w:t>: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12B86" w:rsidRPr="00040278">
        <w:rPr>
          <w:rFonts w:ascii="Angsana New" w:hAnsi="Angsana New"/>
          <w:i/>
          <w:iCs/>
          <w:sz w:val="30"/>
          <w:szCs w:val="30"/>
        </w:rPr>
        <w:t>471.45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 xml:space="preserve"> ล้าน</w:t>
      </w:r>
      <w:r w:rsidR="00127CA7" w:rsidRPr="00040278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127CA7" w:rsidRPr="00040278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112B86" w:rsidRPr="00040278">
        <w:rPr>
          <w:rFonts w:ascii="Angsana New" w:hAnsi="Angsana New"/>
          <w:i/>
          <w:iCs/>
          <w:sz w:val="30"/>
          <w:szCs w:val="30"/>
        </w:rPr>
        <w:t>441.07</w:t>
      </w:r>
      <w:r w:rsidR="00127CA7" w:rsidRPr="00040278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127CA7" w:rsidRPr="00040278">
        <w:rPr>
          <w:rFonts w:ascii="Angsana New" w:hAnsi="Angsana New"/>
          <w:i/>
          <w:iCs/>
          <w:sz w:val="30"/>
          <w:szCs w:val="30"/>
        </w:rPr>
        <w:t xml:space="preserve"> </w:t>
      </w:r>
      <w:r w:rsidR="00127CA7" w:rsidRPr="00040278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127CA7" w:rsidRPr="00040278">
        <w:rPr>
          <w:rFonts w:ascii="Angsana New" w:hAnsi="Angsana New"/>
          <w:sz w:val="30"/>
          <w:szCs w:val="30"/>
        </w:rPr>
        <w:t>)</w:t>
      </w:r>
    </w:p>
    <w:p w14:paraId="13CEF0F1" w14:textId="73461176" w:rsidR="00827D57" w:rsidRPr="005964EB" w:rsidRDefault="0082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6938BD03" w14:textId="6C7DBC3C" w:rsidR="007C4747" w:rsidRPr="00C230C3" w:rsidRDefault="000C7A72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230C3">
        <w:rPr>
          <w:rFonts w:ascii="Angsana New" w:hAnsi="Angsana New"/>
          <w:b/>
          <w:bCs/>
          <w:sz w:val="30"/>
          <w:szCs w:val="30"/>
        </w:rPr>
        <w:t>3</w:t>
      </w:r>
      <w:r w:rsidR="001C6187" w:rsidRPr="00C230C3">
        <w:rPr>
          <w:rFonts w:ascii="Angsana New" w:hAnsi="Angsana New"/>
          <w:b/>
          <w:bCs/>
          <w:sz w:val="30"/>
          <w:szCs w:val="30"/>
        </w:rPr>
        <w:tab/>
      </w:r>
      <w:r w:rsidR="007C4747" w:rsidRPr="008E7AE6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1CE4F3D7" w14:textId="67636A74" w:rsidR="007C4747" w:rsidRPr="00C230C3" w:rsidRDefault="007C4747" w:rsidP="007C4747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262"/>
        <w:gridCol w:w="180"/>
        <w:gridCol w:w="1260"/>
      </w:tblGrid>
      <w:tr w:rsidR="00127CA7" w:rsidRPr="00C230C3" w14:paraId="33DEBDFC" w14:textId="77777777" w:rsidTr="005A153C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D489E13" w14:textId="77777777" w:rsidR="00127CA7" w:rsidRPr="00C230C3" w:rsidRDefault="00127CA7" w:rsidP="005A15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5E5154B" w14:textId="77777777" w:rsidR="00127CA7" w:rsidRPr="00C230C3" w:rsidRDefault="00127CA7" w:rsidP="005A153C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06EC8A5" w14:textId="77777777" w:rsidR="00127CA7" w:rsidRPr="00C230C3" w:rsidRDefault="00127CA7" w:rsidP="005A153C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45143915" w14:textId="77777777" w:rsidR="00127CA7" w:rsidRPr="00C230C3" w:rsidRDefault="00127CA7" w:rsidP="005A153C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228B2" w:rsidRPr="00C230C3" w14:paraId="1B1EC9F8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32B40D8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D635F35" w14:textId="4EB96062" w:rsidR="00C228B2" w:rsidRPr="00C230C3" w:rsidRDefault="00112B86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C230C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8484BB2" w14:textId="77777777" w:rsidR="00C228B2" w:rsidRPr="00C230C3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CDB88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</w:tcPr>
          <w:p w14:paraId="7ECED183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487803" w14:textId="3411498B" w:rsidR="00C228B2" w:rsidRPr="00C230C3" w:rsidRDefault="00112B86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230C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A30FACE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12AA5F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30 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C228B2" w:rsidRPr="00C230C3" w14:paraId="71280D57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0736DF34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F1D7287" w14:textId="5BE4E82A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BF9E6E" w14:textId="77777777" w:rsidR="00C228B2" w:rsidRPr="00C230C3" w:rsidRDefault="00C228B2" w:rsidP="00C228B2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D9F53" w14:textId="293A221E" w:rsidR="00C228B2" w:rsidRPr="00C230C3" w:rsidRDefault="00C228B2" w:rsidP="00C228B2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A462A4A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D12B61" w14:textId="699327E2" w:rsidR="00C228B2" w:rsidRPr="00C230C3" w:rsidRDefault="00C228B2" w:rsidP="00C228B2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37A018D" w14:textId="77777777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6BD7" w14:textId="26C70210" w:rsidR="00C228B2" w:rsidRPr="00C230C3" w:rsidRDefault="00C228B2" w:rsidP="00C228B2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12B86" w:rsidRPr="00C230C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C228B2" w:rsidRPr="00C230C3" w14:paraId="11A59D0D" w14:textId="77777777" w:rsidTr="005A153C">
        <w:trPr>
          <w:cantSplit/>
          <w:tblHeader/>
        </w:trPr>
        <w:tc>
          <w:tcPr>
            <w:tcW w:w="3960" w:type="dxa"/>
            <w:vAlign w:val="bottom"/>
          </w:tcPr>
          <w:p w14:paraId="2894B493" w14:textId="77777777" w:rsidR="00C228B2" w:rsidRPr="00C230C3" w:rsidRDefault="00C228B2" w:rsidP="00C228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6BE02984" w14:textId="77777777" w:rsidR="00C228B2" w:rsidRPr="00C230C3" w:rsidRDefault="00C228B2" w:rsidP="00C228B2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230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2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12B86" w:rsidRPr="0060545B" w14:paraId="43F5C6DD" w14:textId="77777777" w:rsidTr="005A153C">
        <w:trPr>
          <w:cantSplit/>
        </w:trPr>
        <w:tc>
          <w:tcPr>
            <w:tcW w:w="3960" w:type="dxa"/>
            <w:hideMark/>
          </w:tcPr>
          <w:p w14:paraId="1986A503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D751AC9" w14:textId="11F04CCA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648,54</w:t>
            </w:r>
            <w:r w:rsidR="00283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09181C9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192CE406" w14:textId="3419F4F8" w:rsidR="00112B86" w:rsidRPr="00C230C3" w:rsidRDefault="00112B86" w:rsidP="00A6613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576,132</w:t>
            </w:r>
          </w:p>
        </w:tc>
        <w:tc>
          <w:tcPr>
            <w:tcW w:w="178" w:type="dxa"/>
          </w:tcPr>
          <w:p w14:paraId="6A347226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790C0FF1" w14:textId="57636989" w:rsidR="00112B86" w:rsidRPr="00B524BA" w:rsidRDefault="003A35C2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648,54</w:t>
            </w:r>
            <w:r w:rsidR="00283A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ECC7F38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66396C1F" w14:textId="56E0406F" w:rsidR="00112B86" w:rsidRPr="00C230C3" w:rsidRDefault="00112B86" w:rsidP="00A6613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575,852</w:t>
            </w:r>
          </w:p>
        </w:tc>
      </w:tr>
      <w:tr w:rsidR="00112B86" w:rsidRPr="0060545B" w14:paraId="6CE8D736" w14:textId="77777777" w:rsidTr="005A153C">
        <w:trPr>
          <w:cantSplit/>
        </w:trPr>
        <w:tc>
          <w:tcPr>
            <w:tcW w:w="3960" w:type="dxa"/>
            <w:hideMark/>
          </w:tcPr>
          <w:p w14:paraId="46DAF1D0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87B971F" w14:textId="77777777" w:rsidR="00112B86" w:rsidRPr="00B524BA" w:rsidRDefault="00112B86" w:rsidP="00112B86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6162F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B1D99DB" w14:textId="77777777" w:rsidR="00112B86" w:rsidRPr="00C230C3" w:rsidRDefault="00112B86" w:rsidP="00112B86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9A44C6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5F13461C" w14:textId="77777777" w:rsidR="00112B86" w:rsidRPr="00B524BA" w:rsidRDefault="00112B86" w:rsidP="00112B86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57957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12BCB7EE" w14:textId="77777777" w:rsidR="00112B86" w:rsidRPr="00C230C3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B86" w:rsidRPr="0060545B" w14:paraId="267AB048" w14:textId="77777777" w:rsidTr="005A153C">
        <w:trPr>
          <w:cantSplit/>
        </w:trPr>
        <w:tc>
          <w:tcPr>
            <w:tcW w:w="3960" w:type="dxa"/>
            <w:hideMark/>
          </w:tcPr>
          <w:p w14:paraId="3B952F56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C230C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545CA16" w14:textId="0B12BC14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43,028</w:t>
            </w:r>
          </w:p>
        </w:tc>
        <w:tc>
          <w:tcPr>
            <w:tcW w:w="180" w:type="dxa"/>
          </w:tcPr>
          <w:p w14:paraId="416691A6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6EE571D" w14:textId="0438C5AF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39</w:t>
            </w:r>
            <w:r w:rsidRPr="00C230C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C230C3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832</w:t>
            </w:r>
          </w:p>
        </w:tc>
        <w:tc>
          <w:tcPr>
            <w:tcW w:w="178" w:type="dxa"/>
          </w:tcPr>
          <w:p w14:paraId="5090A3CA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57E85552" w14:textId="7F6D60B3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43,028</w:t>
            </w:r>
          </w:p>
        </w:tc>
        <w:tc>
          <w:tcPr>
            <w:tcW w:w="180" w:type="dxa"/>
          </w:tcPr>
          <w:p w14:paraId="071E1BEF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9225DF1" w14:textId="5A04EE9E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</w:tr>
      <w:tr w:rsidR="00112B86" w:rsidRPr="0060545B" w14:paraId="01928542" w14:textId="77777777" w:rsidTr="005A153C">
        <w:trPr>
          <w:cantSplit/>
        </w:trPr>
        <w:tc>
          <w:tcPr>
            <w:tcW w:w="3960" w:type="dxa"/>
            <w:hideMark/>
          </w:tcPr>
          <w:p w14:paraId="4BC989CE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DB880E6" w14:textId="0E8F3482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2,36</w:t>
            </w:r>
            <w:r w:rsidR="00283A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7A35C1F5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B5EBC00" w14:textId="74D4A559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  <w:tc>
          <w:tcPr>
            <w:tcW w:w="178" w:type="dxa"/>
          </w:tcPr>
          <w:p w14:paraId="7C5F50B2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6FA7B0E0" w14:textId="470594C3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2,36</w:t>
            </w:r>
            <w:r w:rsidR="00283AC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F397717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2A9A6E9F" w14:textId="4B1BAF3D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</w:tr>
      <w:tr w:rsidR="00112B86" w:rsidRPr="0060545B" w14:paraId="2121051A" w14:textId="77777777" w:rsidTr="005A153C">
        <w:trPr>
          <w:cantSplit/>
        </w:trPr>
        <w:tc>
          <w:tcPr>
            <w:tcW w:w="3960" w:type="dxa"/>
            <w:hideMark/>
          </w:tcPr>
          <w:p w14:paraId="6D0EF0FE" w14:textId="77777777" w:rsidR="00112B86" w:rsidRPr="00C230C3" w:rsidRDefault="00112B86" w:rsidP="00112B8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C230C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02D11" w14:textId="31529FB1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32,875</w:t>
            </w:r>
          </w:p>
        </w:tc>
        <w:tc>
          <w:tcPr>
            <w:tcW w:w="180" w:type="dxa"/>
          </w:tcPr>
          <w:p w14:paraId="460DE707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4C924" w14:textId="2F1511C3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  <w:tc>
          <w:tcPr>
            <w:tcW w:w="178" w:type="dxa"/>
          </w:tcPr>
          <w:p w14:paraId="1B853C80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ECCD8" w14:textId="65D4A486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32,846</w:t>
            </w:r>
          </w:p>
        </w:tc>
        <w:tc>
          <w:tcPr>
            <w:tcW w:w="180" w:type="dxa"/>
          </w:tcPr>
          <w:p w14:paraId="72B56C35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231E" w14:textId="324E2069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30,770</w:t>
            </w:r>
          </w:p>
        </w:tc>
      </w:tr>
      <w:tr w:rsidR="00112B86" w:rsidRPr="0060545B" w14:paraId="288ED074" w14:textId="77777777" w:rsidTr="005A153C">
        <w:trPr>
          <w:cantSplit/>
        </w:trPr>
        <w:tc>
          <w:tcPr>
            <w:tcW w:w="3960" w:type="dxa"/>
            <w:hideMark/>
          </w:tcPr>
          <w:p w14:paraId="0ACD69B3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5CB4CC" w14:textId="3F79C1EA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726,812</w:t>
            </w:r>
          </w:p>
        </w:tc>
        <w:tc>
          <w:tcPr>
            <w:tcW w:w="180" w:type="dxa"/>
          </w:tcPr>
          <w:p w14:paraId="5090B57F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BC9A" w14:textId="6C806463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649,617</w:t>
            </w:r>
          </w:p>
        </w:tc>
        <w:tc>
          <w:tcPr>
            <w:tcW w:w="178" w:type="dxa"/>
          </w:tcPr>
          <w:p w14:paraId="57433643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8BC5" w14:textId="7092CFAF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726,783</w:t>
            </w:r>
          </w:p>
        </w:tc>
        <w:tc>
          <w:tcPr>
            <w:tcW w:w="180" w:type="dxa"/>
          </w:tcPr>
          <w:p w14:paraId="464FDFD4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4AAB00" w14:textId="3ECF6E6F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649,308</w:t>
            </w:r>
          </w:p>
        </w:tc>
      </w:tr>
      <w:tr w:rsidR="00112B86" w:rsidRPr="0060545B" w14:paraId="648B9DA4" w14:textId="77777777" w:rsidTr="005A153C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9DFC77D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8F4C11D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C230C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16EA9" w14:textId="2ACF0FFB" w:rsidR="00112B86" w:rsidRPr="00B524BA" w:rsidRDefault="003A35C2" w:rsidP="00A6613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(35,938)</w:t>
            </w:r>
          </w:p>
        </w:tc>
        <w:tc>
          <w:tcPr>
            <w:tcW w:w="180" w:type="dxa"/>
            <w:vAlign w:val="bottom"/>
          </w:tcPr>
          <w:p w14:paraId="1C1F0198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E089" w14:textId="2D17DF7A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  <w:tc>
          <w:tcPr>
            <w:tcW w:w="178" w:type="dxa"/>
            <w:vAlign w:val="bottom"/>
          </w:tcPr>
          <w:p w14:paraId="738ECA13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B20BB" w14:textId="713153DA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(35,938)</w:t>
            </w:r>
          </w:p>
        </w:tc>
        <w:tc>
          <w:tcPr>
            <w:tcW w:w="180" w:type="dxa"/>
            <w:vAlign w:val="bottom"/>
          </w:tcPr>
          <w:p w14:paraId="22537A15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77F2A6D" w14:textId="5C7284DC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sz w:val="30"/>
                <w:szCs w:val="30"/>
              </w:rPr>
              <w:t>(33,783)</w:t>
            </w:r>
          </w:p>
        </w:tc>
      </w:tr>
      <w:tr w:rsidR="00112B86" w:rsidRPr="0060545B" w14:paraId="1A62A7ED" w14:textId="77777777" w:rsidTr="005A153C">
        <w:trPr>
          <w:cantSplit/>
        </w:trPr>
        <w:tc>
          <w:tcPr>
            <w:tcW w:w="3960" w:type="dxa"/>
            <w:hideMark/>
          </w:tcPr>
          <w:p w14:paraId="5B2B9B21" w14:textId="77777777" w:rsidR="00112B86" w:rsidRPr="00C230C3" w:rsidRDefault="00112B86" w:rsidP="00112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B392D" w14:textId="68FADE39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690,874</w:t>
            </w:r>
          </w:p>
        </w:tc>
        <w:tc>
          <w:tcPr>
            <w:tcW w:w="180" w:type="dxa"/>
          </w:tcPr>
          <w:p w14:paraId="04FD3450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CA70D" w14:textId="77F2BF90" w:rsidR="00112B86" w:rsidRPr="00C230C3" w:rsidRDefault="00112B86" w:rsidP="00112B8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615,834</w:t>
            </w:r>
          </w:p>
        </w:tc>
        <w:tc>
          <w:tcPr>
            <w:tcW w:w="178" w:type="dxa"/>
          </w:tcPr>
          <w:p w14:paraId="463143DC" w14:textId="77777777" w:rsidR="00112B86" w:rsidRPr="0060545B" w:rsidRDefault="00112B86" w:rsidP="00112B86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53A38" w14:textId="07E298C8" w:rsidR="00112B86" w:rsidRPr="00B524BA" w:rsidRDefault="003A35C2" w:rsidP="00112B8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690,845</w:t>
            </w:r>
          </w:p>
        </w:tc>
        <w:tc>
          <w:tcPr>
            <w:tcW w:w="180" w:type="dxa"/>
          </w:tcPr>
          <w:p w14:paraId="42975FD8" w14:textId="77777777" w:rsidR="00112B86" w:rsidRPr="0060545B" w:rsidRDefault="00112B86" w:rsidP="00112B86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4444B1B8" w14:textId="66BF49AA" w:rsidR="00112B86" w:rsidRPr="00C230C3" w:rsidRDefault="00112B86" w:rsidP="00112B8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30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615,525</w:t>
            </w:r>
          </w:p>
        </w:tc>
      </w:tr>
    </w:tbl>
    <w:p w14:paraId="55D0FEE5" w14:textId="7AD99CDD" w:rsidR="005964EB" w:rsidRDefault="005964EB" w:rsidP="0012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14:paraId="0963CE16" w14:textId="77777777" w:rsidR="005964EB" w:rsidRDefault="0059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260"/>
        <w:gridCol w:w="180"/>
        <w:gridCol w:w="1260"/>
      </w:tblGrid>
      <w:tr w:rsidR="00C228B2" w:rsidRPr="0060545B" w14:paraId="6F4E1BDC" w14:textId="77777777" w:rsidTr="00352B0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CB80D61" w14:textId="77777777" w:rsidR="00C228B2" w:rsidRPr="00B524BA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E6236B" w14:textId="77777777" w:rsidR="00C228B2" w:rsidRPr="00B524BA" w:rsidRDefault="00C228B2" w:rsidP="007C22A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524B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B043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E1BE5DC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B86" w:rsidRPr="0060545B" w14:paraId="32C3567C" w14:textId="77777777" w:rsidTr="00352B0B">
        <w:trPr>
          <w:cantSplit/>
          <w:tblHeader/>
        </w:trPr>
        <w:tc>
          <w:tcPr>
            <w:tcW w:w="3960" w:type="dxa"/>
            <w:vAlign w:val="bottom"/>
          </w:tcPr>
          <w:p w14:paraId="228FB931" w14:textId="126B8B9D" w:rsidR="00112B86" w:rsidRPr="00B524BA" w:rsidRDefault="00112B86" w:rsidP="00112B8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Pr="00B524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524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EC0406C" w14:textId="77777777" w:rsidR="00112B86" w:rsidRPr="00B524BA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B524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0747535" w14:textId="77777777" w:rsidR="00112B86" w:rsidRPr="00B524BA" w:rsidRDefault="00112B86" w:rsidP="00112B8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14366" w14:textId="77777777" w:rsidR="00112B86" w:rsidRPr="00B524BA" w:rsidRDefault="00112B86" w:rsidP="00112B8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B524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7439564" w14:textId="77777777" w:rsidR="00112B86" w:rsidRPr="00B524BA" w:rsidRDefault="00112B86" w:rsidP="00112B8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7088D" w14:textId="77777777" w:rsidR="00112B86" w:rsidRPr="00B524BA" w:rsidRDefault="00112B86" w:rsidP="00112B8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B524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C9FE04A" w14:textId="77777777" w:rsidR="00112B86" w:rsidRPr="00B524BA" w:rsidRDefault="00112B86" w:rsidP="00112B8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5346" w14:textId="77777777" w:rsidR="00112B86" w:rsidRPr="00B524BA" w:rsidRDefault="00112B86" w:rsidP="00112B8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Pr="00B524B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C228B2" w:rsidRPr="0060545B" w14:paraId="06393F48" w14:textId="77777777" w:rsidTr="00352B0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0AD9936A" w14:textId="77777777" w:rsidR="00C228B2" w:rsidRPr="00B524BA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7F8FE1B" w14:textId="77777777" w:rsidR="00C228B2" w:rsidRPr="00B524BA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524B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28B2" w:rsidRPr="00C9347A" w14:paraId="6F887949" w14:textId="77777777" w:rsidTr="00352B0B">
        <w:trPr>
          <w:cantSplit/>
        </w:trPr>
        <w:tc>
          <w:tcPr>
            <w:tcW w:w="3960" w:type="dxa"/>
          </w:tcPr>
          <w:p w14:paraId="5D3D6F17" w14:textId="27D6E9E4" w:rsidR="00C228B2" w:rsidRPr="00B524BA" w:rsidRDefault="00C228B2" w:rsidP="007C22A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24B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ขาดทุนด้านเครดิต </w:t>
            </w:r>
          </w:p>
        </w:tc>
        <w:tc>
          <w:tcPr>
            <w:tcW w:w="1170" w:type="dxa"/>
          </w:tcPr>
          <w:p w14:paraId="18DBBF91" w14:textId="2BCE5028" w:rsidR="00C228B2" w:rsidRPr="00B524BA" w:rsidRDefault="003A35C2" w:rsidP="00C9347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2,155</w:t>
            </w:r>
          </w:p>
        </w:tc>
        <w:tc>
          <w:tcPr>
            <w:tcW w:w="180" w:type="dxa"/>
          </w:tcPr>
          <w:p w14:paraId="4150DAF8" w14:textId="77777777" w:rsidR="00C228B2" w:rsidRPr="00B524BA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D25E6" w14:textId="0D0F1E87" w:rsidR="00C228B2" w:rsidRPr="00B524BA" w:rsidRDefault="00112B86" w:rsidP="00C9347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3" w:right="-84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180" w:type="dxa"/>
          </w:tcPr>
          <w:p w14:paraId="05D3BF2D" w14:textId="77777777" w:rsidR="00C228B2" w:rsidRPr="00B524BA" w:rsidRDefault="00C228B2" w:rsidP="007C22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59D3ED" w14:textId="49AEB63D" w:rsidR="00C228B2" w:rsidRPr="00B524BA" w:rsidRDefault="003A35C2" w:rsidP="00C9347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24BA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180" w:type="dxa"/>
          </w:tcPr>
          <w:p w14:paraId="3C23F5E0" w14:textId="77777777" w:rsidR="00C228B2" w:rsidRPr="00B524BA" w:rsidRDefault="00C228B2" w:rsidP="007C22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C76DB" w14:textId="23220E52" w:rsidR="00C228B2" w:rsidRPr="00B524BA" w:rsidRDefault="00112B86" w:rsidP="00C9347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C9347A">
              <w:rPr>
                <w:rFonts w:asciiTheme="majorBidi" w:hAnsiTheme="majorBidi" w:cstheme="majorBidi"/>
                <w:sz w:val="30"/>
                <w:szCs w:val="30"/>
              </w:rPr>
              <w:t>1,938</w:t>
            </w:r>
          </w:p>
        </w:tc>
      </w:tr>
    </w:tbl>
    <w:p w14:paraId="484BA777" w14:textId="58A1AD9B" w:rsidR="00385A6D" w:rsidRPr="0060545B" w:rsidRDefault="0038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0F042E58" w14:textId="3CC14137" w:rsidR="001C6187" w:rsidRPr="00B524BA" w:rsidRDefault="00E54121" w:rsidP="001C6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24BA">
        <w:rPr>
          <w:rFonts w:ascii="Angsana New" w:hAnsi="Angsana New"/>
          <w:b/>
          <w:bCs/>
          <w:sz w:val="30"/>
          <w:szCs w:val="30"/>
        </w:rPr>
        <w:t>4</w:t>
      </w:r>
      <w:r w:rsidR="007C4747" w:rsidRPr="00B524BA">
        <w:rPr>
          <w:rFonts w:ascii="Angsana New" w:hAnsi="Angsana New"/>
          <w:b/>
          <w:bCs/>
          <w:sz w:val="30"/>
          <w:szCs w:val="30"/>
        </w:rPr>
        <w:tab/>
      </w:r>
      <w:r w:rsidR="001C6187" w:rsidRPr="00B524BA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E7294BA" w14:textId="1EAEF089" w:rsidR="001C6187" w:rsidRPr="0060545B" w:rsidRDefault="001C6187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530"/>
        <w:gridCol w:w="180"/>
        <w:gridCol w:w="1620"/>
      </w:tblGrid>
      <w:tr w:rsidR="00C228B2" w:rsidRPr="0060545B" w14:paraId="410DFE07" w14:textId="77777777" w:rsidTr="008622E8">
        <w:trPr>
          <w:cantSplit/>
          <w:tblHeader/>
        </w:trPr>
        <w:tc>
          <w:tcPr>
            <w:tcW w:w="4500" w:type="dxa"/>
            <w:vAlign w:val="bottom"/>
          </w:tcPr>
          <w:p w14:paraId="3D8DCD8C" w14:textId="5AA3A819" w:rsidR="00C228B2" w:rsidRPr="005F763E" w:rsidRDefault="00112B86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5F76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งวดสาม</w:t>
            </w:r>
            <w:r w:rsidRPr="005F76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5F76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F7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 w:rsidRPr="005F76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F76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30" w:type="dxa"/>
            <w:vAlign w:val="bottom"/>
          </w:tcPr>
          <w:p w14:paraId="04133FD7" w14:textId="77777777" w:rsidR="00C228B2" w:rsidRPr="005F763E" w:rsidRDefault="00C228B2" w:rsidP="007C22A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84D59F" w14:textId="77777777" w:rsidR="00C228B2" w:rsidRPr="005F763E" w:rsidRDefault="00C228B2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42FA6" w14:textId="77777777" w:rsidR="00C228B2" w:rsidRPr="005F763E" w:rsidRDefault="00C228B2" w:rsidP="007C2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A4A297" w14:textId="77777777" w:rsidR="00C228B2" w:rsidRPr="005F763E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F76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5FE1F92" w14:textId="77777777" w:rsidR="00C228B2" w:rsidRPr="005F763E" w:rsidRDefault="00C228B2" w:rsidP="007C22A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F76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28B2" w:rsidRPr="0060545B" w14:paraId="2FC7C921" w14:textId="77777777" w:rsidTr="008622E8">
        <w:trPr>
          <w:cantSplit/>
        </w:trPr>
        <w:tc>
          <w:tcPr>
            <w:tcW w:w="4500" w:type="dxa"/>
          </w:tcPr>
          <w:p w14:paraId="50D73227" w14:textId="77777777" w:rsidR="00C228B2" w:rsidRPr="005F763E" w:rsidRDefault="00C228B2" w:rsidP="007C22A3">
            <w:pPr>
              <w:spacing w:line="240" w:lineRule="auto"/>
              <w:ind w:firstLine="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AABD350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5CD69966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F76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F76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F76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228B2" w:rsidRPr="0060545B" w14:paraId="365BB123" w14:textId="77777777" w:rsidTr="008622E8">
        <w:trPr>
          <w:cantSplit/>
        </w:trPr>
        <w:tc>
          <w:tcPr>
            <w:tcW w:w="4500" w:type="dxa"/>
          </w:tcPr>
          <w:p w14:paraId="1E7BC01F" w14:textId="77777777" w:rsidR="00C228B2" w:rsidRPr="005F763E" w:rsidRDefault="00C228B2" w:rsidP="007C22A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0C862388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10DC9B6" w14:textId="62F5EF4F" w:rsidR="00C228B2" w:rsidRPr="005F763E" w:rsidRDefault="00D02F23" w:rsidP="007C22A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35,490</w:t>
            </w:r>
          </w:p>
        </w:tc>
        <w:tc>
          <w:tcPr>
            <w:tcW w:w="180" w:type="dxa"/>
          </w:tcPr>
          <w:p w14:paraId="59001286" w14:textId="77777777" w:rsidR="00C228B2" w:rsidRPr="005F763E" w:rsidRDefault="00C228B2" w:rsidP="007C22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D37C7D" w14:textId="39225DF0" w:rsidR="00C228B2" w:rsidRPr="005F763E" w:rsidRDefault="00D02F23" w:rsidP="008622E8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35,012</w:t>
            </w:r>
          </w:p>
        </w:tc>
      </w:tr>
      <w:tr w:rsidR="00D02F23" w:rsidRPr="0060545B" w14:paraId="7037CB8D" w14:textId="77777777" w:rsidTr="008622E8">
        <w:trPr>
          <w:cantSplit/>
          <w:trHeight w:val="405"/>
        </w:trPr>
        <w:tc>
          <w:tcPr>
            <w:tcW w:w="4500" w:type="dxa"/>
          </w:tcPr>
          <w:p w14:paraId="76A74A94" w14:textId="39DB6440" w:rsidR="00D02F23" w:rsidRPr="005F763E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5F76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Pr="005F76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530" w:type="dxa"/>
          </w:tcPr>
          <w:p w14:paraId="0AE4F8D2" w14:textId="7584B66B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D2A36E1" w14:textId="609F6976" w:rsidR="00D02F23" w:rsidRPr="005F763E" w:rsidRDefault="00D02F23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(139)</w:t>
            </w:r>
          </w:p>
        </w:tc>
        <w:tc>
          <w:tcPr>
            <w:tcW w:w="180" w:type="dxa"/>
          </w:tcPr>
          <w:p w14:paraId="27881E1F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85092" w14:textId="3B206977" w:rsidR="00D02F23" w:rsidRPr="005F763E" w:rsidRDefault="00D02F23" w:rsidP="008622E8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(136)</w:t>
            </w:r>
          </w:p>
        </w:tc>
      </w:tr>
      <w:tr w:rsidR="00D02F23" w:rsidRPr="0060545B" w14:paraId="036020DA" w14:textId="77777777" w:rsidTr="008622E8">
        <w:trPr>
          <w:cantSplit/>
        </w:trPr>
        <w:tc>
          <w:tcPr>
            <w:tcW w:w="4500" w:type="dxa"/>
          </w:tcPr>
          <w:p w14:paraId="2788CA3F" w14:textId="77777777" w:rsidR="00D02F23" w:rsidRPr="005F763E" w:rsidRDefault="00D02F23" w:rsidP="00D02F23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63E">
              <w:rPr>
                <w:rFonts w:asciiTheme="majorBidi" w:hAnsiTheme="majorBidi"/>
                <w:sz w:val="30"/>
                <w:szCs w:val="30"/>
                <w:cs/>
              </w:rPr>
              <w:t>ขาดทุนจากการด้อยค่าภาชนะบรรจุ</w:t>
            </w:r>
          </w:p>
        </w:tc>
        <w:tc>
          <w:tcPr>
            <w:tcW w:w="1530" w:type="dxa"/>
          </w:tcPr>
          <w:p w14:paraId="45C3ADA0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EE8ABB0" w14:textId="69DAFC6B" w:rsidR="00D02F23" w:rsidRPr="005F763E" w:rsidRDefault="00D02F23" w:rsidP="00D02F23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5,844</w:t>
            </w:r>
          </w:p>
        </w:tc>
        <w:tc>
          <w:tcPr>
            <w:tcW w:w="180" w:type="dxa"/>
          </w:tcPr>
          <w:p w14:paraId="3F0F739A" w14:textId="77777777" w:rsidR="00D02F23" w:rsidRPr="005F763E" w:rsidRDefault="00D02F23" w:rsidP="00D02F2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D2ADBE" w14:textId="59A248B4" w:rsidR="00D02F23" w:rsidRPr="005F763E" w:rsidRDefault="00D02F23" w:rsidP="00ED2750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-8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5F763E">
              <w:rPr>
                <w:rFonts w:asciiTheme="majorBidi" w:hAnsiTheme="majorBidi"/>
                <w:sz w:val="30"/>
                <w:szCs w:val="30"/>
                <w:lang w:val="en-US" w:bidi="th-TH"/>
              </w:rPr>
              <w:t>5,844</w:t>
            </w:r>
          </w:p>
        </w:tc>
      </w:tr>
    </w:tbl>
    <w:p w14:paraId="384E8971" w14:textId="2A0DA018" w:rsidR="00E54121" w:rsidRPr="0060545B" w:rsidRDefault="00E54121" w:rsidP="004126C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072CC90D" w14:textId="7CC660B5" w:rsidR="001C6187" w:rsidRPr="00962840" w:rsidRDefault="00E54121" w:rsidP="001C618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  <w:r w:rsidRPr="00962840">
        <w:rPr>
          <w:rFonts w:ascii="Angsana New" w:hAnsi="Angsana New" w:cs="Angsana New"/>
          <w:b/>
          <w:bCs/>
          <w:sz w:val="30"/>
          <w:szCs w:val="30"/>
        </w:rPr>
        <w:t>5</w:t>
      </w:r>
      <w:r w:rsidR="001C6187" w:rsidRPr="00962840">
        <w:rPr>
          <w:rFonts w:ascii="Angsana New" w:hAnsi="Angsana New" w:cs="Angsana New"/>
          <w:b/>
          <w:bCs/>
          <w:sz w:val="30"/>
          <w:szCs w:val="30"/>
        </w:rPr>
        <w:tab/>
      </w:r>
      <w:r w:rsidR="001C6187" w:rsidRPr="00962840"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4160D71C" w14:textId="7463A1D3" w:rsidR="006F5886" w:rsidRPr="00962840" w:rsidRDefault="006F5886" w:rsidP="001B30CF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720"/>
        <w:gridCol w:w="29"/>
        <w:gridCol w:w="241"/>
        <w:gridCol w:w="29"/>
        <w:gridCol w:w="713"/>
        <w:gridCol w:w="7"/>
        <w:gridCol w:w="8"/>
        <w:gridCol w:w="221"/>
        <w:gridCol w:w="7"/>
        <w:gridCol w:w="42"/>
        <w:gridCol w:w="665"/>
        <w:gridCol w:w="41"/>
        <w:gridCol w:w="242"/>
        <w:gridCol w:w="649"/>
        <w:gridCol w:w="46"/>
        <w:gridCol w:w="206"/>
        <w:gridCol w:w="19"/>
        <w:gridCol w:w="47"/>
        <w:gridCol w:w="816"/>
        <w:gridCol w:w="270"/>
        <w:gridCol w:w="697"/>
      </w:tblGrid>
      <w:tr w:rsidR="009C7905" w:rsidRPr="00962840" w14:paraId="3C25E898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5C2E05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  <w:bottom w:val="nil"/>
            </w:tcBorders>
          </w:tcPr>
          <w:p w14:paraId="755E4264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962840" w14:paraId="528B61B1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558E93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775DE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4671706F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3214D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6" w:type="dxa"/>
            <w:gridSpan w:val="6"/>
            <w:tcBorders>
              <w:top w:val="nil"/>
              <w:left w:val="nil"/>
              <w:bottom w:val="nil"/>
            </w:tcBorders>
          </w:tcPr>
          <w:p w14:paraId="72514BAE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33D141B5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1" w:type="dxa"/>
            <w:gridSpan w:val="3"/>
            <w:tcBorders>
              <w:top w:val="nil"/>
              <w:left w:val="nil"/>
              <w:bottom w:val="nil"/>
            </w:tcBorders>
          </w:tcPr>
          <w:p w14:paraId="7DD27B04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830" w:type="dxa"/>
            <w:gridSpan w:val="4"/>
          </w:tcPr>
          <w:p w14:paraId="0EC6467C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78ACA9A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6284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9C7905" w:rsidRPr="0060545B" w14:paraId="02C12D07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2CAE8F" w14:textId="77777777" w:rsidR="00112B86" w:rsidRPr="0096284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9628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</w:p>
          <w:p w14:paraId="66D1728F" w14:textId="5B3199F6" w:rsidR="009C7905" w:rsidRPr="0096284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96284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96284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4B2FE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F361FB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62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2E4B9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87DD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22107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9628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E5D5B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02169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E793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6284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962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CCBB5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</w:tcPr>
          <w:p w14:paraId="629FB658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2334C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96284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96284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2" w:type="dxa"/>
            <w:gridSpan w:val="2"/>
          </w:tcPr>
          <w:p w14:paraId="75AC4B7F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82" w:type="dxa"/>
            <w:gridSpan w:val="3"/>
          </w:tcPr>
          <w:p w14:paraId="6DD9307C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25EDDF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96284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962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23625A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dxa"/>
          </w:tcPr>
          <w:p w14:paraId="0A80BE1C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0A007B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84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62840">
              <w:rPr>
                <w:rFonts w:ascii="Angsana New" w:hAnsi="Angsana New" w:hint="cs"/>
                <w:sz w:val="30"/>
                <w:szCs w:val="30"/>
                <w:cs/>
              </w:rPr>
              <w:t>56</w:t>
            </w:r>
            <w:r w:rsidRPr="0096284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60545B" w14:paraId="38A772CE" w14:textId="77777777" w:rsidTr="000A75C7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47E91DD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715" w:type="dxa"/>
            <w:gridSpan w:val="21"/>
            <w:tcBorders>
              <w:top w:val="nil"/>
              <w:left w:val="nil"/>
            </w:tcBorders>
            <w:vAlign w:val="bottom"/>
          </w:tcPr>
          <w:p w14:paraId="55299E36" w14:textId="77777777" w:rsidR="009C7905" w:rsidRPr="0096284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962840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9C7905" w:rsidRPr="0060545B" w14:paraId="62EB047B" w14:textId="77777777" w:rsidTr="000A75C7">
        <w:tc>
          <w:tcPr>
            <w:tcW w:w="35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C25FA" w14:textId="77777777" w:rsidR="009C7905" w:rsidRPr="007F5C8D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5C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7992D5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2B2E4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5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5D9E7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53D2D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3989B0C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01F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342138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3AEB0A55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16" w:type="dxa"/>
            <w:shd w:val="clear" w:color="auto" w:fill="auto"/>
          </w:tcPr>
          <w:p w14:paraId="65F82011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3070F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862D750" w14:textId="77777777" w:rsidR="009C7905" w:rsidRPr="0060545B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112B86" w:rsidRPr="0060545B" w14:paraId="3CCFC9D3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17DC84" w14:textId="77777777" w:rsidR="00112B86" w:rsidRPr="007F5C8D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F5C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739B21" w14:textId="5A4CA61D" w:rsidR="00112B86" w:rsidRPr="005748DA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8DA">
              <w:rPr>
                <w:rFonts w:ascii="Angsana New" w:hAnsi="Angsana New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31F79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AB40AC" w14:textId="7FABCD61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748DA">
              <w:rPr>
                <w:rFonts w:ascii="Angsana New" w:hAnsi="Angsana New"/>
                <w:b/>
                <w:bCs/>
                <w:sz w:val="30"/>
                <w:szCs w:val="30"/>
              </w:rPr>
              <w:t>995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CC68D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B9CE50" w14:textId="28F54FBF" w:rsidR="00112B86" w:rsidRPr="005748DA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48DA">
              <w:rPr>
                <w:rFonts w:ascii="Angsana New" w:hAnsi="Angsana New"/>
                <w:b/>
                <w:bCs/>
                <w:sz w:val="30"/>
                <w:szCs w:val="30"/>
              </w:rPr>
              <w:t>1,861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CAAA8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9BAF78" w14:textId="5DE727FC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b/>
                <w:bCs/>
                <w:sz w:val="30"/>
                <w:szCs w:val="30"/>
              </w:rPr>
              <w:t>1,880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3A77086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7994AE07" w14:textId="3240C73D" w:rsidR="00112B86" w:rsidRPr="005748DA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3,006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2B5E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0DBD937D" w14:textId="77D0C9A6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2,875</w:t>
            </w:r>
          </w:p>
        </w:tc>
      </w:tr>
      <w:tr w:rsidR="00112B86" w:rsidRPr="0060545B" w14:paraId="2B57E790" w14:textId="77777777" w:rsidTr="00C66DB0">
        <w:tc>
          <w:tcPr>
            <w:tcW w:w="35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B29C5D" w14:textId="77777777" w:rsidR="00112B86" w:rsidRPr="0060545B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258FDA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5F9C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BBCAD1A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540" w:hanging="54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99897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26F79AD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BAAC2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F28C39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2" w:type="dxa"/>
            <w:gridSpan w:val="3"/>
            <w:shd w:val="clear" w:color="auto" w:fill="auto"/>
          </w:tcPr>
          <w:p w14:paraId="1AFA45F2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</w:tcPr>
          <w:p w14:paraId="0E5A0339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3A5EED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double" w:sz="4" w:space="0" w:color="auto"/>
            </w:tcBorders>
            <w:shd w:val="clear" w:color="auto" w:fill="auto"/>
          </w:tcPr>
          <w:p w14:paraId="10586CF0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83" w:hanging="81"/>
              <w:rPr>
                <w:rFonts w:ascii="Angsana New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12B86" w:rsidRPr="0060545B" w14:paraId="442EFFC6" w14:textId="77777777" w:rsidTr="000A75C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57E0" w14:textId="77777777" w:rsidR="00112B86" w:rsidRPr="0060545B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54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  <w:lang w:val="en-GB"/>
              </w:rPr>
            </w:pPr>
            <w:r w:rsidRPr="007F5C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กำไรตามส่วนงานก่อนหักภาษีเงินได้</w:t>
            </w:r>
          </w:p>
        </w:tc>
        <w:tc>
          <w:tcPr>
            <w:tcW w:w="7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47210A" w14:textId="05DD221E" w:rsidR="00112B86" w:rsidRPr="005748DA" w:rsidRDefault="00EF62C6" w:rsidP="0006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5748DA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B4F5B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7" w:type="dxa"/>
            <w:gridSpan w:val="4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B01DEA" w14:textId="0F7E1426" w:rsidR="00112B86" w:rsidRPr="005748DA" w:rsidRDefault="00112B86" w:rsidP="00065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ind w:left="482" w:hanging="54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48D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87B43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DB0B3" w14:textId="30CBA9E5" w:rsidR="00112B86" w:rsidRPr="005748DA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  <w:r w:rsidRPr="005748DA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0AA6E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670AEA" w14:textId="7D03B964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A1A7B63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</w:tcPr>
          <w:p w14:paraId="64FC70A3" w14:textId="7479FB0E" w:rsidR="00112B86" w:rsidRPr="005748DA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color w:val="000000" w:themeColor="text1"/>
                <w:sz w:val="30"/>
                <w:szCs w:val="30"/>
              </w:rPr>
              <w:t>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9F7CE" w14:textId="77777777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97" w:type="dxa"/>
            <w:tcBorders>
              <w:bottom w:val="double" w:sz="4" w:space="0" w:color="auto"/>
            </w:tcBorders>
            <w:shd w:val="clear" w:color="auto" w:fill="auto"/>
          </w:tcPr>
          <w:p w14:paraId="39246477" w14:textId="4627B5F4" w:rsidR="00112B86" w:rsidRPr="005748DA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8" w:right="-83" w:hanging="8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748DA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</w:tbl>
    <w:p w14:paraId="3B19C8DB" w14:textId="78D99BA9" w:rsidR="005964EB" w:rsidRDefault="0059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4F35999B" w14:textId="77777777" w:rsidR="005964EB" w:rsidRDefault="0059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  <w:cs/>
        </w:rPr>
      </w:pPr>
      <w:r>
        <w:rPr>
          <w:rFonts w:ascii="Angsana New" w:hAnsi="Angsana New"/>
          <w:spacing w:val="-4"/>
          <w:sz w:val="30"/>
          <w:szCs w:val="30"/>
          <w:highlight w:val="yellow"/>
          <w:cs/>
        </w:rPr>
        <w:br w:type="page"/>
      </w:r>
    </w:p>
    <w:tbl>
      <w:tblPr>
        <w:tblW w:w="9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306"/>
        <w:gridCol w:w="1235"/>
        <w:gridCol w:w="269"/>
        <w:gridCol w:w="1204"/>
      </w:tblGrid>
      <w:tr w:rsidR="009C7905" w:rsidRPr="008D3D00" w14:paraId="45CC2C71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28E4C9" w14:textId="77777777" w:rsidR="009C7905" w:rsidRPr="008D3D00" w:rsidRDefault="009C7905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FDDB7BB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E4A11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right="-100" w:hanging="6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7905" w:rsidRPr="008D3D00" w14:paraId="238917CC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4D1C2B8" w14:textId="04FB74FD" w:rsidR="009C7905" w:rsidRPr="008D3D00" w:rsidRDefault="00112B86" w:rsidP="007C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8D3D0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E27D440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067910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3D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5F1E2D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4156323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D3D0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7905" w:rsidRPr="008D3D00" w14:paraId="2A58AE3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D62BE08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0211957" w14:textId="77777777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EFAF" w14:textId="36402AC4" w:rsidR="009C7905" w:rsidRPr="008D3D00" w:rsidRDefault="009C7905" w:rsidP="007C22A3">
            <w:pPr>
              <w:tabs>
                <w:tab w:val="clear" w:pos="680"/>
                <w:tab w:val="left" w:pos="540"/>
              </w:tabs>
              <w:ind w:left="540" w:hanging="54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3D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2C6" w:rsidRPr="008D3D00" w14:paraId="197147D5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720632D" w14:textId="77777777" w:rsidR="00EF62C6" w:rsidRPr="008D3D00" w:rsidRDefault="00EF62C6" w:rsidP="00EF62C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089899B" w14:textId="77777777" w:rsidR="00EF62C6" w:rsidRPr="008D3D00" w:rsidRDefault="00EF62C6" w:rsidP="00EF62C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CFBE" w14:textId="3E3B3BAD" w:rsidR="00EF62C6" w:rsidRPr="008D3D00" w:rsidRDefault="00EF62C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D0D0D"/>
                <w:sz w:val="30"/>
                <w:szCs w:val="30"/>
              </w:rPr>
              <w:t>916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98B6" w14:textId="77777777" w:rsidR="00EF62C6" w:rsidRPr="008D3D00" w:rsidRDefault="00EF62C6" w:rsidP="00EF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3077" w14:textId="1E9BE13C" w:rsidR="00EF62C6" w:rsidRPr="008D3D00" w:rsidRDefault="00EF62C6" w:rsidP="00EF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  <w:lang w:val="en-GB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781</w:t>
            </w:r>
          </w:p>
        </w:tc>
      </w:tr>
      <w:tr w:rsidR="00EF62C6" w:rsidRPr="008D3D00" w14:paraId="6C207DAF" w14:textId="77777777" w:rsidTr="00C64504">
        <w:trPr>
          <w:trHeight w:val="821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9DD80EF" w14:textId="77777777" w:rsidR="00EF62C6" w:rsidRPr="008D3D00" w:rsidRDefault="00EF62C6" w:rsidP="00EF62C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31A82066" w14:textId="77777777" w:rsidR="00EF62C6" w:rsidRPr="008D3D00" w:rsidRDefault="00EF62C6" w:rsidP="00EF62C6">
            <w:pPr>
              <w:tabs>
                <w:tab w:val="clear" w:pos="227"/>
                <w:tab w:val="clear" w:pos="680"/>
                <w:tab w:val="left" w:pos="340"/>
                <w:tab w:val="left" w:pos="540"/>
              </w:tabs>
              <w:ind w:left="340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9EFBF26" w14:textId="77777777" w:rsidR="00EF62C6" w:rsidRPr="008D3D00" w:rsidRDefault="00EF62C6" w:rsidP="00EF62C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E355" w14:textId="2F9E64BE" w:rsidR="00EF62C6" w:rsidRPr="008D3D00" w:rsidRDefault="00EF62C6" w:rsidP="00EF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(52)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E11F525" w14:textId="77777777" w:rsidR="00EF62C6" w:rsidRPr="008D3D00" w:rsidRDefault="00EF62C6" w:rsidP="00EF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7E35" w14:textId="2BBB8BAF" w:rsidR="00EF62C6" w:rsidRPr="008D3D00" w:rsidRDefault="00EF62C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(48)</w:t>
            </w:r>
          </w:p>
        </w:tc>
      </w:tr>
      <w:tr w:rsidR="00112B86" w:rsidRPr="008D3D00" w14:paraId="0F8BF6BD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58298E3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E300F1C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08C6C" w14:textId="3996C8A5" w:rsidR="00112B86" w:rsidRPr="008D3D00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D0D0D"/>
                <w:sz w:val="30"/>
                <w:szCs w:val="30"/>
              </w:rPr>
              <w:t>(717)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9D7F0C4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C4766" w14:textId="41EF2CFF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(636)</w:t>
            </w:r>
          </w:p>
        </w:tc>
      </w:tr>
      <w:tr w:rsidR="00112B86" w:rsidRPr="008D3D00" w14:paraId="3150E5D6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56C9B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24A435C6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FC100" w14:textId="7E8472E9" w:rsidR="00112B86" w:rsidRPr="008D3D00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8D3D00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147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8BEF32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434F8" w14:textId="07AC47FE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97</w:t>
            </w:r>
          </w:p>
        </w:tc>
      </w:tr>
      <w:tr w:rsidR="00112B86" w:rsidRPr="008D3D00" w14:paraId="3611DA43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8E111F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8D3D00">
              <w:rPr>
                <w:rFonts w:ascii="Angsana New" w:hAnsi="Angsana New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70338596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8B598" w14:textId="4D55A902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47B437D" w14:textId="40947B0E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8DFE3" w14:textId="0CBA681A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B86" w:rsidRPr="008D3D00" w14:paraId="7E88F15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5EF0B2A" w14:textId="77777777" w:rsidR="00112B86" w:rsidRPr="008D3D00" w:rsidRDefault="00112B86" w:rsidP="00112B86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E8C2765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1D01F11" w14:textId="43F4A087" w:rsidR="00112B86" w:rsidRPr="008D3D00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color w:val="0D0D0D"/>
                <w:sz w:val="30"/>
                <w:szCs w:val="30"/>
              </w:rPr>
            </w:pPr>
            <w:r w:rsidRPr="008D3D00">
              <w:rPr>
                <w:rFonts w:ascii="Angsana New" w:hAnsi="Angsana New"/>
                <w:color w:val="0D0D0D"/>
                <w:sz w:val="30"/>
                <w:szCs w:val="30"/>
              </w:rPr>
              <w:t>46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448CB2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4103" w14:textId="4B7CBD01" w:rsidR="00112B86" w:rsidRPr="008D3D00" w:rsidRDefault="00112B8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44</w:t>
            </w:r>
          </w:p>
        </w:tc>
      </w:tr>
      <w:tr w:rsidR="00112B86" w:rsidRPr="008D3D00" w14:paraId="15907E25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9FB454" w14:textId="77777777" w:rsidR="00112B86" w:rsidRPr="008D3D00" w:rsidRDefault="00112B86" w:rsidP="00112B86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</w:rPr>
            </w:pPr>
            <w:r w:rsidRPr="008D3D0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17D5E1FF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34BA132" w14:textId="48CE9846" w:rsidR="00112B86" w:rsidRPr="00C64504" w:rsidRDefault="00EF62C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(163)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773BF6D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E48" w14:textId="3F325FF0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(141)</w:t>
            </w:r>
          </w:p>
        </w:tc>
      </w:tr>
      <w:tr w:rsidR="00112B86" w:rsidRPr="008D3D00" w14:paraId="7D991066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440EA8" w14:textId="77777777" w:rsidR="00112B86" w:rsidRPr="008D3D00" w:rsidRDefault="00112B86" w:rsidP="00112B86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44F32C3B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FF4AE2C" w14:textId="54714FDC" w:rsidR="00112B86" w:rsidRPr="00C64504" w:rsidRDefault="00EF62C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C6450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CAA68D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3D87" w14:textId="6AD59E55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(3)</w:t>
            </w:r>
          </w:p>
        </w:tc>
      </w:tr>
      <w:tr w:rsidR="00112B86" w:rsidRPr="008D3D00" w14:paraId="5A4701C8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4422C13" w14:textId="792A1C7A" w:rsidR="00112B86" w:rsidRPr="008D3D00" w:rsidRDefault="00112B86" w:rsidP="00112B86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360"/>
                <w:tab w:val="left" w:pos="948"/>
              </w:tabs>
              <w:ind w:left="0" w:firstLine="12"/>
              <w:rPr>
                <w:rFonts w:ascii="Angsana New" w:hAnsi="Angsana New"/>
                <w:sz w:val="30"/>
                <w:szCs w:val="30"/>
                <w:cs/>
              </w:rPr>
            </w:pPr>
            <w:r w:rsidRPr="008D3D0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69A1A8D2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9D681E9" w14:textId="2DAEB80C" w:rsidR="00112B86" w:rsidRPr="00C64504" w:rsidRDefault="00EF62C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540" w:hanging="540"/>
              <w:jc w:val="center"/>
              <w:rPr>
                <w:rFonts w:asciiTheme="majorBidi" w:hAnsiTheme="majorBidi" w:cstheme="majorBidi"/>
                <w:color w:val="0D0D0D"/>
                <w:sz w:val="30"/>
                <w:szCs w:val="30"/>
              </w:rPr>
            </w:pPr>
            <w:r w:rsidRPr="00C64504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35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42D0FD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51CD" w14:textId="3D7DBDE5" w:rsidR="00112B86" w:rsidRPr="008D3D00" w:rsidRDefault="00112B86" w:rsidP="00C64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color w:val="0D0D0D"/>
                <w:sz w:val="30"/>
                <w:szCs w:val="30"/>
              </w:rPr>
              <w:t>41</w:t>
            </w:r>
          </w:p>
        </w:tc>
      </w:tr>
      <w:tr w:rsidR="00112B86" w:rsidRPr="008D3D00" w14:paraId="5BFD435B" w14:textId="77777777" w:rsidTr="00C6450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A4E5AB0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3D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14:paraId="3AF9F764" w14:textId="77777777" w:rsidR="00112B86" w:rsidRPr="008D3D00" w:rsidRDefault="00112B86" w:rsidP="00112B86">
            <w:pPr>
              <w:tabs>
                <w:tab w:val="clear" w:pos="680"/>
                <w:tab w:val="left" w:pos="540"/>
              </w:tabs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48EEC" w14:textId="3DDDD58C" w:rsidR="00112B86" w:rsidRPr="008D3D00" w:rsidRDefault="00EF62C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center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8D3D00"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  <w:t>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3BB42C" w14:textId="77777777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540" w:hanging="54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BDDEA" w14:textId="1B2E2492" w:rsidR="00112B86" w:rsidRPr="008D3D00" w:rsidRDefault="00112B86" w:rsidP="00112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b/>
                <w:bCs/>
                <w:color w:val="0D0D0D"/>
                <w:sz w:val="30"/>
                <w:szCs w:val="30"/>
              </w:rPr>
            </w:pPr>
            <w:r w:rsidRPr="008D3D00"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</w:rPr>
              <w:t>38</w:t>
            </w:r>
          </w:p>
        </w:tc>
      </w:tr>
    </w:tbl>
    <w:p w14:paraId="65D8F848" w14:textId="460DF66D" w:rsidR="009C7905" w:rsidRPr="0060545B" w:rsidRDefault="009C7905" w:rsidP="00B41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highlight w:val="yellow"/>
        </w:rPr>
      </w:pPr>
    </w:p>
    <w:p w14:paraId="78C06D2C" w14:textId="22EC7F36" w:rsidR="001765B9" w:rsidRPr="000A6464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0A6464">
        <w:rPr>
          <w:rFonts w:ascii="Angsana New" w:hAnsi="Angsana New"/>
          <w:snapToGrid w:val="0"/>
          <w:color w:val="000000"/>
          <w:spacing w:val="4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</w:t>
      </w:r>
      <w:r w:rsidRPr="000A646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สาระสำคัญ</w:t>
      </w:r>
    </w:p>
    <w:p w14:paraId="7B83E1CF" w14:textId="77777777" w:rsidR="001765B9" w:rsidRPr="0060545B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highlight w:val="yellow"/>
          <w:cs/>
          <w:lang w:eastAsia="th-TH"/>
        </w:rPr>
      </w:pPr>
    </w:p>
    <w:p w14:paraId="0D7AAD46" w14:textId="77777777" w:rsidR="008E5E32" w:rsidRPr="000A6464" w:rsidRDefault="001765B9" w:rsidP="00A5548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6464">
        <w:rPr>
          <w:rFonts w:ascii="Angsana New" w:hAnsi="Angsana New"/>
          <w:sz w:val="30"/>
          <w:szCs w:val="30"/>
          <w:cs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0A6464">
        <w:rPr>
          <w:rFonts w:ascii="Angsana New" w:hAnsi="Angsana New"/>
          <w:color w:val="FFFFFF"/>
          <w:sz w:val="30"/>
          <w:szCs w:val="30"/>
        </w:rPr>
        <w:t>.</w:t>
      </w:r>
      <w:r w:rsidRPr="000A6464">
        <w:rPr>
          <w:rFonts w:ascii="Angsana New" w:hAnsi="Angsana New"/>
          <w:sz w:val="30"/>
          <w:szCs w:val="30"/>
          <w:cs/>
        </w:rPr>
        <w:t>รายได้จากการขายและรายจ่ายส่วนใหญ่โดยปกติเกิดในช่วงฤดูร้อน</w:t>
      </w:r>
    </w:p>
    <w:p w14:paraId="4B999199" w14:textId="736248A8" w:rsidR="001E7556" w:rsidRPr="0060545B" w:rsidRDefault="001E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A938923" w14:textId="30776332" w:rsidR="00D53523" w:rsidRPr="000A6464" w:rsidRDefault="00B038D0" w:rsidP="00475D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0A6464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475D96" w:rsidRPr="000A6464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782A" w:rsidRPr="000A646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900C880" w14:textId="77777777" w:rsidR="00A8782A" w:rsidRPr="000A6464" w:rsidRDefault="00A8782A" w:rsidP="00B63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color w:val="000000"/>
          <w:sz w:val="30"/>
          <w:szCs w:val="30"/>
        </w:rPr>
      </w:pPr>
    </w:p>
    <w:p w14:paraId="54410754" w14:textId="7C154307" w:rsidR="00132745" w:rsidRPr="000A6464" w:rsidRDefault="00E20100" w:rsidP="00A2187C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0A646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1D6ABB9" w14:textId="0A2E43A2" w:rsidR="00E20100" w:rsidRPr="000A6464" w:rsidRDefault="00E20100" w:rsidP="00E2010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0A6464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ที่วัดมูลค่าด้วย</w:t>
      </w:r>
      <w:r w:rsidR="004144F7">
        <w:rPr>
          <w:rFonts w:ascii="Angsana New" w:hAnsi="Angsana New" w:cs="Angsana New"/>
          <w:sz w:val="30"/>
          <w:szCs w:val="30"/>
          <w:lang w:bidi="th-TH"/>
        </w:rPr>
        <w:br/>
      </w:r>
      <w:r w:rsidRPr="000A6464">
        <w:rPr>
          <w:rFonts w:ascii="Angsana New" w:hAnsi="Angsana New" w:cs="Angsana New"/>
          <w:sz w:val="30"/>
          <w:szCs w:val="30"/>
          <w:cs/>
          <w:lang w:bidi="th-TH"/>
        </w:rPr>
        <w:t>ราคาทุนตัดจำหน่ายหากมูลค่าตามบัญชีใกล้เคียงกับมูลค่ายุติธรรมอย่างสมเหตุสมผล</w:t>
      </w:r>
    </w:p>
    <w:p w14:paraId="7049C08E" w14:textId="5652A8D9" w:rsidR="005964EB" w:rsidRDefault="00596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  <w:r>
        <w:rPr>
          <w:rFonts w:ascii="Angsana New" w:hAnsi="Angsana New"/>
          <w:sz w:val="30"/>
          <w:szCs w:val="30"/>
          <w:highlight w:val="yellow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1080"/>
      </w:tblGrid>
      <w:tr w:rsidR="00E20100" w:rsidRPr="0060545B" w14:paraId="157C624F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586CFBE0" w14:textId="77777777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6807969E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062A07DD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0A646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0100" w:rsidRPr="0060545B" w14:paraId="79A7F296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5FD42CF1" w14:textId="77777777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69CCF4E3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6DB9269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08CC033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B660B0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20100" w:rsidRPr="0060545B" w14:paraId="29CF81D2" w14:textId="77777777" w:rsidTr="005964EB">
        <w:trPr>
          <w:trHeight w:val="261"/>
          <w:tblHeader/>
        </w:trPr>
        <w:tc>
          <w:tcPr>
            <w:tcW w:w="2610" w:type="dxa"/>
            <w:shd w:val="clear" w:color="auto" w:fill="auto"/>
            <w:vAlign w:val="bottom"/>
          </w:tcPr>
          <w:p w14:paraId="3B125C9A" w14:textId="7C2DD9DF" w:rsidR="00E20100" w:rsidRPr="0060545B" w:rsidRDefault="00E20100" w:rsidP="005A15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776061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B93A4F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FED712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78D965F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DCE8345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68EAFDA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64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AFD2A78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D530321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0A64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4ABD20B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EA5CDA8" w14:textId="77777777" w:rsidR="00E20100" w:rsidRPr="000A6464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64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53EA" w:rsidRPr="0060545B" w14:paraId="7BF518E8" w14:textId="77777777" w:rsidTr="00CF2224">
        <w:trPr>
          <w:trHeight w:val="261"/>
          <w:tblHeader/>
        </w:trPr>
        <w:tc>
          <w:tcPr>
            <w:tcW w:w="2610" w:type="dxa"/>
            <w:shd w:val="clear" w:color="auto" w:fill="auto"/>
          </w:tcPr>
          <w:p w14:paraId="18B41C53" w14:textId="77777777" w:rsidR="00FF53EA" w:rsidRPr="0060545B" w:rsidRDefault="00FF53EA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50AF571F" w14:textId="77777777" w:rsidR="00FF53EA" w:rsidRPr="0060545B" w:rsidRDefault="00FF53EA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0" w:type="dxa"/>
            <w:gridSpan w:val="9"/>
          </w:tcPr>
          <w:p w14:paraId="5751E618" w14:textId="0DE71A1F" w:rsidR="00FF53EA" w:rsidRPr="000A6464" w:rsidRDefault="00FF53EA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A64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964EB" w:rsidRPr="0060545B" w14:paraId="13546E62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3B2CD69" w14:textId="7F019E96" w:rsidR="005964EB" w:rsidRPr="000A6464" w:rsidRDefault="005964EB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64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D7ED6B6" w14:textId="77777777" w:rsidR="005964EB" w:rsidRPr="0060545B" w:rsidRDefault="005964EB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5FFEC59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61AB8E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A34FE1E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E058A3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2593EDC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715623A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4A6625B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BC26EE5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D25199C" w14:textId="77777777" w:rsidR="005964EB" w:rsidRPr="0060545B" w:rsidRDefault="005964EB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30DB178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4C97598" w14:textId="77777777" w:rsidR="00E20100" w:rsidRPr="000A6464" w:rsidRDefault="00E20100" w:rsidP="005A15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A64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FB0FEB1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427A82B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06B2143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8E7BE30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D780FC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202308D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90D7EEC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5CAD436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13C097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743D8A5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267D7C0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0231506" w14:textId="77777777" w:rsidR="00E20100" w:rsidRPr="000A6464" w:rsidRDefault="00E20100" w:rsidP="005A153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64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CEA65BD" w14:textId="77777777" w:rsidR="00E20100" w:rsidRPr="0060545B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074DE658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8A79E9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573C579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56B8706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927E9BD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B3EDB7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5763BF8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3E78DD5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538FE37" w14:textId="77777777" w:rsidR="00E20100" w:rsidRPr="0060545B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20100" w:rsidRPr="0060545B" w14:paraId="0751D50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4B2AD5AF" w14:textId="77777777" w:rsidR="006A2E62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370B7EFE" w14:textId="19F8E6FA" w:rsidR="00E20100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="00E20100"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E20100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F13B26F" w14:textId="77777777" w:rsidR="00E20100" w:rsidRPr="00B74489" w:rsidRDefault="00E20100" w:rsidP="005A153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B13633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790F41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4B0A74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DCD5D0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365F3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B0FDD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4C8367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D264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94D92" w14:textId="77777777" w:rsidR="00E20100" w:rsidRPr="00B74489" w:rsidRDefault="00E20100" w:rsidP="005A153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07208933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9651752" w14:textId="7CC1D00C" w:rsidR="00E950CC" w:rsidRPr="00B74489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เงินลงทุนในหน่วยลงทุน</w:t>
            </w:r>
          </w:p>
        </w:tc>
        <w:tc>
          <w:tcPr>
            <w:tcW w:w="270" w:type="dxa"/>
          </w:tcPr>
          <w:p w14:paraId="663C9913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DC96A82" w14:textId="110D3F9A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57,126</w:t>
            </w:r>
          </w:p>
        </w:tc>
        <w:tc>
          <w:tcPr>
            <w:tcW w:w="236" w:type="dxa"/>
          </w:tcPr>
          <w:p w14:paraId="7307D9AF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371453" w14:textId="23397735" w:rsidR="00E950CC" w:rsidRPr="00F116CE" w:rsidRDefault="00E72575" w:rsidP="00917B0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6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13707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E8DE7" w14:textId="5B57820C" w:rsidR="00E950CC" w:rsidRPr="00B74489" w:rsidRDefault="00E72575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57,126</w:t>
            </w:r>
          </w:p>
        </w:tc>
        <w:tc>
          <w:tcPr>
            <w:tcW w:w="270" w:type="dxa"/>
          </w:tcPr>
          <w:p w14:paraId="0A269663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6401AD" w14:textId="4724E957" w:rsidR="00E950CC" w:rsidRPr="00F116CE" w:rsidRDefault="00E72575" w:rsidP="00F116C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6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A0F5AE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DF805" w14:textId="5E454045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57,126</w:t>
            </w:r>
          </w:p>
        </w:tc>
      </w:tr>
      <w:tr w:rsidR="00E950CC" w:rsidRPr="0060545B" w14:paraId="2B811C70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063C118C" w14:textId="77777777" w:rsidR="00E950CC" w:rsidRPr="00B74489" w:rsidRDefault="00E950CC" w:rsidP="00E950CC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979CBD1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8CE2B3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E1D4CE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ADAC44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B686D8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5FD3A6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477692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A9CB520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D70A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7A351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50CC" w:rsidRPr="0060545B" w14:paraId="69125FDF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5C3EBF0D" w14:textId="77777777" w:rsidR="006A2E62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32CCF82" w14:textId="050E3E67" w:rsidR="00E950CC" w:rsidRPr="00B74489" w:rsidRDefault="006A2E62" w:rsidP="006A2E62">
            <w:pPr>
              <w:tabs>
                <w:tab w:val="clear" w:pos="227"/>
                <w:tab w:val="left" w:pos="340"/>
              </w:tabs>
              <w:ind w:left="-2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3921580A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3B38BF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DFCCB4F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61059F5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7F80D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D3E1B6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86FEE7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1ED9A1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3D4AB6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7E03D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380CF3DF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0F4EB72" w14:textId="3C473AD9" w:rsidR="00E950CC" w:rsidRPr="00B74489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B744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EF92A70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DE31B" w14:textId="3379C023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198,646</w:t>
            </w:r>
          </w:p>
        </w:tc>
        <w:tc>
          <w:tcPr>
            <w:tcW w:w="236" w:type="dxa"/>
          </w:tcPr>
          <w:p w14:paraId="265E4EA3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FB962A" w14:textId="2617BC8D" w:rsidR="00E950CC" w:rsidRPr="00B74489" w:rsidRDefault="00E72575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47,0</w:t>
            </w:r>
            <w:r w:rsidR="003A6E27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70BC7FA7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A24EE" w14:textId="18EF912C" w:rsidR="00E950CC" w:rsidRPr="00F116CE" w:rsidRDefault="00E72575" w:rsidP="00F116C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76A4C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E5A30C" w14:textId="241ED872" w:rsidR="00E950CC" w:rsidRPr="00B74489" w:rsidRDefault="00E72575" w:rsidP="00E950CC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151,577</w:t>
            </w:r>
          </w:p>
        </w:tc>
        <w:tc>
          <w:tcPr>
            <w:tcW w:w="270" w:type="dxa"/>
          </w:tcPr>
          <w:p w14:paraId="06AD0178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1E00AE" w14:textId="40374406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sz w:val="30"/>
                <w:szCs w:val="30"/>
              </w:rPr>
              <w:t>198,646</w:t>
            </w:r>
          </w:p>
        </w:tc>
      </w:tr>
      <w:tr w:rsidR="00E950CC" w:rsidRPr="0060545B" w14:paraId="721DEA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3F471A0" w14:textId="526221C1" w:rsidR="00E950CC" w:rsidRPr="00B74489" w:rsidRDefault="006A2E62" w:rsidP="006A2E6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744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E950CC" w:rsidRPr="00B744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3B7E922" w14:textId="77777777" w:rsidR="00E950CC" w:rsidRPr="00B74489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7874F" w14:textId="5B202CE7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255,772</w:t>
            </w:r>
          </w:p>
        </w:tc>
        <w:tc>
          <w:tcPr>
            <w:tcW w:w="236" w:type="dxa"/>
          </w:tcPr>
          <w:p w14:paraId="518E9FE4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98BE86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0C92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91A7A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98134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7B49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C7FBB" w14:textId="77777777" w:rsidR="00E950CC" w:rsidRPr="00B74489" w:rsidRDefault="00E950CC" w:rsidP="00E950CC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CE51A" w14:textId="6FE2CC10" w:rsidR="00E950CC" w:rsidRPr="00B74489" w:rsidRDefault="00E72575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44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255,772</w:t>
            </w:r>
          </w:p>
        </w:tc>
      </w:tr>
      <w:tr w:rsidR="00E950CC" w:rsidRPr="0060545B" w14:paraId="7A53073F" w14:textId="77777777" w:rsidTr="005A153C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EC63301" w14:textId="77777777" w:rsidR="00E950CC" w:rsidRPr="0060545B" w:rsidRDefault="00E950CC" w:rsidP="00E950C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bottom"/>
          </w:tcPr>
          <w:p w14:paraId="049F86D5" w14:textId="77777777" w:rsidR="00E950CC" w:rsidRPr="0060545B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7044835" w14:textId="77777777" w:rsidR="00E950CC" w:rsidRPr="0060545B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</w:tr>
      <w:tr w:rsidR="005964EB" w:rsidRPr="0060545B" w14:paraId="288DE611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1470C408" w14:textId="6ACDA878" w:rsidR="005964EB" w:rsidRPr="009E6737" w:rsidRDefault="005964EB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E67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1D2E3D" w14:textId="77777777" w:rsidR="005964EB" w:rsidRPr="009E6737" w:rsidRDefault="005964EB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83B101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2A3AD8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205540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73377D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49BEF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F24BF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19638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CAC39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7E44A" w14:textId="77777777" w:rsidR="005964EB" w:rsidRPr="009E6737" w:rsidRDefault="005964EB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8FD32E1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5E11D1A1" w14:textId="77777777" w:rsidR="00E950CC" w:rsidRPr="009E6737" w:rsidRDefault="00E950CC" w:rsidP="00E950C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9E67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CA4084B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DF1A4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031DE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85F946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8D44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4D6E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5226D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6868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3446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4041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55FC3A9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3495C3BF" w14:textId="77777777" w:rsidR="00E950CC" w:rsidRPr="009E6737" w:rsidRDefault="00E950CC" w:rsidP="00E950CC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834057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6482E2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1FABBE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0C7190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D7D7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374D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5DC1B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E9D1A5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C9EF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BB65B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0CC" w:rsidRPr="0060545B" w14:paraId="46A0C131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101BFD64" w14:textId="77777777" w:rsidR="006A2E62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05E1F4F4" w14:textId="596B00A7" w:rsidR="00E950CC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</w:t>
            </w:r>
            <w:r w:rsidR="00E950CC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="00E950CC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487EDDDA" w14:textId="77777777" w:rsidR="00E950CC" w:rsidRPr="009E6737" w:rsidRDefault="00E950CC" w:rsidP="00E950C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611CA4A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8A4769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E2486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009FA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F91298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4B3E03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96EF67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6B1510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13EE0F" w14:textId="77777777" w:rsidR="00E950CC" w:rsidRPr="009E6737" w:rsidRDefault="00E950CC" w:rsidP="00E950CC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5375C3A9" w14:textId="77777777" w:rsidTr="004C2632">
        <w:trPr>
          <w:trHeight w:val="281"/>
        </w:trPr>
        <w:tc>
          <w:tcPr>
            <w:tcW w:w="2610" w:type="dxa"/>
            <w:shd w:val="clear" w:color="auto" w:fill="auto"/>
          </w:tcPr>
          <w:p w14:paraId="20204580" w14:textId="7C3B3C87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11170B08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0EE8FB" w14:textId="600CF5B0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36" w:type="dxa"/>
          </w:tcPr>
          <w:p w14:paraId="230CAC1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31DB92" w14:textId="11A88D90" w:rsidR="006C07C0" w:rsidRPr="009E6737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C1503F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230636A" w14:textId="0DA4168A" w:rsidR="006C07C0" w:rsidRPr="009E6737" w:rsidRDefault="006C07C0" w:rsidP="006C07C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70" w:type="dxa"/>
          </w:tcPr>
          <w:p w14:paraId="4562D45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B77F62C" w14:textId="31F3D05C" w:rsidR="006C07C0" w:rsidRPr="009E6737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E58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2BF28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038798" w14:textId="4CBB93A3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</w:tr>
      <w:tr w:rsidR="006C07C0" w:rsidRPr="0060545B" w14:paraId="4C7AA094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67E00462" w14:textId="77777777" w:rsidR="006C07C0" w:rsidRPr="009E6737" w:rsidRDefault="006C07C0" w:rsidP="006C07C0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8150336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28FFC3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4E8D12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AD969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76361B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68632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57049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6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57887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1C24BC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A2DC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7E186BCC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213DCC65" w14:textId="77777777" w:rsidR="006A2E62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  <w:p w14:paraId="176F2895" w14:textId="71D9AF98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E74954D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907526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5EB2C4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A0DF11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7B928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B7024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DF5A5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98F7A5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15873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AEFA5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C07C0" w:rsidRPr="0060545B" w14:paraId="09C6DFD0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09EC6FAB" w14:textId="160A85C9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07C0" w:rsidRPr="009E67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E849EA7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75AF6" w14:textId="6A248768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199,968</w:t>
            </w:r>
          </w:p>
        </w:tc>
        <w:tc>
          <w:tcPr>
            <w:tcW w:w="236" w:type="dxa"/>
          </w:tcPr>
          <w:p w14:paraId="0AF9779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6DCF19" w14:textId="39A9F99E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48,391</w:t>
            </w:r>
          </w:p>
        </w:tc>
        <w:tc>
          <w:tcPr>
            <w:tcW w:w="270" w:type="dxa"/>
          </w:tcPr>
          <w:p w14:paraId="52AEB37E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8D892" w14:textId="6B9D99A0" w:rsidR="006C07C0" w:rsidRPr="004E58CF" w:rsidRDefault="006C07C0" w:rsidP="004E58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90CD1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D751B" w14:textId="72EC2B8E" w:rsidR="006C07C0" w:rsidRPr="009E6737" w:rsidRDefault="006C07C0" w:rsidP="006C07C0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151,577</w:t>
            </w:r>
          </w:p>
        </w:tc>
        <w:tc>
          <w:tcPr>
            <w:tcW w:w="270" w:type="dxa"/>
          </w:tcPr>
          <w:p w14:paraId="17C27C14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1EDB11" w14:textId="37A39895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sz w:val="30"/>
                <w:szCs w:val="30"/>
              </w:rPr>
              <w:t>199,968</w:t>
            </w:r>
          </w:p>
        </w:tc>
      </w:tr>
      <w:tr w:rsidR="006C07C0" w:rsidRPr="0060545B" w14:paraId="62ECDEFB" w14:textId="77777777" w:rsidTr="004C2632">
        <w:trPr>
          <w:trHeight w:val="261"/>
        </w:trPr>
        <w:tc>
          <w:tcPr>
            <w:tcW w:w="2610" w:type="dxa"/>
            <w:shd w:val="clear" w:color="auto" w:fill="auto"/>
          </w:tcPr>
          <w:p w14:paraId="2D84F0BA" w14:textId="10007481" w:rsidR="006C07C0" w:rsidRPr="009E6737" w:rsidRDefault="006A2E62" w:rsidP="006A2E62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</w:t>
            </w:r>
            <w:r w:rsidR="006C07C0"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6013D1F5" w14:textId="77777777" w:rsidR="006C07C0" w:rsidRPr="009E6737" w:rsidRDefault="006C07C0" w:rsidP="006C07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6A7B4B" w14:textId="0F853EEE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256,811</w:t>
            </w:r>
          </w:p>
        </w:tc>
        <w:tc>
          <w:tcPr>
            <w:tcW w:w="236" w:type="dxa"/>
          </w:tcPr>
          <w:p w14:paraId="5708DD89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A27C330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77C9ED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A597F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983328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F4D17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6D30BD" w14:textId="77777777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F3A425" w14:textId="7CCB7F23" w:rsidR="006C07C0" w:rsidRPr="009E6737" w:rsidRDefault="006C07C0" w:rsidP="006C07C0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E67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256,811</w:t>
            </w:r>
          </w:p>
        </w:tc>
      </w:tr>
    </w:tbl>
    <w:p w14:paraId="56A82FD5" w14:textId="229A3FB5" w:rsidR="003508E1" w:rsidRPr="0060545B" w:rsidRDefault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en-GB"/>
        </w:rPr>
      </w:pPr>
    </w:p>
    <w:p w14:paraId="67E0A8EA" w14:textId="77777777" w:rsidR="00E20100" w:rsidRPr="009E6737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17B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917B0D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917B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5E5542A1" w14:textId="77777777" w:rsidR="00E20100" w:rsidRPr="009E6737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9E6737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Pr="009E67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7E9FB00" w14:textId="77777777" w:rsidR="00E20100" w:rsidRPr="009E6737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64EE0AE" w14:textId="77777777" w:rsidR="00E20100" w:rsidRPr="0060545B" w:rsidRDefault="00E20100" w:rsidP="00E20100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9E673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Pr="009E67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9E6737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25466310" w14:textId="3F293C4D" w:rsidR="001E7556" w:rsidRPr="0060545B" w:rsidRDefault="001E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0C4A37E0" w14:textId="02079110" w:rsidR="004818D9" w:rsidRPr="00C42FD3" w:rsidRDefault="00B038D0" w:rsidP="00E161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632C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E2080C" w:rsidRPr="0019632C">
        <w:rPr>
          <w:rFonts w:asciiTheme="majorBidi" w:hAnsiTheme="majorBidi" w:cstheme="majorBidi"/>
          <w:b/>
          <w:bCs/>
          <w:sz w:val="30"/>
          <w:szCs w:val="30"/>
        </w:rPr>
        <w:tab/>
      </w:r>
      <w:r w:rsidR="00B269C2" w:rsidRPr="0019632C">
        <w:rPr>
          <w:rFonts w:asciiTheme="majorBidi" w:hAnsiTheme="majorBidi" w:cstheme="majorBidi"/>
          <w:b/>
          <w:bCs/>
          <w:sz w:val="30"/>
          <w:szCs w:val="30"/>
          <w:cs/>
        </w:rPr>
        <w:t>ภ</w:t>
      </w:r>
      <w:r w:rsidR="004818D9" w:rsidRPr="0019632C">
        <w:rPr>
          <w:rFonts w:asciiTheme="majorBidi" w:hAnsiTheme="majorBidi" w:cstheme="majorBidi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9980D38" w14:textId="0254FABC" w:rsidR="009A5843" w:rsidRPr="00C42FD3" w:rsidRDefault="009A5843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350"/>
      </w:tblGrid>
      <w:tr w:rsidR="00CB7BB3" w:rsidRPr="00C42FD3" w14:paraId="6B7D103E" w14:textId="77777777" w:rsidTr="00F57B24">
        <w:trPr>
          <w:tblHeader/>
        </w:trPr>
        <w:tc>
          <w:tcPr>
            <w:tcW w:w="6210" w:type="dxa"/>
          </w:tcPr>
          <w:p w14:paraId="3145AE18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49A05" w14:textId="7AAB919F" w:rsidR="00CB7BB3" w:rsidRPr="00C42FD3" w:rsidRDefault="00B962BF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2F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42F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42F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42F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205A0B6" w14:textId="77777777" w:rsidR="00CB7BB3" w:rsidRPr="00C42FD3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CF3395D" w14:textId="77777777" w:rsidR="00CB7BB3" w:rsidRPr="00C42FD3" w:rsidRDefault="00CB7BB3" w:rsidP="008F1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F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EC770E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A03EDB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2F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98518B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F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7BB3" w:rsidRPr="0060545B" w14:paraId="54C35603" w14:textId="77777777" w:rsidTr="00F57B24">
        <w:trPr>
          <w:tblHeader/>
        </w:trPr>
        <w:tc>
          <w:tcPr>
            <w:tcW w:w="6210" w:type="dxa"/>
          </w:tcPr>
          <w:p w14:paraId="37E5170E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AB249BA" w14:textId="77777777" w:rsidR="00CB7BB3" w:rsidRPr="00C42FD3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2F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B3" w:rsidRPr="0060545B" w14:paraId="62242BE3" w14:textId="77777777" w:rsidTr="00F57B24">
        <w:tc>
          <w:tcPr>
            <w:tcW w:w="6210" w:type="dxa"/>
          </w:tcPr>
          <w:p w14:paraId="64C78B14" w14:textId="77777777" w:rsidR="00CB7BB3" w:rsidRPr="003C011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562F5DE0" w14:textId="77777777" w:rsidR="00CB7BB3" w:rsidRPr="003C011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12B85" w14:textId="77777777" w:rsidR="00CB7BB3" w:rsidRPr="0060545B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35F82A7" w14:textId="77777777" w:rsidR="00CB7BB3" w:rsidRPr="0060545B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B7BB3" w:rsidRPr="0060545B" w14:paraId="5F4899A6" w14:textId="77777777" w:rsidTr="00F57B24">
        <w:tc>
          <w:tcPr>
            <w:tcW w:w="6210" w:type="dxa"/>
          </w:tcPr>
          <w:p w14:paraId="20B4A0E6" w14:textId="77777777" w:rsidR="00CB7BB3" w:rsidRPr="003C011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3C011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440" w:type="dxa"/>
          </w:tcPr>
          <w:p w14:paraId="4C8D4D94" w14:textId="5E38823F" w:rsidR="00CB7BB3" w:rsidRPr="00B63C3E" w:rsidRDefault="00813685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24138D" w:rsidRPr="00B63C3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3E5FF2E" w14:textId="77777777" w:rsidR="00CB7BB3" w:rsidRPr="00B63C3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B6E71" w14:textId="6EA772F5" w:rsidR="00CB7BB3" w:rsidRPr="00B63C3E" w:rsidRDefault="00813685" w:rsidP="00D75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8,900</w:t>
            </w:r>
          </w:p>
        </w:tc>
      </w:tr>
      <w:tr w:rsidR="00CB7BB3" w:rsidRPr="0060545B" w14:paraId="14543996" w14:textId="77777777" w:rsidTr="00F57B24">
        <w:tc>
          <w:tcPr>
            <w:tcW w:w="6210" w:type="dxa"/>
          </w:tcPr>
          <w:p w14:paraId="7F3B62C5" w14:textId="7DCFCE93" w:rsidR="00CB7BB3" w:rsidRPr="003C011E" w:rsidRDefault="00E20100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เครื่องจักร อุปกรณ์และเครื่องใช้สำนักงาน</w:t>
            </w:r>
          </w:p>
        </w:tc>
        <w:tc>
          <w:tcPr>
            <w:tcW w:w="1440" w:type="dxa"/>
          </w:tcPr>
          <w:p w14:paraId="24492E3B" w14:textId="7C0A03F8" w:rsidR="00CB7BB3" w:rsidRPr="00B63C3E" w:rsidRDefault="0024138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129E" w:rsidRPr="00B63C3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63C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129E" w:rsidRPr="00B63C3E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70" w:type="dxa"/>
          </w:tcPr>
          <w:p w14:paraId="267F6148" w14:textId="77777777" w:rsidR="00CB7BB3" w:rsidRPr="00B63C3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3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C3C472" w14:textId="259EEBF0" w:rsidR="00CB7BB3" w:rsidRPr="00B63C3E" w:rsidRDefault="0024138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129E" w:rsidRPr="00B63C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63C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1129E" w:rsidRPr="00B63C3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63C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B7BB3" w:rsidRPr="0060545B" w14:paraId="4276B352" w14:textId="77777777" w:rsidTr="00F57B24">
        <w:tc>
          <w:tcPr>
            <w:tcW w:w="6210" w:type="dxa"/>
          </w:tcPr>
          <w:p w14:paraId="30023A9B" w14:textId="77777777" w:rsidR="00CB7BB3" w:rsidRPr="003C011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3C011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8F0BD9" w14:textId="62B8023B" w:rsidR="00CB7BB3" w:rsidRPr="00B63C3E" w:rsidRDefault="0024138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1129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129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6AC65EDE" w14:textId="77777777" w:rsidR="00CB7BB3" w:rsidRPr="00B63C3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2" w:right="-3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325F16" w14:textId="2F9392F6" w:rsidR="00CB7BB3" w:rsidRPr="00B63C3E" w:rsidRDefault="0024138D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1129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129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</w:tr>
      <w:tr w:rsidR="00232954" w:rsidRPr="0060545B" w14:paraId="7EFEDD77" w14:textId="77777777" w:rsidTr="00F57B24">
        <w:tc>
          <w:tcPr>
            <w:tcW w:w="6210" w:type="dxa"/>
          </w:tcPr>
          <w:p w14:paraId="5E1CBF0E" w14:textId="77777777" w:rsidR="00232954" w:rsidRPr="0060545B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0FDA721A" w14:textId="77777777" w:rsidR="00232954" w:rsidRPr="00917B0D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A580625" w14:textId="77777777" w:rsidR="00232954" w:rsidRPr="00917B0D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</w:tcPr>
          <w:p w14:paraId="2DF083D9" w14:textId="77777777" w:rsidR="00232954" w:rsidRPr="00917B0D" w:rsidRDefault="00232954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CB7BB3" w:rsidRPr="0060545B" w14:paraId="28FC35F3" w14:textId="77777777" w:rsidTr="00F57B24">
        <w:tc>
          <w:tcPr>
            <w:tcW w:w="6210" w:type="dxa"/>
          </w:tcPr>
          <w:p w14:paraId="3E379F41" w14:textId="696D5022" w:rsidR="00CB7BB3" w:rsidRPr="003C011E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76E54518" w14:textId="77777777" w:rsidR="00CB7BB3" w:rsidRPr="00917B0D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9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498AAAB" w14:textId="77777777" w:rsidR="00CB7BB3" w:rsidRPr="00917B0D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FD8532F" w14:textId="77777777" w:rsidR="00CB7BB3" w:rsidRPr="00917B0D" w:rsidRDefault="00CB7BB3" w:rsidP="008F1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35" w:right="-38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54506" w:rsidRPr="0060545B" w14:paraId="4481D76E" w14:textId="77777777" w:rsidTr="00F57B24">
        <w:tc>
          <w:tcPr>
            <w:tcW w:w="6210" w:type="dxa"/>
          </w:tcPr>
          <w:p w14:paraId="5DCB3F48" w14:textId="4EF02A04" w:rsidR="00154506" w:rsidRPr="003C011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40" w:type="dxa"/>
          </w:tcPr>
          <w:p w14:paraId="59479322" w14:textId="2468E3A0" w:rsidR="00154506" w:rsidRPr="00B63C3E" w:rsidRDefault="0061703F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B63C3E" w:rsidRPr="00B63C3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3685" w:rsidRPr="00B63C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63C3E" w:rsidRPr="00B63C3E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29E4615C" w14:textId="77777777" w:rsidR="00154506" w:rsidRPr="00917B0D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977D060" w14:textId="63C2ECA3" w:rsidR="00154506" w:rsidRPr="0019632C" w:rsidRDefault="0024138D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9632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9632C" w:rsidRPr="0019632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963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9632C" w:rsidRPr="001963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19632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54506" w:rsidRPr="0060545B" w14:paraId="437F1999" w14:textId="77777777" w:rsidTr="00F57B24">
        <w:tc>
          <w:tcPr>
            <w:tcW w:w="6210" w:type="dxa"/>
          </w:tcPr>
          <w:p w14:paraId="29AF709D" w14:textId="73E2EC52" w:rsidR="00154506" w:rsidRPr="003C011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4A7FF0F4" w14:textId="543F9624" w:rsidR="00154506" w:rsidRPr="00B63C3E" w:rsidRDefault="00813685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3C3E">
              <w:rPr>
                <w:rFonts w:asciiTheme="majorBidi" w:hAnsiTheme="majorBidi" w:cstheme="majorBidi"/>
                <w:sz w:val="30"/>
                <w:szCs w:val="30"/>
              </w:rPr>
              <w:t>29,218</w:t>
            </w:r>
          </w:p>
        </w:tc>
        <w:tc>
          <w:tcPr>
            <w:tcW w:w="270" w:type="dxa"/>
          </w:tcPr>
          <w:p w14:paraId="294BAA24" w14:textId="77777777" w:rsidR="00154506" w:rsidRPr="00917B0D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color w:val="0D0D0D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6CAF753" w14:textId="68E95C86" w:rsidR="00154506" w:rsidRPr="0019632C" w:rsidRDefault="00813685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9632C">
              <w:rPr>
                <w:rFonts w:asciiTheme="majorBidi" w:hAnsiTheme="majorBidi" w:cstheme="majorBidi"/>
                <w:sz w:val="30"/>
                <w:szCs w:val="30"/>
              </w:rPr>
              <w:t>25,584</w:t>
            </w:r>
          </w:p>
        </w:tc>
      </w:tr>
      <w:tr w:rsidR="00154506" w:rsidRPr="0060545B" w14:paraId="6F2446EE" w14:textId="77777777" w:rsidTr="00F57B24">
        <w:tc>
          <w:tcPr>
            <w:tcW w:w="6210" w:type="dxa"/>
          </w:tcPr>
          <w:p w14:paraId="6EAE7920" w14:textId="6CADB8FB" w:rsidR="00154506" w:rsidRPr="003C011E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5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3C011E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69B643" w14:textId="2CE620B0" w:rsidR="00154506" w:rsidRPr="00B63C3E" w:rsidRDefault="0061703F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17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63C3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813685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63C3E" w:rsidRPr="00B63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10820913" w14:textId="77777777" w:rsidR="00154506" w:rsidRPr="00917B0D" w:rsidRDefault="00154506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44" w:right="-380"/>
              <w:rPr>
                <w:rFonts w:asciiTheme="majorBidi" w:hAnsiTheme="majorBidi" w:cstheme="majorBidi"/>
                <w:b/>
                <w:bCs/>
                <w:color w:val="0D0D0D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2E47C" w14:textId="5A83E3DE" w:rsidR="00154506" w:rsidRPr="0019632C" w:rsidRDefault="0061703F" w:rsidP="0015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7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6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19632C" w:rsidRPr="00196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4138D" w:rsidRPr="00196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632C" w:rsidRPr="001963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</w:t>
            </w:r>
          </w:p>
        </w:tc>
      </w:tr>
    </w:tbl>
    <w:p w14:paraId="0C7FC5BB" w14:textId="3A0BB9EC" w:rsidR="00562BFD" w:rsidRPr="0060545B" w:rsidRDefault="00562BFD" w:rsidP="00C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436380F3" w14:textId="07CF7303" w:rsidR="00EB73ED" w:rsidRPr="00AB5A06" w:rsidRDefault="00B038D0" w:rsidP="00306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B5A06">
        <w:rPr>
          <w:rFonts w:ascii="Angsana New" w:hAnsi="Angsana New" w:cs="Angsana New"/>
          <w:b/>
          <w:bCs/>
          <w:sz w:val="30"/>
          <w:szCs w:val="30"/>
        </w:rPr>
        <w:t>8</w:t>
      </w:r>
      <w:r w:rsidR="00E2080C" w:rsidRPr="00AB5A06">
        <w:rPr>
          <w:rFonts w:ascii="Angsana New" w:hAnsi="Angsana New" w:cs="Angsana New"/>
          <w:b/>
          <w:bCs/>
          <w:sz w:val="30"/>
          <w:szCs w:val="30"/>
        </w:rPr>
        <w:tab/>
      </w:r>
      <w:r w:rsidR="00336E0F" w:rsidRPr="00AB5A06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หนี้สินที่อาจเกิดขึ้น</w:t>
      </w:r>
    </w:p>
    <w:p w14:paraId="5B56B3DB" w14:textId="77777777" w:rsidR="00EF6B86" w:rsidRPr="00AB5A06" w:rsidRDefault="00EF6B86" w:rsidP="003508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5E4C73" w14:textId="30673090" w:rsidR="00562BFD" w:rsidRPr="00334FA0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5A06">
        <w:rPr>
          <w:rFonts w:ascii="Angsana New" w:hAnsi="Angsana New"/>
          <w:sz w:val="30"/>
          <w:szCs w:val="30"/>
        </w:rPr>
        <w:t>(</w:t>
      </w:r>
      <w:r w:rsidRPr="00AB5A06">
        <w:rPr>
          <w:rFonts w:ascii="Angsana New" w:hAnsi="Angsana New"/>
          <w:sz w:val="30"/>
          <w:szCs w:val="30"/>
          <w:cs/>
        </w:rPr>
        <w:t xml:space="preserve">ก) </w:t>
      </w:r>
      <w:r w:rsidRPr="00AB5A06">
        <w:rPr>
          <w:rFonts w:ascii="Angsana New" w:hAnsi="Angsana New"/>
          <w:sz w:val="30"/>
          <w:szCs w:val="30"/>
          <w:cs/>
        </w:rPr>
        <w:tab/>
      </w:r>
      <w:r w:rsidR="005A6A6D" w:rsidRPr="005A6A6D">
        <w:rPr>
          <w:rFonts w:asciiTheme="majorBidi" w:hAnsiTheme="majorBidi" w:cstheme="majorBidi"/>
          <w:sz w:val="30"/>
          <w:szCs w:val="30"/>
          <w:cs/>
        </w:rPr>
        <w:t xml:space="preserve"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="005A6A6D" w:rsidRPr="005A6A6D">
        <w:rPr>
          <w:rFonts w:asciiTheme="majorBidi" w:hAnsiTheme="majorBidi" w:cstheme="majorBidi"/>
          <w:sz w:val="30"/>
          <w:szCs w:val="30"/>
        </w:rPr>
        <w:t>3</w:t>
      </w:r>
      <w:r w:rsidR="005A6A6D" w:rsidRPr="005A6A6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5A6A6D" w:rsidRPr="005A6A6D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โดยบริษัทชนะคดีในศาลชั้นต้น </w:t>
      </w:r>
      <w:r w:rsidR="005A6A6D" w:rsidRPr="005A6A6D">
        <w:rPr>
          <w:rFonts w:asciiTheme="majorBidi" w:hAnsiTheme="majorBidi" w:cstheme="majorBidi"/>
          <w:sz w:val="30"/>
          <w:szCs w:val="30"/>
          <w:cs/>
        </w:rPr>
        <w:t xml:space="preserve">ปัจจุบันคดีความดังกล่าวอยู่ในระหว่างยื่นอุทธรณ์ </w:t>
      </w:r>
      <w:r w:rsidR="005A6A6D" w:rsidRPr="005A6A6D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="005A6A6D" w:rsidRPr="005A6A6D">
        <w:rPr>
          <w:rFonts w:asciiTheme="majorBidi" w:hAnsiTheme="majorBidi" w:cstheme="majorBidi"/>
          <w:sz w:val="30"/>
          <w:szCs w:val="30"/>
        </w:rPr>
        <w:t xml:space="preserve">31 </w:t>
      </w:r>
      <w:r w:rsidR="005A6A6D" w:rsidRPr="005A6A6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A6A6D" w:rsidRPr="005A6A6D">
        <w:rPr>
          <w:rFonts w:asciiTheme="majorBidi" w:hAnsiTheme="majorBidi" w:cstheme="majorBidi"/>
          <w:sz w:val="30"/>
          <w:szCs w:val="30"/>
        </w:rPr>
        <w:t xml:space="preserve">2566 </w:t>
      </w:r>
      <w:r w:rsidR="005A6A6D" w:rsidRPr="005A6A6D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</w:p>
    <w:p w14:paraId="23A7A375" w14:textId="64CFC6DE" w:rsidR="00562BFD" w:rsidRPr="00334FA0" w:rsidRDefault="00562BFD" w:rsidP="00562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1368483" w14:textId="77777777" w:rsidR="00562BFD" w:rsidRPr="00A10CCE" w:rsidRDefault="00562BFD" w:rsidP="00562BFD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334FA0">
        <w:rPr>
          <w:rFonts w:asciiTheme="majorBidi" w:hAnsiTheme="majorBidi" w:cstheme="majorBidi" w:hint="cs"/>
          <w:sz w:val="30"/>
          <w:szCs w:val="30"/>
          <w:cs/>
        </w:rPr>
        <w:t xml:space="preserve">(ข) </w:t>
      </w:r>
      <w:r w:rsidRPr="00334FA0">
        <w:rPr>
          <w:rFonts w:asciiTheme="majorBidi" w:hAnsiTheme="majorBidi" w:cstheme="majorBidi"/>
          <w:sz w:val="30"/>
          <w:szCs w:val="30"/>
        </w:rPr>
        <w:t xml:space="preserve"> </w:t>
      </w:r>
      <w:r w:rsidRPr="00334FA0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334F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4FA0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334FA0">
        <w:rPr>
          <w:rFonts w:asciiTheme="majorBidi" w:hAnsiTheme="majorBidi" w:cstheme="majorBidi"/>
          <w:sz w:val="30"/>
          <w:szCs w:val="30"/>
          <w:cs/>
        </w:rPr>
        <w:br/>
        <w:t xml:space="preserve">เป็นจำนวนเงินรวมประมาณ </w:t>
      </w:r>
      <w:r w:rsidRPr="00334FA0">
        <w:rPr>
          <w:rFonts w:asciiTheme="majorBidi" w:hAnsiTheme="majorBidi" w:cstheme="majorBidi"/>
          <w:sz w:val="30"/>
          <w:szCs w:val="30"/>
        </w:rPr>
        <w:t>1.45</w:t>
      </w:r>
      <w:r w:rsidRPr="00334FA0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334F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4FA0">
        <w:rPr>
          <w:rFonts w:asciiTheme="majorBidi" w:hAnsiTheme="majorBidi" w:cstheme="majorBidi"/>
          <w:sz w:val="30"/>
          <w:szCs w:val="30"/>
          <w:cs/>
        </w:rPr>
        <w:br/>
      </w:r>
      <w:r w:rsidRPr="00334FA0">
        <w:rPr>
          <w:rFonts w:asciiTheme="majorBidi" w:hAnsiTheme="majorBidi" w:cstheme="majorBidi"/>
          <w:sz w:val="30"/>
          <w:szCs w:val="30"/>
        </w:rPr>
        <w:t>0.10</w:t>
      </w:r>
      <w:r w:rsidRPr="00334F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4FA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34FA0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Pr="00334FA0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Pr="00334FA0">
        <w:rPr>
          <w:rFonts w:asciiTheme="majorBidi" w:hAnsiTheme="majorBidi" w:hint="cs"/>
          <w:sz w:val="30"/>
          <w:szCs w:val="30"/>
          <w:cs/>
        </w:rPr>
        <w:t>ของศาล</w:t>
      </w:r>
      <w:r w:rsidRPr="00334FA0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</w:t>
      </w:r>
      <w:r w:rsidRPr="00A10CCE">
        <w:rPr>
          <w:rFonts w:asciiTheme="majorBidi" w:hAnsiTheme="majorBidi" w:cstheme="majorBidi"/>
          <w:sz w:val="30"/>
          <w:szCs w:val="30"/>
          <w:cs/>
        </w:rPr>
        <w:t>ประมาณการหนี้สินจากคดีความดังกล่าวในงบการเงินแล้ว</w:t>
      </w:r>
    </w:p>
    <w:p w14:paraId="0C7C55CF" w14:textId="77777777" w:rsidR="005A6A6D" w:rsidRPr="005A6A6D" w:rsidRDefault="00562BFD" w:rsidP="005A6A6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10CCE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A10CCE">
        <w:rPr>
          <w:rFonts w:asciiTheme="majorBidi" w:hAnsiTheme="majorBidi" w:cstheme="majorBidi"/>
          <w:sz w:val="30"/>
          <w:szCs w:val="30"/>
          <w:cs/>
        </w:rPr>
        <w:tab/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ประมาณ 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</w:rPr>
        <w:t xml:space="preserve">1.14 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โดยบริษัทชนะคดีในศาลชั้นต้น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และศาลอุทธรณ์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ปัจจุบันคดีความดังกล่าวอยู่ในระหว่าง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ยื่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นฎีกา 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ดังนั้น ณ วันที่ 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="005A6A6D" w:rsidRPr="005A6A6D">
        <w:rPr>
          <w:rFonts w:asciiTheme="majorBidi" w:hAnsiTheme="majorBidi" w:cstheme="majorBidi" w:hint="cs"/>
          <w:spacing w:val="-2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="005A6A6D" w:rsidRPr="005A6A6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22B3E1F4" w14:textId="77777777" w:rsidR="00562BFD" w:rsidRPr="0060545B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9F006F5" w14:textId="543409A6" w:rsidR="00562BFD" w:rsidRPr="009634FB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9634FB">
        <w:rPr>
          <w:rFonts w:asciiTheme="majorBidi" w:hAnsiTheme="majorBidi" w:cstheme="majorBidi"/>
          <w:sz w:val="30"/>
          <w:szCs w:val="30"/>
        </w:rPr>
        <w:t>(</w:t>
      </w:r>
      <w:r w:rsidRPr="009634FB">
        <w:rPr>
          <w:rFonts w:asciiTheme="majorBidi" w:hAnsiTheme="majorBidi"/>
          <w:sz w:val="30"/>
          <w:szCs w:val="30"/>
          <w:cs/>
        </w:rPr>
        <w:t>ง)</w:t>
      </w:r>
      <w:r w:rsidRPr="009634FB">
        <w:rPr>
          <w:rFonts w:asciiTheme="majorBidi" w:hAnsiTheme="majorBidi"/>
          <w:sz w:val="30"/>
          <w:szCs w:val="30"/>
          <w:cs/>
        </w:rPr>
        <w:tab/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เป็นจำนวนเงินรวมประมาณ </w:t>
      </w:r>
      <w:r w:rsidRPr="009634FB">
        <w:rPr>
          <w:rFonts w:asciiTheme="majorBidi" w:hAnsiTheme="majorBidi" w:cstheme="majorBidi"/>
          <w:sz w:val="30"/>
          <w:szCs w:val="30"/>
        </w:rPr>
        <w:t>1</w:t>
      </w:r>
      <w:r w:rsidRPr="009634FB">
        <w:rPr>
          <w:rFonts w:asciiTheme="majorBidi" w:hAnsi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 </w:t>
      </w:r>
      <w:r w:rsidRPr="009634FB">
        <w:rPr>
          <w:rFonts w:asciiTheme="majorBidi" w:hAnsiTheme="majorBidi" w:cstheme="majorBidi"/>
          <w:sz w:val="30"/>
          <w:szCs w:val="30"/>
        </w:rPr>
        <w:t>0.46</w:t>
      </w:r>
      <w:r w:rsidRPr="009634FB">
        <w:rPr>
          <w:rFonts w:asciiTheme="majorBidi" w:hAnsiTheme="majorBidi"/>
          <w:sz w:val="30"/>
          <w:szCs w:val="30"/>
          <w:cs/>
        </w:rPr>
        <w:t xml:space="preserve"> </w:t>
      </w:r>
      <w:r w:rsidRPr="009634FB">
        <w:rPr>
          <w:rFonts w:asciiTheme="majorBidi" w:hAnsiTheme="majorBidi"/>
          <w:sz w:val="30"/>
          <w:szCs w:val="30"/>
        </w:rPr>
        <w:br/>
      </w:r>
      <w:r w:rsidRPr="009634FB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18761A" w:rsidRPr="00AB5A06">
        <w:rPr>
          <w:rFonts w:asciiTheme="majorBidi" w:hAnsiTheme="majorBidi" w:cstheme="majorBidi"/>
          <w:spacing w:val="-2"/>
          <w:sz w:val="30"/>
          <w:szCs w:val="30"/>
          <w:cs/>
        </w:rPr>
        <w:t>ปัจจุบันคดีความดังกล่าวอยู่ในระหว่างยื่นอุทธรณ์</w:t>
      </w:r>
      <w:r w:rsidRPr="009634FB">
        <w:rPr>
          <w:rFonts w:asciiTheme="majorBidi" w:hAnsiTheme="majorBidi"/>
          <w:spacing w:val="-2"/>
          <w:sz w:val="30"/>
          <w:szCs w:val="30"/>
          <w:cs/>
        </w:rPr>
        <w:t xml:space="preserve"> ทั้งนี้ บริษัทได้บันทึกประมาณการ</w:t>
      </w:r>
      <w:r w:rsidRPr="009634FB">
        <w:rPr>
          <w:rFonts w:asciiTheme="majorBidi" w:hAnsiTheme="majorBidi"/>
          <w:sz w:val="30"/>
          <w:szCs w:val="30"/>
          <w:cs/>
        </w:rPr>
        <w:t>หนี้สินจากคดีความดังกล่าวในงบการเงินแล้ว</w:t>
      </w:r>
    </w:p>
    <w:p w14:paraId="3847E37C" w14:textId="77777777" w:rsidR="00562BFD" w:rsidRPr="009634FB" w:rsidRDefault="00562BFD" w:rsidP="00562BF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EED6E7" w14:textId="1E858CE8" w:rsidR="00562BFD" w:rsidRPr="009634FB" w:rsidRDefault="00562BFD" w:rsidP="00562BFD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9634FB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2C216C">
        <w:rPr>
          <w:rFonts w:asciiTheme="majorBidi" w:hAnsiTheme="majorBidi" w:hint="cs"/>
          <w:spacing w:val="-2"/>
          <w:sz w:val="30"/>
          <w:szCs w:val="30"/>
          <w:cs/>
        </w:rPr>
        <w:t>จ</w:t>
      </w:r>
      <w:r w:rsidRPr="009634FB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9634F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9634FB">
        <w:rPr>
          <w:rFonts w:asciiTheme="majorBidi" w:hAnsiTheme="majorBidi" w:cstheme="majorBidi"/>
          <w:sz w:val="30"/>
          <w:szCs w:val="30"/>
          <w:cs/>
        </w:rPr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</w:t>
      </w:r>
      <w:r w:rsidRPr="009634FB">
        <w:rPr>
          <w:rFonts w:asciiTheme="majorBidi" w:hAnsiTheme="majorBidi" w:cstheme="majorBidi"/>
          <w:sz w:val="30"/>
          <w:szCs w:val="30"/>
        </w:rPr>
        <w:br/>
      </w:r>
      <w:r w:rsidRPr="009634F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เป็นจำนวนเงินรวมประมาณ </w:t>
      </w:r>
      <w:r w:rsidRPr="009634FB">
        <w:rPr>
          <w:rFonts w:asciiTheme="majorBidi" w:hAnsiTheme="majorBidi" w:cstheme="majorBidi"/>
          <w:sz w:val="30"/>
          <w:szCs w:val="30"/>
        </w:rPr>
        <w:t>0.30</w:t>
      </w:r>
      <w:r w:rsidRPr="009634FB">
        <w:rPr>
          <w:rFonts w:asciiTheme="majorBidi" w:hAnsiTheme="majorBidi" w:cstheme="majorBidi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ปัจจุบันคดีความดังกล่าวอยู่ในระหว่างพิจารณาของศาลชั้นต้นดังนั้น ณ วันที่ </w:t>
      </w:r>
      <w:r w:rsidRPr="009634FB">
        <w:rPr>
          <w:rFonts w:asciiTheme="majorBidi" w:hAnsiTheme="majorBidi" w:cstheme="majorBidi"/>
          <w:sz w:val="30"/>
          <w:szCs w:val="30"/>
        </w:rPr>
        <w:t xml:space="preserve">31 </w:t>
      </w:r>
      <w:r w:rsidRPr="009634FB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634FB" w:rsidRPr="009634FB">
        <w:rPr>
          <w:rFonts w:asciiTheme="majorBidi" w:hAnsiTheme="majorBidi" w:cstheme="majorBidi"/>
          <w:sz w:val="30"/>
          <w:szCs w:val="30"/>
        </w:rPr>
        <w:t xml:space="preserve"> </w:t>
      </w:r>
      <w:r w:rsidRPr="009634FB">
        <w:rPr>
          <w:rFonts w:asciiTheme="majorBidi" w:hAnsiTheme="majorBidi" w:cstheme="majorBidi"/>
          <w:sz w:val="30"/>
          <w:szCs w:val="30"/>
        </w:rPr>
        <w:t>2566</w:t>
      </w:r>
      <w:r w:rsidRPr="009634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34FB">
        <w:rPr>
          <w:rFonts w:asciiTheme="majorBidi" w:hAnsiTheme="majorBidi" w:cstheme="majorBidi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</w:p>
    <w:p w14:paraId="6EC3C4B8" w14:textId="77777777" w:rsidR="00562BFD" w:rsidRPr="0060545B" w:rsidRDefault="00562BFD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0907D49" w14:textId="01104843" w:rsidR="00310C7A" w:rsidRPr="005656E8" w:rsidRDefault="00B038D0" w:rsidP="00310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5656E8"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310C7A" w:rsidRPr="005656E8">
        <w:rPr>
          <w:rFonts w:ascii="Angsana New" w:hAnsi="Angsana New"/>
          <w:b/>
          <w:bCs/>
          <w:sz w:val="30"/>
          <w:szCs w:val="30"/>
        </w:rPr>
        <w:tab/>
      </w:r>
      <w:r w:rsidR="00310C7A" w:rsidRPr="005656E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223244D" w14:textId="77777777" w:rsidR="00310C7A" w:rsidRPr="005656E8" w:rsidRDefault="00310C7A" w:rsidP="00310C7A">
      <w:pPr>
        <w:rPr>
          <w:rFonts w:ascii="Angsana New" w:hAnsi="Angsana New"/>
          <w:sz w:val="30"/>
          <w:szCs w:val="30"/>
          <w:cs/>
        </w:rPr>
      </w:pPr>
    </w:p>
    <w:p w14:paraId="6C215FDC" w14:textId="192AE6C8" w:rsidR="00562BFD" w:rsidRPr="00AC7DC7" w:rsidRDefault="00562BFD" w:rsidP="00562B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17B0D">
        <w:rPr>
          <w:rFonts w:ascii="Angsana New" w:hAnsi="Angsana New"/>
          <w:spacing w:val="-4"/>
          <w:sz w:val="30"/>
          <w:szCs w:val="30"/>
          <w:cs/>
          <w:lang w:val="en-GB"/>
        </w:rPr>
        <w:t>ในการประชุม</w:t>
      </w:r>
      <w:r w:rsidRPr="00917B0D">
        <w:rPr>
          <w:rFonts w:ascii="Angsana New" w:hAnsi="Angsana New" w:hint="cs"/>
          <w:spacing w:val="-4"/>
          <w:sz w:val="30"/>
          <w:szCs w:val="30"/>
          <w:cs/>
          <w:lang w:val="en-GB"/>
        </w:rPr>
        <w:t>สามัญ</w:t>
      </w:r>
      <w:r w:rsidRPr="00917B0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ผู้ถือหุ้นเมื่อวันที่ </w:t>
      </w:r>
      <w:r w:rsidR="005656E8" w:rsidRPr="00917B0D">
        <w:rPr>
          <w:rFonts w:ascii="Angsana New" w:hAnsi="Angsana New"/>
          <w:spacing w:val="-4"/>
          <w:sz w:val="30"/>
          <w:szCs w:val="30"/>
        </w:rPr>
        <w:t>23</w:t>
      </w:r>
      <w:r w:rsidRPr="00917B0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มกราคม </w:t>
      </w:r>
      <w:r w:rsidRPr="00917B0D">
        <w:rPr>
          <w:rFonts w:ascii="Angsana New" w:hAnsi="Angsana New"/>
          <w:spacing w:val="-4"/>
          <w:sz w:val="30"/>
          <w:szCs w:val="30"/>
          <w:lang w:val="en-GB" w:bidi="ar-SA"/>
        </w:rPr>
        <w:t>256</w:t>
      </w:r>
      <w:r w:rsidR="005656E8" w:rsidRPr="00917B0D">
        <w:rPr>
          <w:rFonts w:ascii="Angsana New" w:hAnsi="Angsana New"/>
          <w:spacing w:val="-4"/>
          <w:sz w:val="30"/>
          <w:szCs w:val="30"/>
          <w:lang w:val="en-GB" w:bidi="ar-SA"/>
        </w:rPr>
        <w:t>7</w:t>
      </w:r>
      <w:r w:rsidRPr="00917B0D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ผู้ถือหุ้นมีมติอนุมัติการจ่ายเงินปันผลในอัตราหุ้นละ </w:t>
      </w:r>
      <w:r w:rsidR="007128EE" w:rsidRPr="00917B0D">
        <w:rPr>
          <w:rFonts w:ascii="Angsana New" w:hAnsi="Angsana New"/>
          <w:spacing w:val="-4"/>
          <w:sz w:val="30"/>
          <w:szCs w:val="30"/>
        </w:rPr>
        <w:t xml:space="preserve">0.52 </w:t>
      </w:r>
      <w:r w:rsidR="00917B0D" w:rsidRPr="00917B0D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917B0D">
        <w:rPr>
          <w:rFonts w:ascii="Angsana New" w:hAnsi="Angsana New"/>
          <w:spacing w:val="-4"/>
          <w:sz w:val="30"/>
          <w:szCs w:val="30"/>
          <w:cs/>
          <w:lang w:val="en-GB"/>
        </w:rPr>
        <w:t>าท</w:t>
      </w:r>
      <w:r w:rsidR="007128EE" w:rsidRPr="007128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128EE">
        <w:rPr>
          <w:rFonts w:ascii="Angsana New" w:hAnsi="Angsana New"/>
          <w:sz w:val="30"/>
          <w:szCs w:val="30"/>
          <w:cs/>
          <w:lang w:val="en-GB"/>
        </w:rPr>
        <w:t xml:space="preserve">รวมเป็นจำนวนเงิน </w:t>
      </w:r>
      <w:r w:rsidR="007128EE" w:rsidRPr="007128EE">
        <w:rPr>
          <w:rFonts w:ascii="Angsana New" w:hAnsi="Angsana New"/>
          <w:sz w:val="30"/>
          <w:szCs w:val="30"/>
        </w:rPr>
        <w:t>138.27</w:t>
      </w:r>
      <w:r w:rsidRPr="007128EE"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7128EE">
        <w:rPr>
          <w:rFonts w:ascii="Angsana New" w:hAnsi="Angsana New"/>
          <w:sz w:val="30"/>
          <w:szCs w:val="30"/>
          <w:cs/>
          <w:lang w:val="en-GB"/>
        </w:rPr>
        <w:t xml:space="preserve">ล้านบาท เงินปันผลดังกล่าวจะจ่ายให้แก่ผู้ถือหุ้นภายในเดือนกุมภาพันธ์ </w:t>
      </w:r>
      <w:r w:rsidRPr="007128EE">
        <w:rPr>
          <w:rFonts w:ascii="Angsana New" w:hAnsi="Angsana New"/>
          <w:sz w:val="30"/>
          <w:szCs w:val="30"/>
          <w:lang w:val="en-GB" w:bidi="ar-SA"/>
        </w:rPr>
        <w:t>256</w:t>
      </w:r>
      <w:r w:rsidR="007128EE">
        <w:rPr>
          <w:rFonts w:ascii="Angsana New" w:hAnsi="Angsana New"/>
          <w:sz w:val="30"/>
          <w:szCs w:val="30"/>
          <w:lang w:val="en-GB" w:bidi="ar-SA"/>
        </w:rPr>
        <w:t>7</w:t>
      </w:r>
    </w:p>
    <w:p w14:paraId="41828091" w14:textId="27B78840" w:rsidR="00310C7A" w:rsidRPr="00562BFD" w:rsidRDefault="00310C7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6F2CCCD" w14:textId="6BA7AE3C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424DE" w14:textId="77777777" w:rsidR="007E78DA" w:rsidRDefault="007E78DA" w:rsidP="00E2010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E78DA" w:rsidSect="00F238A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576" w:left="1152" w:header="720" w:footer="720" w:gutter="0"/>
      <w:paperSrc w:first="7" w:other="7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1DA5E" w14:textId="77777777" w:rsidR="00197C54" w:rsidRDefault="00197C54" w:rsidP="004956B4">
      <w:r>
        <w:separator/>
      </w:r>
    </w:p>
  </w:endnote>
  <w:endnote w:type="continuationSeparator" w:id="0">
    <w:p w14:paraId="41564FDC" w14:textId="77777777" w:rsidR="00197C54" w:rsidRDefault="00197C5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DDD4E" w14:textId="77777777" w:rsidR="00197C54" w:rsidRDefault="00197C54" w:rsidP="004956B4">
      <w:r>
        <w:separator/>
      </w:r>
    </w:p>
  </w:footnote>
  <w:footnote w:type="continuationSeparator" w:id="0">
    <w:p w14:paraId="33A5DD16" w14:textId="77777777" w:rsidR="00197C54" w:rsidRDefault="00197C5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7BB2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CF52685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B558ED7" w14:textId="1B89F0C8" w:rsidR="009D5497" w:rsidRPr="0047456A" w:rsidRDefault="009D5497" w:rsidP="009D549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4181206" w14:textId="77777777" w:rsidR="003E6E6E" w:rsidRDefault="003E6E6E" w:rsidP="004914D4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829D838" w14:textId="6EF3C19C" w:rsidR="009D5497" w:rsidRDefault="009D5497" w:rsidP="009D5497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792"/>
    <w:rsid w:val="000F496F"/>
    <w:rsid w:val="000F50C7"/>
    <w:rsid w:val="000F53AA"/>
    <w:rsid w:val="000F58FD"/>
    <w:rsid w:val="000F59A1"/>
    <w:rsid w:val="000F5A1C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A4A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989"/>
    <w:rsid w:val="00236B65"/>
    <w:rsid w:val="00236DE9"/>
    <w:rsid w:val="00236F24"/>
    <w:rsid w:val="00237055"/>
    <w:rsid w:val="00237364"/>
    <w:rsid w:val="00237670"/>
    <w:rsid w:val="002377A9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39"/>
    <w:rsid w:val="0024479F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363"/>
    <w:rsid w:val="002473D1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6D0"/>
    <w:rsid w:val="002527C5"/>
    <w:rsid w:val="00252A35"/>
    <w:rsid w:val="00252A5D"/>
    <w:rsid w:val="00252E59"/>
    <w:rsid w:val="0025315E"/>
    <w:rsid w:val="0025332E"/>
    <w:rsid w:val="002533BD"/>
    <w:rsid w:val="002535DB"/>
    <w:rsid w:val="002537CA"/>
    <w:rsid w:val="00253C0F"/>
    <w:rsid w:val="00254451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F6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893"/>
    <w:rsid w:val="00556AB0"/>
    <w:rsid w:val="00556CE7"/>
    <w:rsid w:val="00556F01"/>
    <w:rsid w:val="005576BC"/>
    <w:rsid w:val="00557F74"/>
    <w:rsid w:val="0056023C"/>
    <w:rsid w:val="00560241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EB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7E8"/>
    <w:rsid w:val="00616B01"/>
    <w:rsid w:val="00616B42"/>
    <w:rsid w:val="0061703F"/>
    <w:rsid w:val="00617530"/>
    <w:rsid w:val="0061769F"/>
    <w:rsid w:val="00617824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C61"/>
    <w:rsid w:val="00627326"/>
    <w:rsid w:val="00627612"/>
    <w:rsid w:val="00627AEC"/>
    <w:rsid w:val="00627EC7"/>
    <w:rsid w:val="00630201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9"/>
    <w:rsid w:val="00676582"/>
    <w:rsid w:val="0067674F"/>
    <w:rsid w:val="006767A4"/>
    <w:rsid w:val="00676833"/>
    <w:rsid w:val="00676C8F"/>
    <w:rsid w:val="006774AD"/>
    <w:rsid w:val="006774BB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1C3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6E6"/>
    <w:rsid w:val="00921EF8"/>
    <w:rsid w:val="00922379"/>
    <w:rsid w:val="009223F4"/>
    <w:rsid w:val="00922740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4759"/>
    <w:rsid w:val="00C2490B"/>
    <w:rsid w:val="00C24EF3"/>
    <w:rsid w:val="00C25229"/>
    <w:rsid w:val="00C2566E"/>
    <w:rsid w:val="00C256DF"/>
    <w:rsid w:val="00C25B36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B5"/>
    <w:rsid w:val="00D806B8"/>
    <w:rsid w:val="00D807F0"/>
    <w:rsid w:val="00D80B3C"/>
    <w:rsid w:val="00D80B95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432FF562A4534A963E418781F8309E" ma:contentTypeVersion="3" ma:contentTypeDescription="Create a new document." ma:contentTypeScope="" ma:versionID="cc717a7ee4ea6863ee6cffc9cf9ea49a">
  <xsd:schema xmlns:xsd="http://www.w3.org/2001/XMLSchema" xmlns:xs="http://www.w3.org/2001/XMLSchema" xmlns:p="http://schemas.microsoft.com/office/2006/metadata/properties" xmlns:ns2="f5d9442b-bfdc-4f07-a41c-196713c8078f" targetNamespace="http://schemas.microsoft.com/office/2006/metadata/properties" ma:root="true" ma:fieldsID="868c377fc715a93d2eb861b0fb393c3c" ns2:_="">
    <xsd:import namespace="f5d9442b-bfdc-4f07-a41c-196713c807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9442b-bfdc-4f07-a41c-196713c807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9CE40A-5FCF-49A3-998D-FE881CF7E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d9442b-bfdc-4f07-a41c-196713c807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1429</TotalTime>
  <Pages>10</Pages>
  <Words>1995</Words>
  <Characters>8858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169</cp:revision>
  <cp:lastPrinted>2024-01-24T04:27:00Z</cp:lastPrinted>
  <dcterms:created xsi:type="dcterms:W3CDTF">2023-05-04T09:05:00Z</dcterms:created>
  <dcterms:modified xsi:type="dcterms:W3CDTF">2024-02-13T02:19:00Z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0x01010012432FF562A4534A963E418781F8309E</vt:lpwstr>
  </property>
  <property fmtid="{D5CDD505-2E9C-101B-9397-08002B2CF9AE}" pid="4" name="MediaServiceImageTags">
    <vt:lpwstr/>
  </property>
</Properties>
</file>