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287CD" w14:textId="77777777" w:rsidR="00432DAD" w:rsidRPr="00101002" w:rsidRDefault="00432DAD" w:rsidP="00432DAD">
      <w:pPr>
        <w:jc w:val="center"/>
        <w:rPr>
          <w:rFonts w:cs="Cordia New"/>
          <w:b/>
          <w:bCs/>
          <w:sz w:val="40"/>
          <w:szCs w:val="50"/>
          <w:cs/>
          <w:lang w:val="en-US" w:bidi="th-TH"/>
        </w:rPr>
      </w:pPr>
    </w:p>
    <w:p w14:paraId="3630BBA9" w14:textId="77777777" w:rsidR="00432DAD" w:rsidRDefault="00432DAD" w:rsidP="00432DAD">
      <w:pPr>
        <w:jc w:val="center"/>
        <w:rPr>
          <w:rFonts w:cs="Times New Roman"/>
          <w:b/>
          <w:bCs/>
          <w:sz w:val="40"/>
          <w:szCs w:val="40"/>
        </w:rPr>
      </w:pPr>
    </w:p>
    <w:p w14:paraId="069C035C" w14:textId="77777777" w:rsidR="00432DAD" w:rsidRDefault="00432DAD" w:rsidP="00432DAD">
      <w:pPr>
        <w:jc w:val="center"/>
        <w:rPr>
          <w:rFonts w:cs="Times New Roman"/>
          <w:b/>
          <w:bCs/>
          <w:sz w:val="40"/>
          <w:szCs w:val="40"/>
        </w:rPr>
      </w:pPr>
    </w:p>
    <w:p w14:paraId="2A39A668" w14:textId="77777777" w:rsidR="00432DAD" w:rsidRPr="00D6294E" w:rsidRDefault="00432DAD" w:rsidP="00432DAD">
      <w:pPr>
        <w:jc w:val="center"/>
        <w:rPr>
          <w:rFonts w:cstheme="minorBidi"/>
          <w:b/>
          <w:bCs/>
          <w:sz w:val="40"/>
          <w:szCs w:val="50"/>
          <w:cs/>
          <w:lang w:bidi="th-TH"/>
        </w:rPr>
      </w:pPr>
    </w:p>
    <w:p w14:paraId="00B1B04A" w14:textId="77777777" w:rsidR="00432DAD" w:rsidRDefault="00432DAD" w:rsidP="00432DAD">
      <w:pPr>
        <w:jc w:val="center"/>
        <w:rPr>
          <w:rFonts w:cs="Times New Roman"/>
          <w:b/>
          <w:bCs/>
          <w:sz w:val="40"/>
          <w:szCs w:val="40"/>
        </w:rPr>
      </w:pPr>
    </w:p>
    <w:p w14:paraId="3BC4A574" w14:textId="77777777" w:rsidR="00432DAD" w:rsidRDefault="00432DAD" w:rsidP="00432DAD">
      <w:pPr>
        <w:jc w:val="center"/>
        <w:rPr>
          <w:rFonts w:cs="Times New Roman"/>
          <w:b/>
          <w:bCs/>
          <w:sz w:val="40"/>
          <w:szCs w:val="40"/>
        </w:rPr>
      </w:pPr>
    </w:p>
    <w:p w14:paraId="28C76F14" w14:textId="77777777" w:rsidR="00432DAD" w:rsidRPr="0095377A" w:rsidRDefault="00432DAD" w:rsidP="00432DAD">
      <w:pPr>
        <w:jc w:val="center"/>
        <w:rPr>
          <w:rFonts w:cstheme="minorBidi"/>
          <w:b/>
          <w:bCs/>
          <w:sz w:val="40"/>
          <w:szCs w:val="50"/>
          <w:cs/>
          <w:lang w:bidi="th-TH"/>
        </w:rPr>
      </w:pPr>
    </w:p>
    <w:p w14:paraId="05FD230B" w14:textId="77777777" w:rsidR="00432DAD" w:rsidRPr="00581FC9" w:rsidRDefault="00432DAD" w:rsidP="00432DAD">
      <w:pPr>
        <w:jc w:val="center"/>
        <w:rPr>
          <w:rFonts w:cs="Times New Roman"/>
          <w:b/>
          <w:bCs/>
          <w:sz w:val="40"/>
          <w:szCs w:val="40"/>
          <w:lang w:val="en-US"/>
        </w:rPr>
      </w:pPr>
    </w:p>
    <w:p w14:paraId="5B362021" w14:textId="77777777" w:rsidR="00432DAD" w:rsidRPr="001202CF" w:rsidRDefault="00432DAD" w:rsidP="00432DAD">
      <w:pPr>
        <w:jc w:val="center"/>
        <w:rPr>
          <w:b/>
          <w:bCs/>
          <w:sz w:val="40"/>
          <w:szCs w:val="40"/>
          <w:cs/>
          <w:lang w:bidi="th-TH"/>
        </w:rPr>
      </w:pPr>
      <w:proofErr w:type="spellStart"/>
      <w:r w:rsidRPr="001202CF">
        <w:rPr>
          <w:rFonts w:cs="Times New Roman"/>
          <w:b/>
          <w:bCs/>
          <w:sz w:val="40"/>
          <w:szCs w:val="40"/>
        </w:rPr>
        <w:t>Sermsuk</w:t>
      </w:r>
      <w:proofErr w:type="spellEnd"/>
      <w:r w:rsidRPr="001202CF">
        <w:rPr>
          <w:rFonts w:cs="Times New Roman"/>
          <w:b/>
          <w:bCs/>
          <w:sz w:val="40"/>
          <w:szCs w:val="40"/>
        </w:rPr>
        <w:t xml:space="preserve">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77699E7D" w14:textId="77777777" w:rsidR="00FE7464" w:rsidRPr="001202CF" w:rsidRDefault="00FE7464" w:rsidP="00FE7464">
      <w:pPr>
        <w:pStyle w:val="CoverTitle"/>
        <w:spacing w:line="240" w:lineRule="atLeast"/>
        <w:jc w:val="center"/>
        <w:rPr>
          <w:spacing w:val="-3"/>
          <w:szCs w:val="36"/>
        </w:rPr>
      </w:pPr>
      <w:r w:rsidRPr="001202CF">
        <w:rPr>
          <w:spacing w:val="-3"/>
          <w:szCs w:val="36"/>
        </w:rPr>
        <w:t xml:space="preserve">Condensed Interim financial </w:t>
      </w:r>
      <w:proofErr w:type="gramStart"/>
      <w:r w:rsidRPr="001202CF">
        <w:rPr>
          <w:spacing w:val="-3"/>
          <w:szCs w:val="36"/>
        </w:rPr>
        <w:t>statements</w:t>
      </w:r>
      <w:proofErr w:type="gramEnd"/>
    </w:p>
    <w:p w14:paraId="0620682C" w14:textId="77777777" w:rsidR="006B71E5" w:rsidRPr="00DB6044" w:rsidRDefault="006B71E5" w:rsidP="006B71E5">
      <w:pPr>
        <w:spacing w:line="240" w:lineRule="atLeast"/>
        <w:jc w:val="center"/>
        <w:rPr>
          <w:rFonts w:cs="Times New Roman"/>
          <w:sz w:val="36"/>
          <w:szCs w:val="36"/>
        </w:rPr>
      </w:pPr>
      <w:r w:rsidRPr="00DB6044">
        <w:rPr>
          <w:rFonts w:cs="Times New Roman"/>
          <w:sz w:val="36"/>
          <w:szCs w:val="36"/>
        </w:rPr>
        <w:t>for the three-month</w:t>
      </w:r>
      <w:r w:rsidRPr="00DB6044">
        <w:rPr>
          <w:rFonts w:cs="Times New Roman"/>
          <w:sz w:val="36"/>
          <w:szCs w:val="36"/>
          <w:cs/>
          <w:lang w:bidi="th-TH"/>
        </w:rPr>
        <w:t xml:space="preserve"> </w:t>
      </w:r>
      <w:r w:rsidRPr="00DB6044">
        <w:rPr>
          <w:rFonts w:cs="Times New Roman"/>
          <w:sz w:val="36"/>
          <w:szCs w:val="36"/>
        </w:rPr>
        <w:t>period ended</w:t>
      </w:r>
    </w:p>
    <w:p w14:paraId="24491137" w14:textId="1F0C782E" w:rsidR="006B71E5" w:rsidRPr="00DB6044" w:rsidRDefault="006B71E5" w:rsidP="006B71E5">
      <w:pPr>
        <w:spacing w:line="240" w:lineRule="atLeast"/>
        <w:jc w:val="center"/>
        <w:rPr>
          <w:rFonts w:cs="Times New Roman"/>
          <w:sz w:val="36"/>
          <w:szCs w:val="36"/>
        </w:rPr>
      </w:pPr>
      <w:r w:rsidRPr="00DB6044">
        <w:rPr>
          <w:rFonts w:cs="Times New Roman"/>
          <w:sz w:val="36"/>
          <w:szCs w:val="36"/>
        </w:rPr>
        <w:t>31 December 202</w:t>
      </w:r>
      <w:r>
        <w:rPr>
          <w:rFonts w:cs="Times New Roman"/>
          <w:sz w:val="36"/>
          <w:szCs w:val="36"/>
        </w:rPr>
        <w:t>3</w:t>
      </w:r>
    </w:p>
    <w:p w14:paraId="2ADED8F9" w14:textId="77777777" w:rsidR="00FE7464" w:rsidRPr="001202CF" w:rsidRDefault="00FE7464" w:rsidP="00FE7464">
      <w:pPr>
        <w:shd w:val="clear" w:color="auto" w:fill="FFFFFF"/>
        <w:spacing w:line="240" w:lineRule="atLeast"/>
        <w:jc w:val="center"/>
        <w:rPr>
          <w:sz w:val="36"/>
          <w:szCs w:val="36"/>
        </w:rPr>
      </w:pPr>
      <w:r w:rsidRPr="001202CF">
        <w:rPr>
          <w:sz w:val="36"/>
          <w:szCs w:val="36"/>
        </w:rPr>
        <w:t>and</w:t>
      </w:r>
    </w:p>
    <w:p w14:paraId="4236A18C" w14:textId="77777777" w:rsidR="00FE7464" w:rsidRPr="001202CF" w:rsidRDefault="00FE7464" w:rsidP="00FE7464">
      <w:pPr>
        <w:spacing w:line="240" w:lineRule="atLeast"/>
        <w:jc w:val="center"/>
        <w:rPr>
          <w:sz w:val="36"/>
          <w:szCs w:val="36"/>
        </w:rPr>
      </w:pPr>
      <w:r w:rsidRPr="001202CF">
        <w:rPr>
          <w:spacing w:val="-3"/>
          <w:sz w:val="36"/>
          <w:szCs w:val="36"/>
        </w:rPr>
        <w:t>Independent auditor’s 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aperSrc w:first="15" w:other="15"/>
          <w:pgNumType w:start="0"/>
          <w:cols w:space="720"/>
          <w:titlePg/>
        </w:sectPr>
      </w:pPr>
    </w:p>
    <w:p w14:paraId="65F7B630"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B154F1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2B88F928"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w:t>
      </w:r>
      <w:proofErr w:type="spellStart"/>
      <w:r w:rsidRPr="001202CF">
        <w:rPr>
          <w:rFonts w:cs="Times New Roman"/>
          <w:sz w:val="24"/>
          <w:szCs w:val="24"/>
        </w:rPr>
        <w:t>Sermsuk</w:t>
      </w:r>
      <w:proofErr w:type="spellEnd"/>
      <w:r w:rsidRPr="001202CF">
        <w:rPr>
          <w:rFonts w:cs="Times New Roman"/>
          <w:sz w:val="24"/>
          <w:szCs w:val="24"/>
        </w:rPr>
        <w:t xml:space="preserve">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776F2FBE" w14:textId="51F31533" w:rsidR="006B71E5" w:rsidRPr="00DB6044" w:rsidRDefault="006B71E5" w:rsidP="006B71E5">
      <w:pPr>
        <w:jc w:val="thaiDistribute"/>
        <w:rPr>
          <w:rFonts w:cs="Times New Roman"/>
          <w:lang w:bidi="th-TH"/>
        </w:rPr>
      </w:pPr>
      <w:r w:rsidRPr="00DB6044">
        <w:rPr>
          <w:rFonts w:cs="Times New Roman"/>
          <w:lang w:bidi="th-TH"/>
        </w:rPr>
        <w:t>I have reviewed the accompanying consolidated and separate</w:t>
      </w:r>
      <w:r w:rsidRPr="00DB6044">
        <w:rPr>
          <w:rFonts w:cs="Times New Roman"/>
          <w:color w:val="0000FF"/>
          <w:lang w:bidi="th-TH"/>
        </w:rPr>
        <w:t xml:space="preserve"> </w:t>
      </w:r>
      <w:r w:rsidRPr="00DB6044">
        <w:rPr>
          <w:rFonts w:cs="Times New Roman"/>
          <w:lang w:bidi="th-TH"/>
        </w:rPr>
        <w:t>statements of financial position</w:t>
      </w:r>
      <w:r w:rsidRPr="00DB6044">
        <w:rPr>
          <w:rFonts w:cs="Times New Roman"/>
          <w:color w:val="0000FF"/>
          <w:lang w:bidi="th-TH"/>
        </w:rPr>
        <w:t xml:space="preserve"> </w:t>
      </w:r>
      <w:r w:rsidRPr="00DB6044">
        <w:rPr>
          <w:rFonts w:cs="Times New Roman"/>
          <w:lang w:bidi="th-TH"/>
        </w:rPr>
        <w:t xml:space="preserve">of </w:t>
      </w:r>
      <w:proofErr w:type="spellStart"/>
      <w:r w:rsidRPr="00DB6044">
        <w:rPr>
          <w:rFonts w:cs="Times New Roman"/>
          <w:lang w:bidi="th-TH"/>
        </w:rPr>
        <w:t>Sermsuk</w:t>
      </w:r>
      <w:proofErr w:type="spellEnd"/>
      <w:r w:rsidRPr="00DB6044">
        <w:rPr>
          <w:rFonts w:cs="Times New Roman"/>
          <w:lang w:bidi="th-TH"/>
        </w:rPr>
        <w:t xml:space="preserve"> Public Company Limited and its subsidiaries, and of </w:t>
      </w:r>
      <w:proofErr w:type="spellStart"/>
      <w:r w:rsidRPr="00DB6044">
        <w:rPr>
          <w:rFonts w:cs="Times New Roman"/>
          <w:lang w:bidi="th-TH"/>
        </w:rPr>
        <w:t>Sermsuk</w:t>
      </w:r>
      <w:proofErr w:type="spellEnd"/>
      <w:r w:rsidRPr="00DB6044">
        <w:rPr>
          <w:rFonts w:cs="Times New Roman"/>
          <w:lang w:bidi="th-TH"/>
        </w:rPr>
        <w:t xml:space="preserve"> Public Company Limited, respectively, as at </w:t>
      </w:r>
      <w:r w:rsidRPr="00DB6044">
        <w:rPr>
          <w:rFonts w:cs="Times New Roman"/>
          <w:lang w:bidi="th-TH"/>
        </w:rPr>
        <w:br/>
        <w:t>31 December 202</w:t>
      </w:r>
      <w:r>
        <w:rPr>
          <w:rFonts w:cs="Times New Roman"/>
          <w:lang w:bidi="th-TH"/>
        </w:rPr>
        <w:t>3</w:t>
      </w:r>
      <w:r w:rsidRPr="00DB6044">
        <w:rPr>
          <w:rFonts w:cs="Times New Roman"/>
          <w:lang w:bidi="th-TH"/>
        </w:rPr>
        <w:t>; the consolidated and separate statements of comprehensive income, changes in equity and cash flows for the three-month period ended 31 December 202</w:t>
      </w:r>
      <w:r>
        <w:rPr>
          <w:rFonts w:cs="Times New Roman"/>
          <w:lang w:bidi="th-TH"/>
        </w:rPr>
        <w:t>3</w:t>
      </w:r>
      <w:r w:rsidRPr="00DB6044">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w:t>
      </w:r>
      <w:r w:rsidRPr="00DB6044">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270E66FB" w:rsidR="00432DAD" w:rsidRDefault="00432DAD" w:rsidP="00432DAD">
      <w:pPr>
        <w:pStyle w:val="BodyText"/>
        <w:tabs>
          <w:tab w:val="left" w:pos="3190"/>
        </w:tabs>
        <w:spacing w:after="0" w:line="240" w:lineRule="atLeast"/>
        <w:ind w:firstLine="14"/>
        <w:jc w:val="both"/>
        <w:rPr>
          <w:rFonts w:cs="Times New Roman"/>
          <w:lang w:val="en-US"/>
        </w:rPr>
      </w:pPr>
    </w:p>
    <w:p w14:paraId="6E916ADF" w14:textId="77777777" w:rsidR="00B515A6" w:rsidRPr="001202CF" w:rsidRDefault="00B515A6"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4B82544F" w:rsidR="00432DAD" w:rsidRPr="001202CF" w:rsidRDefault="00432DAD" w:rsidP="004E3173">
      <w:pPr>
        <w:rPr>
          <w:rFonts w:cs="Times New Roman"/>
          <w:lang w:val="en-US"/>
        </w:rPr>
      </w:pPr>
      <w:r w:rsidRPr="001202CF">
        <w:rPr>
          <w:rFonts w:cs="Times New Roman"/>
          <w:lang w:val="en-US"/>
        </w:rPr>
        <w:t>(</w:t>
      </w:r>
      <w:proofErr w:type="spellStart"/>
      <w:r w:rsidR="004E3173" w:rsidRPr="004E3173">
        <w:rPr>
          <w:rFonts w:cs="Times New Roman"/>
          <w:lang w:val="en-US"/>
        </w:rPr>
        <w:t>Yuvanuch</w:t>
      </w:r>
      <w:proofErr w:type="spellEnd"/>
      <w:r w:rsidR="004E3173" w:rsidRPr="004E3173">
        <w:rPr>
          <w:rFonts w:cs="Times New Roman"/>
          <w:lang w:val="en-US"/>
        </w:rPr>
        <w:t xml:space="preserve"> </w:t>
      </w:r>
      <w:proofErr w:type="spellStart"/>
      <w:r w:rsidR="004E3173" w:rsidRPr="004E3173">
        <w:rPr>
          <w:rFonts w:cs="Times New Roman"/>
          <w:lang w:val="en-US"/>
        </w:rPr>
        <w:t>Thepsongvaj</w:t>
      </w:r>
      <w:proofErr w:type="spellEnd"/>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5BE4515A" w14:textId="77250265"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4E3173">
        <w:rPr>
          <w:rFonts w:cs="Times New Roman"/>
          <w:lang w:val="en-US"/>
        </w:rPr>
        <w:t>5371</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07066F5A" w14:textId="27A14DB3" w:rsidR="00FD42D0" w:rsidRPr="00FD42D0" w:rsidRDefault="0068330B" w:rsidP="007C3E9F">
      <w:pPr>
        <w:pStyle w:val="BodyText"/>
        <w:spacing w:after="0" w:line="240" w:lineRule="atLeast"/>
        <w:ind w:firstLine="14"/>
        <w:jc w:val="both"/>
        <w:rPr>
          <w:rFonts w:cs="Times New Roman"/>
          <w:cs/>
          <w:lang w:bidi="th-TH"/>
        </w:rPr>
      </w:pPr>
      <w:r>
        <w:rPr>
          <w:rFonts w:cs="Times New Roman"/>
          <w:szCs w:val="22"/>
          <w:lang w:val="en-US"/>
        </w:rPr>
        <w:t>13</w:t>
      </w:r>
      <w:r w:rsidR="006B71E5">
        <w:rPr>
          <w:rFonts w:cs="Times New Roman"/>
          <w:szCs w:val="22"/>
          <w:lang w:val="en-US"/>
        </w:rPr>
        <w:t xml:space="preserve"> February 2024</w:t>
      </w:r>
    </w:p>
    <w:p w14:paraId="5111EE0A" w14:textId="76213A49" w:rsidR="00D2109B" w:rsidRPr="00D2109B" w:rsidRDefault="00D2109B" w:rsidP="00323EF9">
      <w:pPr>
        <w:pStyle w:val="BodyText"/>
        <w:spacing w:after="0" w:line="240" w:lineRule="atLeast"/>
        <w:jc w:val="both"/>
        <w:rPr>
          <w:lang w:bidi="th-TH"/>
        </w:rPr>
      </w:pPr>
    </w:p>
    <w:sectPr w:rsidR="00D2109B" w:rsidRPr="00D2109B" w:rsidSect="00EE3571">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7DFE1" w14:textId="77777777" w:rsidR="005D309E" w:rsidRDefault="005D309E">
      <w:r>
        <w:separator/>
      </w:r>
    </w:p>
  </w:endnote>
  <w:endnote w:type="continuationSeparator" w:id="0">
    <w:p w14:paraId="31D3DB3C" w14:textId="77777777" w:rsidR="005D309E" w:rsidRDefault="005D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5801BE" w:rsidRDefault="005801BE"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5801BE" w:rsidRDefault="005801BE"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5801BE" w:rsidRPr="003F5274" w:rsidRDefault="005801BE"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5801BE" w:rsidRDefault="005801BE" w:rsidP="001E7077">
    <w:pPr>
      <w:pStyle w:val="Footer"/>
      <w:framePr w:w="381" w:h="408" w:hRule="exact" w:wrap="around" w:vAnchor="text" w:hAnchor="margin" w:xAlign="center" w:y="1"/>
      <w:rPr>
        <w:rStyle w:val="PageNumber"/>
        <w:rFonts w:cs="Angsana New"/>
      </w:rPr>
    </w:pPr>
  </w:p>
  <w:p w14:paraId="15B94644" w14:textId="77777777" w:rsidR="005801BE" w:rsidRPr="00C37C48" w:rsidRDefault="005801BE"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D976" w14:textId="77777777" w:rsidR="005D309E" w:rsidRDefault="005D309E">
      <w:r>
        <w:separator/>
      </w:r>
    </w:p>
  </w:footnote>
  <w:footnote w:type="continuationSeparator" w:id="0">
    <w:p w14:paraId="651A2113" w14:textId="77777777" w:rsidR="005D309E" w:rsidRDefault="005D3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CD57" w14:textId="77777777" w:rsidR="007C3E9F" w:rsidRDefault="007C3E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66DA" w14:textId="77777777" w:rsidR="007C3E9F" w:rsidRDefault="007C3E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3F40" w14:textId="77777777" w:rsidR="007C3E9F" w:rsidRDefault="007C3E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CB52" w14:textId="77777777" w:rsidR="005801BE" w:rsidRDefault="005801BE"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num w:numId="1" w16cid:durableId="1339116249">
    <w:abstractNumId w:val="1"/>
  </w:num>
  <w:num w:numId="2" w16cid:durableId="1193806969">
    <w:abstractNumId w:val="0"/>
  </w:num>
  <w:num w:numId="3" w16cid:durableId="1053699122">
    <w:abstractNumId w:val="4"/>
  </w:num>
  <w:num w:numId="4" w16cid:durableId="1290672641">
    <w:abstractNumId w:val="2"/>
  </w:num>
  <w:num w:numId="5" w16cid:durableId="1256161160">
    <w:abstractNumId w:val="7"/>
  </w:num>
  <w:num w:numId="6" w16cid:durableId="546450315">
    <w:abstractNumId w:val="3"/>
  </w:num>
  <w:num w:numId="7" w16cid:durableId="1459303594">
    <w:abstractNumId w:val="8"/>
  </w:num>
  <w:num w:numId="8" w16cid:durableId="843133418">
    <w:abstractNumId w:val="6"/>
  </w:num>
  <w:num w:numId="9" w16cid:durableId="17596655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555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91"/>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0E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2633"/>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D99"/>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56E"/>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1C"/>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C65"/>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6FA"/>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18B3"/>
    <w:rsid w:val="0011205A"/>
    <w:rsid w:val="0011254C"/>
    <w:rsid w:val="00112EE4"/>
    <w:rsid w:val="0011335D"/>
    <w:rsid w:val="001134F7"/>
    <w:rsid w:val="00113967"/>
    <w:rsid w:val="00113BB9"/>
    <w:rsid w:val="00114066"/>
    <w:rsid w:val="00114B60"/>
    <w:rsid w:val="00114D3E"/>
    <w:rsid w:val="00114F77"/>
    <w:rsid w:val="00114F84"/>
    <w:rsid w:val="00115164"/>
    <w:rsid w:val="001159F9"/>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1"/>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8B3"/>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37CF0"/>
    <w:rsid w:val="00140445"/>
    <w:rsid w:val="00140912"/>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104"/>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2EEB"/>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409C"/>
    <w:rsid w:val="00164B2A"/>
    <w:rsid w:val="00164C3F"/>
    <w:rsid w:val="00164F67"/>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67D7E"/>
    <w:rsid w:val="00170593"/>
    <w:rsid w:val="00170B0F"/>
    <w:rsid w:val="00171190"/>
    <w:rsid w:val="00171858"/>
    <w:rsid w:val="00171A57"/>
    <w:rsid w:val="00171AED"/>
    <w:rsid w:val="00171FCF"/>
    <w:rsid w:val="00171FF4"/>
    <w:rsid w:val="00172493"/>
    <w:rsid w:val="00172831"/>
    <w:rsid w:val="00172B44"/>
    <w:rsid w:val="00172B81"/>
    <w:rsid w:val="0017314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B16"/>
    <w:rsid w:val="00192FEC"/>
    <w:rsid w:val="00193543"/>
    <w:rsid w:val="001937C5"/>
    <w:rsid w:val="001937D4"/>
    <w:rsid w:val="00193D1B"/>
    <w:rsid w:val="001947EA"/>
    <w:rsid w:val="00194C43"/>
    <w:rsid w:val="0019517B"/>
    <w:rsid w:val="001954CE"/>
    <w:rsid w:val="00195647"/>
    <w:rsid w:val="001956F9"/>
    <w:rsid w:val="00195F8D"/>
    <w:rsid w:val="00196737"/>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0E3"/>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3FEA"/>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9E"/>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8D5"/>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6F"/>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2F9"/>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C752C"/>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33E"/>
    <w:rsid w:val="002D34AB"/>
    <w:rsid w:val="002D3975"/>
    <w:rsid w:val="002D3C64"/>
    <w:rsid w:val="002D45F3"/>
    <w:rsid w:val="002D4F9C"/>
    <w:rsid w:val="002D51CA"/>
    <w:rsid w:val="002D594B"/>
    <w:rsid w:val="002D5CEC"/>
    <w:rsid w:val="002D6474"/>
    <w:rsid w:val="002D6727"/>
    <w:rsid w:val="002D747B"/>
    <w:rsid w:val="002D76B6"/>
    <w:rsid w:val="002D7B96"/>
    <w:rsid w:val="002D7DDB"/>
    <w:rsid w:val="002E003F"/>
    <w:rsid w:val="002E0612"/>
    <w:rsid w:val="002E13D4"/>
    <w:rsid w:val="002E15F4"/>
    <w:rsid w:val="002E1E8C"/>
    <w:rsid w:val="002E1F07"/>
    <w:rsid w:val="002E2111"/>
    <w:rsid w:val="002E227B"/>
    <w:rsid w:val="002E24C0"/>
    <w:rsid w:val="002E27CA"/>
    <w:rsid w:val="002E28FF"/>
    <w:rsid w:val="002E29C9"/>
    <w:rsid w:val="002E2B70"/>
    <w:rsid w:val="002E2BBC"/>
    <w:rsid w:val="002E2C24"/>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93B"/>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EF9"/>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36CB7"/>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54D"/>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04"/>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130"/>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1BD"/>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297"/>
    <w:rsid w:val="003E581A"/>
    <w:rsid w:val="003E596D"/>
    <w:rsid w:val="003E5FFA"/>
    <w:rsid w:val="003E6108"/>
    <w:rsid w:val="003E631A"/>
    <w:rsid w:val="003E6534"/>
    <w:rsid w:val="003E6A4F"/>
    <w:rsid w:val="003E6F6E"/>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1DB"/>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8F9"/>
    <w:rsid w:val="00400901"/>
    <w:rsid w:val="004009AA"/>
    <w:rsid w:val="00400BE2"/>
    <w:rsid w:val="00400C47"/>
    <w:rsid w:val="00401351"/>
    <w:rsid w:val="004013DD"/>
    <w:rsid w:val="0040142A"/>
    <w:rsid w:val="00401507"/>
    <w:rsid w:val="004015A5"/>
    <w:rsid w:val="004015F8"/>
    <w:rsid w:val="004016A7"/>
    <w:rsid w:val="00401D8D"/>
    <w:rsid w:val="00401E46"/>
    <w:rsid w:val="00402213"/>
    <w:rsid w:val="004022CE"/>
    <w:rsid w:val="004025B0"/>
    <w:rsid w:val="004026AD"/>
    <w:rsid w:val="004028C7"/>
    <w:rsid w:val="00402A62"/>
    <w:rsid w:val="00402DE8"/>
    <w:rsid w:val="004032DA"/>
    <w:rsid w:val="00403519"/>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2BE"/>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4D8D"/>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93"/>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6D5"/>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1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861"/>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187"/>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04D"/>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67A"/>
    <w:rsid w:val="00542C4F"/>
    <w:rsid w:val="00542FEC"/>
    <w:rsid w:val="0054312B"/>
    <w:rsid w:val="00543204"/>
    <w:rsid w:val="00543517"/>
    <w:rsid w:val="00543666"/>
    <w:rsid w:val="005438EA"/>
    <w:rsid w:val="005439E4"/>
    <w:rsid w:val="00543CF1"/>
    <w:rsid w:val="00543DF1"/>
    <w:rsid w:val="0054445B"/>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03C"/>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2A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378"/>
    <w:rsid w:val="005B0844"/>
    <w:rsid w:val="005B0A0C"/>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1D3"/>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9E"/>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8DD"/>
    <w:rsid w:val="00604AA7"/>
    <w:rsid w:val="00604BDF"/>
    <w:rsid w:val="00604C27"/>
    <w:rsid w:val="00604F54"/>
    <w:rsid w:val="00605373"/>
    <w:rsid w:val="006059FA"/>
    <w:rsid w:val="00605C3C"/>
    <w:rsid w:val="00606225"/>
    <w:rsid w:val="006063C9"/>
    <w:rsid w:val="006065C7"/>
    <w:rsid w:val="00606C6F"/>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46E"/>
    <w:rsid w:val="00640790"/>
    <w:rsid w:val="00640D62"/>
    <w:rsid w:val="00640EAD"/>
    <w:rsid w:val="00641277"/>
    <w:rsid w:val="006412CE"/>
    <w:rsid w:val="006414D1"/>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9E"/>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4F4"/>
    <w:rsid w:val="0065557A"/>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636"/>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30B"/>
    <w:rsid w:val="006834A5"/>
    <w:rsid w:val="00683AF7"/>
    <w:rsid w:val="006844BD"/>
    <w:rsid w:val="00684A14"/>
    <w:rsid w:val="0068506B"/>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1EE3"/>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0D04"/>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1E5"/>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A35"/>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589"/>
    <w:rsid w:val="00745AA4"/>
    <w:rsid w:val="00745BEC"/>
    <w:rsid w:val="00745CB3"/>
    <w:rsid w:val="007463A8"/>
    <w:rsid w:val="007466BF"/>
    <w:rsid w:val="007469F1"/>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E9F"/>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5E6F"/>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901"/>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0E82"/>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0B8"/>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EE6"/>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536"/>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67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AA7"/>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5B60"/>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51"/>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077"/>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4AF"/>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247"/>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319"/>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689"/>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8EC"/>
    <w:rsid w:val="00963A0C"/>
    <w:rsid w:val="00963B47"/>
    <w:rsid w:val="009646D2"/>
    <w:rsid w:val="00964EF1"/>
    <w:rsid w:val="00965274"/>
    <w:rsid w:val="009658AC"/>
    <w:rsid w:val="00965D65"/>
    <w:rsid w:val="00965F5C"/>
    <w:rsid w:val="0096608B"/>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81F"/>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DB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1712"/>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BEC"/>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5D96"/>
    <w:rsid w:val="009C6260"/>
    <w:rsid w:val="009C626F"/>
    <w:rsid w:val="009C673D"/>
    <w:rsid w:val="009C6BF1"/>
    <w:rsid w:val="009C6D1B"/>
    <w:rsid w:val="009C6EF9"/>
    <w:rsid w:val="009C70D7"/>
    <w:rsid w:val="009C799B"/>
    <w:rsid w:val="009D0032"/>
    <w:rsid w:val="009D0405"/>
    <w:rsid w:val="009D041A"/>
    <w:rsid w:val="009D0FC6"/>
    <w:rsid w:val="009D10AA"/>
    <w:rsid w:val="009D1BD5"/>
    <w:rsid w:val="009D1E64"/>
    <w:rsid w:val="009D2196"/>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706"/>
    <w:rsid w:val="009D5BE3"/>
    <w:rsid w:val="009D5F4A"/>
    <w:rsid w:val="009D6210"/>
    <w:rsid w:val="009D6619"/>
    <w:rsid w:val="009D6822"/>
    <w:rsid w:val="009D70A2"/>
    <w:rsid w:val="009D7511"/>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A69"/>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000"/>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2F6A"/>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833"/>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653"/>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163"/>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A95"/>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C2D"/>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9E0"/>
    <w:rsid w:val="00B44B69"/>
    <w:rsid w:val="00B44B8D"/>
    <w:rsid w:val="00B44EA6"/>
    <w:rsid w:val="00B44F02"/>
    <w:rsid w:val="00B453C3"/>
    <w:rsid w:val="00B45447"/>
    <w:rsid w:val="00B45529"/>
    <w:rsid w:val="00B45CBE"/>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556"/>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49"/>
    <w:rsid w:val="00B7326B"/>
    <w:rsid w:val="00B73B98"/>
    <w:rsid w:val="00B73DA4"/>
    <w:rsid w:val="00B740AD"/>
    <w:rsid w:val="00B74819"/>
    <w:rsid w:val="00B74BE0"/>
    <w:rsid w:val="00B75176"/>
    <w:rsid w:val="00B754B2"/>
    <w:rsid w:val="00B75866"/>
    <w:rsid w:val="00B75EE3"/>
    <w:rsid w:val="00B76395"/>
    <w:rsid w:val="00B76641"/>
    <w:rsid w:val="00B768B0"/>
    <w:rsid w:val="00B76FFD"/>
    <w:rsid w:val="00B77332"/>
    <w:rsid w:val="00B7740E"/>
    <w:rsid w:val="00B77726"/>
    <w:rsid w:val="00B77805"/>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704"/>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A1F"/>
    <w:rsid w:val="00BC1F1F"/>
    <w:rsid w:val="00BC28AE"/>
    <w:rsid w:val="00BC2C06"/>
    <w:rsid w:val="00BC2D94"/>
    <w:rsid w:val="00BC3260"/>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547"/>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127"/>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6E6"/>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D84"/>
    <w:rsid w:val="00C26E86"/>
    <w:rsid w:val="00C276D9"/>
    <w:rsid w:val="00C27764"/>
    <w:rsid w:val="00C27DB7"/>
    <w:rsid w:val="00C301F8"/>
    <w:rsid w:val="00C30508"/>
    <w:rsid w:val="00C30EDD"/>
    <w:rsid w:val="00C3109E"/>
    <w:rsid w:val="00C3110C"/>
    <w:rsid w:val="00C313C2"/>
    <w:rsid w:val="00C31C0F"/>
    <w:rsid w:val="00C31E7B"/>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51F6"/>
    <w:rsid w:val="00C35210"/>
    <w:rsid w:val="00C357D4"/>
    <w:rsid w:val="00C35C56"/>
    <w:rsid w:val="00C360A7"/>
    <w:rsid w:val="00C36631"/>
    <w:rsid w:val="00C36708"/>
    <w:rsid w:val="00C367D6"/>
    <w:rsid w:val="00C36A2F"/>
    <w:rsid w:val="00C36BE0"/>
    <w:rsid w:val="00C37265"/>
    <w:rsid w:val="00C372F4"/>
    <w:rsid w:val="00C375AA"/>
    <w:rsid w:val="00C376BD"/>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581"/>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17E"/>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1F2"/>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2B9"/>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A4D"/>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076"/>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623"/>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539"/>
    <w:rsid w:val="00D839E7"/>
    <w:rsid w:val="00D841EC"/>
    <w:rsid w:val="00D8483A"/>
    <w:rsid w:val="00D84AC3"/>
    <w:rsid w:val="00D84C36"/>
    <w:rsid w:val="00D84E07"/>
    <w:rsid w:val="00D863DD"/>
    <w:rsid w:val="00D864C4"/>
    <w:rsid w:val="00D86746"/>
    <w:rsid w:val="00D86B2F"/>
    <w:rsid w:val="00D86D49"/>
    <w:rsid w:val="00D86E45"/>
    <w:rsid w:val="00D86EF2"/>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86B"/>
    <w:rsid w:val="00DA0E08"/>
    <w:rsid w:val="00DA1267"/>
    <w:rsid w:val="00DA181F"/>
    <w:rsid w:val="00DA1A90"/>
    <w:rsid w:val="00DA1AC6"/>
    <w:rsid w:val="00DA1F4A"/>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A7F9B"/>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75A"/>
    <w:rsid w:val="00DD582C"/>
    <w:rsid w:val="00DD5DDE"/>
    <w:rsid w:val="00DD5E8A"/>
    <w:rsid w:val="00DD6001"/>
    <w:rsid w:val="00DD6082"/>
    <w:rsid w:val="00DD60A0"/>
    <w:rsid w:val="00DD640C"/>
    <w:rsid w:val="00DD6536"/>
    <w:rsid w:val="00DD6552"/>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9B4"/>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3DD3"/>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64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7C5"/>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6AC"/>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2FC"/>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4A1"/>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5A3"/>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4FE"/>
    <w:rsid w:val="00EE1A87"/>
    <w:rsid w:val="00EE1FD1"/>
    <w:rsid w:val="00EE20A5"/>
    <w:rsid w:val="00EE27BC"/>
    <w:rsid w:val="00EE2859"/>
    <w:rsid w:val="00EE28BC"/>
    <w:rsid w:val="00EE2F24"/>
    <w:rsid w:val="00EE310E"/>
    <w:rsid w:val="00EE3119"/>
    <w:rsid w:val="00EE3571"/>
    <w:rsid w:val="00EE3692"/>
    <w:rsid w:val="00EE3941"/>
    <w:rsid w:val="00EE3C23"/>
    <w:rsid w:val="00EE411A"/>
    <w:rsid w:val="00EE44B6"/>
    <w:rsid w:val="00EE4893"/>
    <w:rsid w:val="00EE4A29"/>
    <w:rsid w:val="00EE5683"/>
    <w:rsid w:val="00EE59CA"/>
    <w:rsid w:val="00EE5C23"/>
    <w:rsid w:val="00EE6570"/>
    <w:rsid w:val="00EE6EFC"/>
    <w:rsid w:val="00EE730A"/>
    <w:rsid w:val="00EE7832"/>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436"/>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45F3"/>
    <w:rsid w:val="00F1529E"/>
    <w:rsid w:val="00F156EC"/>
    <w:rsid w:val="00F15B03"/>
    <w:rsid w:val="00F15B86"/>
    <w:rsid w:val="00F161EA"/>
    <w:rsid w:val="00F162AD"/>
    <w:rsid w:val="00F1690D"/>
    <w:rsid w:val="00F16932"/>
    <w:rsid w:val="00F16CEE"/>
    <w:rsid w:val="00F17104"/>
    <w:rsid w:val="00F177A8"/>
    <w:rsid w:val="00F201AC"/>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3F"/>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6F8"/>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425"/>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20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EB3"/>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957"/>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BBE"/>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1A6"/>
    <w:rsid w:val="00FD159E"/>
    <w:rsid w:val="00FD1C0B"/>
    <w:rsid w:val="00FD2944"/>
    <w:rsid w:val="00FD2AEE"/>
    <w:rsid w:val="00FD2CF7"/>
    <w:rsid w:val="00FD2D45"/>
    <w:rsid w:val="00FD35AD"/>
    <w:rsid w:val="00FD39B6"/>
    <w:rsid w:val="00FD42D0"/>
    <w:rsid w:val="00FD46AB"/>
    <w:rsid w:val="00FD472D"/>
    <w:rsid w:val="00FD47C8"/>
    <w:rsid w:val="00FD4BC8"/>
    <w:rsid w:val="00FD4E3E"/>
    <w:rsid w:val="00FD5443"/>
    <w:rsid w:val="00FD572C"/>
    <w:rsid w:val="00FD58AB"/>
    <w:rsid w:val="00FD5C9A"/>
    <w:rsid w:val="00FD6403"/>
    <w:rsid w:val="00FD66CB"/>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64"/>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b/>
      <w:i/>
      <w:sz w:val="24"/>
      <w:lang w:val="en-GB"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 w:id="21047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432FF562A4534A963E418781F8309E" ma:contentTypeVersion="3" ma:contentTypeDescription="Create a new document." ma:contentTypeScope="" ma:versionID="cc717a7ee4ea6863ee6cffc9cf9ea49a">
  <xsd:schema xmlns:xsd="http://www.w3.org/2001/XMLSchema" xmlns:xs="http://www.w3.org/2001/XMLSchema" xmlns:p="http://schemas.microsoft.com/office/2006/metadata/properties" xmlns:ns2="f5d9442b-bfdc-4f07-a41c-196713c8078f" targetNamespace="http://schemas.microsoft.com/office/2006/metadata/properties" ma:root="true" ma:fieldsID="868c377fc715a93d2eb861b0fb393c3c" ns2:_="">
    <xsd:import namespace="f5d9442b-bfdc-4f07-a41c-196713c8078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9442b-bfdc-4f07-a41c-196713c80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F56A73-E965-4CBC-8164-918E4E530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d9442b-bfdc-4f07-a41c-196713c807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210</TotalTime>
  <Pages>2</Pages>
  <Words>303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50</cp:revision>
  <cp:lastPrinted>2024-01-24T04:30:00Z</cp:lastPrinted>
  <dcterms:created xsi:type="dcterms:W3CDTF">2024-01-09T04:08:00Z</dcterms:created>
  <dcterms:modified xsi:type="dcterms:W3CDTF">2024-02-13T02:23:00Z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0x01010012432FF562A4534A963E418781F8309E</vt:lpwstr>
  </property>
  <property fmtid="{D5CDD505-2E9C-101B-9397-08002B2CF9AE}" pid="5" name="MediaServiceImageTags">
    <vt:lpwstr/>
  </property>
</Properties>
</file>