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DB9FF" w14:textId="244DD2AC" w:rsidR="007E6D45" w:rsidRPr="00D566CF" w:rsidRDefault="009D7417" w:rsidP="00B151FA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  <w:lang w:val="en-GB"/>
        </w:rPr>
      </w:pPr>
      <w:r w:rsidRPr="00A377DF">
        <w:rPr>
          <w:rFonts w:ascii="Angsana New" w:hAnsi="Angsana New"/>
          <w:sz w:val="28"/>
          <w:szCs w:val="28"/>
          <w:cs/>
        </w:rPr>
        <w:t>ข้อมูลทั่วไป</w:t>
      </w:r>
    </w:p>
    <w:p w14:paraId="570158FB" w14:textId="1AC832DF" w:rsidR="00FC5F21" w:rsidRPr="00D566CF" w:rsidRDefault="00FC5F21" w:rsidP="00FC5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  <w:lang w:val="af-ZA"/>
        </w:rPr>
      </w:pPr>
      <w:r w:rsidRPr="00D566CF">
        <w:rPr>
          <w:rFonts w:ascii="Angsana New" w:hAnsi="Angsana New"/>
          <w:sz w:val="28"/>
          <w:szCs w:val="28"/>
          <w:lang w:val="af-ZA"/>
        </w:rPr>
        <w:t>1.1</w:t>
      </w:r>
      <w:r w:rsidRPr="00A377DF">
        <w:rPr>
          <w:rFonts w:ascii="Angsana New" w:hAnsi="Angsana New"/>
          <w:sz w:val="28"/>
          <w:szCs w:val="28"/>
          <w:cs/>
        </w:rPr>
        <w:t xml:space="preserve"> บริษัทได้จดทะเบียนเป็นนิติบุคคล</w:t>
      </w:r>
      <w:r w:rsidR="003F32F7" w:rsidRPr="00D566CF">
        <w:rPr>
          <w:rFonts w:ascii="Angsana New" w:hAnsi="Angsana New"/>
          <w:sz w:val="28"/>
          <w:szCs w:val="28"/>
          <w:lang w:val="af-ZA"/>
        </w:rPr>
        <w:t xml:space="preserve"> </w:t>
      </w:r>
      <w:r w:rsidRPr="00A377DF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D566CF">
        <w:rPr>
          <w:rFonts w:ascii="Angsana New" w:hAnsi="Angsana New"/>
          <w:sz w:val="28"/>
          <w:szCs w:val="28"/>
          <w:lang w:val="af-ZA"/>
        </w:rPr>
        <w:t>31</w:t>
      </w:r>
      <w:r w:rsidRPr="00A377DF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D566CF">
        <w:rPr>
          <w:rFonts w:ascii="Angsana New" w:hAnsi="Angsana New"/>
          <w:sz w:val="28"/>
          <w:szCs w:val="28"/>
        </w:rPr>
        <w:t>2537</w:t>
      </w:r>
      <w:r w:rsidRPr="00A377DF">
        <w:rPr>
          <w:rFonts w:ascii="Angsana New" w:hAnsi="Angsana New"/>
          <w:sz w:val="28"/>
          <w:szCs w:val="28"/>
          <w:cs/>
        </w:rPr>
        <w:t xml:space="preserve"> ทะเบียนเลขที่ </w:t>
      </w:r>
      <w:r w:rsidR="003F32F7" w:rsidRPr="00D566CF">
        <w:rPr>
          <w:rFonts w:ascii="Angsana New" w:hAnsi="Angsana New"/>
          <w:sz w:val="28"/>
          <w:szCs w:val="28"/>
          <w:lang w:val="af-ZA"/>
        </w:rPr>
        <w:t>0107537001901</w:t>
      </w:r>
    </w:p>
    <w:p w14:paraId="6FC28E78" w14:textId="7804C1F1" w:rsidR="00FC5F21" w:rsidRPr="00D566CF" w:rsidRDefault="00FC5F21" w:rsidP="00FC5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pacing w:val="-2"/>
          <w:sz w:val="28"/>
          <w:szCs w:val="28"/>
        </w:rPr>
      </w:pPr>
      <w:r w:rsidRPr="00D566CF">
        <w:rPr>
          <w:rFonts w:ascii="Angsana New" w:hAnsi="Angsana New"/>
          <w:spacing w:val="-2"/>
          <w:sz w:val="28"/>
          <w:szCs w:val="28"/>
          <w:lang w:val="af-ZA"/>
        </w:rPr>
        <w:t>1.</w:t>
      </w:r>
      <w:r w:rsidR="00B960C1" w:rsidRPr="00D566CF">
        <w:rPr>
          <w:rFonts w:ascii="Angsana New" w:hAnsi="Angsana New"/>
          <w:spacing w:val="-2"/>
          <w:sz w:val="28"/>
          <w:szCs w:val="28"/>
          <w:lang w:val="af-ZA"/>
        </w:rPr>
        <w:t>2</w:t>
      </w:r>
      <w:r w:rsidRPr="00A377DF">
        <w:rPr>
          <w:rFonts w:ascii="Angsana New" w:hAnsi="Angsana New"/>
          <w:spacing w:val="-2"/>
          <w:sz w:val="28"/>
          <w:szCs w:val="28"/>
          <w:cs/>
        </w:rPr>
        <w:t xml:space="preserve"> บริษัทมีสถานประกอบการ</w:t>
      </w:r>
      <w:r w:rsidR="00C94C4F" w:rsidRPr="00A377DF">
        <w:rPr>
          <w:rFonts w:ascii="Angsana New" w:hAnsi="Angsana New"/>
          <w:spacing w:val="-2"/>
          <w:sz w:val="28"/>
          <w:szCs w:val="28"/>
          <w:cs/>
        </w:rPr>
        <w:t>สำนักงานใหญ่</w:t>
      </w:r>
      <w:r w:rsidR="008F2142" w:rsidRPr="00D566CF">
        <w:rPr>
          <w:rFonts w:ascii="Angsana New" w:hAnsi="Angsana New"/>
          <w:spacing w:val="-2"/>
          <w:sz w:val="28"/>
          <w:szCs w:val="28"/>
        </w:rPr>
        <w:t xml:space="preserve"> </w:t>
      </w:r>
      <w:r w:rsidR="00C94C4F" w:rsidRPr="00A377DF">
        <w:rPr>
          <w:rFonts w:ascii="Angsana New" w:hAnsi="Angsana New"/>
          <w:spacing w:val="-2"/>
          <w:sz w:val="28"/>
          <w:szCs w:val="28"/>
          <w:cs/>
        </w:rPr>
        <w:t>ตั้งอยู่</w:t>
      </w:r>
      <w:r w:rsidRPr="00A377DF">
        <w:rPr>
          <w:rFonts w:ascii="Angsana New" w:hAnsi="Angsana New"/>
          <w:spacing w:val="-2"/>
          <w:sz w:val="28"/>
          <w:szCs w:val="28"/>
          <w:cs/>
        </w:rPr>
        <w:t>เลขที่</w:t>
      </w:r>
      <w:r w:rsidR="008F2142" w:rsidRPr="00D566CF">
        <w:rPr>
          <w:rFonts w:ascii="Angsana New" w:hAnsi="Angsana New"/>
          <w:spacing w:val="-2"/>
          <w:sz w:val="28"/>
          <w:szCs w:val="28"/>
        </w:rPr>
        <w:t xml:space="preserve"> 666</w:t>
      </w:r>
      <w:r w:rsidR="008F2142" w:rsidRPr="00A377DF">
        <w:rPr>
          <w:rFonts w:ascii="Angsana New" w:hAnsi="Angsana New"/>
          <w:spacing w:val="-2"/>
          <w:sz w:val="28"/>
          <w:szCs w:val="28"/>
          <w:cs/>
        </w:rPr>
        <w:t xml:space="preserve"> ถนนพระราม </w:t>
      </w:r>
      <w:r w:rsidR="008F2142" w:rsidRPr="00D566CF">
        <w:rPr>
          <w:rFonts w:ascii="Angsana New" w:hAnsi="Angsana New"/>
          <w:spacing w:val="-2"/>
          <w:sz w:val="28"/>
          <w:szCs w:val="28"/>
        </w:rPr>
        <w:t>3</w:t>
      </w:r>
      <w:r w:rsidR="008F2142" w:rsidRPr="00A377DF">
        <w:rPr>
          <w:rFonts w:ascii="Angsana New" w:hAnsi="Angsana New"/>
          <w:spacing w:val="-2"/>
          <w:sz w:val="28"/>
          <w:szCs w:val="28"/>
          <w:cs/>
        </w:rPr>
        <w:t xml:space="preserve"> แขวงบางโพงพาง เขตยานนาวากรุงเทพมหานคร</w:t>
      </w:r>
    </w:p>
    <w:p w14:paraId="3A9A1813" w14:textId="63E6921C" w:rsidR="00D75F05" w:rsidRPr="00D566CF" w:rsidRDefault="00D75F05" w:rsidP="00407D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7" w:hanging="283"/>
        <w:jc w:val="thaiDistribute"/>
        <w:rPr>
          <w:rFonts w:ascii="Angsana New" w:hAnsi="Angsana New"/>
          <w:spacing w:val="-2"/>
          <w:sz w:val="28"/>
          <w:szCs w:val="28"/>
        </w:rPr>
      </w:pPr>
      <w:r w:rsidRPr="00D566CF">
        <w:rPr>
          <w:rFonts w:ascii="Angsana New" w:hAnsi="Angsana New"/>
          <w:spacing w:val="-2"/>
          <w:sz w:val="28"/>
          <w:szCs w:val="28"/>
        </w:rPr>
        <w:t xml:space="preserve">1.3 </w:t>
      </w:r>
      <w:r w:rsidR="00DF7509" w:rsidRPr="00A377DF">
        <w:rPr>
          <w:rFonts w:ascii="Angsana New" w:hAnsi="Angsana New"/>
          <w:spacing w:val="-2"/>
          <w:sz w:val="28"/>
          <w:szCs w:val="28"/>
          <w:cs/>
        </w:rPr>
        <w:t xml:space="preserve">ปัจจุบันบริษัทมีสาขาในประเทศ จำนวน </w:t>
      </w:r>
      <w:r w:rsidR="006C5798" w:rsidRPr="00D566CF">
        <w:rPr>
          <w:rFonts w:ascii="Angsana New" w:hAnsi="Angsana New"/>
          <w:spacing w:val="-2"/>
          <w:sz w:val="28"/>
          <w:szCs w:val="28"/>
        </w:rPr>
        <w:t>7</w:t>
      </w:r>
      <w:r w:rsidR="00DF7509" w:rsidRPr="00D566CF">
        <w:rPr>
          <w:rFonts w:ascii="Angsana New" w:hAnsi="Angsana New"/>
          <w:spacing w:val="-2"/>
          <w:sz w:val="28"/>
          <w:szCs w:val="28"/>
        </w:rPr>
        <w:t xml:space="preserve"> </w:t>
      </w:r>
      <w:r w:rsidR="00DF7509" w:rsidRPr="00A377DF">
        <w:rPr>
          <w:rFonts w:ascii="Angsana New" w:hAnsi="Angsana New"/>
          <w:spacing w:val="-2"/>
          <w:sz w:val="28"/>
          <w:szCs w:val="28"/>
          <w:cs/>
        </w:rPr>
        <w:t>แห่ง ได้แก่</w:t>
      </w:r>
      <w:r w:rsidR="00407DF1" w:rsidRPr="00D566CF">
        <w:rPr>
          <w:rFonts w:ascii="Angsana New" w:hAnsi="Angsana New"/>
          <w:spacing w:val="-2"/>
          <w:sz w:val="28"/>
          <w:szCs w:val="28"/>
        </w:rPr>
        <w:t xml:space="preserve"> </w:t>
      </w:r>
      <w:r w:rsidR="00407DF1" w:rsidRPr="00A377DF">
        <w:rPr>
          <w:rFonts w:ascii="Angsana New" w:hAnsi="Angsana New"/>
          <w:spacing w:val="-2"/>
          <w:sz w:val="28"/>
          <w:szCs w:val="28"/>
          <w:cs/>
        </w:rPr>
        <w:t>สาขาบำรุงราษฎร์</w:t>
      </w:r>
      <w:r w:rsidR="00407DF1" w:rsidRPr="00D566CF">
        <w:rPr>
          <w:rFonts w:ascii="Angsana New" w:hAnsi="Angsana New"/>
          <w:spacing w:val="-2"/>
          <w:sz w:val="28"/>
          <w:szCs w:val="28"/>
        </w:rPr>
        <w:t xml:space="preserve"> </w:t>
      </w:r>
      <w:r w:rsidR="00407DF1" w:rsidRPr="00A377DF">
        <w:rPr>
          <w:rFonts w:ascii="Angsana New" w:hAnsi="Angsana New"/>
          <w:spacing w:val="-2"/>
          <w:sz w:val="28"/>
          <w:szCs w:val="28"/>
          <w:cs/>
        </w:rPr>
        <w:t>สาขาขอนแก่น</w:t>
      </w:r>
      <w:r w:rsidR="00407DF1" w:rsidRPr="00D566CF">
        <w:rPr>
          <w:rFonts w:ascii="Angsana New" w:hAnsi="Angsana New"/>
          <w:spacing w:val="-2"/>
          <w:sz w:val="28"/>
          <w:szCs w:val="28"/>
        </w:rPr>
        <w:t xml:space="preserve"> </w:t>
      </w:r>
      <w:r w:rsidR="00407DF1" w:rsidRPr="00A377DF">
        <w:rPr>
          <w:rFonts w:ascii="Angsana New" w:hAnsi="Angsana New"/>
          <w:spacing w:val="-2"/>
          <w:sz w:val="28"/>
          <w:szCs w:val="28"/>
          <w:cs/>
        </w:rPr>
        <w:t>สาขาเซ็นทรัลขอนแก่น</w:t>
      </w:r>
      <w:r w:rsidR="00407DF1" w:rsidRPr="00D566CF">
        <w:rPr>
          <w:rFonts w:ascii="Angsana New" w:hAnsi="Angsana New"/>
          <w:spacing w:val="-2"/>
          <w:sz w:val="28"/>
          <w:szCs w:val="28"/>
        </w:rPr>
        <w:t xml:space="preserve"> </w:t>
      </w:r>
      <w:r w:rsidR="00407DF1" w:rsidRPr="00A377DF">
        <w:rPr>
          <w:rFonts w:ascii="Angsana New" w:hAnsi="Angsana New"/>
          <w:spacing w:val="-2"/>
          <w:sz w:val="28"/>
          <w:szCs w:val="28"/>
          <w:cs/>
        </w:rPr>
        <w:t>สาขาสุรวงศ์สาขาโคราช</w:t>
      </w:r>
      <w:r w:rsidR="00407DF1" w:rsidRPr="00D566CF">
        <w:rPr>
          <w:rFonts w:ascii="Angsana New" w:hAnsi="Angsana New"/>
          <w:spacing w:val="-2"/>
          <w:sz w:val="28"/>
          <w:szCs w:val="28"/>
        </w:rPr>
        <w:t xml:space="preserve"> </w:t>
      </w:r>
      <w:r w:rsidR="00407DF1" w:rsidRPr="00A377DF">
        <w:rPr>
          <w:rFonts w:ascii="Angsana New" w:hAnsi="Angsana New"/>
          <w:spacing w:val="-2"/>
          <w:sz w:val="28"/>
          <w:szCs w:val="28"/>
          <w:cs/>
        </w:rPr>
        <w:t>สาขาอุดรธานี</w:t>
      </w:r>
      <w:r w:rsidR="00407DF1" w:rsidRPr="00D566CF">
        <w:rPr>
          <w:rFonts w:ascii="Angsana New" w:hAnsi="Angsana New"/>
          <w:spacing w:val="-2"/>
          <w:sz w:val="28"/>
          <w:szCs w:val="28"/>
        </w:rPr>
        <w:t xml:space="preserve"> </w:t>
      </w:r>
      <w:r w:rsidR="00407DF1" w:rsidRPr="00A377DF">
        <w:rPr>
          <w:rFonts w:ascii="Angsana New" w:hAnsi="Angsana New"/>
          <w:spacing w:val="-2"/>
          <w:sz w:val="28"/>
          <w:szCs w:val="28"/>
          <w:cs/>
        </w:rPr>
        <w:t>และสาขาเชียงใหม่</w:t>
      </w:r>
    </w:p>
    <w:p w14:paraId="382CB8EE" w14:textId="5EEAFFA2" w:rsidR="00B960C1" w:rsidRPr="00D566CF" w:rsidRDefault="00B960C1" w:rsidP="00B96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D566CF">
        <w:rPr>
          <w:rFonts w:ascii="Angsana New" w:hAnsi="Angsana New"/>
          <w:sz w:val="28"/>
          <w:szCs w:val="28"/>
          <w:lang w:val="af-ZA"/>
        </w:rPr>
        <w:t>1.</w:t>
      </w:r>
      <w:r w:rsidR="0079660C" w:rsidRPr="00D566CF">
        <w:rPr>
          <w:rFonts w:ascii="Angsana New" w:hAnsi="Angsana New"/>
          <w:sz w:val="28"/>
          <w:szCs w:val="28"/>
        </w:rPr>
        <w:t>4</w:t>
      </w:r>
      <w:r w:rsidRPr="00A377DF">
        <w:rPr>
          <w:rFonts w:ascii="Angsana New" w:hAnsi="Angsana New"/>
          <w:sz w:val="28"/>
          <w:szCs w:val="28"/>
          <w:cs/>
        </w:rPr>
        <w:t xml:space="preserve"> บริษัทประกอบธุรกิจ</w:t>
      </w:r>
      <w:r w:rsidR="0079660C" w:rsidRPr="00A377DF">
        <w:rPr>
          <w:rFonts w:ascii="Angsana New" w:hAnsi="Angsana New"/>
          <w:sz w:val="28"/>
          <w:szCs w:val="28"/>
          <w:cs/>
        </w:rPr>
        <w:t>จำหน่ายผลิตภัณฑ์ถุงน่อง เครื่องสำอาง ชุดชั้นในสตรี และชุดกายบริหาร</w:t>
      </w:r>
    </w:p>
    <w:p w14:paraId="5F23D25F" w14:textId="3CB756BE" w:rsidR="00385960" w:rsidRPr="00D566CF" w:rsidRDefault="00B151FA" w:rsidP="00B151FA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A377DF">
        <w:rPr>
          <w:rFonts w:ascii="Angsana New" w:hAnsi="Angsana New"/>
          <w:sz w:val="28"/>
          <w:szCs w:val="28"/>
          <w:cs/>
        </w:rPr>
        <w:t>เกณฑ์ในการจัดทำงบการเงินและการนำเสนองบการเงิน</w:t>
      </w:r>
    </w:p>
    <w:p w14:paraId="6E21BA96" w14:textId="74208D55" w:rsidR="00445301" w:rsidRPr="00D566CF" w:rsidRDefault="00445301" w:rsidP="004453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t>2.1</w:t>
      </w:r>
      <w:r w:rsidRPr="00D566CF">
        <w:rPr>
          <w:rFonts w:ascii="Angsana New" w:hAnsi="Angsana New"/>
          <w:b/>
          <w:bCs/>
          <w:color w:val="000000"/>
          <w:sz w:val="28"/>
          <w:szCs w:val="28"/>
        </w:rPr>
        <w:tab/>
      </w:r>
      <w:r w:rsidRPr="00A377DF">
        <w:rPr>
          <w:rFonts w:ascii="Angsana New" w:hAnsi="Angsana New"/>
          <w:b/>
          <w:bCs/>
          <w:color w:val="000000"/>
          <w:sz w:val="28"/>
          <w:szCs w:val="28"/>
          <w:cs/>
        </w:rPr>
        <w:t>เกณฑ์ในการจัดทำงบการเงิน</w:t>
      </w:r>
    </w:p>
    <w:p w14:paraId="1EFFEEF3" w14:textId="77777777" w:rsidR="00445301" w:rsidRPr="00D566CF" w:rsidRDefault="00445301" w:rsidP="004453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 xml:space="preserve">งบการเงินได้จัดทำขึ้นตามหลักการบัญชีที่รับรองทั่วไปภายใต้พระราชบัญญัติการบัญชี พ.ศ. </w:t>
      </w:r>
      <w:r w:rsidRPr="00D566CF">
        <w:rPr>
          <w:rFonts w:ascii="Angsana New" w:hAnsi="Angsana New"/>
          <w:color w:val="000000"/>
          <w:sz w:val="28"/>
          <w:szCs w:val="28"/>
        </w:rPr>
        <w:t>2543</w:t>
      </w:r>
      <w:r w:rsidRPr="00A377DF">
        <w:rPr>
          <w:rFonts w:ascii="Angsana New" w:hAnsi="Angsana New"/>
          <w:color w:val="000000"/>
          <w:sz w:val="28"/>
          <w:szCs w:val="28"/>
          <w:cs/>
        </w:rPr>
        <w:t xml:space="preserve"> ซึ่งหมายถึงมาตรฐานการรายงานทางการเงินที่ออกภายใต้พระราชบัญญัติวิชาชีพบัญชี พ.ศ. </w:t>
      </w:r>
      <w:r w:rsidRPr="00D566CF">
        <w:rPr>
          <w:rFonts w:ascii="Angsana New" w:hAnsi="Angsana New"/>
          <w:color w:val="000000"/>
          <w:sz w:val="28"/>
          <w:szCs w:val="28"/>
        </w:rPr>
        <w:t>2547</w:t>
      </w:r>
      <w:r w:rsidRPr="00A377DF">
        <w:rPr>
          <w:rFonts w:ascii="Angsana New" w:hAnsi="Angsana New"/>
          <w:color w:val="000000"/>
          <w:sz w:val="28"/>
          <w:szCs w:val="28"/>
          <w:cs/>
        </w:rPr>
        <w:t xml:space="preserve"> และ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 </w:t>
      </w:r>
    </w:p>
    <w:p w14:paraId="5B7EADD4" w14:textId="77777777" w:rsidR="00445301" w:rsidRPr="00D566CF" w:rsidRDefault="00445301" w:rsidP="004453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งบการเงินได้จัดทำขึ้นโดยใช้เกณฑ์ราคาทุนเดิมในการวัดมูลค่าขององค์ประกอบของงบการเงิน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14:paraId="25DF77C8" w14:textId="77777777" w:rsidR="00445301" w:rsidRPr="00D566CF" w:rsidRDefault="00445301" w:rsidP="004453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 xml:space="preserve"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และการใช้ดุลยพินิจของผู้บริหารซึ่งจัดทำขึ้นตามกระบวนการในการนำนโยบายการบัญชีของบริษัทไปถือปฏิบัติ กิจการเปิดเผยเรื่องการใช้ดุลยพินิจของผู้บริหาร หรือรายการที่มีความซับซ้อน และรายการเกี่ยวกับข้อสมมติฐานและประมาณการที่มีนัยสำคัญต่องบการเงินในหมายเหตุ </w:t>
      </w:r>
      <w:r w:rsidRPr="00D566CF">
        <w:rPr>
          <w:rFonts w:ascii="Angsana New" w:hAnsi="Angsana New"/>
          <w:color w:val="000000"/>
          <w:sz w:val="28"/>
          <w:szCs w:val="28"/>
        </w:rPr>
        <w:t>2.2</w:t>
      </w:r>
    </w:p>
    <w:p w14:paraId="6CB31A8A" w14:textId="0DA982BB" w:rsidR="0067263B" w:rsidRPr="00D566CF" w:rsidRDefault="0067263B" w:rsidP="004453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งบการเงินฉบับนี้จัดทำขึ้นเป็นภาษาไทย การแปลงบการเงินฉบับนี้เป็นภาษาอื่นต้องให้สอดคล้องกับงบการเงินฉบับภาษาไทย</w:t>
      </w:r>
    </w:p>
    <w:p w14:paraId="52E4ECEE" w14:textId="1FDAEEE4" w:rsidR="00445301" w:rsidRPr="00D566CF" w:rsidRDefault="00445301" w:rsidP="004453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t>2.2</w:t>
      </w:r>
      <w:r w:rsidRPr="00D566CF">
        <w:rPr>
          <w:rFonts w:ascii="Angsana New" w:hAnsi="Angsana New"/>
          <w:b/>
          <w:bCs/>
          <w:color w:val="000000"/>
          <w:sz w:val="28"/>
          <w:szCs w:val="28"/>
        </w:rPr>
        <w:tab/>
      </w:r>
      <w:r w:rsidRPr="00A377DF">
        <w:rPr>
          <w:rFonts w:ascii="Angsana New" w:hAnsi="Angsana New"/>
          <w:b/>
          <w:bCs/>
          <w:color w:val="000000"/>
          <w:sz w:val="28"/>
          <w:szCs w:val="28"/>
          <w:cs/>
        </w:rPr>
        <w:t>การใช้ดุลยพินิจและการประมาณการ</w:t>
      </w:r>
    </w:p>
    <w:p w14:paraId="33625AAD" w14:textId="77777777" w:rsidR="00445301" w:rsidRPr="00D566CF" w:rsidRDefault="00445301" w:rsidP="004453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ในการจัดทำงบการเงินนี้เป็นไปตามมาตรฐานการรายงานทางการเงิน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</w:t>
      </w:r>
    </w:p>
    <w:p w14:paraId="59908878" w14:textId="2AB55E97" w:rsidR="00E336B4" w:rsidRPr="00D566CF" w:rsidRDefault="00445301" w:rsidP="00787F5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จะบันทึกในงวดบัญชีที่การประมาณการดังกล่าวได้รับการทบทวนหากการปรับประมาณการกระทบเฉพาะงวดบัญชีนั้น ๆ หรือบันทึกในงวดบัญชีที่ปรับและงวดบัญชีในอนาคตหากการปรับประมาณการกระทบทั้งงวดบัญชีในปัจจุบันและอนาคต</w:t>
      </w:r>
    </w:p>
    <w:p w14:paraId="53E138E1" w14:textId="77777777" w:rsidR="009E6A29" w:rsidRPr="00D566CF" w:rsidRDefault="009E6A29" w:rsidP="009E6A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 w:firstLine="43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A377DF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การด้อยค่าของสินทรัพย์ทางการเงิน</w:t>
      </w:r>
    </w:p>
    <w:p w14:paraId="024FDFFE" w14:textId="77777777" w:rsidR="009E6A29" w:rsidRPr="00D566CF" w:rsidRDefault="009E6A29" w:rsidP="009E6A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บริษัทใช้ดุลยพินิจในการประเมินข้อสมมติฐานเหล่านี้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บริษัท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4D50B4FE" w14:textId="77777777" w:rsidR="009E6A29" w:rsidRPr="00D566CF" w:rsidRDefault="009E6A29" w:rsidP="009E6A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 w:firstLine="43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A377DF">
        <w:rPr>
          <w:rFonts w:ascii="Angsana New" w:hAnsi="Angsana New"/>
          <w:b/>
          <w:bCs/>
          <w:color w:val="000000"/>
          <w:sz w:val="28"/>
          <w:szCs w:val="28"/>
          <w:cs/>
        </w:rPr>
        <w:t>มูลค่ายุติธรรมของสินทรัพย์ทางการเงิน</w:t>
      </w:r>
    </w:p>
    <w:p w14:paraId="2C3C4413" w14:textId="77777777" w:rsidR="009E6A29" w:rsidRPr="00D566CF" w:rsidRDefault="009E6A29" w:rsidP="009E6A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ในการประเมินมูลค่ายุติธรรมของเครื่องมือทางการเงินที่รับรู้ในงบแสดงฐานะการเงิน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04DDA22D" w14:textId="0FA06A0B" w:rsidR="002F438B" w:rsidRPr="00D566CF" w:rsidRDefault="002F438B" w:rsidP="002F43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 w:firstLine="43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A377DF">
        <w:rPr>
          <w:rFonts w:ascii="Angsana New" w:hAnsi="Angsana New"/>
          <w:b/>
          <w:bCs/>
          <w:color w:val="000000"/>
          <w:sz w:val="28"/>
          <w:szCs w:val="28"/>
          <w:cs/>
        </w:rPr>
        <w:t>ค่าเผื่อ</w:t>
      </w:r>
      <w:r w:rsidR="00C42D24" w:rsidRPr="00A377DF">
        <w:rPr>
          <w:rFonts w:ascii="Angsana New" w:hAnsi="Angsana New"/>
          <w:b/>
          <w:bCs/>
          <w:color w:val="000000"/>
          <w:sz w:val="28"/>
          <w:szCs w:val="28"/>
          <w:cs/>
        </w:rPr>
        <w:t>การลดลงของมูลค่าสินค้าคงเหลือ</w:t>
      </w:r>
    </w:p>
    <w:p w14:paraId="1679624D" w14:textId="43D77382" w:rsidR="00CB4A31" w:rsidRDefault="00CB4A31" w:rsidP="009E6A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 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 และค่าเผื่อสำหรับสินค้าเก่าล้าสมัยเคลื่อนไหวช้าหรือเสื่อมคุณภาพพิจารณาจากอายุโดยประมาณของสินค้าแต่ละชนิด</w:t>
      </w:r>
    </w:p>
    <w:p w14:paraId="673B6729" w14:textId="77777777" w:rsidR="00913CA8" w:rsidRPr="00913CA8" w:rsidRDefault="00913CA8" w:rsidP="00913C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A377DF">
        <w:rPr>
          <w:rFonts w:ascii="Angsana New" w:hAnsi="Angsana New"/>
          <w:b/>
          <w:bCs/>
          <w:color w:val="000000"/>
          <w:sz w:val="28"/>
          <w:szCs w:val="28"/>
          <w:cs/>
        </w:rPr>
        <w:t>ค่าเผื่อการด้อยค่าของเงินลงทุน</w:t>
      </w:r>
    </w:p>
    <w:p w14:paraId="012E8FF5" w14:textId="7B879A06" w:rsidR="00AA264D" w:rsidRPr="00D566CF" w:rsidRDefault="00913CA8" w:rsidP="00913C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บริษัทจะตั้งค่าเผื่อการด้อยค่าของเงินลงทุนเมื่อฝ่ายบริหารใช้ดุลยพินิจในการพิจารณาว่ามูลค่ายุติธรรมของเงินลงทุนดังกล่าวได้ลดลงอย่างมีสาระสำคัญและเป็นระยะเวลานานหรือเมื่อมีข้อบ่งชี้ของการด้อยค่า การที่จะสรุปว่าเงินลงทุนดังกล่าวได้ลดลงอย่างมีสาระสำคัญหรือเป็นระยะเวลานานหรือไม่นั้นจำเป็นต้องใช้ดุลยพินิจของฝ่ายบริหาร</w:t>
      </w:r>
    </w:p>
    <w:p w14:paraId="1F0C688B" w14:textId="0AC3B42B" w:rsidR="009E6A29" w:rsidRPr="00D566CF" w:rsidRDefault="009E6A29" w:rsidP="009E6A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A377DF">
        <w:rPr>
          <w:rFonts w:ascii="Angsana New" w:hAnsi="Angsana New"/>
          <w:b/>
          <w:bCs/>
          <w:color w:val="000000"/>
          <w:sz w:val="28"/>
          <w:szCs w:val="28"/>
          <w:cs/>
        </w:rPr>
        <w:t>ค่าเสื่อมราคา</w:t>
      </w:r>
      <w:r w:rsidR="002375BF" w:rsidRPr="00A377DF">
        <w:rPr>
          <w:rFonts w:ascii="Angsana New" w:hAnsi="Angsana New" w:hint="cs"/>
          <w:b/>
          <w:bCs/>
          <w:color w:val="000000"/>
          <w:sz w:val="28"/>
          <w:szCs w:val="28"/>
          <w:cs/>
        </w:rPr>
        <w:t>และการด้อยค่า</w:t>
      </w:r>
      <w:r w:rsidRPr="00A377DF">
        <w:rPr>
          <w:rFonts w:ascii="Angsana New" w:hAnsi="Angsana New"/>
          <w:b/>
          <w:bCs/>
          <w:color w:val="000000"/>
          <w:sz w:val="28"/>
          <w:szCs w:val="28"/>
          <w:cs/>
        </w:rPr>
        <w:t>ของอสังหาริมทรัพย์เพื่อการลงทุน ที่ดิน อาคารและอุปกรณ์ และสินทรัพย์สิทธิการใช้ และค่าตัดจำหน่ายของสินทรัพย์ไม่มีตัวตน</w:t>
      </w:r>
    </w:p>
    <w:p w14:paraId="3A135598" w14:textId="77777777" w:rsidR="009E6A29" w:rsidRPr="00D566CF" w:rsidRDefault="009E6A29" w:rsidP="009E6A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 xml:space="preserve">ในการคำนวณค่าเสื่อมราคาของอสังหาริมทรัพย์เพื่อการลงทุน อาคารและอุปกรณ์ตลอดจนสินทรัพย์สิทธิการใช้ และค่าตัดจำหน่ายของสินทรัพย์ไม่มีตัวตน ฝ่ายบริหารจำเป็นต้องทำการประมาณอายุการให้ประโยชน์และมูลค่าคงเหลือเมื่อเลิก       ใช้งาน (ถ้ามี) และต้องทบทวนอายุการให้ประโยชน์และมูลค่าคงเหลือใหม่หากมีการเปลี่ยนแปลงเกิดขึ้น </w:t>
      </w:r>
    </w:p>
    <w:p w14:paraId="12C76B6F" w14:textId="77777777" w:rsidR="009E6A29" w:rsidRDefault="009E6A29" w:rsidP="009E6A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 xml:space="preserve">นอกจากนี้ ฝ่ายบริหารจะต้องพิจารณาการด้อยค่าของอสังหาริมทรัพย์เพื่อการลงทุน ที่ดิน อาคารและอุปกรณ์ สินทรัพย์สิทธิการใช้ และสินทรัพย์ไม่มีตัวตนหากมีข้อบ่งชี้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</w:t>
      </w:r>
    </w:p>
    <w:p w14:paraId="7D2D35EF" w14:textId="77777777" w:rsidR="00413C50" w:rsidRPr="00D566CF" w:rsidRDefault="00413C50" w:rsidP="009E6A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771322E" w14:textId="77777777" w:rsidR="009E6A29" w:rsidRPr="00D566CF" w:rsidRDefault="009E6A29" w:rsidP="009E6A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lastRenderedPageBreak/>
        <w:t xml:space="preserve">ข้อบ่งชี้ดังกล่าวรวมถึงการลดลงอย่างมีนัยสำคัญของมูลค่าตลาดหรือมูลค่าที่ได้รับจากการใช้ประโยชน์ในอนาคตของสินทรัพย์ การเปลี่ยนแปลงอย่างมีนัยสำคัญของกลยุทธ์ทางธุรกิจของกิจการที่มีผลกระทบต่อการใช้สินทรัพย์นั้นในอนาคต แนวโน้มในทางลบของภาวะอุตสาหกรรมและสภาพเศรษฐกิจที่เกี่ยวข้องการสูญเสียส่วนแบ่งตลาดที่สำคัญของกิจการ รวมถึง กฎระเบียบข้อบังคับที่สำคัญหรือคำตัดสินของศาลที่มีผลกระทบในทางลบต่อธุรกิจ เป็นต้น </w:t>
      </w:r>
    </w:p>
    <w:p w14:paraId="1C9ED2AC" w14:textId="77777777" w:rsidR="009E6A29" w:rsidRPr="00D566CF" w:rsidRDefault="009E6A29" w:rsidP="009E6A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การทดสอบการด้อยค่าของอสังหาริมทรัพย์เพื่อการลงทุน ที่ดิน อาคารและอุปกรณ์ สินทรัพย์สิทธิการใช้ และสินทรัพย์ไม่มีตัวตนฝ่ายบริหารจำเป็นต้องใช้ดุลยพินิจในการประมาณการกระแสเงินสดที่คาดว่าจะได้รับในอนาคตจากสินทรัพย์หรือหน่วยสินทรัพย์ที่ก่อให้เกิดเงินสด รวมทั้งการเลือกอัตราคิดลดที่เหมาะสมในการคำนวณมูลค่าปัจจุบันของกระแสเงินสดนั้น ๆ ทั้งนี้ กระแสเงินสดประมาณการบนพื้นฐานของข้อมูลการดำเนินงานที่มีอยู่ ณ ปัจจุบัน ซึ่งฝ่ายบริหารจำเป็นต้องใช้ดุลยพินิจที่เกี่ยวข้องกับข้อสมมติฐานเกี่ยวกับสภาวะตลาดในอนาคต รวมถึงรายได้และค่าใช้จ่ายในอนาคตซึ่งเกี่ยวเนื่องกับสินทรัพย์หรือหน่วยสินทรัพย์ที่ก่อให้เกิดเงินสดนั้น โดยประมาณการกระแสเงินสดดังกล่าวอาจเปลี่ยนแปลงได้เนื่องจาก ภาวะการแข่งขัน แนวโน้มการเปลี่ยนแปลงของรายได้ โครงสร้างต้นทุน การเปลี่ยนแปลงของอัตราคิดลด ภาวะอุตสาหกรรมและภาวะตลาดที่เกี่ยวข้อง</w:t>
      </w:r>
    </w:p>
    <w:p w14:paraId="1404E0A9" w14:textId="77777777" w:rsidR="009E6A29" w:rsidRPr="00D566CF" w:rsidRDefault="009E6A29" w:rsidP="009E6A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 w:firstLine="43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A377DF">
        <w:rPr>
          <w:rFonts w:ascii="Angsana New" w:hAnsi="Angsana New"/>
          <w:b/>
          <w:bCs/>
          <w:color w:val="000000"/>
          <w:sz w:val="28"/>
          <w:szCs w:val="28"/>
          <w:cs/>
        </w:rPr>
        <w:t>สินทรัพย์ภาษีเงินได้รอการตัดบัญชี</w:t>
      </w:r>
    </w:p>
    <w:p w14:paraId="1A2B7483" w14:textId="77777777" w:rsidR="009E6A29" w:rsidRPr="00D566CF" w:rsidRDefault="009E6A29" w:rsidP="009E6A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บริษัทรับรู้สินทรัพย์ภาษีเงินได้รอการตัดบัญชีซึ่งคำนวณขึ้นจากผลแตกต่างชั่วคราว ณ วันสิ้นรอบระยะเวลารายงานระหว่างฐานภาษีของสินทรัพย์หรือหนี้สินกับราคาตามบัญชีของสินทรัพย์หรือหนี้สินนั้น เมื่อมีความเป็นไปได้ค่อนข้างแน่นอนว่าบริษัทจะมีกำไรทางภาษีจากการดำเนินงานในอนาคตเพียงพอที่จะใช้ประโยชน์จากสินทรัพย์ภาษีเงินได้นั้น ในการนี้ฝ่ายบริหารจำเป็นต้องประมาณการว่าบริษัทควรรับรู้จำนวนสินทรัพย์ภาษีเงินได้รอการตัดบัญชีเป็นจำนวนเท่าใดโดยพิจารณาถึงกำไรทางภาษีที่คาดว่าจะเกิดในอนาคตในแต่ละช่วงเวลา</w:t>
      </w:r>
    </w:p>
    <w:p w14:paraId="10217326" w14:textId="77777777" w:rsidR="009E6A29" w:rsidRPr="00D566CF" w:rsidRDefault="009E6A29" w:rsidP="00CB72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 w:firstLine="43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A377DF">
        <w:rPr>
          <w:rFonts w:ascii="Angsana New" w:hAnsi="Angsana New"/>
          <w:b/>
          <w:bCs/>
          <w:color w:val="000000"/>
          <w:sz w:val="28"/>
          <w:szCs w:val="28"/>
          <w:cs/>
        </w:rPr>
        <w:t>ผลประโยชน์หลังออกจากงานของพนักงานตามโครงการผลประโยชน์</w:t>
      </w:r>
    </w:p>
    <w:p w14:paraId="6E4B3D10" w14:textId="77777777" w:rsidR="009E6A29" w:rsidRPr="00D566CF" w:rsidRDefault="009E6A29" w:rsidP="009E6A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 xml:space="preserve"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 เช่น อัตราคิดลด อัตราการขึ้นเงินเดือนในอนาคต อัตรามรณะและปัจจัยที่เกี่ยวข้องในเชิงประชากรศาสตร์ เป็นต้น </w:t>
      </w:r>
    </w:p>
    <w:p w14:paraId="57727ADC" w14:textId="2D0B61CB" w:rsidR="009E6A29" w:rsidRPr="00D566CF" w:rsidRDefault="009E6A29" w:rsidP="009E6A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t>2.3</w:t>
      </w:r>
      <w:r w:rsidRPr="00D566CF">
        <w:rPr>
          <w:rFonts w:ascii="Angsana New" w:hAnsi="Angsana New"/>
          <w:b/>
          <w:bCs/>
          <w:color w:val="000000"/>
          <w:sz w:val="28"/>
          <w:szCs w:val="28"/>
        </w:rPr>
        <w:tab/>
      </w:r>
      <w:r w:rsidRPr="00A377DF">
        <w:rPr>
          <w:rFonts w:ascii="Angsana New" w:hAnsi="Angsana New"/>
          <w:b/>
          <w:bCs/>
          <w:color w:val="000000"/>
          <w:sz w:val="28"/>
          <w:szCs w:val="28"/>
          <w:cs/>
        </w:rPr>
        <w:t>สกุลเงินที่ใช้ในการดำเนินงานและนำเสนองบการเงิน</w:t>
      </w:r>
    </w:p>
    <w:p w14:paraId="06D78840" w14:textId="5DE02110" w:rsidR="00E336B4" w:rsidRDefault="009E6A29" w:rsidP="009E6A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งบการเงินนี้จัดทำและแสดงหน่วยเงินตราเป็นสกลุเงินบาท ซึ่งเป็นสกุลเงินที่ใช้ในการดำเนินงานของบริษัทและเป็นสกุลเงินที่ใช้นำเสนองบการเงินของบริษัท งบการเงินทั้งหมดมีการปัดเศษในหมายเหตุประกอบงบการเงิน เพื่อให้แสดงเป็นหลักพันบาทและหลักล้านบาท ยกเว้นที่ระบุไว้เป็นอย่างอื่น</w:t>
      </w:r>
    </w:p>
    <w:p w14:paraId="64609524" w14:textId="77777777" w:rsidR="000F48A6" w:rsidRDefault="000F48A6" w:rsidP="009E6A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0CBD5AB" w14:textId="77777777" w:rsidR="000F48A6" w:rsidRDefault="000F48A6" w:rsidP="009E6A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27BFE66C" w14:textId="77777777" w:rsidR="000F48A6" w:rsidRDefault="000F48A6" w:rsidP="009E6A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B556029" w14:textId="77777777" w:rsidR="000F48A6" w:rsidRDefault="000F48A6" w:rsidP="009E6A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EA91B1D" w14:textId="77777777" w:rsidR="000F48A6" w:rsidRPr="00D566CF" w:rsidRDefault="000F48A6" w:rsidP="009E6A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28E36F9" w14:textId="77777777" w:rsidR="00CB082E" w:rsidRPr="00D566CF" w:rsidRDefault="00CB082E" w:rsidP="00CB08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b/>
          <w:bCs/>
          <w:color w:val="000000"/>
          <w:sz w:val="28"/>
          <w:szCs w:val="28"/>
          <w:highlight w:val="yellow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lastRenderedPageBreak/>
        <w:t>2.4</w:t>
      </w:r>
      <w:r w:rsidRPr="00D566CF">
        <w:rPr>
          <w:rFonts w:ascii="Angsana New" w:hAnsi="Angsana New"/>
          <w:b/>
          <w:bCs/>
          <w:color w:val="000000"/>
          <w:sz w:val="28"/>
          <w:szCs w:val="28"/>
        </w:rPr>
        <w:tab/>
      </w:r>
      <w:r w:rsidRPr="00A377DF">
        <w:rPr>
          <w:rFonts w:ascii="Angsana New" w:hAnsi="Angsana New"/>
          <w:b/>
          <w:bCs/>
          <w:color w:val="000000"/>
          <w:sz w:val="28"/>
          <w:szCs w:val="28"/>
          <w:cs/>
        </w:rPr>
        <w:t>มาตรฐานการรายงานทางการเงินใหม่</w:t>
      </w:r>
    </w:p>
    <w:p w14:paraId="1C1A2297" w14:textId="6E47628D" w:rsidR="00A14DA9" w:rsidRDefault="001C77B5" w:rsidP="00A14D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 w:firstLine="43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A377DF">
        <w:rPr>
          <w:rFonts w:ascii="Angsana New" w:hAnsi="Angsana New"/>
          <w:b/>
          <w:bCs/>
          <w:color w:val="000000"/>
          <w:sz w:val="28"/>
          <w:szCs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07ADE18F" w14:textId="77777777" w:rsidR="001C77B5" w:rsidRPr="001C77B5" w:rsidRDefault="001C77B5" w:rsidP="001C77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 xml:space="preserve">ในระหว่างปี 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1C77B5">
        <w:rPr>
          <w:rFonts w:ascii="Angsana New" w:hAnsi="Angsana New"/>
          <w:color w:val="000000"/>
          <w:sz w:val="28"/>
          <w:szCs w:val="28"/>
        </w:rPr>
        <w:t>1</w:t>
      </w:r>
      <w:r w:rsidRPr="00A377DF">
        <w:rPr>
          <w:rFonts w:ascii="Angsana New" w:hAnsi="Angsana New"/>
          <w:color w:val="000000"/>
          <w:sz w:val="28"/>
          <w:szCs w:val="28"/>
          <w:cs/>
        </w:rPr>
        <w:t xml:space="preserve"> มกราคม </w:t>
      </w:r>
      <w:r w:rsidRPr="001C77B5">
        <w:rPr>
          <w:rFonts w:ascii="Angsana New" w:hAnsi="Angsana New"/>
          <w:color w:val="000000"/>
          <w:sz w:val="28"/>
          <w:szCs w:val="28"/>
        </w:rPr>
        <w:t>2566</w:t>
      </w:r>
      <w:r w:rsidRPr="00A377DF">
        <w:rPr>
          <w:rFonts w:ascii="Angsana New" w:hAnsi="Angsana New"/>
          <w:color w:val="000000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6E4ADC4A" w14:textId="436E7D82" w:rsidR="001C77B5" w:rsidRDefault="001C77B5" w:rsidP="001C77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</w:p>
    <w:p w14:paraId="69784F9C" w14:textId="2612029C" w:rsidR="001318EB" w:rsidRDefault="001318EB" w:rsidP="001C77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A377DF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1318EB">
        <w:rPr>
          <w:rFonts w:ascii="Angsana New" w:hAnsi="Angsana New"/>
          <w:b/>
          <w:bCs/>
          <w:color w:val="000000"/>
          <w:sz w:val="28"/>
          <w:szCs w:val="28"/>
        </w:rPr>
        <w:t xml:space="preserve">1 </w:t>
      </w:r>
      <w:r w:rsidRPr="00A377DF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มกราคม </w:t>
      </w:r>
      <w:r w:rsidRPr="001318EB">
        <w:rPr>
          <w:rFonts w:ascii="Angsana New" w:hAnsi="Angsana New"/>
          <w:b/>
          <w:bCs/>
          <w:color w:val="000000"/>
          <w:sz w:val="28"/>
          <w:szCs w:val="28"/>
        </w:rPr>
        <w:t>2567</w:t>
      </w:r>
    </w:p>
    <w:p w14:paraId="3184D160" w14:textId="77777777" w:rsidR="00CC6450" w:rsidRPr="00CC6450" w:rsidRDefault="00CC6450" w:rsidP="00CC64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CC6450">
        <w:rPr>
          <w:rFonts w:ascii="Angsana New" w:hAnsi="Angsana New"/>
          <w:color w:val="000000"/>
          <w:sz w:val="28"/>
          <w:szCs w:val="28"/>
        </w:rPr>
        <w:t>1</w:t>
      </w:r>
      <w:r w:rsidRPr="00A377DF">
        <w:rPr>
          <w:rFonts w:ascii="Angsana New" w:hAnsi="Angsana New"/>
          <w:color w:val="000000"/>
          <w:sz w:val="28"/>
          <w:szCs w:val="28"/>
          <w:cs/>
        </w:rPr>
        <w:t xml:space="preserve"> มกราคม </w:t>
      </w:r>
      <w:r w:rsidRPr="00CC6450">
        <w:rPr>
          <w:rFonts w:ascii="Angsana New" w:hAnsi="Angsana New"/>
          <w:color w:val="000000"/>
          <w:sz w:val="28"/>
          <w:szCs w:val="28"/>
        </w:rPr>
        <w:t>2567</w:t>
      </w:r>
      <w:r w:rsidRPr="00A377DF">
        <w:rPr>
          <w:rFonts w:ascii="Angsana New" w:hAnsi="Angsana New"/>
          <w:color w:val="000000"/>
          <w:sz w:val="28"/>
          <w:szCs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64A0049" w14:textId="4F611D0D" w:rsidR="00CC6450" w:rsidRPr="00CC6450" w:rsidRDefault="00CC6450" w:rsidP="00CC64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ฝ่ายบริหารของบริษัทเชื่อว่าการปรับปรุงมาตรฐานนี้จะไม่มีผลกระทบอย่างเป็นสาระสำคัญต่องบการเงินของบริษัท</w:t>
      </w:r>
    </w:p>
    <w:p w14:paraId="5CF888F3" w14:textId="34516F96" w:rsidR="001E1209" w:rsidRPr="00D566CF" w:rsidRDefault="001E1209" w:rsidP="001E1209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A377DF">
        <w:rPr>
          <w:rFonts w:ascii="Angsana New" w:hAnsi="Angsana New"/>
          <w:sz w:val="28"/>
          <w:szCs w:val="28"/>
          <w:cs/>
        </w:rPr>
        <w:t>นโยบายการบัญชีที่สำคัญ</w:t>
      </w:r>
    </w:p>
    <w:p w14:paraId="45AAA705" w14:textId="43472AB2" w:rsidR="001E1209" w:rsidRPr="00D566CF" w:rsidRDefault="001E1209" w:rsidP="00553C3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t>3.1</w:t>
      </w:r>
      <w:r w:rsidRPr="00D566CF">
        <w:rPr>
          <w:rFonts w:ascii="Angsana New" w:hAnsi="Angsana New"/>
          <w:b/>
          <w:bCs/>
          <w:color w:val="000000"/>
          <w:sz w:val="28"/>
          <w:szCs w:val="28"/>
        </w:rPr>
        <w:tab/>
      </w:r>
      <w:r w:rsidRPr="00A377DF">
        <w:rPr>
          <w:rFonts w:ascii="Angsana New" w:hAnsi="Angsana New"/>
          <w:b/>
          <w:bCs/>
          <w:color w:val="000000"/>
          <w:sz w:val="28"/>
          <w:szCs w:val="28"/>
          <w:cs/>
        </w:rPr>
        <w:t>เกณฑ์ในการจัดทำงบการเงินที่แสดงเงินลงทุนตามวิธีส่วนได้เสีย</w:t>
      </w:r>
    </w:p>
    <w:p w14:paraId="3ED6555D" w14:textId="31FB3F82" w:rsidR="001E1209" w:rsidRDefault="001E1209" w:rsidP="00745E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 xml:space="preserve">บริษัทร่วมเป็นกิจการที่บริษัทมีอิทธิพลอย่างเป็นสาระ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นโยบายดังกล่าว งบการเงินของบริษัทได้รวม ส่วนแบ่งกำไรหรือขาดทุนของบริษัทร่วมตามวิธีส่วนได้เสีย นับจากวันที่มีอิทธิพลอย่างเป็นสาระสำคัญจนถึงวันที่การมีอิทธิพลอย่างเป็นสาระสำคัญสิ้นสุดลง </w:t>
      </w:r>
      <w:r w:rsidR="00C74CC3" w:rsidRPr="00A377DF">
        <w:rPr>
          <w:rFonts w:ascii="Angsana New" w:hAnsi="Angsana New"/>
          <w:color w:val="000000"/>
          <w:sz w:val="28"/>
          <w:szCs w:val="28"/>
          <w:cs/>
        </w:rPr>
        <w:t xml:space="preserve"> เมื่อผลขาดทุนที่บริษัทได้รับ</w:t>
      </w:r>
      <w:r w:rsidRPr="00A377DF">
        <w:rPr>
          <w:rFonts w:ascii="Angsana New" w:hAnsi="Angsana New"/>
          <w:color w:val="000000"/>
          <w:sz w:val="28"/>
          <w:szCs w:val="28"/>
          <w:cs/>
        </w:rPr>
        <w:t>จากบริษัทร่วมมีจำนวนเกินกว่าเงินลงทุนในบริษัทร่วม  เงินลงทุนจะถูกทอนลงจนเป็นศูนย์และหยุดรับรู้ส่วนผลขาดทุน  เว้นแต่กรณีที่บริษัทมีภาระผูกพันตามกฎหมายหรืออนุมานหรือยินยอมที่จะชำระภาระผูกพันของบริษัทร่วม</w:t>
      </w:r>
    </w:p>
    <w:p w14:paraId="3F95B5DD" w14:textId="1123B286" w:rsidR="001E1209" w:rsidRPr="00D566CF" w:rsidRDefault="001E1209" w:rsidP="006951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t xml:space="preserve">3.2   </w:t>
      </w:r>
      <w:r w:rsidR="00F2725E" w:rsidRPr="00A377DF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</w:t>
      </w:r>
      <w:r w:rsidRPr="00A377DF">
        <w:rPr>
          <w:rFonts w:ascii="Angsana New" w:hAnsi="Angsana New"/>
          <w:b/>
          <w:bCs/>
          <w:color w:val="000000"/>
          <w:sz w:val="28"/>
          <w:szCs w:val="28"/>
          <w:cs/>
        </w:rPr>
        <w:t>รายการบัญชีที่เป็นเงินตราต่างประเทศ</w:t>
      </w:r>
    </w:p>
    <w:p w14:paraId="6D6EBA65" w14:textId="77777777" w:rsidR="001E1209" w:rsidRPr="00D566CF" w:rsidRDefault="001E1209" w:rsidP="006951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รายการบัญชีที่เป็นเงินตราต่างประเทศแปลงค่าเป็นเงินบาท โดยใช้อัตราแลกเปลี่ยน ณ วันที่เกิดรายการสินทรัพย์และหนี้สินที่เป็นตัวเงินและเป็นเงินตราต่างประเทศ ณ วันที่รายงาน แปลงค่าเป็นเงินบาทโดยใช้อัตราแลกเปลี่ยน ณ วันนั้น กำไรหรือขาดทุนจากการแปลงค่าจะบันทึกในกำไรหรือขาดทุน</w:t>
      </w:r>
    </w:p>
    <w:p w14:paraId="4BF1B019" w14:textId="77777777" w:rsidR="001E1209" w:rsidRPr="00D566CF" w:rsidRDefault="001E1209" w:rsidP="006951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แปลงค่าเป็นเงินบาทโดยใช้อัตราแลกเปลี่ยน ณ วันที่เกิดรายการ</w:t>
      </w:r>
    </w:p>
    <w:p w14:paraId="11FD8F38" w14:textId="218476E1" w:rsidR="001E1209" w:rsidRPr="00D566CF" w:rsidRDefault="001E1209" w:rsidP="006951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lastRenderedPageBreak/>
        <w:t xml:space="preserve">3.3   </w:t>
      </w:r>
      <w:r w:rsidR="00F2725E" w:rsidRPr="00A377DF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</w:t>
      </w:r>
      <w:r w:rsidRPr="00A377DF">
        <w:rPr>
          <w:rFonts w:ascii="Angsana New" w:hAnsi="Angsana New"/>
          <w:b/>
          <w:bCs/>
          <w:color w:val="000000"/>
          <w:sz w:val="28"/>
          <w:szCs w:val="28"/>
          <w:cs/>
        </w:rPr>
        <w:t>ข้อมูลจำแนกตามส่วนงาน</w:t>
      </w:r>
    </w:p>
    <w:p w14:paraId="476C0C8B" w14:textId="77777777" w:rsidR="001E1209" w:rsidRPr="00D566CF" w:rsidRDefault="001E1209" w:rsidP="006951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ซึ่งพิจารณาว่าคือกรรมการผู้จัดการใหญ่ ที่ทำการตัดสินใจเชิงกลยุทธ์</w:t>
      </w:r>
    </w:p>
    <w:p w14:paraId="172A08FD" w14:textId="77777777" w:rsidR="001E1209" w:rsidRPr="00D566CF" w:rsidRDefault="001E1209" w:rsidP="006951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ส่วนงานทางธุรกิจแสดงให้เห็นถึงผลิตภัณฑ์หรือบริการของแต่ละส่วนงานทางธุรกิจซึ่งมีความเสี่ยงและผลตอบแทนที่แตกต่างกัน ส่วนงานทางภูมิศาสตร์แสดงให้เห็นถึงผลิตภัณฑ์หรือบริการภายใต้สภาพแวดล้อมเศรษฐกิจที่เฉพาะเจาะจงซึ่งก่อให้เกิดความเสี่ยงและผลตอบแทนที่แตกต่างของส่วนที่ดำเนินงานภายใต้สภาพแวดล้อมทางเศรษฐกิจอื่น</w:t>
      </w:r>
    </w:p>
    <w:p w14:paraId="42A7993E" w14:textId="77777777" w:rsidR="001E1209" w:rsidRPr="00D566CF" w:rsidRDefault="001E1209" w:rsidP="003739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 w:firstLine="437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ข้อมูลจำแนกตามส่วนงานแสดงโดยแบ่งตามส่วนงานธุรกิจของบริษัท</w:t>
      </w:r>
    </w:p>
    <w:p w14:paraId="32AEB65E" w14:textId="77777777" w:rsidR="001E1209" w:rsidRPr="00D566CF" w:rsidRDefault="001E1209" w:rsidP="003739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บริษัทนำเสนอข้อมูลทางการเงินจำแนกตามส่วนงานโดยแสดงส่วนงานธุรกิจเป็นรูปแบบหลักในการรายงาน โดยพิจารณาจากโครงสร้างการบริหารและการรายงานทางการเงินภายในของบริษัทเป็นเกณฑ์ในการกำหนดส่วนงาน</w:t>
      </w:r>
    </w:p>
    <w:p w14:paraId="7396FBA1" w14:textId="71D1520E" w:rsidR="001E1209" w:rsidRPr="00D566CF" w:rsidRDefault="001E1209" w:rsidP="00CE27D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t xml:space="preserve">3.4   </w:t>
      </w:r>
      <w:r w:rsidR="00F2725E" w:rsidRPr="00D566CF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r w:rsidRPr="00D566CF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r w:rsidRPr="00A377DF">
        <w:rPr>
          <w:rFonts w:ascii="Angsana New" w:hAnsi="Angsana New"/>
          <w:b/>
          <w:bCs/>
          <w:color w:val="000000"/>
          <w:sz w:val="28"/>
          <w:szCs w:val="28"/>
          <w:cs/>
        </w:rPr>
        <w:t>เงินสดและรายการเทียบเท่าเงินสด</w:t>
      </w:r>
    </w:p>
    <w:p w14:paraId="02403445" w14:textId="77777777" w:rsidR="001E1209" w:rsidRPr="00D566CF" w:rsidRDefault="001E1209" w:rsidP="00CE27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</w:t>
      </w:r>
    </w:p>
    <w:p w14:paraId="7421FA61" w14:textId="77777777" w:rsidR="001E1209" w:rsidRPr="00D566CF" w:rsidRDefault="001E1209" w:rsidP="00CE27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เงินลงทุนระยะสั้นที่มีสภาพคล่องสูงซึ่งมีอายุไม่เกินสามเดือนนับจากวันที่ได้มา และไม่ติดภาระค้ำประกัน</w:t>
      </w:r>
    </w:p>
    <w:p w14:paraId="51BFE8D0" w14:textId="007A25C8" w:rsidR="001E1209" w:rsidRPr="00D566CF" w:rsidRDefault="001E1209" w:rsidP="00357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เงินเบิกเกินบัญชีจะแสดงไว้ในส่วนของหนี้สินหมุนเวียนในงบแสดงฐานะการเงิน</w:t>
      </w:r>
    </w:p>
    <w:p w14:paraId="79DE4DCD" w14:textId="0645C565" w:rsidR="001E1209" w:rsidRPr="00D566CF" w:rsidRDefault="001E1209" w:rsidP="001947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t xml:space="preserve">3.5   </w:t>
      </w:r>
      <w:r w:rsidR="00F2725E" w:rsidRPr="00A377DF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</w:t>
      </w:r>
      <w:r w:rsidRPr="00A377DF">
        <w:rPr>
          <w:rFonts w:ascii="Angsana New" w:hAnsi="Angsana New"/>
          <w:b/>
          <w:bCs/>
          <w:color w:val="000000"/>
          <w:sz w:val="28"/>
          <w:szCs w:val="28"/>
          <w:cs/>
        </w:rPr>
        <w:t>ลูกหนี้การค้า</w:t>
      </w:r>
    </w:p>
    <w:p w14:paraId="605BA95B" w14:textId="77777777" w:rsidR="001E1209" w:rsidRPr="00D566CF" w:rsidRDefault="001E1209" w:rsidP="001947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0" w:firstLine="43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</w:t>
      </w:r>
    </w:p>
    <w:p w14:paraId="377CF9E0" w14:textId="77777777" w:rsidR="001E1209" w:rsidRPr="00D566CF" w:rsidRDefault="001E1209" w:rsidP="001947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508ADCD7" w14:textId="77777777" w:rsidR="001E1209" w:rsidRPr="00D566CF" w:rsidRDefault="001E1209" w:rsidP="001947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บริษัทใช้วิธีการอย่างง่าย (</w:t>
      </w:r>
      <w:r w:rsidRPr="00D566CF">
        <w:rPr>
          <w:rFonts w:ascii="Angsana New" w:hAnsi="Angsana New"/>
          <w:color w:val="000000"/>
          <w:sz w:val="28"/>
          <w:szCs w:val="28"/>
        </w:rPr>
        <w:t xml:space="preserve">Simplified Approach) </w:t>
      </w:r>
      <w:r w:rsidRPr="00A377DF">
        <w:rPr>
          <w:rFonts w:ascii="Angsana New" w:hAnsi="Angsana New"/>
          <w:color w:val="000000"/>
          <w:sz w:val="28"/>
          <w:szCs w:val="28"/>
          <w:cs/>
        </w:rPr>
        <w:t xml:space="preserve">ตามมาตรฐานการรายงานทางการเงินฉบับที่ </w:t>
      </w:r>
      <w:r w:rsidRPr="00D566CF">
        <w:rPr>
          <w:rFonts w:ascii="Angsana New" w:hAnsi="Angsana New"/>
          <w:color w:val="000000"/>
          <w:sz w:val="28"/>
          <w:szCs w:val="28"/>
        </w:rPr>
        <w:t>9</w:t>
      </w:r>
      <w:r w:rsidRPr="00A377DF">
        <w:rPr>
          <w:rFonts w:ascii="Angsana New" w:hAnsi="Angsana New"/>
          <w:color w:val="000000"/>
          <w:sz w:val="28"/>
          <w:szCs w:val="28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ปรับเพื่อสะท้อนข้อมูลปัจจุบันและการคาดการณ์ล่วงหน้าเกี่ยวกับปัจจัยทางเศรษฐกิจมหภาคที่มีผลต่อความสามารถของลูกค้าในการชำระหนี้ </w:t>
      </w:r>
    </w:p>
    <w:p w14:paraId="7A471578" w14:textId="01F8999B" w:rsidR="001E1209" w:rsidRPr="00D566CF" w:rsidRDefault="001E1209" w:rsidP="00F272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t xml:space="preserve">3.6   </w:t>
      </w:r>
      <w:r w:rsidR="00F2725E" w:rsidRPr="00A377DF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</w:t>
      </w:r>
      <w:r w:rsidRPr="00A377DF">
        <w:rPr>
          <w:rFonts w:ascii="Angsana New" w:hAnsi="Angsana New"/>
          <w:b/>
          <w:bCs/>
          <w:color w:val="000000"/>
          <w:sz w:val="28"/>
          <w:szCs w:val="28"/>
          <w:cs/>
        </w:rPr>
        <w:t>สินค้าคงเหลือ</w:t>
      </w:r>
    </w:p>
    <w:p w14:paraId="140F95FB" w14:textId="77777777" w:rsidR="001E1209" w:rsidRPr="00D566CF" w:rsidRDefault="001E1209" w:rsidP="00F272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สินค้าคงเหลือแสดงในราคาทุน (หลังจากหักค่าเผื่อสินค้าเสื่อมสภาพและเคลื่อนไหวช้า) หรือมูลค่าสุทธิที่จะได้รับแล้วแต่ราคาใดจะต่ำกว่า</w:t>
      </w:r>
    </w:p>
    <w:p w14:paraId="34F97B8D" w14:textId="77777777" w:rsidR="001E1209" w:rsidRPr="00D566CF" w:rsidRDefault="001E1209" w:rsidP="00F272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ต้นทุนของสินค้าคำนวณโดยใช้วิธีถัวเฉลี่ยถ่วงน้ำหนัก ต้นทุนสินค้าประกอบด้วยต้นทุนที่ซื้อ ต้นทุนในการดัดแปลงหรือต้นทุนอื่นเพื่อให้สินค้าอยู่ในสถานที่และสภาพปัจจุบัน</w:t>
      </w:r>
    </w:p>
    <w:p w14:paraId="6205A0FE" w14:textId="77777777" w:rsidR="001E1209" w:rsidRPr="00D566CF" w:rsidRDefault="001E1209" w:rsidP="00F272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lastRenderedPageBreak/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 </w:t>
      </w:r>
    </w:p>
    <w:p w14:paraId="0CFE2923" w14:textId="77777777" w:rsidR="001E1209" w:rsidRPr="00D566CF" w:rsidRDefault="001E1209" w:rsidP="00F272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บริษัทตั้งค่าเผื่อสำหรับสินค้าเคลื่อนไหวช้าและล้าสมัยโดยพิจารณาจากอายุและสภาพของสินค้าและประสบการณ์ที่ผ่านมาในอดีต</w:t>
      </w:r>
    </w:p>
    <w:p w14:paraId="0D7CD6AB" w14:textId="404A95FC" w:rsidR="001E1209" w:rsidRPr="00D566CF" w:rsidRDefault="001E1209" w:rsidP="00F272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t>3.7</w:t>
      </w:r>
      <w:r w:rsidRPr="00D566CF">
        <w:rPr>
          <w:rFonts w:ascii="Angsana New" w:hAnsi="Angsana New"/>
          <w:b/>
          <w:bCs/>
          <w:color w:val="000000"/>
          <w:sz w:val="28"/>
          <w:szCs w:val="28"/>
        </w:rPr>
        <w:tab/>
      </w:r>
      <w:r w:rsidRPr="00A377DF">
        <w:rPr>
          <w:rFonts w:ascii="Angsana New" w:hAnsi="Angsana New"/>
          <w:b/>
          <w:bCs/>
          <w:color w:val="000000"/>
          <w:sz w:val="28"/>
          <w:szCs w:val="28"/>
          <w:cs/>
        </w:rPr>
        <w:t>สินทรัพย์และหนี้สินทางการเงิน</w:t>
      </w:r>
    </w:p>
    <w:p w14:paraId="09442562" w14:textId="77777777" w:rsidR="001E1209" w:rsidRPr="00D566CF" w:rsidRDefault="001E1209" w:rsidP="002B04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</w:t>
      </w:r>
    </w:p>
    <w:p w14:paraId="165ACA1D" w14:textId="77777777" w:rsidR="001E1209" w:rsidRPr="00D566CF" w:rsidRDefault="001E1209" w:rsidP="002B04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 w:firstLine="437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  <w:r w:rsidRPr="00A377DF">
        <w:rPr>
          <w:rFonts w:ascii="Angsana New" w:hAnsi="Angsana New"/>
          <w:color w:val="000000"/>
          <w:sz w:val="28"/>
          <w:szCs w:val="28"/>
          <w:u w:val="single"/>
          <w:cs/>
        </w:rPr>
        <w:t>การจัดประเภทรายการและการวัดมูลค่าของสินทรัพย์ทางการเงิน</w:t>
      </w:r>
    </w:p>
    <w:p w14:paraId="34088624" w14:textId="77777777" w:rsidR="001E1209" w:rsidRPr="00D566CF" w:rsidRDefault="001E1209" w:rsidP="002B04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โดยพิจารณาจากแผนธุรกิจของบริษัทในการจัดการสินทรัพย์ทางการเงิน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5FA838F6" w14:textId="77777777" w:rsidR="001E1209" w:rsidRPr="00D566CF" w:rsidRDefault="001E1209" w:rsidP="00C42A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 w:firstLine="437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  <w:r w:rsidRPr="00A377DF">
        <w:rPr>
          <w:rFonts w:ascii="Angsana New" w:hAnsi="Angsana New"/>
          <w:color w:val="000000"/>
          <w:sz w:val="28"/>
          <w:szCs w:val="28"/>
          <w:u w:val="single"/>
          <w:cs/>
        </w:rPr>
        <w:t xml:space="preserve">สินทรัพย์ทางการเงินที่วัดมูลค่าด้วยราคาทุนตัดจำหน่าย </w:t>
      </w:r>
    </w:p>
    <w:p w14:paraId="539E29A8" w14:textId="77777777" w:rsidR="001E1209" w:rsidRPr="00D566CF" w:rsidRDefault="001E1209" w:rsidP="00C42A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 xml:space="preserve">บริษัทวัดมูลค่าสินทรัพย์ทางการเงินด้วยราคาทุนตัดจำหน่าย เมื่อบริษัทถือครองสินทรัพย์ทางการเงินนั้นเพื่อรับกระแสเงินสดตามสัญญา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75B0E845" w14:textId="77777777" w:rsidR="001E1209" w:rsidRPr="00D566CF" w:rsidRDefault="001E1209" w:rsidP="00C42A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1ECBA1E5" w14:textId="77777777" w:rsidR="001E1209" w:rsidRPr="00D566CF" w:rsidRDefault="001E1209" w:rsidP="000223A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 w:firstLine="437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  <w:r w:rsidRPr="00A377DF">
        <w:rPr>
          <w:rFonts w:ascii="Angsana New" w:hAnsi="Angsana New"/>
          <w:color w:val="000000"/>
          <w:sz w:val="28"/>
          <w:szCs w:val="28"/>
          <w:u w:val="single"/>
          <w:cs/>
        </w:rPr>
        <w:t>การจัดประเภทรายการและการวัดมูลค่าของหนี้สินทางการเงิน</w:t>
      </w:r>
    </w:p>
    <w:p w14:paraId="050E875E" w14:textId="77777777" w:rsidR="001E1209" w:rsidRPr="00D566CF" w:rsidRDefault="001E1209" w:rsidP="00C42A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ยกเว้นหนี้สินตราสารอนุพันธ์ 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A377DF">
        <w:rPr>
          <w:rFonts w:ascii="Angsana New" w:hAnsi="Angsana New"/>
          <w:color w:val="000000"/>
          <w:sz w:val="28"/>
          <w:szCs w:val="28"/>
          <w:cs/>
        </w:rPr>
        <w:tab/>
      </w:r>
    </w:p>
    <w:p w14:paraId="196BC4F8" w14:textId="77777777" w:rsidR="001E1209" w:rsidRPr="00D566CF" w:rsidRDefault="001E1209" w:rsidP="000223A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  <w:r w:rsidRPr="00A377DF">
        <w:rPr>
          <w:rFonts w:ascii="Angsana New" w:hAnsi="Angsana New"/>
          <w:color w:val="000000"/>
          <w:sz w:val="28"/>
          <w:szCs w:val="28"/>
          <w:u w:val="single"/>
          <w:cs/>
        </w:rPr>
        <w:t>การตัดรายการของเครื่องมือทางการเงิน</w:t>
      </w:r>
    </w:p>
    <w:p w14:paraId="56700AD3" w14:textId="57CD9940" w:rsidR="001E1209" w:rsidRPr="00D566CF" w:rsidRDefault="001E1209" w:rsidP="00357F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</w:t>
      </w:r>
    </w:p>
    <w:p w14:paraId="235C2B5A" w14:textId="77777777" w:rsidR="001E1209" w:rsidRPr="00D566CF" w:rsidRDefault="001E1209" w:rsidP="00607B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lastRenderedPageBreak/>
        <w:t>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21F7E859" w14:textId="77777777" w:rsidR="001E1209" w:rsidRPr="00D566CF" w:rsidRDefault="001E1209" w:rsidP="000223A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  <w:r w:rsidRPr="00A377DF">
        <w:rPr>
          <w:rFonts w:ascii="Angsana New" w:hAnsi="Angsana New"/>
          <w:color w:val="000000"/>
          <w:sz w:val="28"/>
          <w:szCs w:val="28"/>
          <w:u w:val="single"/>
          <w:cs/>
        </w:rPr>
        <w:t>การด้อยค่าของสินทรัพย์ทางการเงิน</w:t>
      </w:r>
    </w:p>
    <w:p w14:paraId="3E997134" w14:textId="77777777" w:rsidR="001E1209" w:rsidRPr="00D566CF" w:rsidRDefault="001E1209" w:rsidP="00C172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 xml:space="preserve">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D566CF">
        <w:rPr>
          <w:rFonts w:ascii="Angsana New" w:hAnsi="Angsana New"/>
          <w:color w:val="000000"/>
          <w:sz w:val="28"/>
          <w:szCs w:val="28"/>
        </w:rPr>
        <w:t>12</w:t>
      </w:r>
      <w:r w:rsidRPr="00A377DF">
        <w:rPr>
          <w:rFonts w:ascii="Angsana New" w:hAnsi="Angsana New"/>
          <w:color w:val="000000"/>
          <w:sz w:val="28"/>
          <w:szCs w:val="28"/>
          <w:cs/>
        </w:rPr>
        <w:t xml:space="preserve"> 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</w:t>
      </w:r>
    </w:p>
    <w:p w14:paraId="1F98ADB0" w14:textId="77777777" w:rsidR="001E1209" w:rsidRPr="00D566CF" w:rsidRDefault="001E1209" w:rsidP="00C172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0" w:firstLine="43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4E0AE14D" w14:textId="77777777" w:rsidR="001E1209" w:rsidRPr="00D566CF" w:rsidRDefault="001E1209" w:rsidP="00607B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0" w:firstLine="439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  <w:r w:rsidRPr="00A377DF">
        <w:rPr>
          <w:rFonts w:ascii="Angsana New" w:hAnsi="Angsana New"/>
          <w:color w:val="000000"/>
          <w:sz w:val="28"/>
          <w:szCs w:val="28"/>
          <w:u w:val="single"/>
          <w:cs/>
        </w:rPr>
        <w:t>การหักกลบของเครื่องมือทางการเงิน</w:t>
      </w:r>
    </w:p>
    <w:p w14:paraId="12723771" w14:textId="77777777" w:rsidR="001E1209" w:rsidRPr="00D566CF" w:rsidRDefault="001E1209" w:rsidP="006247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42C5B62E" w14:textId="2F4B3DE6" w:rsidR="001E1209" w:rsidRPr="00D566CF" w:rsidRDefault="001E1209" w:rsidP="008A71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t xml:space="preserve">3.8   </w:t>
      </w:r>
      <w:r w:rsidR="008A71B5" w:rsidRPr="00A377DF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</w:t>
      </w:r>
      <w:r w:rsidRPr="00A377DF">
        <w:rPr>
          <w:rFonts w:ascii="Angsana New" w:hAnsi="Angsana New"/>
          <w:b/>
          <w:bCs/>
          <w:color w:val="000000"/>
          <w:sz w:val="28"/>
          <w:szCs w:val="28"/>
          <w:cs/>
        </w:rPr>
        <w:t>เงินลงทุน</w:t>
      </w:r>
    </w:p>
    <w:p w14:paraId="35EACB2B" w14:textId="77777777" w:rsidR="001E1209" w:rsidRPr="00D566CF" w:rsidRDefault="001E1209" w:rsidP="003005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เงินลงทุนในบริษัทร่วมในงบการเงินเฉพาะกิจการของบริษัทบันทึกบัญชีโดยใช้วิธีราคาทุนหักขาดทุนจากการด้อยค่าส่วนการบันทึกบัญชีเงินลงทุนในบริษัทร่วมในงบการเงินที่แสดงเงินลงทุนตามวิธีส่วนได้เสียใช้วิธีส่วนได้เสีย</w:t>
      </w:r>
    </w:p>
    <w:p w14:paraId="0B80FCE7" w14:textId="66F5F54E" w:rsidR="001E1209" w:rsidRPr="00D566CF" w:rsidRDefault="001E1209" w:rsidP="008A71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t xml:space="preserve">3.9   </w:t>
      </w:r>
      <w:r w:rsidR="008A71B5" w:rsidRPr="00A377DF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</w:t>
      </w:r>
      <w:r w:rsidRPr="00A377DF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อสังหาริมทรัพย์เพื่อการลงทุน  </w:t>
      </w:r>
    </w:p>
    <w:p w14:paraId="6E72D9F2" w14:textId="77777777" w:rsidR="001E1209" w:rsidRPr="00D566CF" w:rsidRDefault="001E1209" w:rsidP="00310F4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อสังหาริมทรัพย์เพื่อการลงทุน หมายถึง อสังหาริมทรัพย์ที่ถือครองเพื่อหาประโยชน์จากรายได้ค่าเช่า หรือจากการเพิ่มขึ้นของมูลค่าของสินทรัพย์หรือทั้งสองอย่าง ทั้งนี้ได้เปิดเผยแยกต่างหากจากที่ดิน อาคารและอุปกรณ์</w:t>
      </w:r>
    </w:p>
    <w:p w14:paraId="47200350" w14:textId="77777777" w:rsidR="001E1209" w:rsidRDefault="001E1209" w:rsidP="00310F4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บริษัทเลือกวิธีราคาทุนสำหรับการบันทึกบัญชีอสังหาริมทรัพย์เพื่อการลงทุน ด้วยราคาทุนหักค่าเสื่อมราคาสะสมและค่าเผื่อการด้อยค่าของสินทรัพย์ (ถ้ามี)</w:t>
      </w:r>
    </w:p>
    <w:p w14:paraId="2226B434" w14:textId="322BEB35" w:rsidR="00E336B4" w:rsidRPr="00D566CF" w:rsidRDefault="001E1209" w:rsidP="00310F4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ค่าเสื่อมราคาที่บันทึกเป็นค่าใช้จ่ายในกำไรหรือขาดทุน คำนวณโดยวิธีเส้นตรงตามเกณฑ์อายุการใช้ประโยชน์โดยประมาณของสินทรัพย์แต่ละรายการ ค่าเสื่อมราคาคำนวณจากต้นทุนของสินทรัพย์หักมูลค่าคงเหลือของสินทรัพย์ อายุการใช้ประโยชน์ของสินทรัพย์และมูลค่าคงเหลือทบทวนทุกสิ้นปี  อายุการใช้ประโยชน์ของสินทรัพย์โดยประมาณแสดงได้ดังนี้</w:t>
      </w:r>
    </w:p>
    <w:tbl>
      <w:tblPr>
        <w:tblW w:w="8930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696"/>
        <w:gridCol w:w="2234"/>
      </w:tblGrid>
      <w:tr w:rsidR="009A25C1" w:rsidRPr="00D566CF" w14:paraId="758648FA" w14:textId="77777777" w:rsidTr="004C755B">
        <w:trPr>
          <w:trHeight w:val="397"/>
        </w:trPr>
        <w:tc>
          <w:tcPr>
            <w:tcW w:w="6696" w:type="dxa"/>
          </w:tcPr>
          <w:p w14:paraId="66EF9590" w14:textId="77777777" w:rsidR="009A25C1" w:rsidRPr="00D566CF" w:rsidRDefault="009A25C1" w:rsidP="00C74CC3">
            <w:pPr>
              <w:ind w:left="28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14:paraId="1049AD33" w14:textId="77777777" w:rsidR="009A25C1" w:rsidRPr="00D566CF" w:rsidRDefault="009A25C1" w:rsidP="00C74CC3">
            <w:pPr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ระยะเวลา (ปี)</w:t>
            </w:r>
          </w:p>
        </w:tc>
      </w:tr>
      <w:tr w:rsidR="009A25C1" w:rsidRPr="00D566CF" w14:paraId="0751F940" w14:textId="77777777" w:rsidTr="004C755B">
        <w:trPr>
          <w:trHeight w:val="397"/>
        </w:trPr>
        <w:tc>
          <w:tcPr>
            <w:tcW w:w="6696" w:type="dxa"/>
          </w:tcPr>
          <w:p w14:paraId="3BAA9BA7" w14:textId="77777777" w:rsidR="009A25C1" w:rsidRPr="00A377DF" w:rsidRDefault="009A25C1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67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อาคารให้เช่า</w:t>
            </w:r>
          </w:p>
        </w:tc>
        <w:tc>
          <w:tcPr>
            <w:tcW w:w="2234" w:type="dxa"/>
            <w:tcBorders>
              <w:top w:val="single" w:sz="4" w:space="0" w:color="auto"/>
            </w:tcBorders>
          </w:tcPr>
          <w:p w14:paraId="1B2220D3" w14:textId="77777777" w:rsidR="009A25C1" w:rsidRPr="00D566CF" w:rsidRDefault="009A25C1" w:rsidP="00C74CC3">
            <w:pPr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</w:tbl>
    <w:p w14:paraId="2424E630" w14:textId="77777777" w:rsidR="00C11E2F" w:rsidRDefault="00C11E2F" w:rsidP="00C73B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1FD9F7BB" w14:textId="77777777" w:rsidR="00C11E2F" w:rsidRDefault="00C11E2F" w:rsidP="00C73B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5206DF18" w14:textId="369F7F0D" w:rsidR="00C73B6A" w:rsidRPr="00D566CF" w:rsidRDefault="00C73B6A" w:rsidP="00C73B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lastRenderedPageBreak/>
        <w:t xml:space="preserve">3.10  </w:t>
      </w:r>
      <w:r w:rsidRPr="00A377DF">
        <w:rPr>
          <w:rFonts w:ascii="Angsana New" w:hAnsi="Angsana New"/>
          <w:b/>
          <w:bCs/>
          <w:color w:val="000000"/>
          <w:sz w:val="28"/>
          <w:szCs w:val="28"/>
          <w:cs/>
        </w:rPr>
        <w:t>ที่ดิน อาคารและอุปกรณ์</w:t>
      </w:r>
    </w:p>
    <w:p w14:paraId="6CA977A7" w14:textId="77777777" w:rsidR="00C73B6A" w:rsidRPr="00D566CF" w:rsidRDefault="00C73B6A" w:rsidP="00C73B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อาคารและอุปกรณ์แสดงมูลค่าตามราคาทุนหักค่าเสื่อมราคาสะสมและค่าเผื่อการด้อยค่าของสินทรัพย์ (ถ้ามี)</w:t>
      </w:r>
    </w:p>
    <w:p w14:paraId="251C37A9" w14:textId="3C603D00" w:rsidR="009A25C1" w:rsidRPr="00D566CF" w:rsidRDefault="00C73B6A" w:rsidP="00C73B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D566CF">
        <w:rPr>
          <w:rFonts w:ascii="Angsana New" w:hAnsi="Angsana New"/>
          <w:color w:val="000000"/>
          <w:sz w:val="28"/>
          <w:szCs w:val="28"/>
          <w:cs/>
        </w:rPr>
        <w:t>ค่าเสื่อมราคาที่บันทึกเป็นค่าใช้จ่ายในกำไรหรือขาดทุน คำนวณโดยวิธีเส้นตรงตามเกณฑ์อายุการใช้ประโยชน์โดยประมาณของสินทรัพย์แต่ละรายการ ค่าเสื่อมราคาคำนวณจากต้นทุนของสินทรัพย์หักมูลค่าคงเหลือของสินทรัพย์ อายุการใช้ประโยชน์ของสินทรัพย์และมูลค่าคงเหลือทบทวนทุกสิ้นปี  อายุการใช้ประโยชน์ของสินทรัพย์โดยประมาณแสดงได้ดังนี้</w:t>
      </w:r>
    </w:p>
    <w:tbl>
      <w:tblPr>
        <w:tblW w:w="8930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696"/>
        <w:gridCol w:w="2234"/>
      </w:tblGrid>
      <w:tr w:rsidR="00C73B6A" w:rsidRPr="00D566CF" w14:paraId="1CC398E4" w14:textId="77777777" w:rsidTr="004C755B">
        <w:trPr>
          <w:trHeight w:val="397"/>
        </w:trPr>
        <w:tc>
          <w:tcPr>
            <w:tcW w:w="6696" w:type="dxa"/>
          </w:tcPr>
          <w:p w14:paraId="0FEA1A5C" w14:textId="77777777" w:rsidR="00C73B6A" w:rsidRPr="00D566CF" w:rsidRDefault="00C73B6A" w:rsidP="00C74CC3">
            <w:pPr>
              <w:ind w:left="28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14:paraId="2301F292" w14:textId="77777777" w:rsidR="00C73B6A" w:rsidRPr="00D566CF" w:rsidRDefault="00C73B6A" w:rsidP="00C74CC3">
            <w:pPr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ระยะเวลา (ปี)</w:t>
            </w:r>
          </w:p>
        </w:tc>
      </w:tr>
      <w:tr w:rsidR="00C73B6A" w:rsidRPr="00D566CF" w14:paraId="20901B8E" w14:textId="77777777" w:rsidTr="004C755B">
        <w:trPr>
          <w:trHeight w:val="397"/>
        </w:trPr>
        <w:tc>
          <w:tcPr>
            <w:tcW w:w="6696" w:type="dxa"/>
          </w:tcPr>
          <w:p w14:paraId="16CD321B" w14:textId="77777777" w:rsidR="00C73B6A" w:rsidRPr="00A377DF" w:rsidRDefault="00C73B6A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67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234" w:type="dxa"/>
            <w:tcBorders>
              <w:top w:val="single" w:sz="4" w:space="0" w:color="auto"/>
            </w:tcBorders>
          </w:tcPr>
          <w:p w14:paraId="5907F007" w14:textId="77777777" w:rsidR="00C73B6A" w:rsidRPr="00D566CF" w:rsidRDefault="00C73B6A" w:rsidP="00C74CC3">
            <w:pPr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C73B6A" w:rsidRPr="00D566CF" w14:paraId="78D1D980" w14:textId="77777777" w:rsidTr="004C755B">
        <w:trPr>
          <w:trHeight w:val="397"/>
        </w:trPr>
        <w:tc>
          <w:tcPr>
            <w:tcW w:w="6696" w:type="dxa"/>
          </w:tcPr>
          <w:p w14:paraId="537DD659" w14:textId="77777777" w:rsidR="00C73B6A" w:rsidRPr="00A377DF" w:rsidRDefault="00C73B6A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67"/>
              </w:tabs>
              <w:ind w:left="567" w:hanging="67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2234" w:type="dxa"/>
          </w:tcPr>
          <w:p w14:paraId="1D950447" w14:textId="77777777" w:rsidR="00C73B6A" w:rsidRPr="00D566CF" w:rsidRDefault="00C73B6A" w:rsidP="00C74CC3">
            <w:pPr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C73B6A" w:rsidRPr="00D566CF" w14:paraId="5196A279" w14:textId="77777777" w:rsidTr="004C755B">
        <w:trPr>
          <w:trHeight w:val="397"/>
        </w:trPr>
        <w:tc>
          <w:tcPr>
            <w:tcW w:w="6696" w:type="dxa"/>
          </w:tcPr>
          <w:p w14:paraId="25920F2B" w14:textId="77777777" w:rsidR="00C73B6A" w:rsidRPr="00A377DF" w:rsidRDefault="00C73B6A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7" w:hanging="67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234" w:type="dxa"/>
          </w:tcPr>
          <w:p w14:paraId="6F5CAE46" w14:textId="77777777" w:rsidR="00C73B6A" w:rsidRPr="00A377DF" w:rsidRDefault="00C73B6A" w:rsidP="00C74CC3">
            <w:pPr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</w:tbl>
    <w:p w14:paraId="298758D8" w14:textId="46F687A1" w:rsidR="00C73B6A" w:rsidRPr="00D566CF" w:rsidRDefault="00444254" w:rsidP="00C73B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บริษัทไม่คิดค่าเสื่อมราคาสำหรับที่ดินและสินทรัพย์ที่อยู่ระหว่างการก่อสร้าง</w:t>
      </w:r>
    </w:p>
    <w:p w14:paraId="0F58AE46" w14:textId="77777777" w:rsidR="00954DB5" w:rsidRPr="00D566CF" w:rsidRDefault="00954DB5" w:rsidP="004C75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ทุกสิ้นรอบระยะเวลารายงาน บริษัทได้มีการทบทวนและปรับปรุงมูลค่าคงเหลือและอายุการให้ประโยชน์ของสินทรัพย์ให้เหมาะสม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58227E22" w14:textId="77777777" w:rsidR="00954DB5" w:rsidRPr="00D566CF" w:rsidRDefault="00954DB5" w:rsidP="00954D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และจะรับรู้ในรายการรายได้อื่นหรือค่าใช้จ่ายอื่นในงบกำไรขาดทุน</w:t>
      </w:r>
    </w:p>
    <w:p w14:paraId="3E4DBBDD" w14:textId="35697E68" w:rsidR="00954DB5" w:rsidRPr="00D566CF" w:rsidRDefault="00954DB5" w:rsidP="00954D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t xml:space="preserve">3.11  </w:t>
      </w:r>
      <w:r w:rsidRPr="00A377DF">
        <w:rPr>
          <w:rFonts w:ascii="Angsana New" w:hAnsi="Angsana New"/>
          <w:b/>
          <w:bCs/>
          <w:color w:val="000000"/>
          <w:sz w:val="28"/>
          <w:szCs w:val="28"/>
          <w:cs/>
        </w:rPr>
        <w:t>สัญญาเช่า</w:t>
      </w:r>
    </w:p>
    <w:p w14:paraId="472CDB23" w14:textId="77777777" w:rsidR="00954DB5" w:rsidRPr="00D566CF" w:rsidRDefault="00954DB5" w:rsidP="00954D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A377DF">
        <w:rPr>
          <w:rFonts w:ascii="Angsana New" w:hAnsi="Angsana New"/>
          <w:b/>
          <w:bCs/>
          <w:color w:val="000000"/>
          <w:sz w:val="28"/>
          <w:szCs w:val="28"/>
          <w:cs/>
        </w:rPr>
        <w:t>สัญญาเช่า - กรณีบริษัทเป็นผู้เช่า</w:t>
      </w:r>
    </w:p>
    <w:p w14:paraId="1EDF9CFE" w14:textId="77777777" w:rsidR="00954DB5" w:rsidRDefault="00954DB5" w:rsidP="00954D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ณ วันเริ่มต้นของสัญญาเช่า 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0396767F" w14:textId="77777777" w:rsidR="00954DB5" w:rsidRDefault="00954DB5" w:rsidP="002747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บริษัท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3E3A0B05" w14:textId="77777777" w:rsidR="00C11E2F" w:rsidRDefault="00C11E2F" w:rsidP="002747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D1F867B" w14:textId="77777777" w:rsidR="00C11E2F" w:rsidRDefault="00C11E2F" w:rsidP="002747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8663E24" w14:textId="77777777" w:rsidR="00C11E2F" w:rsidRPr="00D566CF" w:rsidRDefault="00C11E2F" w:rsidP="002747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E4C9EC8" w14:textId="1B3C267A" w:rsidR="00954DB5" w:rsidRPr="00D566CF" w:rsidRDefault="00954DB5" w:rsidP="00274761">
      <w:pPr>
        <w:pStyle w:val="ListParagraph"/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66" w:hanging="35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A377DF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สินทรัพย์สิทธิการใช้</w:t>
      </w:r>
    </w:p>
    <w:p w14:paraId="1C7444C9" w14:textId="77777777" w:rsidR="00954DB5" w:rsidRPr="00D566CF" w:rsidRDefault="00954DB5" w:rsidP="007D29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66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 และปรับปรุงด้วยการวัดมูลค่าของหนี้สินตามสัญญาเช่าใหม่ (ถ้ามี)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 และจำนวนเงินที่จ่ายชำระในวันที่สัญญาเช่าเริ่มมีผลหรือก่อนวันที่สัญญาเช่าเริ่มมีผล</w:t>
      </w:r>
    </w:p>
    <w:p w14:paraId="337F9C9A" w14:textId="77777777" w:rsidR="00954DB5" w:rsidRPr="00D566CF" w:rsidRDefault="00954DB5" w:rsidP="00963AE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66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 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643E9773" w14:textId="41A781A8" w:rsidR="00444254" w:rsidRPr="00D566CF" w:rsidRDefault="00954DB5" w:rsidP="00963AE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66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หากมีการโอนความเป็นเจ้าของในสินทรัพย์ที่เช่าให้แก่บริษัทเมื่อสิ้นสุดอายุสัญญาเช่า ดังนี้</w:t>
      </w:r>
    </w:p>
    <w:tbl>
      <w:tblPr>
        <w:tblW w:w="8930" w:type="dxa"/>
        <w:tblInd w:w="959" w:type="dxa"/>
        <w:tblLook w:val="04A0" w:firstRow="1" w:lastRow="0" w:firstColumn="1" w:lastColumn="0" w:noHBand="0" w:noVBand="1"/>
      </w:tblPr>
      <w:tblGrid>
        <w:gridCol w:w="6379"/>
        <w:gridCol w:w="2551"/>
      </w:tblGrid>
      <w:tr w:rsidR="00F23454" w:rsidRPr="00D566CF" w14:paraId="00A47450" w14:textId="77777777" w:rsidTr="004C755B">
        <w:trPr>
          <w:trHeight w:val="397"/>
        </w:trPr>
        <w:tc>
          <w:tcPr>
            <w:tcW w:w="6379" w:type="dxa"/>
            <w:shd w:val="clear" w:color="auto" w:fill="auto"/>
          </w:tcPr>
          <w:p w14:paraId="5A9D95B2" w14:textId="4327B4B3" w:rsidR="00F23454" w:rsidRPr="00D566CF" w:rsidRDefault="00F23454" w:rsidP="00F2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D566CF">
              <w:rPr>
                <w:rFonts w:ascii="Angsana New" w:eastAsia="Calibri" w:hAnsi="Angsana New"/>
                <w:sz w:val="28"/>
                <w:szCs w:val="28"/>
              </w:rPr>
              <w:t xml:space="preserve">  </w:t>
            </w:r>
            <w:r w:rsidRPr="00A377DF">
              <w:rPr>
                <w:rFonts w:ascii="Angsana New" w:eastAsia="Calibri" w:hAnsi="Angsana New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2551" w:type="dxa"/>
            <w:shd w:val="clear" w:color="auto" w:fill="auto"/>
          </w:tcPr>
          <w:p w14:paraId="6A84B86F" w14:textId="77777777" w:rsidR="00F23454" w:rsidRPr="00A377DF" w:rsidRDefault="00F23454" w:rsidP="00170E9A">
            <w:pPr>
              <w:ind w:left="414" w:right="33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D566CF">
              <w:rPr>
                <w:rFonts w:ascii="Angsana New" w:eastAsia="Calibri" w:hAnsi="Angsana New"/>
                <w:sz w:val="28"/>
                <w:szCs w:val="28"/>
              </w:rPr>
              <w:t>26</w:t>
            </w:r>
            <w:r w:rsidRPr="00A377DF">
              <w:rPr>
                <w:rFonts w:ascii="Angsana New" w:eastAsia="Calibri" w:hAnsi="Angsana New"/>
                <w:sz w:val="28"/>
                <w:szCs w:val="28"/>
                <w:cs/>
              </w:rPr>
              <w:t xml:space="preserve"> ปี </w:t>
            </w:r>
            <w:r w:rsidRPr="00D566CF">
              <w:rPr>
                <w:rFonts w:ascii="Angsana New" w:eastAsia="Calibri" w:hAnsi="Angsana New"/>
                <w:sz w:val="28"/>
                <w:szCs w:val="28"/>
              </w:rPr>
              <w:t>6</w:t>
            </w:r>
            <w:r w:rsidRPr="00A377DF">
              <w:rPr>
                <w:rFonts w:ascii="Angsana New" w:eastAsia="Calibri" w:hAnsi="Angsana New"/>
                <w:sz w:val="28"/>
                <w:szCs w:val="28"/>
                <w:cs/>
              </w:rPr>
              <w:t xml:space="preserve"> เดือน และ </w:t>
            </w:r>
            <w:r w:rsidRPr="00D566CF">
              <w:rPr>
                <w:rFonts w:ascii="Angsana New" w:eastAsia="Calibri" w:hAnsi="Angsana New"/>
                <w:sz w:val="28"/>
                <w:szCs w:val="28"/>
              </w:rPr>
              <w:t>4</w:t>
            </w:r>
            <w:r w:rsidRPr="00A377DF">
              <w:rPr>
                <w:rFonts w:ascii="Angsana New" w:eastAsia="Calibri" w:hAnsi="Angsana New"/>
                <w:sz w:val="28"/>
                <w:szCs w:val="28"/>
                <w:cs/>
              </w:rPr>
              <w:t xml:space="preserve"> ปี</w:t>
            </w:r>
          </w:p>
        </w:tc>
      </w:tr>
      <w:tr w:rsidR="00F23454" w:rsidRPr="00D566CF" w14:paraId="18A422E0" w14:textId="77777777" w:rsidTr="004C755B">
        <w:trPr>
          <w:trHeight w:val="397"/>
        </w:trPr>
        <w:tc>
          <w:tcPr>
            <w:tcW w:w="6379" w:type="dxa"/>
            <w:shd w:val="clear" w:color="auto" w:fill="auto"/>
          </w:tcPr>
          <w:p w14:paraId="400EC973" w14:textId="30A6180A" w:rsidR="00F23454" w:rsidRPr="00A377DF" w:rsidRDefault="00F23454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D566CF">
              <w:rPr>
                <w:rFonts w:ascii="Angsana New" w:eastAsia="Calibri" w:hAnsi="Angsana New"/>
                <w:sz w:val="28"/>
                <w:szCs w:val="28"/>
              </w:rPr>
              <w:t xml:space="preserve">  </w:t>
            </w:r>
            <w:r w:rsidRPr="00A377DF">
              <w:rPr>
                <w:rFonts w:ascii="Angsana New" w:eastAsia="Calibri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551" w:type="dxa"/>
            <w:shd w:val="clear" w:color="auto" w:fill="auto"/>
          </w:tcPr>
          <w:p w14:paraId="125316F3" w14:textId="77777777" w:rsidR="00F23454" w:rsidRPr="00A377DF" w:rsidRDefault="00F23454" w:rsidP="00170E9A">
            <w:pPr>
              <w:ind w:left="414" w:right="33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D566CF">
              <w:rPr>
                <w:rFonts w:ascii="Angsana New" w:eastAsia="Calibri" w:hAnsi="Angsana New"/>
                <w:sz w:val="28"/>
                <w:szCs w:val="28"/>
              </w:rPr>
              <w:t>6</w:t>
            </w:r>
            <w:r w:rsidRPr="00A377DF">
              <w:rPr>
                <w:rFonts w:ascii="Angsana New" w:eastAsia="Calibri" w:hAnsi="Angsana New"/>
                <w:sz w:val="28"/>
                <w:szCs w:val="28"/>
                <w:cs/>
              </w:rPr>
              <w:t xml:space="preserve"> ปี</w:t>
            </w:r>
          </w:p>
        </w:tc>
      </w:tr>
    </w:tbl>
    <w:p w14:paraId="1C62E8BE" w14:textId="60F4B4E1" w:rsidR="00EF0AF8" w:rsidRPr="00D566CF" w:rsidRDefault="0052269D" w:rsidP="00EF0AF8">
      <w:pPr>
        <w:pStyle w:val="ListParagraph"/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66" w:hanging="35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A377DF">
        <w:rPr>
          <w:rFonts w:ascii="Angsana New" w:hAnsi="Angsana New"/>
          <w:b/>
          <w:bCs/>
          <w:color w:val="000000"/>
          <w:sz w:val="28"/>
          <w:szCs w:val="28"/>
          <w:cs/>
        </w:rPr>
        <w:t>ห</w:t>
      </w:r>
      <w:r w:rsidR="00EF0AF8" w:rsidRPr="00A377DF">
        <w:rPr>
          <w:rFonts w:ascii="Angsana New" w:hAnsi="Angsana New"/>
          <w:b/>
          <w:bCs/>
          <w:color w:val="000000"/>
          <w:sz w:val="28"/>
          <w:szCs w:val="28"/>
          <w:cs/>
        </w:rPr>
        <w:t>นี้สินตามสัญญาเช่า</w:t>
      </w:r>
    </w:p>
    <w:p w14:paraId="198773E7" w14:textId="77777777" w:rsidR="00EF0AF8" w:rsidRPr="00D566CF" w:rsidRDefault="00EF0AF8" w:rsidP="00EF0A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66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หากข้อกำหนดของสัญญาเช่าแสดงให้เห็นบริษัทจะใช้สิทธิในการยกเลิกสัญญาเช่า 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</w:p>
    <w:p w14:paraId="476CBB56" w14:textId="353DF63C" w:rsidR="00C27E04" w:rsidRPr="00C11E2F" w:rsidRDefault="00EF0AF8" w:rsidP="00C11E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66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5B7E363F" w14:textId="6102382C" w:rsidR="00EF0AF8" w:rsidRPr="00D566CF" w:rsidRDefault="00EF0AF8" w:rsidP="00EF0AF8">
      <w:pPr>
        <w:pStyle w:val="ListParagraph"/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66" w:hanging="35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A377DF">
        <w:rPr>
          <w:rFonts w:ascii="Angsana New" w:hAnsi="Angsana New"/>
          <w:b/>
          <w:bCs/>
          <w:color w:val="000000"/>
          <w:sz w:val="28"/>
          <w:szCs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71FC773" w14:textId="29BDDDE8" w:rsidR="00B67215" w:rsidRDefault="00EF0AF8" w:rsidP="00C27E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1066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 xml:space="preserve">สัญญาเช่าที่มีอายุสัญญาเช่า </w:t>
      </w:r>
      <w:r w:rsidRPr="00D566CF">
        <w:rPr>
          <w:rFonts w:ascii="Angsana New" w:hAnsi="Angsana New"/>
          <w:color w:val="000000"/>
          <w:sz w:val="28"/>
          <w:szCs w:val="28"/>
        </w:rPr>
        <w:t>12</w:t>
      </w:r>
      <w:r w:rsidRPr="00A377DF">
        <w:rPr>
          <w:rFonts w:ascii="Angsana New" w:hAnsi="Angsana New"/>
          <w:color w:val="000000"/>
          <w:sz w:val="28"/>
          <w:szCs w:val="28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5E6DF03A" w14:textId="77777777" w:rsidR="00C11E2F" w:rsidRDefault="00C11E2F" w:rsidP="00C27E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1066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51F95E1" w14:textId="77777777" w:rsidR="00C11E2F" w:rsidRDefault="00C11E2F" w:rsidP="00C27E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1066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ED22079" w14:textId="77777777" w:rsidR="00C11E2F" w:rsidRPr="00C27E04" w:rsidRDefault="00C11E2F" w:rsidP="00C27E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1066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12C6101F" w14:textId="4C5A93FA" w:rsidR="00EF0AF8" w:rsidRPr="00D566CF" w:rsidRDefault="00EF0AF8" w:rsidP="00EF0A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lastRenderedPageBreak/>
        <w:t>3.12</w:t>
      </w:r>
      <w:r w:rsidRPr="00D566CF">
        <w:rPr>
          <w:rFonts w:ascii="Angsana New" w:hAnsi="Angsana New"/>
          <w:b/>
          <w:bCs/>
          <w:color w:val="000000"/>
          <w:sz w:val="28"/>
          <w:szCs w:val="28"/>
        </w:rPr>
        <w:tab/>
      </w:r>
      <w:r w:rsidRPr="00A377DF">
        <w:rPr>
          <w:rFonts w:ascii="Angsana New" w:hAnsi="Angsana New"/>
          <w:b/>
          <w:bCs/>
          <w:color w:val="000000"/>
          <w:sz w:val="28"/>
          <w:szCs w:val="28"/>
          <w:cs/>
        </w:rPr>
        <w:t>สินทรัพย์ไม่มีตัวตน</w:t>
      </w:r>
    </w:p>
    <w:p w14:paraId="53652225" w14:textId="1A031D52" w:rsidR="00EF0AF8" w:rsidRPr="00D566CF" w:rsidRDefault="00EF0AF8" w:rsidP="00EF0A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 xml:space="preserve">บริษัทแสดงสินทรัพย์ไม่มีตัวตน ด้วยราคาทุนหักค่าตัดจำหน่ายสะสม และค่าเผื่อการด้อยค่า (ถ้ามี) ค่าตัดจำหน่ายของสินทรัพย์ไม่ตัวตนคำนวณจากราคาทุนของสินทรัพย์ โดยวิธีเส้นตรงตามอายุการใช้งานโดยประมาณ </w:t>
      </w:r>
      <w:r w:rsidRPr="00D566CF">
        <w:rPr>
          <w:rFonts w:ascii="Angsana New" w:hAnsi="Angsana New"/>
          <w:color w:val="000000"/>
          <w:sz w:val="28"/>
          <w:szCs w:val="28"/>
        </w:rPr>
        <w:t>10</w:t>
      </w:r>
      <w:r w:rsidRPr="00A377DF">
        <w:rPr>
          <w:rFonts w:ascii="Angsana New" w:hAnsi="Angsana New"/>
          <w:color w:val="000000"/>
          <w:sz w:val="28"/>
          <w:szCs w:val="28"/>
          <w:cs/>
        </w:rPr>
        <w:t xml:space="preserve"> ปี</w:t>
      </w:r>
      <w:r w:rsidR="000A531D">
        <w:rPr>
          <w:rFonts w:ascii="Angsana New" w:hAnsi="Angsana New"/>
          <w:color w:val="000000"/>
          <w:sz w:val="28"/>
          <w:szCs w:val="28"/>
        </w:rPr>
        <w:t xml:space="preserve"> </w:t>
      </w:r>
      <w:r w:rsidRPr="00A377DF">
        <w:rPr>
          <w:rFonts w:ascii="Angsana New" w:hAnsi="Angsana New"/>
          <w:color w:val="000000"/>
          <w:sz w:val="28"/>
          <w:szCs w:val="28"/>
          <w:cs/>
        </w:rPr>
        <w:t xml:space="preserve">สินทรัพย์ไม่มีตัวตนประกอบด้วย โปรแกรมคอมพิวเตอร์ </w:t>
      </w:r>
      <w:r w:rsidR="000A531D">
        <w:rPr>
          <w:rFonts w:ascii="Angsana New" w:hAnsi="Angsana New" w:hint="cs"/>
          <w:color w:val="000000"/>
          <w:sz w:val="28"/>
          <w:szCs w:val="28"/>
          <w:cs/>
        </w:rPr>
        <w:t>เครื่องหมายการค้า และทรัพย์สินสมาชิก</w:t>
      </w:r>
    </w:p>
    <w:p w14:paraId="69DBB7B6" w14:textId="73407114" w:rsidR="00EF0AF8" w:rsidRPr="00D566CF" w:rsidRDefault="00EF0AF8" w:rsidP="00EF0A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t xml:space="preserve">3.13  </w:t>
      </w:r>
      <w:r w:rsidRPr="00A377DF">
        <w:rPr>
          <w:rFonts w:ascii="Angsana New" w:hAnsi="Angsana New"/>
          <w:b/>
          <w:bCs/>
          <w:color w:val="000000"/>
          <w:sz w:val="28"/>
          <w:szCs w:val="28"/>
          <w:cs/>
        </w:rPr>
        <w:t>การด้อยค่าของสินทรัพย์ที่ไม่ใช่สินทรัพย์ทางการเงิน</w:t>
      </w:r>
    </w:p>
    <w:p w14:paraId="4C861D73" w14:textId="45E5D343" w:rsidR="00EF0AF8" w:rsidRPr="00D566CF" w:rsidRDefault="00EF0AF8" w:rsidP="00B672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ทุกวันสิ้นรอบระยะเวลารายงาน บริษัทจะทำการประเมินการด้อยค่าของ</w:t>
      </w:r>
      <w:r w:rsidR="00C74CC3" w:rsidRPr="00A377DF">
        <w:rPr>
          <w:rFonts w:ascii="Angsana New" w:hAnsi="Angsana New"/>
          <w:color w:val="000000"/>
          <w:sz w:val="28"/>
          <w:szCs w:val="28"/>
          <w:cs/>
        </w:rPr>
        <w:t xml:space="preserve">เงินลงทุนในบริษัทร่วม </w:t>
      </w:r>
      <w:r w:rsidRPr="00A377DF">
        <w:rPr>
          <w:rFonts w:ascii="Angsana New" w:hAnsi="Angsana New"/>
          <w:color w:val="000000"/>
          <w:sz w:val="28"/>
          <w:szCs w:val="28"/>
          <w:cs/>
        </w:rPr>
        <w:t>ที่ดินอาคารและอุปกรณ์ สินทรัพย์สิทธิการใช้ อสังหาริมทรัพย์เพื่อการลงทุน หรือ สินทรัพย์ที่ไม่มีตัวตนอื่นของบริษัท หากมีข้อบ่งชี้ว่าสินทรัพย์ดังกล่าวอาจด้อยค่า 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50249387" w14:textId="77777777" w:rsidR="00EF0AF8" w:rsidRPr="00D566CF" w:rsidRDefault="00EF0AF8" w:rsidP="00BA780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 w:firstLine="437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บริษัทจะรับรู้รายการขาดทุนจากการด้อยค่าในส่วนของกำไรหรือขาดทุน</w:t>
      </w:r>
    </w:p>
    <w:p w14:paraId="263C7836" w14:textId="77777777" w:rsidR="00EF0AF8" w:rsidRDefault="00EF0AF8" w:rsidP="00BA780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บริษัทไม่เคยรับรู้ผลขาดทุนจากการด้อยค่าของสินทรัพย์ในงวดก่อนๆ 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33F8DFC7" w14:textId="3AFAB3D5" w:rsidR="00EF36C5" w:rsidRPr="00D566CF" w:rsidRDefault="00641D1B" w:rsidP="00EF36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t>3.14</w:t>
      </w:r>
      <w:r w:rsidRPr="00D566CF">
        <w:rPr>
          <w:rFonts w:ascii="Angsana New" w:hAnsi="Angsana New"/>
          <w:b/>
          <w:bCs/>
          <w:color w:val="000000"/>
          <w:sz w:val="28"/>
          <w:szCs w:val="28"/>
        </w:rPr>
        <w:tab/>
      </w:r>
      <w:r w:rsidR="00EF36C5" w:rsidRPr="00A377DF">
        <w:rPr>
          <w:rFonts w:ascii="Angsana New" w:hAnsi="Angsana New"/>
          <w:b/>
          <w:bCs/>
          <w:color w:val="000000"/>
          <w:sz w:val="28"/>
          <w:szCs w:val="28"/>
          <w:cs/>
        </w:rPr>
        <w:t>เงินกู้ยืม</w:t>
      </w:r>
    </w:p>
    <w:p w14:paraId="6DAD9474" w14:textId="77777777" w:rsidR="00EF36C5" w:rsidRPr="00D566CF" w:rsidRDefault="00EF36C5" w:rsidP="00EF36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</w:t>
      </w:r>
    </w:p>
    <w:p w14:paraId="178C0E9D" w14:textId="37252B10" w:rsidR="00641D1B" w:rsidRPr="00D566CF" w:rsidRDefault="00EF36C5" w:rsidP="00EF36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เงินกู้ยืมวัดมูลค่าในเวลาต่อมาด้วยวิธีราคาทุนตัดจำหน่ายตามวิธีอัตราดอกเบี้ยที่แท้จริง ผลต่างระหว่างเงินที่ได้รับ (หักด้วยต้นทุนการจัดทำรายการที่เกิดขึ้น) เมื่อเทียบกับมูลค่าที่จ่ายคืนเพื่อชำระหนี้นั้นจะรับรู้ในกำไรหรือขาดทุนตลอดช่วงเวลาการกู้ยืม</w:t>
      </w:r>
    </w:p>
    <w:p w14:paraId="78DC851B" w14:textId="6064E955" w:rsidR="00EF0AF8" w:rsidRPr="00D566CF" w:rsidRDefault="00EF0AF8" w:rsidP="00B752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t>3.1</w:t>
      </w:r>
      <w:r w:rsidR="00102E54" w:rsidRPr="00D566CF">
        <w:rPr>
          <w:rFonts w:ascii="Angsana New" w:hAnsi="Angsana New"/>
          <w:b/>
          <w:bCs/>
          <w:color w:val="000000"/>
          <w:sz w:val="28"/>
          <w:szCs w:val="28"/>
        </w:rPr>
        <w:t>5</w:t>
      </w:r>
      <w:r w:rsidR="00B75280" w:rsidRPr="00D566CF">
        <w:rPr>
          <w:rFonts w:ascii="Angsana New" w:hAnsi="Angsana New"/>
          <w:b/>
          <w:bCs/>
          <w:color w:val="000000"/>
          <w:sz w:val="28"/>
          <w:szCs w:val="28"/>
        </w:rPr>
        <w:tab/>
      </w:r>
      <w:r w:rsidRPr="00A377DF">
        <w:rPr>
          <w:rFonts w:ascii="Angsana New" w:hAnsi="Angsana New"/>
          <w:b/>
          <w:bCs/>
          <w:color w:val="000000"/>
          <w:sz w:val="28"/>
          <w:szCs w:val="28"/>
          <w:cs/>
        </w:rPr>
        <w:t>เจ้าหนี้การค้าและเจ้าหนี้อื่น</w:t>
      </w:r>
    </w:p>
    <w:p w14:paraId="3EEB66AD" w14:textId="77777777" w:rsidR="00EF0AF8" w:rsidRPr="00D566CF" w:rsidRDefault="00EF0AF8" w:rsidP="00BA780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 w:firstLine="437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เจ้าหนี้การค้าและเจ้าหนี้อื่นแสดงในราคาทุน</w:t>
      </w:r>
    </w:p>
    <w:p w14:paraId="67CEDD14" w14:textId="152F09B1" w:rsidR="00EF0AF8" w:rsidRPr="00D566CF" w:rsidRDefault="00EF0AF8" w:rsidP="00B752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lastRenderedPageBreak/>
        <w:t>3.1</w:t>
      </w:r>
      <w:r w:rsidR="008E21B5" w:rsidRPr="00D566CF">
        <w:rPr>
          <w:rFonts w:ascii="Angsana New" w:hAnsi="Angsana New"/>
          <w:b/>
          <w:bCs/>
          <w:color w:val="000000"/>
          <w:sz w:val="28"/>
          <w:szCs w:val="28"/>
        </w:rPr>
        <w:t>6</w:t>
      </w:r>
      <w:r w:rsidRPr="00D566CF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r w:rsidR="00B75280" w:rsidRPr="00D566CF">
        <w:rPr>
          <w:rFonts w:ascii="Angsana New" w:hAnsi="Angsana New"/>
          <w:b/>
          <w:bCs/>
          <w:color w:val="000000"/>
          <w:sz w:val="28"/>
          <w:szCs w:val="28"/>
        </w:rPr>
        <w:tab/>
      </w:r>
      <w:r w:rsidRPr="00A377DF">
        <w:rPr>
          <w:rFonts w:ascii="Angsana New" w:hAnsi="Angsana New"/>
          <w:b/>
          <w:bCs/>
          <w:color w:val="000000"/>
          <w:sz w:val="28"/>
          <w:szCs w:val="28"/>
          <w:cs/>
        </w:rPr>
        <w:t>ผลประโยชน์พนักงาน</w:t>
      </w:r>
    </w:p>
    <w:p w14:paraId="06042721" w14:textId="61296F39" w:rsidR="00EF0AF8" w:rsidRPr="00D566CF" w:rsidRDefault="00EF0AF8" w:rsidP="00281C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993" w:hanging="284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  <w:r w:rsidRPr="00A377DF">
        <w:rPr>
          <w:rFonts w:ascii="Angsana New" w:hAnsi="Angsana New"/>
          <w:color w:val="000000"/>
          <w:sz w:val="28"/>
          <w:szCs w:val="28"/>
          <w:u w:val="single"/>
          <w:cs/>
        </w:rPr>
        <w:t>กองทุนสำรองเลี้ยงชีพพนักงาน</w:t>
      </w:r>
    </w:p>
    <w:p w14:paraId="685DCED0" w14:textId="77777777" w:rsidR="00EF0AF8" w:rsidRPr="00D566CF" w:rsidRDefault="00EF0AF8" w:rsidP="008E21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 xml:space="preserve">บริษัทจัดให้มีกองทุนสำรองเลี้ยงชีพ ซึ่งเป็นลักษณะของแผนการจ่ายสมทบที่ ได้กำหนดการจ่ายสมทบไว้แล้ว สินทรัพย์ของกองทุนสำรองเลี้ยงชีพ ได้แยกออกไปจากสินทรัพย์ของบริษัท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กองทุนสำรองเลี้ยงชีพดังกล่าวได้รับเงินสะสมเข้ากองทุนจากพนักงานในอัตราร้อยละ </w:t>
      </w:r>
      <w:r w:rsidRPr="00D566CF">
        <w:rPr>
          <w:rFonts w:ascii="Angsana New" w:hAnsi="Angsana New"/>
          <w:color w:val="000000"/>
          <w:sz w:val="28"/>
          <w:szCs w:val="28"/>
        </w:rPr>
        <w:t>2 - 15</w:t>
      </w:r>
      <w:r w:rsidRPr="00A377DF">
        <w:rPr>
          <w:rFonts w:ascii="Angsana New" w:hAnsi="Angsana New"/>
          <w:color w:val="000000"/>
          <w:sz w:val="28"/>
          <w:szCs w:val="28"/>
          <w:cs/>
        </w:rPr>
        <w:t xml:space="preserve"> ของเงินเดือน และบริษัทจ่ายสมทบเป็นรายเดือนเข้ากองทุนนี้ ในอัตราร้อยละ </w:t>
      </w:r>
      <w:r w:rsidRPr="00D566CF">
        <w:rPr>
          <w:rFonts w:ascii="Angsana New" w:hAnsi="Angsana New"/>
          <w:color w:val="000000"/>
          <w:sz w:val="28"/>
          <w:szCs w:val="28"/>
        </w:rPr>
        <w:t>2</w:t>
      </w:r>
      <w:r w:rsidRPr="00A377DF">
        <w:rPr>
          <w:rFonts w:ascii="Angsana New" w:hAnsi="Angsana New"/>
          <w:color w:val="000000"/>
          <w:sz w:val="28"/>
          <w:szCs w:val="28"/>
          <w:cs/>
        </w:rPr>
        <w:t xml:space="preserve"> ของเงินเดือนพนักงาน เงินจ่ายสมทบกองทุนสำรองเลี้ยงชีพบันทึกเป็นค่าใช้จ่ายในงบกำไรขาดทุนสำหรับรอบระยะเวลาบัญชีที่เกิดรายการนั้น</w:t>
      </w:r>
    </w:p>
    <w:p w14:paraId="71D3F9BF" w14:textId="387B96AD" w:rsidR="00EF0AF8" w:rsidRPr="00D566CF" w:rsidRDefault="00EF0AF8" w:rsidP="00EA08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993" w:hanging="284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  <w:r w:rsidRPr="00A377DF">
        <w:rPr>
          <w:rFonts w:ascii="Angsana New" w:hAnsi="Angsana New"/>
          <w:color w:val="000000"/>
          <w:sz w:val="28"/>
          <w:szCs w:val="28"/>
          <w:u w:val="single"/>
          <w:cs/>
        </w:rPr>
        <w:t>ผลประโยชน์พนักงาน</w:t>
      </w:r>
    </w:p>
    <w:p w14:paraId="6C20FBB6" w14:textId="61FB6EA6" w:rsidR="00EF0AF8" w:rsidRPr="00D566CF" w:rsidRDefault="00EF0AF8" w:rsidP="002366E3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77" w:hanging="357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ผลประโยชน์ระยะสั้นของพนักงาน</w:t>
      </w:r>
    </w:p>
    <w:p w14:paraId="4865618A" w14:textId="5FF3ACFF" w:rsidR="00EF0AF8" w:rsidRPr="00D566CF" w:rsidRDefault="00EF0AF8" w:rsidP="002366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083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4AE3B6A8" w14:textId="77777777" w:rsidR="002366E3" w:rsidRPr="00D566CF" w:rsidRDefault="00EF0AF8" w:rsidP="002366E3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ผลประโยชน์หลังออกจากงานของพนักงาน</w:t>
      </w:r>
    </w:p>
    <w:p w14:paraId="5648AAF3" w14:textId="77777777" w:rsidR="00A753E9" w:rsidRPr="00D566CF" w:rsidRDefault="00EF0AF8" w:rsidP="00A753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1082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โครงการผลประโยชน์หลังออกจากงาน</w:t>
      </w:r>
    </w:p>
    <w:p w14:paraId="319FF209" w14:textId="77777777" w:rsidR="00A753E9" w:rsidRPr="00D566CF" w:rsidRDefault="00EF0AF8" w:rsidP="00A753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1082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บริษัทมีภาระสำหรับเงินชดเชยที่ต้องจ่ายให้แก่พนักงานเมื่อออกจากงานตามกฎหมายแรงงาน ซึ่งบริษัทถือว่าเงินชดเชยดังกล่าวเป็นโครงการผลประโยชน์หลังออกจากงานสำหรับพนักงาน</w:t>
      </w:r>
    </w:p>
    <w:p w14:paraId="1BB99194" w14:textId="77777777" w:rsidR="00A753E9" w:rsidRPr="00D566CF" w:rsidRDefault="00EF0AF8" w:rsidP="00A753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3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บริษัท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D566CF">
        <w:rPr>
          <w:rFonts w:ascii="Angsana New" w:hAnsi="Angsana New"/>
          <w:color w:val="000000"/>
          <w:sz w:val="28"/>
          <w:szCs w:val="28"/>
        </w:rPr>
        <w:t xml:space="preserve">Projected Unit Credit Method) </w:t>
      </w:r>
      <w:r w:rsidRPr="00A377DF">
        <w:rPr>
          <w:rFonts w:ascii="Angsana New" w:hAnsi="Angsana New"/>
          <w:color w:val="000000"/>
          <w:sz w:val="28"/>
          <w:szCs w:val="28"/>
          <w:cs/>
        </w:rPr>
        <w:t>โดยบริษัทได้ทำการประเมินภาระผูกพันดังกล่าวตามหลักคณิตศาสตร์ประกันภัย</w:t>
      </w:r>
    </w:p>
    <w:p w14:paraId="0B08CC7A" w14:textId="54AA1377" w:rsidR="00EF0AF8" w:rsidRDefault="00EF0AF8" w:rsidP="00A753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3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ผลกำไรหรือขาดทุนจากการประมาณการตามหลักคณิตศาสตร์ประกันภัย (</w:t>
      </w:r>
      <w:r w:rsidRPr="00D566CF">
        <w:rPr>
          <w:rFonts w:ascii="Angsana New" w:hAnsi="Angsana New"/>
          <w:color w:val="000000"/>
          <w:sz w:val="28"/>
          <w:szCs w:val="28"/>
        </w:rPr>
        <w:t xml:space="preserve">Actuarial gains and losses) </w:t>
      </w:r>
      <w:r w:rsidRPr="00A377DF">
        <w:rPr>
          <w:rFonts w:ascii="Angsana New" w:hAnsi="Angsana New"/>
          <w:color w:val="000000"/>
          <w:sz w:val="28"/>
          <w:szCs w:val="28"/>
          <w:cs/>
        </w:rPr>
        <w:t>สำหรับโครงการผลประโยชน์หลังออกจากงานของพนักงานจะรับรู้ทันทีในกำไรหรือขาดทุนเบ็ดเสร็จอื่น</w:t>
      </w:r>
    </w:p>
    <w:p w14:paraId="0CD10F55" w14:textId="77777777" w:rsidR="00A753E9" w:rsidRPr="00D566CF" w:rsidRDefault="00BA42C0" w:rsidP="00A753E9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ผลประโยชน์เมื่อเลิกจ้าง</w:t>
      </w:r>
    </w:p>
    <w:p w14:paraId="61C7F2FA" w14:textId="5B139713" w:rsidR="007F2931" w:rsidRDefault="00BA42C0" w:rsidP="00A753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3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ผลประโยชน์เมื่อเลิกจ้างจะรับรู้เป็นค่าใช้จ่ายเมื่อวันใดวันหนึ่</w:t>
      </w:r>
      <w:r w:rsidR="00C74CC3" w:rsidRPr="00A377DF">
        <w:rPr>
          <w:rFonts w:ascii="Angsana New" w:hAnsi="Angsana New"/>
          <w:color w:val="000000"/>
          <w:sz w:val="28"/>
          <w:szCs w:val="28"/>
          <w:cs/>
        </w:rPr>
        <w:t>งต่อไปนี้เกิดขึ้นก่อน เมื่อ</w:t>
      </w:r>
      <w:r w:rsidRPr="00A377DF">
        <w:rPr>
          <w:rFonts w:ascii="Angsana New" w:hAnsi="Angsana New"/>
          <w:color w:val="000000"/>
          <w:sz w:val="28"/>
          <w:szCs w:val="28"/>
          <w:cs/>
        </w:rPr>
        <w:t>บริษัทไม่สามารถยกเลิกข้อเสนอการให้ผลประโยชน์ดั</w:t>
      </w:r>
      <w:r w:rsidR="00C74CC3" w:rsidRPr="00A377DF">
        <w:rPr>
          <w:rFonts w:ascii="Angsana New" w:hAnsi="Angsana New"/>
          <w:color w:val="000000"/>
          <w:sz w:val="28"/>
          <w:szCs w:val="28"/>
          <w:cs/>
        </w:rPr>
        <w:t>งกล่าวได้อีกต่อไป หรือเมื่อ</w:t>
      </w:r>
      <w:r w:rsidRPr="00A377DF">
        <w:rPr>
          <w:rFonts w:ascii="Angsana New" w:hAnsi="Angsana New"/>
          <w:color w:val="000000"/>
          <w:sz w:val="28"/>
          <w:szCs w:val="28"/>
          <w:cs/>
        </w:rPr>
        <w:t xml:space="preserve">บริษัทรับรู้ต้นทุนสำหรับการปรับโครงสร้าง หากระยะเวลาการจ่ายผลประโยชน์เกินกว่า </w:t>
      </w:r>
      <w:r w:rsidRPr="00D566CF">
        <w:rPr>
          <w:rFonts w:ascii="Angsana New" w:hAnsi="Angsana New"/>
          <w:color w:val="000000"/>
          <w:sz w:val="28"/>
          <w:szCs w:val="28"/>
        </w:rPr>
        <w:t xml:space="preserve">12 </w:t>
      </w:r>
      <w:r w:rsidRPr="00A377DF">
        <w:rPr>
          <w:rFonts w:ascii="Angsana New" w:hAnsi="Angsana New"/>
          <w:color w:val="000000"/>
          <w:sz w:val="28"/>
          <w:szCs w:val="28"/>
          <w:cs/>
        </w:rPr>
        <w:t>เดือนนับจากวันสิ้นรอบระยะเวลารายงานผลประโยชน์เมื่อเลิกจ้างจะถูกคิดลดกระแสเงินสด</w:t>
      </w:r>
    </w:p>
    <w:p w14:paraId="04EA8008" w14:textId="77777777" w:rsidR="00C11E2F" w:rsidRDefault="00C11E2F" w:rsidP="00A753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3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E4913FB" w14:textId="77777777" w:rsidR="00C11E2F" w:rsidRDefault="00C11E2F" w:rsidP="00A753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3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490DE64C" w14:textId="77777777" w:rsidR="00C11E2F" w:rsidRDefault="00C11E2F" w:rsidP="00A753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3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4635DAFD" w14:textId="77777777" w:rsidR="00C11E2F" w:rsidRDefault="00C11E2F" w:rsidP="00A753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3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10925839" w14:textId="77777777" w:rsidR="00C11E2F" w:rsidRPr="00D566CF" w:rsidRDefault="00C11E2F" w:rsidP="00A753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3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6B991938" w14:textId="593C5F46" w:rsidR="00EF0AF8" w:rsidRPr="00D566CF" w:rsidRDefault="00EF0AF8" w:rsidP="002C4CE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lastRenderedPageBreak/>
        <w:t>3.1</w:t>
      </w:r>
      <w:r w:rsidR="00760C9C" w:rsidRPr="00D566CF">
        <w:rPr>
          <w:rFonts w:ascii="Angsana New" w:hAnsi="Angsana New"/>
          <w:b/>
          <w:bCs/>
          <w:color w:val="000000"/>
          <w:sz w:val="28"/>
          <w:szCs w:val="28"/>
        </w:rPr>
        <w:t>7</w:t>
      </w:r>
      <w:r w:rsidR="002C4CEA" w:rsidRPr="00D566CF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r w:rsidRPr="00D566CF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r w:rsidRPr="00A377DF">
        <w:rPr>
          <w:rFonts w:ascii="Angsana New" w:hAnsi="Angsana New"/>
          <w:b/>
          <w:bCs/>
          <w:color w:val="000000"/>
          <w:sz w:val="28"/>
          <w:szCs w:val="28"/>
          <w:cs/>
        </w:rPr>
        <w:t>ประมาณการหนี้สิน</w:t>
      </w:r>
    </w:p>
    <w:p w14:paraId="6B695C52" w14:textId="77777777" w:rsidR="00EF0AF8" w:rsidRPr="00D566CF" w:rsidRDefault="00EF0AF8" w:rsidP="002C4CE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ประมาณการหนี้สินจะรับรู้ก็ต่อเมื่อบริษัทมีภาระหนี้สินตามกฎหมายที่เกิดขึ้นในปัจจุบันหรือที่ก่อตัวขึ้นอันเป็นผล 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 และสามารถประมาณจำนวนภาระหนี้สินได้อย่างน่าเชื่อถือ  ถ้าผลกระทบดังกล่าวมีจำนวนที่เป็น สาระสำคัญ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วณภาษีเงินได้  เพื่อให้สะท้อนจำนวนที่อาจประเมินได้ในตลาดปัจจุบันซึ่งแปรไปตามเวลาและ ความเสี่ยงที่มีต่อหนี้สิน</w:t>
      </w:r>
    </w:p>
    <w:p w14:paraId="6AE29744" w14:textId="1A227989" w:rsidR="008B4BEB" w:rsidRPr="00A377DF" w:rsidRDefault="008B4BEB" w:rsidP="008B4BE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t>3.18</w:t>
      </w:r>
      <w:r w:rsidRPr="00D566CF">
        <w:rPr>
          <w:rFonts w:ascii="Angsana New" w:hAnsi="Angsana New"/>
          <w:b/>
          <w:bCs/>
          <w:color w:val="000000"/>
          <w:sz w:val="28"/>
          <w:szCs w:val="28"/>
        </w:rPr>
        <w:tab/>
      </w:r>
      <w:r w:rsidR="00BF7EC3" w:rsidRPr="00A377DF">
        <w:rPr>
          <w:rFonts w:ascii="Angsana New" w:hAnsi="Angsana New"/>
          <w:b/>
          <w:bCs/>
          <w:color w:val="000000"/>
          <w:sz w:val="28"/>
          <w:szCs w:val="28"/>
          <w:cs/>
        </w:rPr>
        <w:t>ทุนเรือนหุ้น</w:t>
      </w:r>
    </w:p>
    <w:p w14:paraId="5414B8E2" w14:textId="77777777" w:rsidR="00F21229" w:rsidRPr="00D566CF" w:rsidRDefault="00F21229" w:rsidP="00F212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 xml:space="preserve">หุ้นสามัญที่บริษัทสามารถกำหนดการจ่ายเงินปันผลได้อย่างอิสระจะจัดประเภทไว้เป็นส่วนของเจ้าของ </w:t>
      </w:r>
    </w:p>
    <w:p w14:paraId="531BB63E" w14:textId="3A05A84B" w:rsidR="00760C9C" w:rsidRPr="00D566CF" w:rsidRDefault="00F21229" w:rsidP="00F212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ต้นทุนส่วนเพิ่มที่เกี่ยวกับการออกหุ้นใหม่ซึ่งสุทธิจากภาษีจะแสดงไว้ในส่วนของเจ้าของโดยนำไปหักจากสิ่งตอบแทนที่ได้รับจากการออกหุ้นดังกล่าว</w:t>
      </w:r>
    </w:p>
    <w:p w14:paraId="4407B40B" w14:textId="3A2AEC24" w:rsidR="00EF0AF8" w:rsidRPr="00D566CF" w:rsidRDefault="00EF0AF8" w:rsidP="002C4CE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t>3.1</w:t>
      </w:r>
      <w:r w:rsidR="00760C9C" w:rsidRPr="00D566CF">
        <w:rPr>
          <w:rFonts w:ascii="Angsana New" w:hAnsi="Angsana New"/>
          <w:b/>
          <w:bCs/>
          <w:color w:val="000000"/>
          <w:sz w:val="28"/>
          <w:szCs w:val="28"/>
        </w:rPr>
        <w:t>9</w:t>
      </w:r>
      <w:r w:rsidR="002C4CEA" w:rsidRPr="00D566CF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r w:rsidRPr="00D566CF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r w:rsidRPr="00A377DF">
        <w:rPr>
          <w:rFonts w:ascii="Angsana New" w:hAnsi="Angsana New"/>
          <w:b/>
          <w:bCs/>
          <w:color w:val="000000"/>
          <w:sz w:val="28"/>
          <w:szCs w:val="28"/>
          <w:cs/>
        </w:rPr>
        <w:t>รายได้</w:t>
      </w:r>
    </w:p>
    <w:p w14:paraId="7692E661" w14:textId="77777777" w:rsidR="00EF0AF8" w:rsidRPr="00D566CF" w:rsidRDefault="00EF0AF8" w:rsidP="002C4CE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0" w:firstLine="43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รายได้ที่รับรู้ไม่รวมภาษีมูลค่าเพิ่มและแสดงสุทธิจากส่วนลดการค้า</w:t>
      </w:r>
    </w:p>
    <w:p w14:paraId="7C9D1603" w14:textId="77777777" w:rsidR="00EF0AF8" w:rsidRPr="00D566CF" w:rsidRDefault="00EF0AF8" w:rsidP="002C4CE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รายได้จะรับรู้ในกำไรหรือขาดทุนเมื่อบริษัทได้โอนอำนาจควบคุมในสินค้าให้แก่ลูกค้าแล้ว และจะไม่รับรู้รายได้ถ้าฝ่ายบริหารยังมีการควบคุมหรือบริหารสินค้าที่ขายไปแล้วนั้น หรือมีความไม่แน่นอนที่มีนัยสำคัญในการได้รับประโยชน์จากรายการบัญชีนั้น ไม่อาจวัดมูลค่าของจำนวนรายได้และต้นทุนที่เกิดขึ้นได้อย่างน่าเชื่อถือ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หรือมีความเป็นไปได้ค่อนข้างแน่นอนที่จะต้องรับคืนสินค้า</w:t>
      </w:r>
    </w:p>
    <w:p w14:paraId="31627E2E" w14:textId="77777777" w:rsidR="00EF0AF8" w:rsidRPr="00D566CF" w:rsidRDefault="00EF0AF8" w:rsidP="002C4CE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0" w:firstLine="43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ดอกเบี้ยรับรับรู้ในกำไรหรือขาดทุนตามเกณฑ์คงค้าง</w:t>
      </w:r>
    </w:p>
    <w:p w14:paraId="2A8F85C0" w14:textId="77777777" w:rsidR="00EF0AF8" w:rsidRPr="00D566CF" w:rsidRDefault="00EF0AF8" w:rsidP="002C4CE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0" w:firstLine="43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รายได้เงินปันผลรับรู้ในกำไรหรือขาดทุนเมื่อมีการประกาศจ่าย</w:t>
      </w:r>
    </w:p>
    <w:p w14:paraId="5F0AE4D3" w14:textId="77777777" w:rsidR="00EF0AF8" w:rsidRPr="00D566CF" w:rsidRDefault="00EF0AF8" w:rsidP="002C4CE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0" w:firstLine="43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รายได้อื่นรับรู้ตามเกณฑ์คงค้าง</w:t>
      </w:r>
    </w:p>
    <w:p w14:paraId="3FF956D5" w14:textId="77D7186F" w:rsidR="00EF0AF8" w:rsidRPr="00D566CF" w:rsidRDefault="00EF0AF8" w:rsidP="002C4CE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t>3.</w:t>
      </w:r>
      <w:r w:rsidR="006D332E" w:rsidRPr="00D566CF">
        <w:rPr>
          <w:rFonts w:ascii="Angsana New" w:hAnsi="Angsana New"/>
          <w:b/>
          <w:bCs/>
          <w:color w:val="000000"/>
          <w:sz w:val="28"/>
          <w:szCs w:val="28"/>
        </w:rPr>
        <w:t>20</w:t>
      </w:r>
      <w:r w:rsidR="002C4CEA" w:rsidRPr="00D566CF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r w:rsidRPr="00D566CF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r w:rsidRPr="00A377DF">
        <w:rPr>
          <w:rFonts w:ascii="Angsana New" w:hAnsi="Angsana New"/>
          <w:b/>
          <w:bCs/>
          <w:color w:val="000000"/>
          <w:sz w:val="28"/>
          <w:szCs w:val="28"/>
          <w:cs/>
        </w:rPr>
        <w:t>ค่าใช้จ่าย</w:t>
      </w:r>
    </w:p>
    <w:p w14:paraId="5B84FD99" w14:textId="77777777" w:rsidR="00EF0AF8" w:rsidRDefault="00EF0AF8" w:rsidP="002C4CE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0" w:firstLine="43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ค่าใช้จ่ายบันทึกตามเกณฑ์คงค้าง</w:t>
      </w:r>
    </w:p>
    <w:p w14:paraId="1801B6B8" w14:textId="32BE6BD3" w:rsidR="00EF0AF8" w:rsidRPr="00D566CF" w:rsidRDefault="00EF0AF8" w:rsidP="002C4CE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t>3.</w:t>
      </w:r>
      <w:r w:rsidR="006D332E" w:rsidRPr="00D566CF">
        <w:rPr>
          <w:rFonts w:ascii="Angsana New" w:hAnsi="Angsana New"/>
          <w:b/>
          <w:bCs/>
          <w:color w:val="000000"/>
          <w:sz w:val="28"/>
          <w:szCs w:val="28"/>
        </w:rPr>
        <w:t>21</w:t>
      </w:r>
      <w:r w:rsidRPr="00D566CF">
        <w:rPr>
          <w:rFonts w:ascii="Angsana New" w:hAnsi="Angsana New"/>
          <w:b/>
          <w:bCs/>
          <w:color w:val="000000"/>
          <w:sz w:val="28"/>
          <w:szCs w:val="28"/>
        </w:rPr>
        <w:tab/>
      </w:r>
      <w:r w:rsidRPr="00A377DF">
        <w:rPr>
          <w:rFonts w:ascii="Angsana New" w:hAnsi="Angsana New"/>
          <w:b/>
          <w:bCs/>
          <w:color w:val="000000"/>
          <w:sz w:val="28"/>
          <w:szCs w:val="28"/>
          <w:cs/>
        </w:rPr>
        <w:t>ต้นทุนทางการเงิน</w:t>
      </w:r>
    </w:p>
    <w:p w14:paraId="14CB660C" w14:textId="77777777" w:rsidR="00EF0AF8" w:rsidRDefault="00EF0AF8" w:rsidP="002C4CE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50400AD7" w14:textId="77777777" w:rsidR="00C11E2F" w:rsidRDefault="00C11E2F" w:rsidP="002C4CE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69758B75" w14:textId="77777777" w:rsidR="00C11E2F" w:rsidRDefault="00C11E2F" w:rsidP="002C4CE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438FC802" w14:textId="77777777" w:rsidR="00C11E2F" w:rsidRDefault="00C11E2F" w:rsidP="002C4CE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4E3035CD" w14:textId="77777777" w:rsidR="00C11E2F" w:rsidRPr="00D566CF" w:rsidRDefault="00C11E2F" w:rsidP="002C4CE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A168C7C" w14:textId="5419FFA5" w:rsidR="00EF0AF8" w:rsidRPr="00D566CF" w:rsidRDefault="00EF0AF8" w:rsidP="002C4CE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lastRenderedPageBreak/>
        <w:t>3.2</w:t>
      </w:r>
      <w:r w:rsidR="006D332E" w:rsidRPr="00D566CF">
        <w:rPr>
          <w:rFonts w:ascii="Angsana New" w:hAnsi="Angsana New"/>
          <w:b/>
          <w:bCs/>
          <w:color w:val="000000"/>
          <w:sz w:val="28"/>
          <w:szCs w:val="28"/>
        </w:rPr>
        <w:t>2</w:t>
      </w:r>
      <w:r w:rsidR="002C4CEA" w:rsidRPr="00D566CF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r w:rsidRPr="00D566CF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r w:rsidRPr="00A377DF">
        <w:rPr>
          <w:rFonts w:ascii="Angsana New" w:hAnsi="Angsana New"/>
          <w:b/>
          <w:bCs/>
          <w:color w:val="000000"/>
          <w:sz w:val="28"/>
          <w:szCs w:val="28"/>
          <w:cs/>
        </w:rPr>
        <w:t>ภาษีเงินได้</w:t>
      </w:r>
    </w:p>
    <w:p w14:paraId="2E185EBE" w14:textId="77777777" w:rsidR="00EF0AF8" w:rsidRPr="00D566CF" w:rsidRDefault="00EF0AF8" w:rsidP="002C4CE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ค่าใช้จ่ายภาษีเงินได้สำหรับปีประกอบด้วย ภาษีเงินได้ของงวดปัจจุบันและภาษีเงินได้รอการตัดบัญชี ภาษีเงินได้จะรับรู้ในกำไรหรือขาดทุน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 ในกรณีนี้ ภาษีเงินได้ต้องรับรู้ในกำไรขาดทุนเบ็ดเสร็จอื่น หรือโดยตรงไปยังส่วนของเจ้าของตามลำดับ</w:t>
      </w:r>
    </w:p>
    <w:p w14:paraId="77F775DD" w14:textId="77777777" w:rsidR="00EF0AF8" w:rsidRPr="00D566CF" w:rsidRDefault="00EF0AF8" w:rsidP="002C4CE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0" w:firstLine="439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  <w:r w:rsidRPr="00A377DF">
        <w:rPr>
          <w:rFonts w:ascii="Angsana New" w:hAnsi="Angsana New"/>
          <w:color w:val="000000"/>
          <w:sz w:val="28"/>
          <w:szCs w:val="28"/>
          <w:u w:val="single"/>
          <w:cs/>
        </w:rPr>
        <w:t>ภาษีเงินได้ปัจจุบัน</w:t>
      </w:r>
    </w:p>
    <w:p w14:paraId="6B718D21" w14:textId="77777777" w:rsidR="00EF0AF8" w:rsidRPr="00D566CF" w:rsidRDefault="00EF0AF8" w:rsidP="002C4CE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ภาษีเงินได้ปัจจุบันได้แก่ 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7E400FEA" w14:textId="77777777" w:rsidR="00EF0AF8" w:rsidRPr="00D566CF" w:rsidRDefault="00EF0AF8" w:rsidP="002C4CE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0" w:firstLine="439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  <w:r w:rsidRPr="00A377DF">
        <w:rPr>
          <w:rFonts w:ascii="Angsana New" w:hAnsi="Angsana New"/>
          <w:color w:val="000000"/>
          <w:sz w:val="28"/>
          <w:szCs w:val="28"/>
          <w:u w:val="single"/>
          <w:cs/>
        </w:rPr>
        <w:t>ภาษีเงินได้รอการตัดบัญชี</w:t>
      </w:r>
    </w:p>
    <w:p w14:paraId="7AAF779E" w14:textId="77777777" w:rsidR="00EF0AF8" w:rsidRPr="00D566CF" w:rsidRDefault="00EF0AF8" w:rsidP="002C4CE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และผลแตกต่างที่เกี่ยวข้องกับเงินลงทุนในบริษัทย่อยและบริษัทร่วม และการร่วมการงาน หากเป็นไปได้ว่าจะไม่มีการกลับรายการในอนาคตอันใกล้</w:t>
      </w:r>
    </w:p>
    <w:p w14:paraId="388CF317" w14:textId="77777777" w:rsidR="00EF0AF8" w:rsidRPr="00D566CF" w:rsidRDefault="00EF0AF8" w:rsidP="002C4CE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12569B97" w14:textId="77777777" w:rsidR="00EF0AF8" w:rsidRDefault="00EF0AF8" w:rsidP="000E116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ในการกำหนดมูลค่าของภาษีเงินได้ปัจจุบันและภาษีเงินได้รอการตัดบัญชี 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การตีความทางกฎหมายภาษี และจากประสบการณ์ในอดีต 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 ข้อมูลใหม่ๆอาจจะทำให้ บริษัทเปลี่ยนการตัดสินใจโดยขึ้นอยู่กับความเพียงพอของภาษีเงินได้ค้างจ่ายที่มีอยู่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1F9BA85B" w14:textId="77777777" w:rsidR="00EF0AF8" w:rsidRPr="00D566CF" w:rsidRDefault="00EF0AF8" w:rsidP="000E116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31965CE3" w14:textId="77777777" w:rsidR="00EF0AF8" w:rsidRPr="00D566CF" w:rsidRDefault="00EF0AF8" w:rsidP="000E116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0764249" w14:textId="166D2E92" w:rsidR="00EF0AF8" w:rsidRPr="00D566CF" w:rsidRDefault="00EF0AF8" w:rsidP="00EF0A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lastRenderedPageBreak/>
        <w:t>3.2</w:t>
      </w:r>
      <w:r w:rsidR="006D332E" w:rsidRPr="00D566CF">
        <w:rPr>
          <w:rFonts w:ascii="Angsana New" w:hAnsi="Angsana New"/>
          <w:b/>
          <w:bCs/>
          <w:color w:val="000000"/>
          <w:sz w:val="28"/>
          <w:szCs w:val="28"/>
        </w:rPr>
        <w:t>3</w:t>
      </w:r>
      <w:r w:rsidR="000E116D" w:rsidRPr="00D566CF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r w:rsidRPr="00D566CF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r w:rsidRPr="00A377DF">
        <w:rPr>
          <w:rFonts w:ascii="Angsana New" w:hAnsi="Angsana New"/>
          <w:b/>
          <w:bCs/>
          <w:color w:val="000000"/>
          <w:sz w:val="28"/>
          <w:szCs w:val="28"/>
          <w:cs/>
        </w:rPr>
        <w:t>กำไร (ขาดทุน) ต่อหุ้นขั้นพื้นฐาน</w:t>
      </w:r>
    </w:p>
    <w:p w14:paraId="565437E4" w14:textId="26B1BFD3" w:rsidR="00EF0AF8" w:rsidRPr="00D566CF" w:rsidRDefault="00EF0AF8" w:rsidP="005451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กำไร (ขาดทุน) ต่อหุ้นขั้นพื้นฐานคำนวณโดยการหารกำไรสำหรับปีด้วยจำนวนหุ้นสามัญถัวเฉลี่ยถ่วงน้ำหนักที่ออกจำหน่ายแล้วในระหว่างปี</w:t>
      </w:r>
    </w:p>
    <w:p w14:paraId="77F0F94C" w14:textId="242BDB09" w:rsidR="00EF0AF8" w:rsidRPr="00D566CF" w:rsidRDefault="00EF0AF8" w:rsidP="00EF0A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t>3.2</w:t>
      </w:r>
      <w:r w:rsidR="006D332E" w:rsidRPr="00D566CF">
        <w:rPr>
          <w:rFonts w:ascii="Angsana New" w:hAnsi="Angsana New"/>
          <w:b/>
          <w:bCs/>
          <w:color w:val="000000"/>
          <w:sz w:val="28"/>
          <w:szCs w:val="28"/>
        </w:rPr>
        <w:t>4</w:t>
      </w:r>
      <w:r w:rsidR="005451CF" w:rsidRPr="00D566CF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r w:rsidRPr="00D566CF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r w:rsidRPr="00A377DF">
        <w:rPr>
          <w:rFonts w:ascii="Angsana New" w:hAnsi="Angsana New"/>
          <w:b/>
          <w:bCs/>
          <w:color w:val="000000"/>
          <w:sz w:val="28"/>
          <w:szCs w:val="28"/>
          <w:cs/>
        </w:rPr>
        <w:t>บุคคลหรือกิจการที่เกี่ยวข้องกัน</w:t>
      </w:r>
    </w:p>
    <w:p w14:paraId="7298BFC8" w14:textId="77777777" w:rsidR="00EF0AF8" w:rsidRPr="00D566CF" w:rsidRDefault="00EF0AF8" w:rsidP="005451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บุคคลหรือกิจการที่เกี่ยวข้องกัน หมายถึง บุคคลหรือกิจการที่มีอำนาจควบคุมบริษัทถูกควบคุมโดยบริษัทไม่ว่าจะเป็นทางตรงหรือทางอ้อม หรืออยู่ภายใต้การควบคุมเดียวกันกับบริษัท รวมถึงบริษัทที่ทำหน้าที่ถือหุ้นบริษัทย่อยและกิจการที่เป็นบริษัทย่อยในเครือเดียวกัน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69026080" w14:textId="77777777" w:rsidR="00EF0AF8" w:rsidRPr="00D566CF" w:rsidRDefault="00EF0AF8" w:rsidP="005451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14:paraId="1B3D10A7" w14:textId="1F81E040" w:rsidR="00EF0AF8" w:rsidRPr="00D566CF" w:rsidRDefault="00EF0AF8" w:rsidP="00EF0A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t>3.2</w:t>
      </w:r>
      <w:r w:rsidR="00703FA3" w:rsidRPr="00D566CF">
        <w:rPr>
          <w:rFonts w:ascii="Angsana New" w:hAnsi="Angsana New"/>
          <w:b/>
          <w:bCs/>
          <w:color w:val="000000"/>
          <w:sz w:val="28"/>
          <w:szCs w:val="28"/>
        </w:rPr>
        <w:t>5</w:t>
      </w:r>
      <w:r w:rsidRPr="00D566CF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r w:rsidR="008133C6" w:rsidRPr="00A377DF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</w:t>
      </w:r>
      <w:r w:rsidRPr="00A377DF">
        <w:rPr>
          <w:rFonts w:ascii="Angsana New" w:hAnsi="Angsana New"/>
          <w:b/>
          <w:bCs/>
          <w:color w:val="000000"/>
          <w:sz w:val="28"/>
          <w:szCs w:val="28"/>
          <w:cs/>
        </w:rPr>
        <w:t>การวัดมูลค่ายุติธรรม</w:t>
      </w:r>
    </w:p>
    <w:p w14:paraId="10B49DB4" w14:textId="77777777" w:rsidR="00EF0AF8" w:rsidRDefault="00EF0AF8" w:rsidP="008133C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7C12BD5B" w14:textId="77777777" w:rsidR="00EF0AF8" w:rsidRPr="00D566CF" w:rsidRDefault="00EF0AF8" w:rsidP="008133C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75F74A62" w14:textId="1076BAFD" w:rsidR="00EF0AF8" w:rsidRPr="00D566CF" w:rsidRDefault="00EF0AF8" w:rsidP="00DD621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0" w:firstLine="43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 xml:space="preserve">ระดับ </w:t>
      </w:r>
      <w:r w:rsidRPr="00D566CF">
        <w:rPr>
          <w:rFonts w:ascii="Angsana New" w:hAnsi="Angsana New"/>
          <w:color w:val="000000"/>
          <w:sz w:val="28"/>
          <w:szCs w:val="28"/>
        </w:rPr>
        <w:t>1</w:t>
      </w:r>
      <w:r w:rsidRPr="009D07E5">
        <w:rPr>
          <w:rFonts w:ascii="Angsana New" w:hAnsi="Angsana New"/>
          <w:color w:val="000000"/>
          <w:sz w:val="28"/>
          <w:szCs w:val="28"/>
        </w:rPr>
        <w:t xml:space="preserve">  </w:t>
      </w:r>
      <w:r w:rsidR="007D5522" w:rsidRPr="00D566CF">
        <w:rPr>
          <w:rFonts w:ascii="Angsana New" w:hAnsi="Angsana New"/>
          <w:color w:val="000000"/>
          <w:sz w:val="28"/>
          <w:szCs w:val="28"/>
        </w:rPr>
        <w:t xml:space="preserve"> </w:t>
      </w:r>
      <w:r w:rsidRPr="00A377DF">
        <w:rPr>
          <w:rFonts w:ascii="Angsana New" w:hAnsi="Angsana New"/>
          <w:color w:val="000000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2AED9B65" w14:textId="77777777" w:rsidR="00EF0AF8" w:rsidRPr="00D566CF" w:rsidRDefault="00EF0AF8" w:rsidP="00DD621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0" w:firstLine="43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 xml:space="preserve">ระดับ </w:t>
      </w:r>
      <w:r w:rsidRPr="00D566CF">
        <w:rPr>
          <w:rFonts w:ascii="Angsana New" w:hAnsi="Angsana New"/>
          <w:color w:val="000000"/>
          <w:sz w:val="28"/>
          <w:szCs w:val="28"/>
        </w:rPr>
        <w:t>2</w:t>
      </w:r>
      <w:r w:rsidRPr="00D566CF">
        <w:rPr>
          <w:rFonts w:ascii="Angsana New" w:hAnsi="Angsana New"/>
          <w:color w:val="000000"/>
          <w:sz w:val="28"/>
          <w:szCs w:val="28"/>
        </w:rPr>
        <w:tab/>
      </w:r>
      <w:r w:rsidRPr="00A377DF">
        <w:rPr>
          <w:rFonts w:ascii="Angsana New" w:hAnsi="Angsana New"/>
          <w:color w:val="000000"/>
          <w:sz w:val="28"/>
          <w:szCs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 ทางอ้อม</w:t>
      </w:r>
    </w:p>
    <w:p w14:paraId="786F4D07" w14:textId="77777777" w:rsidR="00EF0AF8" w:rsidRPr="00D566CF" w:rsidRDefault="00EF0AF8" w:rsidP="00DD621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0" w:firstLine="43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 xml:space="preserve">ระดับ </w:t>
      </w:r>
      <w:r w:rsidRPr="00D566CF">
        <w:rPr>
          <w:rFonts w:ascii="Angsana New" w:hAnsi="Angsana New"/>
          <w:color w:val="000000"/>
          <w:sz w:val="28"/>
          <w:szCs w:val="28"/>
        </w:rPr>
        <w:t>3</w:t>
      </w:r>
      <w:r w:rsidRPr="00D566CF">
        <w:rPr>
          <w:rFonts w:ascii="Angsana New" w:hAnsi="Angsana New"/>
          <w:color w:val="000000"/>
          <w:sz w:val="28"/>
          <w:szCs w:val="28"/>
        </w:rPr>
        <w:tab/>
      </w:r>
      <w:r w:rsidRPr="00A377DF">
        <w:rPr>
          <w:rFonts w:ascii="Angsana New" w:hAnsi="Angsana New"/>
          <w:color w:val="000000"/>
          <w:sz w:val="28"/>
          <w:szCs w:val="28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60EAEF7D" w14:textId="77777777" w:rsidR="00EF0AF8" w:rsidRDefault="00EF0AF8" w:rsidP="004651F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A377DF">
        <w:rPr>
          <w:rFonts w:ascii="Angsana New" w:hAnsi="Angsana New"/>
          <w:color w:val="000000"/>
          <w:sz w:val="28"/>
          <w:szCs w:val="28"/>
          <w:cs/>
        </w:rPr>
        <w:t>ทุกวันสิ้นรอบระยะเวลารายงาน 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7ADACFF8" w14:textId="77777777" w:rsidR="00C11E2F" w:rsidRDefault="00C11E2F" w:rsidP="004651F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DFF5772" w14:textId="77777777" w:rsidR="00C11E2F" w:rsidRDefault="00C11E2F" w:rsidP="004651F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203510A4" w14:textId="77777777" w:rsidR="00C11E2F" w:rsidRPr="00D566CF" w:rsidRDefault="00C11E2F" w:rsidP="004651F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7ADA154" w14:textId="09637A4D" w:rsidR="00AF1930" w:rsidRPr="00D566CF" w:rsidRDefault="00F2053F" w:rsidP="0036740A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A377DF">
        <w:rPr>
          <w:rFonts w:ascii="Angsana New" w:hAnsi="Angsana New"/>
          <w:sz w:val="28"/>
          <w:szCs w:val="28"/>
          <w:cs/>
        </w:rPr>
        <w:lastRenderedPageBreak/>
        <w:t>รายการบัญชีกับบุคคลหรือกิจการที่เกี่ยวข้องกัน</w:t>
      </w:r>
    </w:p>
    <w:p w14:paraId="69518E8F" w14:textId="3116B8DD" w:rsidR="00D125B8" w:rsidRPr="00D566CF" w:rsidRDefault="00AF1930" w:rsidP="00077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A377DF"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</w:t>
      </w:r>
      <w:r w:rsidRPr="00D566CF">
        <w:rPr>
          <w:rFonts w:ascii="Angsana New" w:hAnsi="Angsana New"/>
          <w:color w:val="FFFFFF"/>
          <w:sz w:val="28"/>
          <w:szCs w:val="28"/>
        </w:rPr>
        <w:t>_</w:t>
      </w:r>
      <w:r w:rsidRPr="00A377DF">
        <w:rPr>
          <w:rFonts w:ascii="Angsana New" w:hAnsi="Angsana New"/>
          <w:sz w:val="28"/>
          <w:szCs w:val="28"/>
          <w:cs/>
        </w:rPr>
        <w:t>หมายถึง</w:t>
      </w:r>
      <w:r w:rsidR="00D12079" w:rsidRPr="00A377DF">
        <w:rPr>
          <w:rFonts w:ascii="Angsana New" w:hAnsi="Angsana New"/>
          <w:color w:val="FFFFFF"/>
          <w:sz w:val="28"/>
          <w:szCs w:val="28"/>
          <w:cs/>
        </w:rPr>
        <w:t xml:space="preserve"> </w:t>
      </w:r>
      <w:r w:rsidRPr="00A377DF">
        <w:rPr>
          <w:rFonts w:ascii="Angsana New" w:hAnsi="Angsana New"/>
          <w:sz w:val="28"/>
          <w:szCs w:val="28"/>
          <w:cs/>
        </w:rPr>
        <w:t>บุคคลหรือกิจการที่อยู่ภายใต้การควบคุมของบริษัท</w:t>
      </w:r>
      <w:r w:rsidRPr="00D566CF">
        <w:rPr>
          <w:rFonts w:ascii="Angsana New" w:hAnsi="Angsana New"/>
          <w:color w:val="FFFFFF"/>
          <w:sz w:val="28"/>
          <w:szCs w:val="28"/>
        </w:rPr>
        <w:t>_</w:t>
      </w:r>
      <w:r w:rsidRPr="00A377DF">
        <w:rPr>
          <w:rFonts w:ascii="Angsana New" w:hAnsi="Angsana New"/>
          <w:sz w:val="28"/>
          <w:szCs w:val="28"/>
          <w:cs/>
        </w:rPr>
        <w:t>หรือสามารถควบคุมบริษัททั้งทางตรงและทางอ้อม</w:t>
      </w:r>
      <w:r w:rsidRPr="00D566CF">
        <w:rPr>
          <w:rFonts w:ascii="Angsana New" w:hAnsi="Angsana New"/>
          <w:color w:val="FFFFFF"/>
          <w:sz w:val="28"/>
          <w:szCs w:val="28"/>
        </w:rPr>
        <w:t>_</w:t>
      </w:r>
      <w:r w:rsidRPr="00A377DF">
        <w:rPr>
          <w:rFonts w:ascii="Angsana New" w:hAnsi="Angsana New"/>
          <w:sz w:val="28"/>
          <w:szCs w:val="28"/>
          <w:cs/>
        </w:rPr>
        <w:t>หรือมีอิทธิพลอย่างเป็นสาระสำคัญในการตัดสินใจด้านการเงินหรือการดำเนินงานของบริษัท</w:t>
      </w:r>
      <w:r w:rsidR="00212620" w:rsidRPr="00A377DF">
        <w:rPr>
          <w:rFonts w:ascii="Angsana New" w:hAnsi="Angsana New"/>
          <w:sz w:val="28"/>
          <w:szCs w:val="28"/>
          <w:cs/>
        </w:rPr>
        <w:t>หรือกิจการที่ถูกควบคุม</w:t>
      </w:r>
      <w:r w:rsidR="00632ACA" w:rsidRPr="00A377DF">
        <w:rPr>
          <w:rFonts w:ascii="Angsana New" w:hAnsi="Angsana New"/>
          <w:sz w:val="28"/>
          <w:szCs w:val="28"/>
          <w:cs/>
        </w:rPr>
        <w:t>หรือ</w:t>
      </w:r>
      <w:r w:rsidR="0049303E" w:rsidRPr="00A377DF">
        <w:rPr>
          <w:rFonts w:ascii="Angsana New" w:hAnsi="Angsana New"/>
          <w:sz w:val="28"/>
          <w:szCs w:val="28"/>
          <w:cs/>
        </w:rPr>
        <w:t>ถูกควบคุมร่วมโดยบุคคลที่เกี่ยวข้องกัน</w:t>
      </w:r>
    </w:p>
    <w:tbl>
      <w:tblPr>
        <w:tblW w:w="9355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4111"/>
        <w:gridCol w:w="2693"/>
        <w:gridCol w:w="2551"/>
      </w:tblGrid>
      <w:tr w:rsidR="00F419AC" w:rsidRPr="00D566CF" w14:paraId="622C93A0" w14:textId="77777777" w:rsidTr="00F54DA5">
        <w:trPr>
          <w:trHeight w:val="397"/>
        </w:trPr>
        <w:tc>
          <w:tcPr>
            <w:tcW w:w="4111" w:type="dxa"/>
            <w:vAlign w:val="bottom"/>
          </w:tcPr>
          <w:p w14:paraId="25C154E1" w14:textId="0851DF7C" w:rsidR="00F419AC" w:rsidRPr="00D566CF" w:rsidRDefault="00F419AC" w:rsidP="00D924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7"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ชื่อบุคคลและ</w:t>
            </w:r>
            <w:r w:rsidR="007A5769" w:rsidRPr="00A377D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2693" w:type="dxa"/>
            <w:vAlign w:val="bottom"/>
          </w:tcPr>
          <w:p w14:paraId="04E1F91C" w14:textId="3CDA6D5C" w:rsidR="00F419AC" w:rsidRPr="00D566CF" w:rsidRDefault="00783F52" w:rsidP="00D924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551" w:type="dxa"/>
            <w:vAlign w:val="bottom"/>
          </w:tcPr>
          <w:p w14:paraId="6C1E5194" w14:textId="77777777" w:rsidR="00F419AC" w:rsidRPr="00D566CF" w:rsidRDefault="00F419AC" w:rsidP="00D924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F419AC" w:rsidRPr="00D566CF" w14:paraId="4DD27935" w14:textId="77777777" w:rsidTr="00F54DA5">
        <w:trPr>
          <w:trHeight w:val="397"/>
        </w:trPr>
        <w:tc>
          <w:tcPr>
            <w:tcW w:w="4111" w:type="dxa"/>
            <w:vAlign w:val="bottom"/>
          </w:tcPr>
          <w:p w14:paraId="63283A83" w14:textId="77777777" w:rsidR="00F419AC" w:rsidRPr="00A377DF" w:rsidRDefault="00F419AC" w:rsidP="00C0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7" w:right="14" w:hanging="42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2693" w:type="dxa"/>
            <w:vAlign w:val="bottom"/>
          </w:tcPr>
          <w:p w14:paraId="1959A82E" w14:textId="77777777" w:rsidR="00F419AC" w:rsidRPr="00D566CF" w:rsidRDefault="00F419AC" w:rsidP="00C0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vAlign w:val="bottom"/>
          </w:tcPr>
          <w:p w14:paraId="1F95B877" w14:textId="77777777" w:rsidR="00F419AC" w:rsidRPr="00A377DF" w:rsidRDefault="00F419AC" w:rsidP="00C0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419AC" w:rsidRPr="00D566CF" w14:paraId="2E912F21" w14:textId="77777777" w:rsidTr="00F54DA5">
        <w:trPr>
          <w:trHeight w:val="397"/>
        </w:trPr>
        <w:tc>
          <w:tcPr>
            <w:tcW w:w="4111" w:type="dxa"/>
            <w:vAlign w:val="bottom"/>
          </w:tcPr>
          <w:p w14:paraId="1E80C723" w14:textId="77777777" w:rsidR="00F419AC" w:rsidRPr="00D566CF" w:rsidRDefault="00F419AC" w:rsidP="00C0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นิวพลัสนิตติ้ง จำกัด (มหาชน)</w:t>
            </w:r>
          </w:p>
        </w:tc>
        <w:tc>
          <w:tcPr>
            <w:tcW w:w="2693" w:type="dxa"/>
            <w:vAlign w:val="bottom"/>
          </w:tcPr>
          <w:p w14:paraId="4D645E3C" w14:textId="72A25BC4" w:rsidR="00F419AC" w:rsidRPr="00D566CF" w:rsidRDefault="00FC4DAE" w:rsidP="00C0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ผลิตถุงน่อง</w:t>
            </w:r>
            <w:r w:rsidRPr="00D566CF">
              <w:rPr>
                <w:rFonts w:ascii="Angsana New" w:hAnsi="Angsana New"/>
                <w:sz w:val="28"/>
                <w:szCs w:val="28"/>
              </w:rPr>
              <w:t>,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>ถุงเท้า</w:t>
            </w:r>
            <w:r w:rsidR="006749BE" w:rsidRPr="00D566CF">
              <w:rPr>
                <w:rFonts w:ascii="Angsana New" w:hAnsi="Angsana New"/>
                <w:sz w:val="28"/>
                <w:szCs w:val="28"/>
              </w:rPr>
              <w:t>,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>ผลิตเสื้อผ้า</w:t>
            </w:r>
            <w:r w:rsidRPr="00D566CF">
              <w:rPr>
                <w:rFonts w:ascii="Angsana New" w:hAnsi="Angsana New"/>
                <w:sz w:val="28"/>
                <w:szCs w:val="28"/>
              </w:rPr>
              <w:t>,</w:t>
            </w:r>
          </w:p>
        </w:tc>
        <w:tc>
          <w:tcPr>
            <w:tcW w:w="2551" w:type="dxa"/>
            <w:vAlign w:val="bottom"/>
          </w:tcPr>
          <w:p w14:paraId="1E7FF971" w14:textId="77777777" w:rsidR="00F419AC" w:rsidRPr="00D566CF" w:rsidRDefault="00F419AC" w:rsidP="00C0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</w:tr>
      <w:tr w:rsidR="00FC4DAE" w:rsidRPr="00D566CF" w14:paraId="2D70D4C8" w14:textId="77777777" w:rsidTr="00F54DA5">
        <w:trPr>
          <w:trHeight w:val="397"/>
        </w:trPr>
        <w:tc>
          <w:tcPr>
            <w:tcW w:w="4111" w:type="dxa"/>
            <w:vAlign w:val="bottom"/>
          </w:tcPr>
          <w:p w14:paraId="2A533F82" w14:textId="77777777" w:rsidR="00FC4DAE" w:rsidRPr="00D566CF" w:rsidRDefault="00FC4DAE" w:rsidP="00C0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vAlign w:val="bottom"/>
          </w:tcPr>
          <w:p w14:paraId="56B82EC6" w14:textId="3C88B56A" w:rsidR="00FC4DAE" w:rsidRPr="00D566CF" w:rsidRDefault="00FC4DAE" w:rsidP="00C0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ชุดชั้นใน</w:t>
            </w:r>
          </w:p>
        </w:tc>
        <w:tc>
          <w:tcPr>
            <w:tcW w:w="2551" w:type="dxa"/>
            <w:vAlign w:val="bottom"/>
          </w:tcPr>
          <w:p w14:paraId="72E745E2" w14:textId="77777777" w:rsidR="00FC4DAE" w:rsidRPr="00A377DF" w:rsidRDefault="00FC4DAE" w:rsidP="00C0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419AC" w:rsidRPr="00D566CF" w14:paraId="0988D626" w14:textId="77777777" w:rsidTr="00F54DA5">
        <w:trPr>
          <w:trHeight w:val="397"/>
        </w:trPr>
        <w:tc>
          <w:tcPr>
            <w:tcW w:w="4111" w:type="dxa"/>
            <w:vAlign w:val="bottom"/>
          </w:tcPr>
          <w:p w14:paraId="12C9DEFB" w14:textId="020A9CBC" w:rsidR="00F419AC" w:rsidRPr="00A377DF" w:rsidRDefault="00F419AC" w:rsidP="00C0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 w:hanging="426"/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</w:pPr>
            <w:r w:rsidRPr="00A377DF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บุคคลหรือ</w:t>
            </w:r>
            <w:r w:rsidR="005601AA" w:rsidRPr="00A377DF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บริษัท</w:t>
            </w:r>
            <w:r w:rsidRPr="00A377DF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2693" w:type="dxa"/>
            <w:vAlign w:val="bottom"/>
          </w:tcPr>
          <w:p w14:paraId="657BFC6D" w14:textId="77777777" w:rsidR="00F419AC" w:rsidRPr="00D566CF" w:rsidRDefault="00F419AC" w:rsidP="00C0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vAlign w:val="bottom"/>
          </w:tcPr>
          <w:p w14:paraId="608FD91B" w14:textId="77777777" w:rsidR="00F419AC" w:rsidRPr="00D566CF" w:rsidRDefault="00F419AC" w:rsidP="00C0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19AC" w:rsidRPr="00D566CF" w14:paraId="24623AA5" w14:textId="77777777" w:rsidTr="00F54DA5">
        <w:trPr>
          <w:trHeight w:val="397"/>
        </w:trPr>
        <w:tc>
          <w:tcPr>
            <w:tcW w:w="4111" w:type="dxa"/>
            <w:vAlign w:val="bottom"/>
          </w:tcPr>
          <w:p w14:paraId="618C3483" w14:textId="77777777" w:rsidR="00F419AC" w:rsidRPr="00D566CF" w:rsidRDefault="00F419AC" w:rsidP="00C0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sz w:val="28"/>
                <w:szCs w:val="28"/>
                <w:cs/>
              </w:rPr>
              <w:t>บริษัท แอดแวนซ์อโกรเทค จำกัด</w:t>
            </w:r>
          </w:p>
        </w:tc>
        <w:tc>
          <w:tcPr>
            <w:tcW w:w="2693" w:type="dxa"/>
            <w:vAlign w:val="bottom"/>
          </w:tcPr>
          <w:p w14:paraId="5AC77515" w14:textId="421C5C5D" w:rsidR="00F419AC" w:rsidRPr="00D566CF" w:rsidRDefault="00205EDD" w:rsidP="00C0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เพาะปลูก</w:t>
            </w:r>
          </w:p>
        </w:tc>
        <w:tc>
          <w:tcPr>
            <w:tcW w:w="2551" w:type="dxa"/>
            <w:vAlign w:val="bottom"/>
          </w:tcPr>
          <w:p w14:paraId="30E38B42" w14:textId="77777777" w:rsidR="00F419AC" w:rsidRPr="00D566CF" w:rsidRDefault="00F419AC" w:rsidP="00C0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419AC" w:rsidRPr="00D566CF" w14:paraId="3567A6A0" w14:textId="77777777" w:rsidTr="00F54DA5">
        <w:trPr>
          <w:trHeight w:val="397"/>
        </w:trPr>
        <w:tc>
          <w:tcPr>
            <w:tcW w:w="4111" w:type="dxa"/>
            <w:vAlign w:val="bottom"/>
          </w:tcPr>
          <w:p w14:paraId="67709359" w14:textId="77777777" w:rsidR="00F419AC" w:rsidRPr="00D566CF" w:rsidRDefault="00F419AC" w:rsidP="00C0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sz w:val="28"/>
                <w:szCs w:val="28"/>
                <w:cs/>
              </w:rPr>
              <w:t>บริษัท ไอทีซิตี้ จำกัด (มหาชน)</w:t>
            </w:r>
          </w:p>
        </w:tc>
        <w:tc>
          <w:tcPr>
            <w:tcW w:w="2693" w:type="dxa"/>
            <w:vAlign w:val="bottom"/>
          </w:tcPr>
          <w:p w14:paraId="64D19B24" w14:textId="277E7F06" w:rsidR="00F419AC" w:rsidRPr="00D566CF" w:rsidRDefault="0014534F" w:rsidP="00C0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ร้านขายปลีกสมาร์ทโฟน </w:t>
            </w:r>
          </w:p>
        </w:tc>
        <w:tc>
          <w:tcPr>
            <w:tcW w:w="2551" w:type="dxa"/>
            <w:vAlign w:val="bottom"/>
          </w:tcPr>
          <w:p w14:paraId="58399DCD" w14:textId="77777777" w:rsidR="00F419AC" w:rsidRPr="00D566CF" w:rsidRDefault="00F419AC" w:rsidP="00C0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4534F" w:rsidRPr="00D566CF" w14:paraId="65F457F3" w14:textId="77777777" w:rsidTr="00F54DA5">
        <w:trPr>
          <w:trHeight w:val="397"/>
        </w:trPr>
        <w:tc>
          <w:tcPr>
            <w:tcW w:w="4111" w:type="dxa"/>
            <w:vAlign w:val="bottom"/>
          </w:tcPr>
          <w:p w14:paraId="117F9DC5" w14:textId="77777777" w:rsidR="0014534F" w:rsidRPr="00D566CF" w:rsidRDefault="0014534F" w:rsidP="00C0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693" w:type="dxa"/>
            <w:vAlign w:val="bottom"/>
          </w:tcPr>
          <w:p w14:paraId="67D44689" w14:textId="1A8F84CA" w:rsidR="0014534F" w:rsidRPr="00D566CF" w:rsidRDefault="0014534F" w:rsidP="00C0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คอมพิวเตอร์และอุปกรณ์ต่อพ่วง</w:t>
            </w:r>
          </w:p>
        </w:tc>
        <w:tc>
          <w:tcPr>
            <w:tcW w:w="2551" w:type="dxa"/>
            <w:vAlign w:val="bottom"/>
          </w:tcPr>
          <w:p w14:paraId="55A2E9E8" w14:textId="77777777" w:rsidR="0014534F" w:rsidRPr="00A377DF" w:rsidRDefault="0014534F" w:rsidP="00C0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419AC" w:rsidRPr="00D566CF" w14:paraId="644653BA" w14:textId="77777777" w:rsidTr="00F54DA5">
        <w:trPr>
          <w:trHeight w:val="397"/>
        </w:trPr>
        <w:tc>
          <w:tcPr>
            <w:tcW w:w="4111" w:type="dxa"/>
            <w:vAlign w:val="bottom"/>
          </w:tcPr>
          <w:p w14:paraId="64702A34" w14:textId="77777777" w:rsidR="00F419AC" w:rsidRPr="00D566CF" w:rsidRDefault="00F419AC" w:rsidP="00C0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2693" w:type="dxa"/>
            <w:vAlign w:val="bottom"/>
          </w:tcPr>
          <w:p w14:paraId="3E10042D" w14:textId="746E4C96" w:rsidR="00F419AC" w:rsidRPr="00D566CF" w:rsidRDefault="000056BE" w:rsidP="00C0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จำหน่ายสินค้าอุปโภค บริโภค</w:t>
            </w:r>
          </w:p>
        </w:tc>
        <w:tc>
          <w:tcPr>
            <w:tcW w:w="2551" w:type="dxa"/>
            <w:vAlign w:val="bottom"/>
          </w:tcPr>
          <w:p w14:paraId="077D12C9" w14:textId="77777777" w:rsidR="00F419AC" w:rsidRPr="00D566CF" w:rsidRDefault="00F419AC" w:rsidP="00C0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419AC" w:rsidRPr="00D566CF" w14:paraId="7CDA7D35" w14:textId="77777777" w:rsidTr="00F54DA5">
        <w:trPr>
          <w:trHeight w:val="397"/>
        </w:trPr>
        <w:tc>
          <w:tcPr>
            <w:tcW w:w="4111" w:type="dxa"/>
            <w:vAlign w:val="bottom"/>
          </w:tcPr>
          <w:p w14:paraId="7906F4F0" w14:textId="77777777" w:rsidR="00F419AC" w:rsidRPr="00D566CF" w:rsidRDefault="00F419AC" w:rsidP="00C0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rPr>
                <w:rFonts w:ascii="Angsana New" w:hAnsi="Angsana New"/>
                <w:b/>
                <w:sz w:val="28"/>
                <w:szCs w:val="28"/>
              </w:rPr>
            </w:pPr>
            <w:r w:rsidRPr="00A377DF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สหพัฒนาอินเตอร์โฮลดิ้ง จำกัด (มหาชน)*</w:t>
            </w:r>
          </w:p>
        </w:tc>
        <w:tc>
          <w:tcPr>
            <w:tcW w:w="2693" w:type="dxa"/>
            <w:vAlign w:val="bottom"/>
          </w:tcPr>
          <w:p w14:paraId="1AEF8A62" w14:textId="0A6A9127" w:rsidR="00F419AC" w:rsidRPr="00D566CF" w:rsidRDefault="002E0589" w:rsidP="00C0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ให้เช่าและบริการธุรกิจลงทุน</w:t>
            </w:r>
          </w:p>
        </w:tc>
        <w:tc>
          <w:tcPr>
            <w:tcW w:w="2551" w:type="dxa"/>
            <w:vAlign w:val="bottom"/>
          </w:tcPr>
          <w:p w14:paraId="729C9A5B" w14:textId="77777777" w:rsidR="00F419AC" w:rsidRPr="00D566CF" w:rsidRDefault="00F419AC" w:rsidP="00C0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4262D" w:rsidRPr="00D566CF" w14:paraId="07E0CF67" w14:textId="77777777" w:rsidTr="00F54DA5">
        <w:trPr>
          <w:trHeight w:val="397"/>
        </w:trPr>
        <w:tc>
          <w:tcPr>
            <w:tcW w:w="4111" w:type="dxa"/>
            <w:vAlign w:val="bottom"/>
          </w:tcPr>
          <w:p w14:paraId="3D815CEA" w14:textId="77777777" w:rsidR="00F4262D" w:rsidRPr="00D566CF" w:rsidRDefault="00F4262D" w:rsidP="00C062E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9" w:right="14" w:hanging="14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93" w:type="dxa"/>
            <w:vAlign w:val="bottom"/>
          </w:tcPr>
          <w:p w14:paraId="26D6459D" w14:textId="2E7E0F84" w:rsidR="00F4262D" w:rsidRPr="00D566CF" w:rsidRDefault="00F4262D" w:rsidP="00C0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ในหลักทรัพย์</w:t>
            </w:r>
          </w:p>
        </w:tc>
        <w:tc>
          <w:tcPr>
            <w:tcW w:w="2551" w:type="dxa"/>
            <w:vAlign w:val="bottom"/>
          </w:tcPr>
          <w:p w14:paraId="05397241" w14:textId="77777777" w:rsidR="00F4262D" w:rsidRPr="00A377DF" w:rsidRDefault="00F4262D" w:rsidP="00C0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419AC" w:rsidRPr="00D566CF" w14:paraId="37E71C3F" w14:textId="77777777" w:rsidTr="00F54DA5">
        <w:trPr>
          <w:trHeight w:val="397"/>
        </w:trPr>
        <w:tc>
          <w:tcPr>
            <w:tcW w:w="4111" w:type="dxa"/>
            <w:vAlign w:val="bottom"/>
          </w:tcPr>
          <w:p w14:paraId="650246AC" w14:textId="77777777" w:rsidR="00F419AC" w:rsidRPr="00D566CF" w:rsidRDefault="00F419AC" w:rsidP="00C062E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9" w:right="14" w:hanging="142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 </w:t>
            </w:r>
            <w:r w:rsidRPr="00A377DF">
              <w:rPr>
                <w:rFonts w:ascii="Angsana New" w:hAnsi="Angsana New"/>
                <w:b/>
                <w:sz w:val="28"/>
                <w:szCs w:val="28"/>
                <w:cs/>
              </w:rPr>
              <w:t>บริษัท อเมริกัน ฟู้ด จำกัด (บริษัทย่อย</w:t>
            </w: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A377DF">
              <w:rPr>
                <w:rFonts w:ascii="Angsana New" w:hAnsi="Angsana New"/>
                <w:b/>
                <w:sz w:val="28"/>
                <w:szCs w:val="28"/>
                <w:cs/>
              </w:rPr>
              <w:t>ของ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>*)</w:t>
            </w:r>
          </w:p>
        </w:tc>
        <w:tc>
          <w:tcPr>
            <w:tcW w:w="2693" w:type="dxa"/>
            <w:vAlign w:val="bottom"/>
          </w:tcPr>
          <w:p w14:paraId="235E2E65" w14:textId="4151EFE1" w:rsidR="00F419AC" w:rsidRPr="00D566CF" w:rsidRDefault="00F15386" w:rsidP="00C0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ผลิตและจำหน่ายไอศกรีม</w:t>
            </w:r>
            <w:r w:rsidRPr="00D566CF">
              <w:rPr>
                <w:rFonts w:ascii="Angsana New" w:hAnsi="Angsana New"/>
                <w:sz w:val="28"/>
                <w:szCs w:val="28"/>
              </w:rPr>
              <w:t>,</w:t>
            </w:r>
          </w:p>
        </w:tc>
        <w:tc>
          <w:tcPr>
            <w:tcW w:w="2551" w:type="dxa"/>
            <w:vAlign w:val="bottom"/>
          </w:tcPr>
          <w:p w14:paraId="6F26A078" w14:textId="77777777" w:rsidR="00F419AC" w:rsidRPr="00A377DF" w:rsidRDefault="00F419AC" w:rsidP="00C0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83407" w:rsidRPr="00D566CF" w14:paraId="48A8FB8B" w14:textId="77777777" w:rsidTr="00F54DA5">
        <w:trPr>
          <w:trHeight w:val="397"/>
        </w:trPr>
        <w:tc>
          <w:tcPr>
            <w:tcW w:w="4111" w:type="dxa"/>
            <w:vAlign w:val="bottom"/>
          </w:tcPr>
          <w:p w14:paraId="6D075406" w14:textId="77777777" w:rsidR="00683407" w:rsidRPr="00D566CF" w:rsidRDefault="00683407" w:rsidP="00C0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vAlign w:val="bottom"/>
          </w:tcPr>
          <w:p w14:paraId="4D2F64E9" w14:textId="1FF33C7C" w:rsidR="00683407" w:rsidRPr="00D566CF" w:rsidRDefault="00F15386" w:rsidP="00C0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ไอศกรีมเค้ก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>ไอศกรีมโยเกิร์ต</w:t>
            </w:r>
          </w:p>
        </w:tc>
        <w:tc>
          <w:tcPr>
            <w:tcW w:w="2551" w:type="dxa"/>
            <w:vAlign w:val="bottom"/>
          </w:tcPr>
          <w:p w14:paraId="2E3F2CDE" w14:textId="77777777" w:rsidR="00683407" w:rsidRPr="00A377DF" w:rsidRDefault="00683407" w:rsidP="00C0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419AC" w:rsidRPr="00D566CF" w14:paraId="6AC270A9" w14:textId="77777777" w:rsidTr="00F54DA5">
        <w:trPr>
          <w:trHeight w:val="397"/>
        </w:trPr>
        <w:tc>
          <w:tcPr>
            <w:tcW w:w="4111" w:type="dxa"/>
            <w:vAlign w:val="bottom"/>
          </w:tcPr>
          <w:p w14:paraId="38337215" w14:textId="77777777" w:rsidR="00F419AC" w:rsidRPr="00D566CF" w:rsidRDefault="00F419AC" w:rsidP="00C0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A377DF">
              <w:rPr>
                <w:rFonts w:ascii="Angsana New" w:hAnsi="Angsana New"/>
                <w:b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2693" w:type="dxa"/>
            <w:vAlign w:val="bottom"/>
          </w:tcPr>
          <w:p w14:paraId="28AC5743" w14:textId="59961F14" w:rsidR="00F419AC" w:rsidRPr="00D566CF" w:rsidRDefault="00477B4C" w:rsidP="00C0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จำหน่ายถุงน่อง</w:t>
            </w:r>
          </w:p>
        </w:tc>
        <w:tc>
          <w:tcPr>
            <w:tcW w:w="2551" w:type="dxa"/>
            <w:vAlign w:val="bottom"/>
          </w:tcPr>
          <w:p w14:paraId="769C71B0" w14:textId="77777777" w:rsidR="00F419AC" w:rsidRPr="00A377DF" w:rsidRDefault="00F419AC" w:rsidP="00C0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419AC" w:rsidRPr="00D566CF" w14:paraId="57990FD6" w14:textId="77777777" w:rsidTr="00F54DA5">
        <w:trPr>
          <w:trHeight w:val="397"/>
        </w:trPr>
        <w:tc>
          <w:tcPr>
            <w:tcW w:w="4111" w:type="dxa"/>
            <w:vAlign w:val="bottom"/>
          </w:tcPr>
          <w:p w14:paraId="4068E9D2" w14:textId="77777777" w:rsidR="00F419AC" w:rsidRPr="00D566CF" w:rsidRDefault="00F419AC" w:rsidP="00C0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sz w:val="28"/>
                <w:szCs w:val="28"/>
                <w:cs/>
              </w:rPr>
              <w:t>บริษัท เจนศิลป์อินดัสทรี่ จำกัด</w:t>
            </w:r>
          </w:p>
        </w:tc>
        <w:tc>
          <w:tcPr>
            <w:tcW w:w="2693" w:type="dxa"/>
            <w:vAlign w:val="bottom"/>
          </w:tcPr>
          <w:p w14:paraId="13DF02BF" w14:textId="54D31497" w:rsidR="00F419AC" w:rsidRPr="00D566CF" w:rsidRDefault="0048430D" w:rsidP="00C0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บริการรับฝากสินค้า</w:t>
            </w:r>
          </w:p>
        </w:tc>
        <w:tc>
          <w:tcPr>
            <w:tcW w:w="2551" w:type="dxa"/>
            <w:vAlign w:val="bottom"/>
          </w:tcPr>
          <w:p w14:paraId="6D790A9D" w14:textId="77777777" w:rsidR="00F419AC" w:rsidRPr="00A377DF" w:rsidRDefault="00F419AC" w:rsidP="00C0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419AC" w:rsidRPr="00D566CF" w14:paraId="7B195268" w14:textId="77777777" w:rsidTr="00F54DA5">
        <w:trPr>
          <w:trHeight w:val="397"/>
        </w:trPr>
        <w:tc>
          <w:tcPr>
            <w:tcW w:w="4111" w:type="dxa"/>
            <w:vAlign w:val="bottom"/>
          </w:tcPr>
          <w:p w14:paraId="260166AD" w14:textId="77777777" w:rsidR="00F419AC" w:rsidRPr="00D566CF" w:rsidRDefault="00F419AC" w:rsidP="00C0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sz w:val="28"/>
                <w:szCs w:val="28"/>
                <w:cs/>
              </w:rPr>
              <w:t>บริษัท ไทเกอร์ ดิสทริบิวชั่น แอนด์ โลจิสติคส์ จำกัด</w:t>
            </w:r>
          </w:p>
        </w:tc>
        <w:tc>
          <w:tcPr>
            <w:tcW w:w="2693" w:type="dxa"/>
            <w:vAlign w:val="bottom"/>
          </w:tcPr>
          <w:p w14:paraId="1ECCBDD6" w14:textId="30F57D4B" w:rsidR="00F419AC" w:rsidRPr="00D566CF" w:rsidRDefault="00C566D1" w:rsidP="00C0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A377DF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บริหารคลังสินค้า ให้เช่าคลังสินค้า</w:t>
            </w:r>
          </w:p>
        </w:tc>
        <w:tc>
          <w:tcPr>
            <w:tcW w:w="2551" w:type="dxa"/>
            <w:vAlign w:val="bottom"/>
          </w:tcPr>
          <w:p w14:paraId="2F9B7D0E" w14:textId="77777777" w:rsidR="00F419AC" w:rsidRPr="00A377DF" w:rsidRDefault="00F419AC" w:rsidP="00C0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มีผู้ถือหุ้นรายใหญ่ร่วมกัน</w:t>
            </w:r>
          </w:p>
        </w:tc>
      </w:tr>
      <w:tr w:rsidR="00C566D1" w:rsidRPr="00D566CF" w14:paraId="48E2FA68" w14:textId="77777777" w:rsidTr="00F54DA5">
        <w:trPr>
          <w:trHeight w:val="397"/>
        </w:trPr>
        <w:tc>
          <w:tcPr>
            <w:tcW w:w="4111" w:type="dxa"/>
            <w:vAlign w:val="bottom"/>
          </w:tcPr>
          <w:p w14:paraId="4BD5C3CE" w14:textId="77777777" w:rsidR="00C566D1" w:rsidRPr="00D566CF" w:rsidRDefault="00C566D1" w:rsidP="00C0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425" w:right="14" w:hanging="426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693" w:type="dxa"/>
            <w:vAlign w:val="bottom"/>
          </w:tcPr>
          <w:p w14:paraId="62C5893B" w14:textId="5B91EC9D" w:rsidR="00C566D1" w:rsidRPr="00D566CF" w:rsidRDefault="00C566D1" w:rsidP="00C0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และบริการอื่นๆ</w:t>
            </w:r>
          </w:p>
        </w:tc>
        <w:tc>
          <w:tcPr>
            <w:tcW w:w="2551" w:type="dxa"/>
            <w:vAlign w:val="bottom"/>
          </w:tcPr>
          <w:p w14:paraId="4F2E93A5" w14:textId="77777777" w:rsidR="00C566D1" w:rsidRPr="00A377DF" w:rsidRDefault="00C566D1" w:rsidP="00C0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419AC" w:rsidRPr="00D566CF" w14:paraId="24A04837" w14:textId="77777777" w:rsidTr="00F54DA5">
        <w:trPr>
          <w:trHeight w:val="397"/>
        </w:trPr>
        <w:tc>
          <w:tcPr>
            <w:tcW w:w="4111" w:type="dxa"/>
            <w:vAlign w:val="bottom"/>
          </w:tcPr>
          <w:p w14:paraId="157B5532" w14:textId="77777777" w:rsidR="00F419AC" w:rsidRPr="00D566CF" w:rsidRDefault="00F419AC" w:rsidP="00C0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425" w:right="14" w:hanging="426"/>
              <w:rPr>
                <w:rFonts w:ascii="Angsana New" w:hAnsi="Angsana New"/>
                <w:b/>
                <w:sz w:val="28"/>
                <w:szCs w:val="28"/>
              </w:rPr>
            </w:pPr>
            <w:r w:rsidRPr="00A377DF">
              <w:rPr>
                <w:rFonts w:ascii="Angsana New" w:hAnsi="Angsana New"/>
                <w:b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2693" w:type="dxa"/>
            <w:vAlign w:val="bottom"/>
          </w:tcPr>
          <w:p w14:paraId="37802AEB" w14:textId="3C946397" w:rsidR="00F419AC" w:rsidRPr="00D566CF" w:rsidRDefault="00C062E0" w:rsidP="00C0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51" w:type="dxa"/>
            <w:vAlign w:val="bottom"/>
          </w:tcPr>
          <w:p w14:paraId="4AFB4559" w14:textId="40380515" w:rsidR="00F419AC" w:rsidRPr="00A377DF" w:rsidRDefault="00F419AC" w:rsidP="00C0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บุคคลที่มีอำนาจและควา</w:t>
            </w:r>
            <w:r w:rsidR="000F0D51" w:rsidRPr="00A377DF">
              <w:rPr>
                <w:rFonts w:ascii="Angsana New" w:hAnsi="Angsana New"/>
                <w:sz w:val="28"/>
                <w:szCs w:val="28"/>
                <w:cs/>
              </w:rPr>
              <w:t>ม</w:t>
            </w:r>
          </w:p>
        </w:tc>
      </w:tr>
      <w:tr w:rsidR="00F419AC" w:rsidRPr="00D566CF" w14:paraId="4BF14C4E" w14:textId="77777777" w:rsidTr="00F54DA5">
        <w:trPr>
          <w:trHeight w:val="397"/>
        </w:trPr>
        <w:tc>
          <w:tcPr>
            <w:tcW w:w="4111" w:type="dxa"/>
            <w:vAlign w:val="bottom"/>
          </w:tcPr>
          <w:p w14:paraId="33FF3A80" w14:textId="77777777" w:rsidR="00F419AC" w:rsidRPr="00A377DF" w:rsidRDefault="00F419AC" w:rsidP="00C0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425" w:right="14" w:hanging="426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693" w:type="dxa"/>
            <w:vAlign w:val="bottom"/>
          </w:tcPr>
          <w:p w14:paraId="61741624" w14:textId="77777777" w:rsidR="00F419AC" w:rsidRPr="00D566CF" w:rsidRDefault="00F419AC" w:rsidP="00C0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vAlign w:val="bottom"/>
          </w:tcPr>
          <w:p w14:paraId="3D825485" w14:textId="0B1D2A15" w:rsidR="00F419AC" w:rsidRPr="00A377DF" w:rsidRDefault="000F0D51" w:rsidP="00C0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รับผิดชอบการวางแผน</w:t>
            </w:r>
            <w:r w:rsidR="00F419AC" w:rsidRPr="00A377DF">
              <w:rPr>
                <w:rFonts w:ascii="Angsana New" w:hAnsi="Angsana New"/>
                <w:sz w:val="28"/>
                <w:szCs w:val="28"/>
                <w:cs/>
              </w:rPr>
              <w:t>สั่งการ</w:t>
            </w:r>
          </w:p>
        </w:tc>
      </w:tr>
      <w:tr w:rsidR="00F419AC" w:rsidRPr="00D566CF" w14:paraId="1C395919" w14:textId="77777777" w:rsidTr="00F54DA5">
        <w:trPr>
          <w:trHeight w:val="397"/>
        </w:trPr>
        <w:tc>
          <w:tcPr>
            <w:tcW w:w="4111" w:type="dxa"/>
            <w:vAlign w:val="bottom"/>
          </w:tcPr>
          <w:p w14:paraId="03092BF3" w14:textId="77777777" w:rsidR="00F419AC" w:rsidRPr="00A377DF" w:rsidRDefault="00F419AC" w:rsidP="00C0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425" w:right="14" w:hanging="426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693" w:type="dxa"/>
            <w:vAlign w:val="bottom"/>
          </w:tcPr>
          <w:p w14:paraId="11E7B411" w14:textId="77777777" w:rsidR="00F419AC" w:rsidRPr="00D566CF" w:rsidRDefault="00F419AC" w:rsidP="00C0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vAlign w:val="bottom"/>
          </w:tcPr>
          <w:p w14:paraId="00F398CB" w14:textId="0FE8B8E6" w:rsidR="00F419AC" w:rsidRPr="00A377DF" w:rsidRDefault="000F0D51" w:rsidP="00C0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และควบคุมกิจกรรมต่าง ๆ ของ</w:t>
            </w:r>
          </w:p>
        </w:tc>
      </w:tr>
      <w:tr w:rsidR="00F419AC" w:rsidRPr="00D566CF" w14:paraId="5DC889BD" w14:textId="77777777" w:rsidTr="00F54DA5">
        <w:trPr>
          <w:trHeight w:val="397"/>
        </w:trPr>
        <w:tc>
          <w:tcPr>
            <w:tcW w:w="4111" w:type="dxa"/>
            <w:vAlign w:val="bottom"/>
          </w:tcPr>
          <w:p w14:paraId="5F1BD425" w14:textId="77777777" w:rsidR="00F419AC" w:rsidRPr="00A377DF" w:rsidRDefault="00F419AC" w:rsidP="00C0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425" w:right="14" w:hanging="426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693" w:type="dxa"/>
            <w:vAlign w:val="bottom"/>
          </w:tcPr>
          <w:p w14:paraId="49A68065" w14:textId="77777777" w:rsidR="00F419AC" w:rsidRPr="00D566CF" w:rsidRDefault="00F419AC" w:rsidP="00C0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vAlign w:val="bottom"/>
          </w:tcPr>
          <w:p w14:paraId="139888E6" w14:textId="65D65488" w:rsidR="00F419AC" w:rsidRPr="00A377DF" w:rsidRDefault="00C75347" w:rsidP="00C0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กิจการไม่ว่าทางตรงหรือทางอ้อม </w:t>
            </w:r>
          </w:p>
        </w:tc>
      </w:tr>
      <w:tr w:rsidR="00C75347" w:rsidRPr="00D566CF" w14:paraId="67405A4A" w14:textId="77777777" w:rsidTr="00F54DA5">
        <w:trPr>
          <w:trHeight w:val="397"/>
        </w:trPr>
        <w:tc>
          <w:tcPr>
            <w:tcW w:w="4111" w:type="dxa"/>
            <w:vAlign w:val="bottom"/>
          </w:tcPr>
          <w:p w14:paraId="1068A40D" w14:textId="77777777" w:rsidR="00C75347" w:rsidRPr="00A377DF" w:rsidRDefault="00C75347" w:rsidP="00C0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425" w:right="14" w:hanging="426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693" w:type="dxa"/>
            <w:vAlign w:val="bottom"/>
          </w:tcPr>
          <w:p w14:paraId="196A3734" w14:textId="77777777" w:rsidR="00C75347" w:rsidRPr="00D566CF" w:rsidRDefault="00C75347" w:rsidP="00C0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vAlign w:val="bottom"/>
          </w:tcPr>
          <w:p w14:paraId="1AD48D60" w14:textId="13010CFC" w:rsidR="00C75347" w:rsidRPr="00A377DF" w:rsidRDefault="00C75347" w:rsidP="00C0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ทั้งนี้รวมถึงกรรมการของบริษัท </w:t>
            </w:r>
          </w:p>
        </w:tc>
      </w:tr>
      <w:tr w:rsidR="00C75347" w:rsidRPr="00D566CF" w14:paraId="10A41491" w14:textId="77777777" w:rsidTr="00F54DA5">
        <w:trPr>
          <w:trHeight w:val="397"/>
        </w:trPr>
        <w:tc>
          <w:tcPr>
            <w:tcW w:w="4111" w:type="dxa"/>
            <w:vAlign w:val="bottom"/>
          </w:tcPr>
          <w:p w14:paraId="1BBD210D" w14:textId="77777777" w:rsidR="00C75347" w:rsidRPr="00A377DF" w:rsidRDefault="00C75347" w:rsidP="00C0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425" w:right="14" w:hanging="426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693" w:type="dxa"/>
            <w:vAlign w:val="bottom"/>
          </w:tcPr>
          <w:p w14:paraId="41A9ABAA" w14:textId="77777777" w:rsidR="00C75347" w:rsidRPr="00D566CF" w:rsidRDefault="00C75347" w:rsidP="00C0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vAlign w:val="bottom"/>
          </w:tcPr>
          <w:p w14:paraId="252B7E96" w14:textId="34D73D35" w:rsidR="00C75347" w:rsidRPr="00A377DF" w:rsidRDefault="00C75347" w:rsidP="00C0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9D07E5">
              <w:rPr>
                <w:rFonts w:ascii="Angsana New" w:hAnsi="Angsana New"/>
                <w:sz w:val="28"/>
                <w:szCs w:val="28"/>
              </w:rPr>
              <w:t>(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>ไม่ว่าจะทำหน้าที่ในระดับ</w:t>
            </w:r>
          </w:p>
        </w:tc>
      </w:tr>
      <w:tr w:rsidR="00C75347" w:rsidRPr="00D566CF" w14:paraId="03D3BC8E" w14:textId="77777777" w:rsidTr="00F54DA5">
        <w:trPr>
          <w:trHeight w:val="397"/>
        </w:trPr>
        <w:tc>
          <w:tcPr>
            <w:tcW w:w="4111" w:type="dxa"/>
            <w:vAlign w:val="bottom"/>
          </w:tcPr>
          <w:p w14:paraId="2BA550AF" w14:textId="77777777" w:rsidR="00C75347" w:rsidRPr="00A377DF" w:rsidRDefault="00C75347" w:rsidP="00C0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425" w:right="14" w:hanging="426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693" w:type="dxa"/>
            <w:vAlign w:val="bottom"/>
          </w:tcPr>
          <w:p w14:paraId="00151A34" w14:textId="77777777" w:rsidR="00C75347" w:rsidRPr="00D566CF" w:rsidRDefault="00C75347" w:rsidP="00C0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vAlign w:val="bottom"/>
          </w:tcPr>
          <w:p w14:paraId="449ADB16" w14:textId="49C9158F" w:rsidR="00C75347" w:rsidRPr="00A377DF" w:rsidRDefault="00C75347" w:rsidP="00C0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บริหารหรือไม่)</w:t>
            </w:r>
          </w:p>
        </w:tc>
      </w:tr>
    </w:tbl>
    <w:p w14:paraId="3DC75C93" w14:textId="77777777" w:rsidR="00F05D4F" w:rsidRPr="00D566CF" w:rsidRDefault="00F05D4F" w:rsidP="00077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</w:p>
    <w:p w14:paraId="75F79395" w14:textId="77777777" w:rsidR="00F05D4F" w:rsidRDefault="00F05D4F" w:rsidP="00077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</w:p>
    <w:p w14:paraId="0B751D12" w14:textId="77777777" w:rsidR="00F54DA5" w:rsidRPr="00D566CF" w:rsidRDefault="00F54DA5" w:rsidP="00077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</w:p>
    <w:p w14:paraId="4113243E" w14:textId="24373BA3" w:rsidR="00F419AC" w:rsidRPr="00D566CF" w:rsidRDefault="00F62E99" w:rsidP="00077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A377DF">
        <w:rPr>
          <w:rFonts w:ascii="Angsana New" w:hAnsi="Angsana New"/>
          <w:sz w:val="28"/>
          <w:szCs w:val="28"/>
          <w:cs/>
        </w:rPr>
        <w:lastRenderedPageBreak/>
        <w:t>นโยบายการกำหนดราคาสำหรับแต่ละรายการอธิบายได้ดังต่อไปนี้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853"/>
        <w:gridCol w:w="284"/>
        <w:gridCol w:w="4218"/>
      </w:tblGrid>
      <w:tr w:rsidR="00087918" w:rsidRPr="00D566CF" w14:paraId="01DD7B9D" w14:textId="77777777" w:rsidTr="00F54DA5">
        <w:trPr>
          <w:trHeight w:hRule="exact" w:val="397"/>
        </w:trPr>
        <w:tc>
          <w:tcPr>
            <w:tcW w:w="48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53335D" w14:textId="77777777" w:rsidR="00087918" w:rsidRPr="00D566CF" w:rsidRDefault="00087918" w:rsidP="00430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ประเภทรายการ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677A9" w14:textId="77777777" w:rsidR="00087918" w:rsidRPr="00D566CF" w:rsidRDefault="00087918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89786B" w14:textId="77777777" w:rsidR="00087918" w:rsidRPr="00A377DF" w:rsidRDefault="00087918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87918" w:rsidRPr="00D566CF" w14:paraId="57414802" w14:textId="77777777" w:rsidTr="00F54DA5">
        <w:trPr>
          <w:trHeight w:hRule="exact" w:val="397"/>
        </w:trPr>
        <w:tc>
          <w:tcPr>
            <w:tcW w:w="4853" w:type="dxa"/>
            <w:tcBorders>
              <w:left w:val="nil"/>
              <w:bottom w:val="nil"/>
              <w:right w:val="nil"/>
            </w:tcBorders>
            <w:vAlign w:val="bottom"/>
          </w:tcPr>
          <w:p w14:paraId="28DBE83D" w14:textId="77777777" w:rsidR="00087918" w:rsidRPr="00D566CF" w:rsidRDefault="00087918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vAlign w:val="bottom"/>
          </w:tcPr>
          <w:p w14:paraId="17693A77" w14:textId="77777777" w:rsidR="00087918" w:rsidRPr="00D566CF" w:rsidRDefault="00087918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tcBorders>
              <w:left w:val="nil"/>
              <w:bottom w:val="nil"/>
              <w:right w:val="nil"/>
            </w:tcBorders>
            <w:vAlign w:val="bottom"/>
          </w:tcPr>
          <w:p w14:paraId="3AF4AA97" w14:textId="77777777" w:rsidR="00087918" w:rsidRPr="00A377DF" w:rsidRDefault="00087918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087918" w:rsidRPr="00D566CF" w14:paraId="242182BD" w14:textId="77777777" w:rsidTr="00F54DA5">
        <w:trPr>
          <w:trHeight w:hRule="exact" w:val="397"/>
        </w:trPr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456CE" w14:textId="77777777" w:rsidR="00087918" w:rsidRPr="00A377DF" w:rsidRDefault="00087918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3141F" w14:textId="77777777" w:rsidR="00087918" w:rsidRPr="00D566CF" w:rsidRDefault="00087918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7C9B2" w14:textId="77777777" w:rsidR="00087918" w:rsidRPr="00D566CF" w:rsidRDefault="00087918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087918" w:rsidRPr="00D566CF" w14:paraId="5FF5ABD7" w14:textId="77777777" w:rsidTr="00F54DA5">
        <w:trPr>
          <w:trHeight w:hRule="exact" w:val="397"/>
        </w:trPr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154AB" w14:textId="77777777" w:rsidR="00087918" w:rsidRPr="00A377DF" w:rsidRDefault="00087918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9ECF4" w14:textId="77777777" w:rsidR="00087918" w:rsidRPr="00D566CF" w:rsidRDefault="00087918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41565" w14:textId="77777777" w:rsidR="00087918" w:rsidRPr="00A377DF" w:rsidRDefault="00087918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087918" w:rsidRPr="00D566CF" w14:paraId="713C5248" w14:textId="77777777" w:rsidTr="00F54DA5">
        <w:trPr>
          <w:trHeight w:hRule="exact" w:val="397"/>
        </w:trPr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E4360" w14:textId="77777777" w:rsidR="00087918" w:rsidRPr="00D566CF" w:rsidRDefault="00087918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BA5C5" w14:textId="77777777" w:rsidR="00087918" w:rsidRPr="00D566CF" w:rsidRDefault="00087918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365FC" w14:textId="77777777" w:rsidR="00087918" w:rsidRPr="00A377DF" w:rsidRDefault="00087918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087918" w:rsidRPr="00D566CF" w14:paraId="5132B57E" w14:textId="77777777" w:rsidTr="00F54DA5">
        <w:trPr>
          <w:trHeight w:hRule="exact" w:val="397"/>
        </w:trPr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D76EA" w14:textId="77777777" w:rsidR="00087918" w:rsidRPr="00A377DF" w:rsidRDefault="00087918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7B212" w14:textId="77777777" w:rsidR="00087918" w:rsidRPr="00D566CF" w:rsidRDefault="00087918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725D2" w14:textId="77777777" w:rsidR="00087918" w:rsidRPr="00A377DF" w:rsidRDefault="00087918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087918" w:rsidRPr="00D566CF" w14:paraId="2D8EC67C" w14:textId="77777777" w:rsidTr="00F54DA5">
        <w:trPr>
          <w:trHeight w:hRule="exact" w:val="397"/>
        </w:trPr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97233" w14:textId="77777777" w:rsidR="00087918" w:rsidRPr="00A377DF" w:rsidRDefault="00087918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ED6AE" w14:textId="77777777" w:rsidR="00087918" w:rsidRPr="00D566CF" w:rsidRDefault="00087918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ECE58" w14:textId="77777777" w:rsidR="00087918" w:rsidRPr="00A377DF" w:rsidRDefault="00087918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087918" w:rsidRPr="00D566CF" w14:paraId="5708F4F9" w14:textId="77777777" w:rsidTr="00F54DA5">
        <w:trPr>
          <w:trHeight w:hRule="exact" w:val="397"/>
        </w:trPr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14595" w14:textId="77777777" w:rsidR="00087918" w:rsidRPr="00A377DF" w:rsidRDefault="00087918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ค่าบริการคลังสินค้า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74A5C" w14:textId="77777777" w:rsidR="00087918" w:rsidRPr="00D566CF" w:rsidRDefault="00087918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C6E1C" w14:textId="77777777" w:rsidR="00087918" w:rsidRPr="00A377DF" w:rsidRDefault="00087918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087918" w:rsidRPr="00D566CF" w14:paraId="570BC617" w14:textId="77777777" w:rsidTr="00F54DA5">
        <w:trPr>
          <w:trHeight w:hRule="exact" w:val="397"/>
        </w:trPr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AD545" w14:textId="77777777" w:rsidR="00087918" w:rsidRPr="00A377DF" w:rsidRDefault="00087918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45F40" w14:textId="77777777" w:rsidR="00087918" w:rsidRPr="00D566CF" w:rsidRDefault="00087918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71A61" w14:textId="77777777" w:rsidR="00087918" w:rsidRPr="00A377DF" w:rsidRDefault="00087918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14:paraId="5EE5A642" w14:textId="280C3ECC" w:rsidR="00077A7D" w:rsidRPr="00D566CF" w:rsidRDefault="007E6D45" w:rsidP="00F05D4F">
      <w:pPr>
        <w:pStyle w:val="BodyTex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right="-23"/>
        <w:jc w:val="thaiDistribute"/>
        <w:rPr>
          <w:rFonts w:ascii="Angsana New" w:hAnsi="Angsana New"/>
          <w:sz w:val="28"/>
          <w:szCs w:val="28"/>
        </w:rPr>
      </w:pPr>
      <w:r w:rsidRPr="00D566CF">
        <w:rPr>
          <w:rFonts w:ascii="Angsana New" w:hAnsi="Angsana New"/>
          <w:sz w:val="28"/>
          <w:szCs w:val="28"/>
          <w:cs/>
        </w:rPr>
        <w:t xml:space="preserve">ยอดคงเหลือที่มีสาระสำคัญกับบริษัทและบุคคลที่เกี่ยวข้องกัน ซึ่งได้รวมไว้ในงบการเงิน ณ </w:t>
      </w:r>
      <w:r w:rsidR="00D97769" w:rsidRPr="00D566CF">
        <w:rPr>
          <w:rFonts w:ascii="Angsana New" w:hAnsi="Angsana New"/>
          <w:sz w:val="28"/>
          <w:szCs w:val="28"/>
          <w:cs/>
        </w:rPr>
        <w:t>วันที่</w:t>
      </w:r>
      <w:r w:rsidRPr="00D566CF">
        <w:rPr>
          <w:rFonts w:ascii="Angsana New" w:hAnsi="Angsana New"/>
          <w:sz w:val="28"/>
          <w:szCs w:val="28"/>
        </w:rPr>
        <w:t xml:space="preserve"> </w:t>
      </w:r>
      <w:r w:rsidR="00307A6D" w:rsidRPr="00D566CF">
        <w:rPr>
          <w:rFonts w:ascii="Angsana New" w:hAnsi="Angsana New"/>
          <w:sz w:val="28"/>
          <w:szCs w:val="28"/>
        </w:rPr>
        <w:t>31</w:t>
      </w:r>
      <w:r w:rsidR="00D97769" w:rsidRPr="00A377DF">
        <w:rPr>
          <w:rFonts w:ascii="Angsana New" w:hAnsi="Angsana New"/>
          <w:sz w:val="28"/>
          <w:szCs w:val="28"/>
          <w:cs/>
        </w:rPr>
        <w:t xml:space="preserve"> </w:t>
      </w:r>
      <w:r w:rsidRPr="00A377DF">
        <w:rPr>
          <w:rFonts w:ascii="Angsana New" w:hAnsi="Angsana New"/>
          <w:sz w:val="28"/>
          <w:szCs w:val="28"/>
          <w:cs/>
        </w:rPr>
        <w:t>ธันวาคม</w:t>
      </w:r>
      <w:r w:rsidRPr="00D566CF">
        <w:rPr>
          <w:rFonts w:ascii="Angsana New" w:hAnsi="Angsana New"/>
          <w:sz w:val="28"/>
          <w:szCs w:val="28"/>
        </w:rPr>
        <w:t xml:space="preserve"> </w:t>
      </w:r>
      <w:r w:rsidR="00307A6D" w:rsidRPr="00D566CF">
        <w:rPr>
          <w:rFonts w:ascii="Angsana New" w:hAnsi="Angsana New"/>
          <w:sz w:val="28"/>
          <w:szCs w:val="28"/>
        </w:rPr>
        <w:t>256</w:t>
      </w:r>
      <w:r w:rsidR="00EE24F5" w:rsidRPr="00D566CF">
        <w:rPr>
          <w:rFonts w:ascii="Angsana New" w:hAnsi="Angsana New"/>
          <w:sz w:val="28"/>
          <w:szCs w:val="28"/>
        </w:rPr>
        <w:t xml:space="preserve">6 </w:t>
      </w:r>
      <w:r w:rsidR="00EE24F5" w:rsidRPr="00A377DF">
        <w:rPr>
          <w:rFonts w:ascii="Angsana New" w:hAnsi="Angsana New"/>
          <w:sz w:val="28"/>
          <w:szCs w:val="28"/>
          <w:cs/>
        </w:rPr>
        <w:t xml:space="preserve">และ </w:t>
      </w:r>
      <w:r w:rsidR="00EE24F5" w:rsidRPr="00D566CF">
        <w:rPr>
          <w:rFonts w:ascii="Angsana New" w:hAnsi="Angsana New"/>
          <w:sz w:val="28"/>
          <w:szCs w:val="28"/>
        </w:rPr>
        <w:t>2565</w:t>
      </w:r>
      <w:r w:rsidRPr="00A377DF">
        <w:rPr>
          <w:rFonts w:ascii="Angsana New" w:hAnsi="Angsana New"/>
          <w:sz w:val="28"/>
          <w:szCs w:val="28"/>
          <w:cs/>
        </w:rPr>
        <w:t xml:space="preserve"> ดังนี้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1"/>
        <w:gridCol w:w="284"/>
        <w:gridCol w:w="1950"/>
        <w:gridCol w:w="284"/>
        <w:gridCol w:w="1984"/>
      </w:tblGrid>
      <w:tr w:rsidR="005C39A8" w:rsidRPr="00D566CF" w14:paraId="75739390" w14:textId="77777777" w:rsidTr="00FA40E3">
        <w:trPr>
          <w:trHeight w:hRule="exact" w:val="397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</w:tcPr>
          <w:p w14:paraId="1584F539" w14:textId="77777777" w:rsidR="005C39A8" w:rsidRPr="00D566CF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8C05284" w14:textId="77777777" w:rsidR="005C39A8" w:rsidRPr="00D566CF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2A5E61" w14:textId="77777777" w:rsidR="005C39A8" w:rsidRPr="00A377DF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97FA6" w:rsidRPr="00D566CF" w14:paraId="3DE56DD8" w14:textId="77777777" w:rsidTr="00FA40E3">
        <w:trPr>
          <w:trHeight w:hRule="exact" w:val="397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</w:tcPr>
          <w:p w14:paraId="1899BE68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2A63B6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402558" w14:textId="2A9DB3B9" w:rsidR="00797FA6" w:rsidRPr="00A377DF" w:rsidRDefault="00925DF4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งบการ</w:t>
            </w:r>
            <w:r w:rsidR="00797FA6" w:rsidRPr="00A377DF">
              <w:rPr>
                <w:rFonts w:ascii="Angsana New" w:hAnsi="Angsana New"/>
                <w:sz w:val="28"/>
                <w:szCs w:val="28"/>
                <w:cs/>
              </w:rPr>
              <w:t>เงินที่แสดงเงินลงทุนตามวิธีส่วนได้เสีย/</w:t>
            </w:r>
          </w:p>
        </w:tc>
      </w:tr>
      <w:tr w:rsidR="00797FA6" w:rsidRPr="00D566CF" w14:paraId="2BE4D347" w14:textId="77777777" w:rsidTr="00FA40E3">
        <w:trPr>
          <w:trHeight w:hRule="exact" w:val="397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</w:tcPr>
          <w:p w14:paraId="2BC54FDC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957F53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4269E2" w14:textId="743E3614" w:rsidR="00797FA6" w:rsidRPr="00A377DF" w:rsidRDefault="00925DF4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="00797FA6" w:rsidRPr="00A377DF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797FA6" w:rsidRPr="00D566CF" w14:paraId="4C8C2B4D" w14:textId="77777777" w:rsidTr="00FA40E3">
        <w:trPr>
          <w:trHeight w:hRule="exact" w:val="397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</w:tcPr>
          <w:p w14:paraId="6DF103E8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22FBA37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7AF38" w14:textId="77777777" w:rsidR="00797FA6" w:rsidRPr="00A377D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D9A5A7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B4B4E2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797FA6" w:rsidRPr="00D566CF" w14:paraId="1C087272" w14:textId="77777777" w:rsidTr="00FA40E3">
        <w:trPr>
          <w:trHeight w:hRule="exact" w:val="397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</w:tcPr>
          <w:p w14:paraId="386603B6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CA935AF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7D48E0" w14:textId="398BB7B4" w:rsidR="00797FA6" w:rsidRPr="00A377DF" w:rsidRDefault="00EE24F5" w:rsidP="006F731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31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18C18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4862F0" w14:textId="5A83217A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31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7E6D45" w:rsidRPr="00D566CF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797FA6" w:rsidRPr="00D566CF" w14:paraId="48393147" w14:textId="77777777" w:rsidTr="00FA40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397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F34C8" w14:textId="77777777" w:rsidR="00797FA6" w:rsidRPr="00A377DF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68C449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EE003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4B579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2A964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7FA6" w:rsidRPr="00D566CF" w14:paraId="4420AB0E" w14:textId="77777777" w:rsidTr="00FA40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397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4435D" w14:textId="77777777" w:rsidR="00797FA6" w:rsidRPr="00A377DF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392711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CA0AE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CDD19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AD02B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3DFC" w:rsidRPr="00D566CF" w14:paraId="7B4C52EF" w14:textId="77777777" w:rsidTr="00FA40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397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F2316" w14:textId="5144C78E" w:rsidR="00093DFC" w:rsidRPr="00A377DF" w:rsidRDefault="00093DFC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บริษัท นิวพลัสนิตติ้ง จำกัด (มหาชน) </w:t>
            </w:r>
            <w:r w:rsidR="00D61503" w:rsidRPr="00A377DF">
              <w:rPr>
                <w:rFonts w:ascii="Angsana New" w:hAnsi="Angsana New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01C527" w14:textId="77777777" w:rsidR="00093DFC" w:rsidRPr="00D566CF" w:rsidRDefault="00093DFC" w:rsidP="0009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F551EA" w14:textId="759171DF" w:rsidR="00F508F9" w:rsidRPr="00D566CF" w:rsidRDefault="00CA5A68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af-ZA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af-ZA"/>
              </w:rPr>
              <w:t>1</w:t>
            </w:r>
            <w:r w:rsidR="00B9390F">
              <w:rPr>
                <w:rFonts w:ascii="Angsana New" w:hAnsi="Angsana New"/>
                <w:b w:val="0"/>
                <w:bCs w:val="0"/>
                <w:sz w:val="28"/>
                <w:szCs w:val="28"/>
                <w:lang w:val="af-ZA"/>
              </w:rPr>
              <w:t>77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47BA9" w14:textId="21B9DB3F" w:rsidR="00093DFC" w:rsidRPr="00D566CF" w:rsidRDefault="00093DFC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18F3C2" w14:textId="4AC415BA" w:rsidR="00093DFC" w:rsidRPr="00D566CF" w:rsidRDefault="007E6D45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2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29</w:t>
            </w:r>
          </w:p>
        </w:tc>
      </w:tr>
      <w:tr w:rsidR="00093DFC" w:rsidRPr="00D566CF" w14:paraId="0846B6C4" w14:textId="77777777" w:rsidTr="00FA40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397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68599" w14:textId="55CBA922" w:rsidR="00093DFC" w:rsidRPr="00A377DF" w:rsidRDefault="00093DFC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101248" w14:textId="77777777" w:rsidR="00093DFC" w:rsidRPr="00D566CF" w:rsidRDefault="00093DFC" w:rsidP="0009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9A0383" w14:textId="5A18DE18" w:rsidR="00093DFC" w:rsidRPr="00D566CF" w:rsidRDefault="00093DFC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7B858AA2" w14:textId="77777777" w:rsidR="00093DFC" w:rsidRPr="00D566CF" w:rsidRDefault="00093DFC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246515" w14:textId="77777777" w:rsidR="00093DFC" w:rsidRPr="00D566CF" w:rsidRDefault="00093DFC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93DFC" w:rsidRPr="00D566CF" w14:paraId="1B42D0F1" w14:textId="77777777" w:rsidTr="00FA40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397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E3268" w14:textId="77777777" w:rsidR="00093DFC" w:rsidRPr="00A377DF" w:rsidRDefault="00093DFC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64071E9" w14:textId="77777777" w:rsidR="00093DFC" w:rsidRPr="00D566CF" w:rsidRDefault="00093DFC" w:rsidP="0009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5EBEF9" w14:textId="32AC1D9D" w:rsidR="00093DFC" w:rsidRPr="00D566CF" w:rsidRDefault="00B9390F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0AD153AA" w14:textId="77777777" w:rsidR="00093DFC" w:rsidRPr="00D566CF" w:rsidRDefault="00093DFC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83683E" w14:textId="069E7029" w:rsidR="00093DFC" w:rsidRPr="00D566CF" w:rsidRDefault="00093DFC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</w:p>
        </w:tc>
      </w:tr>
      <w:tr w:rsidR="00093DFC" w:rsidRPr="00D566CF" w14:paraId="295A4500" w14:textId="77777777" w:rsidTr="00FA40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397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66CCA" w14:textId="77777777" w:rsidR="00093DFC" w:rsidRPr="00A377DF" w:rsidRDefault="00093DFC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79866EA" w14:textId="77777777" w:rsidR="00093DFC" w:rsidRPr="00D566CF" w:rsidRDefault="00093DFC" w:rsidP="0009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B0D748" w14:textId="1B0BE710" w:rsidR="00093DFC" w:rsidRPr="00D566CF" w:rsidRDefault="00B9390F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180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473FA871" w14:textId="77777777" w:rsidR="00093DFC" w:rsidRPr="00D566CF" w:rsidRDefault="00093DFC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2DD53C" w14:textId="11C23F6B" w:rsidR="00093DFC" w:rsidRPr="00D566CF" w:rsidRDefault="00093DFC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7E6D45" w:rsidRPr="00D566CF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</w:tr>
    </w:tbl>
    <w:p w14:paraId="094B8872" w14:textId="6BDB0C6C" w:rsidR="001E5D59" w:rsidRPr="00D566CF" w:rsidRDefault="001E5D59" w:rsidP="001E5D59">
      <w:pPr>
        <w:tabs>
          <w:tab w:val="clear" w:pos="227"/>
          <w:tab w:val="left" w:pos="284"/>
        </w:tabs>
        <w:rPr>
          <w:rFonts w:ascii="Angsana New" w:hAnsi="Angsana New"/>
          <w:sz w:val="28"/>
          <w:szCs w:val="28"/>
        </w:rPr>
      </w:pPr>
    </w:p>
    <w:p w14:paraId="1865BF12" w14:textId="77777777" w:rsidR="00F05D4F" w:rsidRPr="00D566CF" w:rsidRDefault="00F05D4F" w:rsidP="001E5D59">
      <w:pPr>
        <w:tabs>
          <w:tab w:val="clear" w:pos="227"/>
          <w:tab w:val="left" w:pos="284"/>
        </w:tabs>
        <w:rPr>
          <w:rFonts w:ascii="Angsana New" w:hAnsi="Angsana New"/>
          <w:sz w:val="28"/>
          <w:szCs w:val="28"/>
        </w:rPr>
      </w:pPr>
    </w:p>
    <w:p w14:paraId="028F4F06" w14:textId="77777777" w:rsidR="00F05D4F" w:rsidRPr="00D566CF" w:rsidRDefault="00F05D4F" w:rsidP="001E5D59">
      <w:pPr>
        <w:tabs>
          <w:tab w:val="clear" w:pos="227"/>
          <w:tab w:val="left" w:pos="284"/>
        </w:tabs>
        <w:rPr>
          <w:rFonts w:ascii="Angsana New" w:hAnsi="Angsana New"/>
          <w:sz w:val="28"/>
          <w:szCs w:val="28"/>
        </w:rPr>
      </w:pPr>
    </w:p>
    <w:p w14:paraId="31B37C97" w14:textId="77777777" w:rsidR="00F05D4F" w:rsidRPr="00D566CF" w:rsidRDefault="00F05D4F" w:rsidP="001E5D59">
      <w:pPr>
        <w:tabs>
          <w:tab w:val="clear" w:pos="227"/>
          <w:tab w:val="left" w:pos="284"/>
        </w:tabs>
        <w:rPr>
          <w:rFonts w:ascii="Angsana New" w:hAnsi="Angsana New"/>
          <w:sz w:val="28"/>
          <w:szCs w:val="28"/>
        </w:rPr>
      </w:pPr>
    </w:p>
    <w:p w14:paraId="46155E0E" w14:textId="77777777" w:rsidR="00F05D4F" w:rsidRPr="00D566CF" w:rsidRDefault="00F05D4F" w:rsidP="001E5D59">
      <w:pPr>
        <w:tabs>
          <w:tab w:val="clear" w:pos="227"/>
          <w:tab w:val="left" w:pos="284"/>
        </w:tabs>
        <w:rPr>
          <w:rFonts w:ascii="Angsana New" w:hAnsi="Angsana New"/>
          <w:sz w:val="28"/>
          <w:szCs w:val="28"/>
        </w:rPr>
      </w:pPr>
    </w:p>
    <w:p w14:paraId="1505014D" w14:textId="77777777" w:rsidR="00F05D4F" w:rsidRPr="00D566CF" w:rsidRDefault="00F05D4F" w:rsidP="001E5D59">
      <w:pPr>
        <w:tabs>
          <w:tab w:val="clear" w:pos="227"/>
          <w:tab w:val="left" w:pos="284"/>
        </w:tabs>
        <w:rPr>
          <w:rFonts w:ascii="Angsana New" w:hAnsi="Angsana New"/>
          <w:sz w:val="28"/>
          <w:szCs w:val="28"/>
        </w:rPr>
      </w:pPr>
    </w:p>
    <w:p w14:paraId="7ED8919C" w14:textId="77777777" w:rsidR="00F05D4F" w:rsidRDefault="00F05D4F" w:rsidP="001E5D59">
      <w:pPr>
        <w:tabs>
          <w:tab w:val="clear" w:pos="227"/>
          <w:tab w:val="left" w:pos="284"/>
        </w:tabs>
        <w:rPr>
          <w:rFonts w:ascii="Angsana New" w:hAnsi="Angsana New"/>
          <w:sz w:val="28"/>
          <w:szCs w:val="28"/>
        </w:rPr>
      </w:pPr>
    </w:p>
    <w:p w14:paraId="479AFD8B" w14:textId="77777777" w:rsidR="00FA40E3" w:rsidRPr="00D566CF" w:rsidRDefault="00FA40E3" w:rsidP="001E5D59">
      <w:pPr>
        <w:tabs>
          <w:tab w:val="clear" w:pos="227"/>
          <w:tab w:val="left" w:pos="284"/>
        </w:tabs>
        <w:rPr>
          <w:rFonts w:ascii="Angsana New" w:hAnsi="Angsana New"/>
          <w:sz w:val="28"/>
          <w:szCs w:val="28"/>
        </w:rPr>
      </w:pPr>
    </w:p>
    <w:p w14:paraId="0EB5168E" w14:textId="77777777" w:rsidR="00F05D4F" w:rsidRPr="00D566CF" w:rsidRDefault="00F05D4F" w:rsidP="001E5D59">
      <w:pPr>
        <w:tabs>
          <w:tab w:val="clear" w:pos="227"/>
          <w:tab w:val="left" w:pos="284"/>
        </w:tabs>
        <w:rPr>
          <w:rFonts w:ascii="Angsana New" w:hAnsi="Angsana New"/>
          <w:sz w:val="28"/>
          <w:szCs w:val="28"/>
        </w:rPr>
      </w:pPr>
    </w:p>
    <w:tbl>
      <w:tblPr>
        <w:tblW w:w="9923" w:type="dxa"/>
        <w:tblInd w:w="-176" w:type="dxa"/>
        <w:tblLook w:val="0000" w:firstRow="0" w:lastRow="0" w:firstColumn="0" w:lastColumn="0" w:noHBand="0" w:noVBand="0"/>
      </w:tblPr>
      <w:tblGrid>
        <w:gridCol w:w="5246"/>
        <w:gridCol w:w="283"/>
        <w:gridCol w:w="1985"/>
        <w:gridCol w:w="283"/>
        <w:gridCol w:w="2126"/>
      </w:tblGrid>
      <w:tr w:rsidR="002D4FD1" w:rsidRPr="00D566CF" w14:paraId="3B6F7083" w14:textId="77777777" w:rsidTr="00FA40E3">
        <w:trPr>
          <w:trHeight w:val="397"/>
          <w:tblHeader/>
        </w:trPr>
        <w:tc>
          <w:tcPr>
            <w:tcW w:w="5246" w:type="dxa"/>
            <w:vAlign w:val="bottom"/>
          </w:tcPr>
          <w:p w14:paraId="0A322ECE" w14:textId="77777777" w:rsidR="002D4FD1" w:rsidRPr="00A377DF" w:rsidRDefault="002D4FD1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423A40E5" w14:textId="77777777" w:rsidR="002D4FD1" w:rsidRPr="00D566CF" w:rsidRDefault="002D4FD1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gridSpan w:val="3"/>
            <w:shd w:val="clear" w:color="auto" w:fill="auto"/>
            <w:vAlign w:val="bottom"/>
          </w:tcPr>
          <w:p w14:paraId="4FD86389" w14:textId="77777777" w:rsidR="002D4FD1" w:rsidRPr="00D566CF" w:rsidRDefault="002D4FD1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A377DF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797FA6" w:rsidRPr="00D566CF" w14:paraId="1FB8F83A" w14:textId="77777777" w:rsidTr="00FA40E3">
        <w:trPr>
          <w:trHeight w:val="397"/>
          <w:tblHeader/>
        </w:trPr>
        <w:tc>
          <w:tcPr>
            <w:tcW w:w="5246" w:type="dxa"/>
            <w:vAlign w:val="bottom"/>
          </w:tcPr>
          <w:p w14:paraId="7FB5A8FA" w14:textId="77777777" w:rsidR="00797FA6" w:rsidRPr="00A377D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77208E4E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00408B" w14:textId="4C7360CC" w:rsidR="00797FA6" w:rsidRPr="00A377DF" w:rsidRDefault="00925DF4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งบ</w:t>
            </w:r>
            <w:r w:rsidR="00797FA6" w:rsidRPr="00A377DF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การเงินที่แสดงเงินลงทุนตามวิธีส่วนได้เสีย/</w:t>
            </w:r>
          </w:p>
        </w:tc>
      </w:tr>
      <w:tr w:rsidR="00797FA6" w:rsidRPr="00D566CF" w14:paraId="455014F8" w14:textId="77777777" w:rsidTr="00FA40E3">
        <w:trPr>
          <w:trHeight w:val="397"/>
          <w:tblHeader/>
        </w:trPr>
        <w:tc>
          <w:tcPr>
            <w:tcW w:w="5246" w:type="dxa"/>
            <w:vAlign w:val="bottom"/>
          </w:tcPr>
          <w:p w14:paraId="22625336" w14:textId="77777777" w:rsidR="00797FA6" w:rsidRPr="00A377D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311F0F64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9E41D4" w14:textId="16DD9140" w:rsidR="00797FA6" w:rsidRPr="00A377DF" w:rsidRDefault="0039081E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ง</w:t>
            </w:r>
            <w:r w:rsidR="00925DF4" w:rsidRPr="00A377DF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บ</w:t>
            </w:r>
            <w:r w:rsidR="00797FA6" w:rsidRPr="00A377DF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การเงินเฉพาะกิจการ</w:t>
            </w:r>
          </w:p>
        </w:tc>
      </w:tr>
      <w:tr w:rsidR="00797FA6" w:rsidRPr="00D566CF" w14:paraId="299EA07F" w14:textId="77777777" w:rsidTr="00FA40E3">
        <w:trPr>
          <w:trHeight w:val="397"/>
          <w:tblHeader/>
        </w:trPr>
        <w:tc>
          <w:tcPr>
            <w:tcW w:w="5246" w:type="dxa"/>
            <w:vAlign w:val="bottom"/>
          </w:tcPr>
          <w:p w14:paraId="3D3C2117" w14:textId="77777777" w:rsidR="00797FA6" w:rsidRPr="00A377D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46CE3E7B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FC754" w14:textId="77777777" w:rsidR="00797FA6" w:rsidRPr="00A377D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36CEC8C5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F8ECBB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797FA6" w:rsidRPr="00D566CF" w14:paraId="1ADA6864" w14:textId="77777777" w:rsidTr="00FA40E3">
        <w:trPr>
          <w:trHeight w:val="397"/>
          <w:tblHeader/>
        </w:trPr>
        <w:tc>
          <w:tcPr>
            <w:tcW w:w="5246" w:type="dxa"/>
            <w:vAlign w:val="bottom"/>
          </w:tcPr>
          <w:p w14:paraId="457FE474" w14:textId="77777777" w:rsidR="00797FA6" w:rsidRPr="00A377D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566C1872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2B33F" w14:textId="372C7B4B" w:rsidR="00797FA6" w:rsidRPr="00A377DF" w:rsidRDefault="006A30B0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31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  <w:tc>
          <w:tcPr>
            <w:tcW w:w="283" w:type="dxa"/>
            <w:vAlign w:val="bottom"/>
          </w:tcPr>
          <w:p w14:paraId="78D32597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60A6A" w14:textId="4CAE1388" w:rsidR="00797FA6" w:rsidRPr="00A377D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31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7E6D45" w:rsidRPr="00D566CF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797FA6" w:rsidRPr="00D566CF" w14:paraId="7174F76A" w14:textId="77777777" w:rsidTr="00FA40E3">
        <w:trPr>
          <w:trHeight w:val="397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37CAD" w14:textId="77777777" w:rsidR="00797FA6" w:rsidRPr="00D566CF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D32C319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39683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14:paraId="3061DFF4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  <w:vAlign w:val="bottom"/>
          </w:tcPr>
          <w:p w14:paraId="35D96E9B" w14:textId="77777777" w:rsidR="00797FA6" w:rsidRPr="00D566CF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D566CF" w14:paraId="10871320" w14:textId="77777777" w:rsidTr="00FA40E3">
        <w:trPr>
          <w:trHeight w:val="397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485CF" w14:textId="77777777" w:rsidR="00797FA6" w:rsidRPr="00A377DF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ตราสารทุน - หลักทรัพย์จดทะเบียนในตลาดหลักทรัพย์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2CE2A0B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FCBA6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48F9F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6AB51" w14:textId="77777777" w:rsidR="00797FA6" w:rsidRPr="00D566CF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D566CF" w14:paraId="23F94BD3" w14:textId="77777777" w:rsidTr="00FA40E3">
        <w:trPr>
          <w:trHeight w:val="397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57E28" w14:textId="77777777" w:rsidR="00797FA6" w:rsidRPr="00A377DF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CF57B9A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3B031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B1B58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4ED1D" w14:textId="77777777" w:rsidR="00797FA6" w:rsidRPr="00D566CF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D566CF" w14:paraId="47C5F10C" w14:textId="77777777" w:rsidTr="00FA40E3">
        <w:trPr>
          <w:trHeight w:val="397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EB2C6" w14:textId="77777777" w:rsidR="00797FA6" w:rsidRPr="00A377DF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37D1698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895B2" w14:textId="77777777" w:rsidR="00797FA6" w:rsidRPr="00D566CF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3844A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6CE53" w14:textId="77777777" w:rsidR="00797FA6" w:rsidRPr="00D566CF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A0BEB" w:rsidRPr="00D566CF" w14:paraId="63D1255C" w14:textId="77777777" w:rsidTr="00FA40E3">
        <w:trPr>
          <w:trHeight w:val="397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D45F9" w14:textId="77777777" w:rsidR="00FA0BEB" w:rsidRPr="00A377DF" w:rsidRDefault="00FA0BEB" w:rsidP="00FA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สหพัฒนพิบูล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B320CC3" w14:textId="77777777" w:rsidR="00FA0BEB" w:rsidRPr="00D566CF" w:rsidRDefault="00FA0BEB" w:rsidP="00FA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09497" w14:textId="0E61695C" w:rsidR="00FA0BEB" w:rsidRPr="00D566CF" w:rsidRDefault="00FA0BEB" w:rsidP="00FA0B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12,807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15985" w14:textId="77777777" w:rsidR="00FA0BEB" w:rsidRPr="00D566CF" w:rsidRDefault="00FA0BEB" w:rsidP="00FA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4161D" w14:textId="1049BC06" w:rsidR="00FA0BEB" w:rsidRPr="00D566CF" w:rsidRDefault="00FA0BEB" w:rsidP="00FA0B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12,807</w:t>
            </w:r>
          </w:p>
        </w:tc>
      </w:tr>
      <w:tr w:rsidR="00FA0BEB" w:rsidRPr="00D566CF" w14:paraId="57846AEA" w14:textId="77777777" w:rsidTr="00FA40E3">
        <w:trPr>
          <w:trHeight w:val="397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3178E" w14:textId="77777777" w:rsidR="00FA0BEB" w:rsidRPr="00A377DF" w:rsidRDefault="00FA0BEB" w:rsidP="00FA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sz w:val="28"/>
                <w:szCs w:val="28"/>
                <w:cs/>
              </w:rPr>
              <w:t>บริษัท ไอทีซิตี้ จำกัด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 (มหาชน)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AFB9A52" w14:textId="77777777" w:rsidR="00FA0BEB" w:rsidRPr="00D566CF" w:rsidRDefault="00FA0BEB" w:rsidP="00FA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5C1FAB" w14:textId="4A13B54E" w:rsidR="00FA0BEB" w:rsidRPr="00D566CF" w:rsidRDefault="00FA0BEB" w:rsidP="00FA0B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3,541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7C1D5" w14:textId="77777777" w:rsidR="00FA0BEB" w:rsidRPr="00D566CF" w:rsidRDefault="00FA0BEB" w:rsidP="00FA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13D2A3" w14:textId="750986D5" w:rsidR="00FA0BEB" w:rsidRPr="00D566CF" w:rsidRDefault="00FA0BEB" w:rsidP="00FA0B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3,541</w:t>
            </w:r>
          </w:p>
        </w:tc>
      </w:tr>
      <w:tr w:rsidR="00FA0BEB" w:rsidRPr="00D566CF" w14:paraId="39A483FF" w14:textId="77777777" w:rsidTr="00FA40E3">
        <w:trPr>
          <w:trHeight w:val="397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67997" w14:textId="77777777" w:rsidR="00FA0BEB" w:rsidRPr="00A377DF" w:rsidRDefault="00FA0BEB" w:rsidP="00FA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A377DF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สหพัฒนาอินเตอร์โฮลดิ้ง จำกัด (มหาชน)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9733C85" w14:textId="77777777" w:rsidR="00FA0BEB" w:rsidRPr="00D566CF" w:rsidRDefault="00FA0BEB" w:rsidP="00FA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E589AA" w14:textId="711F44BA" w:rsidR="00FA0BEB" w:rsidRPr="00D566CF" w:rsidRDefault="00FA0BEB" w:rsidP="00FA0B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4,795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F264F" w14:textId="77777777" w:rsidR="00FA0BEB" w:rsidRPr="00D566CF" w:rsidRDefault="00FA0BEB" w:rsidP="00FA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CD7F96" w14:textId="62AEAFA0" w:rsidR="00FA0BEB" w:rsidRPr="00D566CF" w:rsidRDefault="00FA0BEB" w:rsidP="00FA0B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4,795</w:t>
            </w:r>
          </w:p>
        </w:tc>
      </w:tr>
      <w:tr w:rsidR="00FA0BEB" w:rsidRPr="00D566CF" w14:paraId="73C19238" w14:textId="77777777" w:rsidTr="00FA40E3">
        <w:trPr>
          <w:trHeight w:val="397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893B1" w14:textId="77777777" w:rsidR="00FA0BEB" w:rsidRPr="00A377DF" w:rsidRDefault="00FA0BEB" w:rsidP="00FA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1F6E723" w14:textId="77777777" w:rsidR="00FA0BEB" w:rsidRPr="00D566CF" w:rsidRDefault="00FA0BEB" w:rsidP="00FA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DEAAD" w14:textId="579C9A24" w:rsidR="00FA0BEB" w:rsidRPr="00D566CF" w:rsidRDefault="00FA0BEB" w:rsidP="00FA0B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21,143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0DB32" w14:textId="77777777" w:rsidR="00FA0BEB" w:rsidRPr="00D566CF" w:rsidRDefault="00FA0BEB" w:rsidP="00FA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5F0BE" w14:textId="10E684EF" w:rsidR="00FA0BEB" w:rsidRPr="00D566CF" w:rsidRDefault="00FA0BEB" w:rsidP="00FA0B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21,143</w:t>
            </w:r>
          </w:p>
        </w:tc>
      </w:tr>
      <w:tr w:rsidR="00093DFC" w:rsidRPr="00D566CF" w14:paraId="631C16DC" w14:textId="77777777" w:rsidTr="00FA40E3">
        <w:trPr>
          <w:trHeight w:val="397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36F71" w14:textId="77777777" w:rsidR="00093DFC" w:rsidRPr="00A377DF" w:rsidRDefault="00093DFC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 : การเปลี่ยนแปลงในมูลค่ายุติธรรม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8A7410E" w14:textId="77777777" w:rsidR="00093DFC" w:rsidRPr="00D566CF" w:rsidRDefault="00093DFC" w:rsidP="0009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778B5B" w14:textId="613F1026" w:rsidR="00093DFC" w:rsidRPr="00A377DF" w:rsidRDefault="00FA0BEB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FA0BE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130,02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9F0A9" w14:textId="77777777" w:rsidR="00093DFC" w:rsidRPr="00D566CF" w:rsidRDefault="00093DFC" w:rsidP="0009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024BA0" w14:textId="66596FAD" w:rsidR="00093DFC" w:rsidRPr="00A377DF" w:rsidRDefault="00BF2A6B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142,286</w:t>
            </w:r>
          </w:p>
        </w:tc>
      </w:tr>
      <w:tr w:rsidR="00093DFC" w:rsidRPr="00D566CF" w14:paraId="57839A66" w14:textId="77777777" w:rsidTr="00FA40E3">
        <w:trPr>
          <w:trHeight w:val="397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5D8AD" w14:textId="77777777" w:rsidR="00093DFC" w:rsidRPr="00A377DF" w:rsidRDefault="00093DFC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0764E1F" w14:textId="77777777" w:rsidR="00093DFC" w:rsidRPr="00D566CF" w:rsidRDefault="00093DFC" w:rsidP="0009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9FDCF9" w14:textId="63E32150" w:rsidR="00093DFC" w:rsidRPr="00A377DF" w:rsidRDefault="00FA0BEB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151,170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CEA8A" w14:textId="77777777" w:rsidR="00093DFC" w:rsidRPr="00D566CF" w:rsidRDefault="00093DFC" w:rsidP="0009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EE7ED0" w14:textId="5AC4C141" w:rsidR="00093DFC" w:rsidRPr="00A377DF" w:rsidRDefault="00BF2A6B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66CF">
              <w:rPr>
                <w:rFonts w:ascii="Angsana New" w:hAnsi="Angsana New"/>
                <w:sz w:val="28"/>
                <w:szCs w:val="28"/>
                <w:lang w:val="en-US"/>
              </w:rPr>
              <w:t>163,429</w:t>
            </w:r>
          </w:p>
        </w:tc>
      </w:tr>
      <w:tr w:rsidR="008228E7" w:rsidRPr="00D566CF" w14:paraId="421AB418" w14:textId="77777777" w:rsidTr="00FA40E3">
        <w:trPr>
          <w:trHeight w:val="397"/>
        </w:trPr>
        <w:tc>
          <w:tcPr>
            <w:tcW w:w="5246" w:type="dxa"/>
            <w:vAlign w:val="bottom"/>
          </w:tcPr>
          <w:p w14:paraId="11ADC11E" w14:textId="76111D56" w:rsidR="00376E65" w:rsidRPr="00A377DF" w:rsidRDefault="00376E65" w:rsidP="00D10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" w:type="dxa"/>
          </w:tcPr>
          <w:p w14:paraId="51D65238" w14:textId="77777777" w:rsidR="008228E7" w:rsidRPr="00D566CF" w:rsidRDefault="008228E7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261D22A2" w14:textId="77777777" w:rsidR="008228E7" w:rsidRPr="00D566CF" w:rsidRDefault="008228E7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46C67718" w14:textId="77777777" w:rsidR="008228E7" w:rsidRPr="00D566CF" w:rsidRDefault="008228E7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vAlign w:val="bottom"/>
          </w:tcPr>
          <w:p w14:paraId="46D3B02E" w14:textId="77777777" w:rsidR="008228E7" w:rsidRPr="00D566CF" w:rsidRDefault="008228E7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D566CF" w14:paraId="25116021" w14:textId="77777777" w:rsidTr="00FA40E3">
        <w:trPr>
          <w:trHeight w:val="397"/>
        </w:trPr>
        <w:tc>
          <w:tcPr>
            <w:tcW w:w="5246" w:type="dxa"/>
            <w:vAlign w:val="bottom"/>
          </w:tcPr>
          <w:p w14:paraId="2A9C9963" w14:textId="77777777" w:rsidR="00797FA6" w:rsidRPr="00A377DF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ตราสารทุน - หลักทรัพย์ที่ไม่อยู่ในความต้องการตลาด</w:t>
            </w:r>
          </w:p>
        </w:tc>
        <w:tc>
          <w:tcPr>
            <w:tcW w:w="283" w:type="dxa"/>
          </w:tcPr>
          <w:p w14:paraId="54B53538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46C77F68" w14:textId="77777777" w:rsidR="00797FA6" w:rsidRPr="00A377D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bottom"/>
          </w:tcPr>
          <w:p w14:paraId="6E6F9F5B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vAlign w:val="bottom"/>
          </w:tcPr>
          <w:p w14:paraId="4B415973" w14:textId="77777777" w:rsidR="00797FA6" w:rsidRPr="00D566CF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D566CF" w14:paraId="6DE3BC0C" w14:textId="77777777" w:rsidTr="00FA40E3">
        <w:trPr>
          <w:trHeight w:val="397"/>
        </w:trPr>
        <w:tc>
          <w:tcPr>
            <w:tcW w:w="5246" w:type="dxa"/>
            <w:vAlign w:val="bottom"/>
          </w:tcPr>
          <w:p w14:paraId="26A1932E" w14:textId="77777777" w:rsidR="00797FA6" w:rsidRPr="00A377DF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3" w:type="dxa"/>
          </w:tcPr>
          <w:p w14:paraId="1F98003D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254DE44D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83C2408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vAlign w:val="bottom"/>
          </w:tcPr>
          <w:p w14:paraId="763F1A60" w14:textId="77777777" w:rsidR="00797FA6" w:rsidRPr="00D566CF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772DE" w:rsidRPr="00D566CF" w14:paraId="618B7DE2" w14:textId="77777777" w:rsidTr="00FA40E3">
        <w:trPr>
          <w:trHeight w:val="397"/>
        </w:trPr>
        <w:tc>
          <w:tcPr>
            <w:tcW w:w="5246" w:type="dxa"/>
            <w:vAlign w:val="bottom"/>
          </w:tcPr>
          <w:p w14:paraId="54B21D35" w14:textId="77777777" w:rsidR="00F772DE" w:rsidRPr="00A377DF" w:rsidRDefault="00F772DE" w:rsidP="00F7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sz w:val="28"/>
                <w:szCs w:val="28"/>
                <w:cs/>
              </w:rPr>
              <w:t>บริษัท แอดแวนซ์อโกรเทค จำกัด</w:t>
            </w:r>
          </w:p>
        </w:tc>
        <w:tc>
          <w:tcPr>
            <w:tcW w:w="283" w:type="dxa"/>
          </w:tcPr>
          <w:p w14:paraId="5017560A" w14:textId="77777777" w:rsidR="00F772DE" w:rsidRPr="00D566CF" w:rsidRDefault="00F772DE" w:rsidP="00F7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2A4CAB08" w14:textId="2AF20EBF" w:rsidR="00F772DE" w:rsidRPr="00D566CF" w:rsidRDefault="00F772DE" w:rsidP="00F7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  <w:tc>
          <w:tcPr>
            <w:tcW w:w="283" w:type="dxa"/>
            <w:vAlign w:val="bottom"/>
          </w:tcPr>
          <w:p w14:paraId="5A4A0CE0" w14:textId="77777777" w:rsidR="00F772DE" w:rsidRPr="00D566CF" w:rsidRDefault="00F772DE" w:rsidP="00F7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vAlign w:val="bottom"/>
          </w:tcPr>
          <w:p w14:paraId="65DCC557" w14:textId="69A25FFB" w:rsidR="00F772DE" w:rsidRPr="00D566CF" w:rsidRDefault="00F772DE" w:rsidP="00F7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</w:tr>
      <w:tr w:rsidR="00F772DE" w:rsidRPr="00D566CF" w14:paraId="6C7E9AD6" w14:textId="77777777" w:rsidTr="00FA40E3">
        <w:trPr>
          <w:trHeight w:val="397"/>
        </w:trPr>
        <w:tc>
          <w:tcPr>
            <w:tcW w:w="5246" w:type="dxa"/>
            <w:vAlign w:val="bottom"/>
          </w:tcPr>
          <w:p w14:paraId="3F693ACB" w14:textId="77777777" w:rsidR="00F772DE" w:rsidRPr="00A377DF" w:rsidRDefault="00F772DE" w:rsidP="00F7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sz w:val="28"/>
                <w:szCs w:val="28"/>
                <w:cs/>
              </w:rPr>
              <w:t>บริษัท อเมริกันฟู้ด จำกัด</w:t>
            </w:r>
          </w:p>
        </w:tc>
        <w:tc>
          <w:tcPr>
            <w:tcW w:w="283" w:type="dxa"/>
          </w:tcPr>
          <w:p w14:paraId="4301429B" w14:textId="77777777" w:rsidR="00F772DE" w:rsidRPr="00D566CF" w:rsidRDefault="00F772DE" w:rsidP="00F7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50B61" w14:textId="232C850A" w:rsidR="00F772DE" w:rsidRPr="00D566CF" w:rsidRDefault="00F772DE" w:rsidP="00F7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4,200</w:t>
            </w:r>
          </w:p>
        </w:tc>
        <w:tc>
          <w:tcPr>
            <w:tcW w:w="283" w:type="dxa"/>
            <w:vAlign w:val="bottom"/>
          </w:tcPr>
          <w:p w14:paraId="19723E44" w14:textId="77777777" w:rsidR="00F772DE" w:rsidRPr="00D566CF" w:rsidRDefault="00F772DE" w:rsidP="00F7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4ECB68C1" w14:textId="2EB786CE" w:rsidR="00F772DE" w:rsidRPr="00D566CF" w:rsidRDefault="00F772DE" w:rsidP="00F7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4,200</w:t>
            </w:r>
          </w:p>
        </w:tc>
      </w:tr>
      <w:tr w:rsidR="00F772DE" w:rsidRPr="00D566CF" w14:paraId="067ECE41" w14:textId="77777777" w:rsidTr="00FA40E3">
        <w:trPr>
          <w:trHeight w:val="397"/>
        </w:trPr>
        <w:tc>
          <w:tcPr>
            <w:tcW w:w="5246" w:type="dxa"/>
            <w:vAlign w:val="bottom"/>
          </w:tcPr>
          <w:p w14:paraId="50070511" w14:textId="77777777" w:rsidR="00F772DE" w:rsidRPr="00D566CF" w:rsidRDefault="00F772DE" w:rsidP="00F7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385A4ACC" w14:textId="77777777" w:rsidR="00F772DE" w:rsidRPr="00D566CF" w:rsidRDefault="00F772DE" w:rsidP="00F7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443FB" w14:textId="7DF88754" w:rsidR="00F772DE" w:rsidRPr="00D566CF" w:rsidRDefault="00F772DE" w:rsidP="00F772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  <w:tc>
          <w:tcPr>
            <w:tcW w:w="283" w:type="dxa"/>
            <w:vAlign w:val="bottom"/>
          </w:tcPr>
          <w:p w14:paraId="07E0E627" w14:textId="77777777" w:rsidR="00F772DE" w:rsidRPr="00D566CF" w:rsidRDefault="00F772DE" w:rsidP="00F7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A2448" w14:textId="1CA9B4AB" w:rsidR="00F772DE" w:rsidRPr="00D566CF" w:rsidRDefault="00F772DE" w:rsidP="00F772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</w:tr>
      <w:tr w:rsidR="00FC3EB3" w:rsidRPr="00D566CF" w14:paraId="5A401E06" w14:textId="77777777" w:rsidTr="00FA40E3">
        <w:trPr>
          <w:trHeight w:val="397"/>
        </w:trPr>
        <w:tc>
          <w:tcPr>
            <w:tcW w:w="5246" w:type="dxa"/>
            <w:vAlign w:val="bottom"/>
          </w:tcPr>
          <w:p w14:paraId="49BB3CE6" w14:textId="71D12DAF" w:rsidR="00FC3EB3" w:rsidRPr="00A377DF" w:rsidRDefault="00FC3EB3" w:rsidP="00FC3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  <w:u w:val="single"/>
              </w:rPr>
              <w:t>(</w:t>
            </w:r>
            <w:r w:rsidRPr="00A377DF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หัก)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 : การเปลี่ยนแปลงในมูลค่ายุติธรรม</w:t>
            </w:r>
          </w:p>
        </w:tc>
        <w:tc>
          <w:tcPr>
            <w:tcW w:w="283" w:type="dxa"/>
          </w:tcPr>
          <w:p w14:paraId="2F1C209E" w14:textId="77777777" w:rsidR="00FC3EB3" w:rsidRPr="00D566CF" w:rsidRDefault="00FC3EB3" w:rsidP="00FC3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651C17CD" w14:textId="62C9C8E6" w:rsidR="00FC3EB3" w:rsidRPr="00D566CF" w:rsidRDefault="004A5B5B" w:rsidP="00FC3EB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(5,889)</w:t>
            </w:r>
          </w:p>
        </w:tc>
        <w:tc>
          <w:tcPr>
            <w:tcW w:w="283" w:type="dxa"/>
            <w:vAlign w:val="bottom"/>
          </w:tcPr>
          <w:p w14:paraId="01C9FB7A" w14:textId="77777777" w:rsidR="00FC3EB3" w:rsidRPr="00D566CF" w:rsidRDefault="00FC3EB3" w:rsidP="00FC3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3CC12F4B" w14:textId="6FDD3A6B" w:rsidR="00FC3EB3" w:rsidRPr="00D566CF" w:rsidRDefault="00FC3EB3" w:rsidP="00FC3EB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(2,571)</w:t>
            </w:r>
          </w:p>
        </w:tc>
      </w:tr>
      <w:tr w:rsidR="00FC3EB3" w:rsidRPr="00D566CF" w14:paraId="00EAFFFA" w14:textId="77777777" w:rsidTr="00FA40E3">
        <w:trPr>
          <w:trHeight w:val="397"/>
        </w:trPr>
        <w:tc>
          <w:tcPr>
            <w:tcW w:w="5246" w:type="dxa"/>
            <w:vAlign w:val="bottom"/>
          </w:tcPr>
          <w:p w14:paraId="04371A03" w14:textId="77777777" w:rsidR="00FC3EB3" w:rsidRPr="00A377DF" w:rsidRDefault="00FC3EB3" w:rsidP="00FC3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</w:tcPr>
          <w:p w14:paraId="50EDA65A" w14:textId="77777777" w:rsidR="00FC3EB3" w:rsidRPr="00D566CF" w:rsidRDefault="00FC3EB3" w:rsidP="00FC3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13AC8D" w14:textId="4A243C2E" w:rsidR="00FC3EB3" w:rsidRPr="00D566CF" w:rsidRDefault="004A5B5B" w:rsidP="00FC3EB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1,311</w:t>
            </w:r>
          </w:p>
        </w:tc>
        <w:tc>
          <w:tcPr>
            <w:tcW w:w="283" w:type="dxa"/>
            <w:vAlign w:val="bottom"/>
          </w:tcPr>
          <w:p w14:paraId="35CF7F9B" w14:textId="77777777" w:rsidR="00FC3EB3" w:rsidRPr="00D566CF" w:rsidRDefault="00FC3EB3" w:rsidP="00FC3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5F23BD" w14:textId="50DD6EA8" w:rsidR="00FC3EB3" w:rsidRPr="00D566CF" w:rsidRDefault="00FC3EB3" w:rsidP="00FC3EB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sz w:val="28"/>
                <w:szCs w:val="28"/>
                <w:lang w:val="en-US"/>
              </w:rPr>
              <w:t>4,629</w:t>
            </w:r>
          </w:p>
        </w:tc>
      </w:tr>
      <w:tr w:rsidR="00D77959" w:rsidRPr="00D566CF" w14:paraId="40EAAC5F" w14:textId="77777777" w:rsidTr="00FA40E3">
        <w:trPr>
          <w:trHeight w:val="397"/>
        </w:trPr>
        <w:tc>
          <w:tcPr>
            <w:tcW w:w="5246" w:type="dxa"/>
            <w:vAlign w:val="bottom"/>
          </w:tcPr>
          <w:p w14:paraId="526AC61A" w14:textId="77777777" w:rsidR="00D77959" w:rsidRPr="00A377DF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" w:type="dxa"/>
          </w:tcPr>
          <w:p w14:paraId="653EBAB2" w14:textId="77777777" w:rsidR="00D77959" w:rsidRPr="00D566CF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328D2F82" w14:textId="77777777" w:rsidR="00D77959" w:rsidRPr="00D566CF" w:rsidRDefault="00D77959" w:rsidP="00D7795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6D6456D4" w14:textId="77777777" w:rsidR="00D77959" w:rsidRPr="00D566CF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vAlign w:val="bottom"/>
          </w:tcPr>
          <w:p w14:paraId="3D640398" w14:textId="77777777" w:rsidR="00D77959" w:rsidRPr="00D566CF" w:rsidRDefault="00D77959" w:rsidP="00D7795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D77959" w:rsidRPr="00D566CF" w14:paraId="4EE391FD" w14:textId="77777777" w:rsidTr="00FA40E3">
        <w:trPr>
          <w:trHeight w:val="397"/>
        </w:trPr>
        <w:tc>
          <w:tcPr>
            <w:tcW w:w="5246" w:type="dxa"/>
            <w:vAlign w:val="bottom"/>
          </w:tcPr>
          <w:p w14:paraId="05E37D4D" w14:textId="77777777" w:rsidR="00D77959" w:rsidRPr="00A377DF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u w:val="single"/>
                <w:cs/>
              </w:rPr>
              <w:t>เจ้าหนี้การค้า</w:t>
            </w:r>
          </w:p>
        </w:tc>
        <w:tc>
          <w:tcPr>
            <w:tcW w:w="283" w:type="dxa"/>
          </w:tcPr>
          <w:p w14:paraId="034A9CB6" w14:textId="77777777" w:rsidR="00D77959" w:rsidRPr="00D566CF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14:paraId="606AAC43" w14:textId="77777777" w:rsidR="00D77959" w:rsidRPr="00D566CF" w:rsidRDefault="00D77959" w:rsidP="00D7795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775F5E61" w14:textId="77777777" w:rsidR="00D77959" w:rsidRPr="00D566CF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vAlign w:val="bottom"/>
          </w:tcPr>
          <w:p w14:paraId="20B4B07E" w14:textId="77777777" w:rsidR="00D77959" w:rsidRPr="00D566CF" w:rsidRDefault="00D77959" w:rsidP="00D7795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D77959" w:rsidRPr="00D566CF" w14:paraId="3256A5C1" w14:textId="77777777" w:rsidTr="00FA40E3">
        <w:trPr>
          <w:trHeight w:val="397"/>
        </w:trPr>
        <w:tc>
          <w:tcPr>
            <w:tcW w:w="5246" w:type="dxa"/>
            <w:vAlign w:val="bottom"/>
          </w:tcPr>
          <w:p w14:paraId="0B6463F1" w14:textId="77777777" w:rsidR="00D77959" w:rsidRPr="00A377DF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3" w:type="dxa"/>
          </w:tcPr>
          <w:p w14:paraId="255ABD8A" w14:textId="77777777" w:rsidR="00D77959" w:rsidRPr="00D566CF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25261853" w14:textId="77777777" w:rsidR="00D77959" w:rsidRPr="00D566CF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417FDCAD" w14:textId="77777777" w:rsidR="00D77959" w:rsidRPr="00D566CF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vAlign w:val="bottom"/>
          </w:tcPr>
          <w:p w14:paraId="6141BF59" w14:textId="77777777" w:rsidR="00D77959" w:rsidRPr="00D566CF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7959" w:rsidRPr="00D566CF" w14:paraId="2FD14DD9" w14:textId="77777777" w:rsidTr="00FA40E3">
        <w:trPr>
          <w:trHeight w:val="397"/>
        </w:trPr>
        <w:tc>
          <w:tcPr>
            <w:tcW w:w="5246" w:type="dxa"/>
            <w:vAlign w:val="bottom"/>
          </w:tcPr>
          <w:p w14:paraId="4121B095" w14:textId="175717A2" w:rsidR="00D77959" w:rsidRPr="00A377DF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นิวพลัสนิตติ้ง จำกัด (มหาชน) และบริษัทย่อย</w:t>
            </w:r>
          </w:p>
        </w:tc>
        <w:tc>
          <w:tcPr>
            <w:tcW w:w="283" w:type="dxa"/>
          </w:tcPr>
          <w:p w14:paraId="44802B4E" w14:textId="77777777" w:rsidR="00D77959" w:rsidRPr="00D566CF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A2DC0" w14:textId="39FF346C" w:rsidR="00D77959" w:rsidRPr="00D566CF" w:rsidRDefault="009D152A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43,731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589CD22" w14:textId="77777777" w:rsidR="00D77959" w:rsidRPr="00D566CF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F5589" w14:textId="1C345132" w:rsidR="00D77959" w:rsidRPr="00D566CF" w:rsidRDefault="00D77959" w:rsidP="00D7795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58,826</w:t>
            </w:r>
          </w:p>
        </w:tc>
      </w:tr>
      <w:tr w:rsidR="00D77959" w:rsidRPr="00D566CF" w14:paraId="6695E0A5" w14:textId="77777777" w:rsidTr="00FA40E3">
        <w:trPr>
          <w:trHeight w:val="397"/>
        </w:trPr>
        <w:tc>
          <w:tcPr>
            <w:tcW w:w="5246" w:type="dxa"/>
            <w:vAlign w:val="bottom"/>
          </w:tcPr>
          <w:p w14:paraId="0BA458F3" w14:textId="77777777" w:rsidR="00D77959" w:rsidRPr="00A377DF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</w:tcPr>
          <w:p w14:paraId="3AF510F5" w14:textId="77777777" w:rsidR="00D77959" w:rsidRPr="00D566CF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98670F" w14:textId="00A141AE" w:rsidR="00D77959" w:rsidRPr="00D566CF" w:rsidRDefault="009D152A" w:rsidP="00D7795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43,731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FB6A567" w14:textId="77777777" w:rsidR="00D77959" w:rsidRPr="00D566CF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F46365" w14:textId="5ED218EE" w:rsidR="00D77959" w:rsidRPr="00D566CF" w:rsidRDefault="00D77959" w:rsidP="00D7795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sz w:val="28"/>
                <w:szCs w:val="28"/>
                <w:lang w:val="en-US"/>
              </w:rPr>
              <w:t>58,826</w:t>
            </w:r>
          </w:p>
        </w:tc>
      </w:tr>
      <w:tr w:rsidR="00D77959" w:rsidRPr="00D566CF" w14:paraId="01F0E60A" w14:textId="77777777" w:rsidTr="00FA40E3">
        <w:trPr>
          <w:trHeight w:val="397"/>
        </w:trPr>
        <w:tc>
          <w:tcPr>
            <w:tcW w:w="5246" w:type="dxa"/>
            <w:vAlign w:val="bottom"/>
          </w:tcPr>
          <w:p w14:paraId="5AD28474" w14:textId="77777777" w:rsidR="00D77959" w:rsidRPr="00A377DF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59303D77" w14:textId="77777777" w:rsidR="00D77959" w:rsidRPr="00D566CF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B2EA94" w14:textId="77777777" w:rsidR="00D77959" w:rsidRPr="00D566CF" w:rsidRDefault="00D77959" w:rsidP="00D7795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CDDFC45" w14:textId="77777777" w:rsidR="00D77959" w:rsidRPr="00D566CF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B23A800" w14:textId="77777777" w:rsidR="00D77959" w:rsidRPr="00D566CF" w:rsidRDefault="00D77959" w:rsidP="00D7795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44F92" w:rsidRPr="00D566CF" w14:paraId="70AF6A8F" w14:textId="77777777" w:rsidTr="000C4F71">
        <w:trPr>
          <w:trHeight w:val="397"/>
        </w:trPr>
        <w:tc>
          <w:tcPr>
            <w:tcW w:w="5246" w:type="dxa"/>
            <w:vAlign w:val="bottom"/>
          </w:tcPr>
          <w:p w14:paraId="15BF5C60" w14:textId="02925D8D" w:rsidR="00844F92" w:rsidRPr="00A377DF" w:rsidRDefault="00844F92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ประมาณการหนี้สินผลประโยชน์พนักงาน - ส่วนผู้บริหาร</w:t>
            </w:r>
          </w:p>
        </w:tc>
        <w:tc>
          <w:tcPr>
            <w:tcW w:w="283" w:type="dxa"/>
          </w:tcPr>
          <w:p w14:paraId="69478B91" w14:textId="77777777" w:rsidR="00844F92" w:rsidRPr="00D566CF" w:rsidRDefault="00844F92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C21875" w14:textId="7843FEA8" w:rsidR="00844F92" w:rsidRPr="00D566CF" w:rsidRDefault="000C4F71" w:rsidP="00D7795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9,030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9313817" w14:textId="77777777" w:rsidR="00844F92" w:rsidRPr="00D566CF" w:rsidRDefault="00844F92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41A04D" w14:textId="605E4C73" w:rsidR="00844F92" w:rsidRPr="00D566CF" w:rsidRDefault="00844F92" w:rsidP="00D7795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sz w:val="28"/>
                <w:szCs w:val="28"/>
                <w:lang w:val="en-US"/>
              </w:rPr>
              <w:t>8,795</w:t>
            </w:r>
          </w:p>
        </w:tc>
      </w:tr>
    </w:tbl>
    <w:p w14:paraId="6091F9AB" w14:textId="77777777" w:rsidR="00FA40E3" w:rsidRDefault="00FA40E3" w:rsidP="00705E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right="-23"/>
        <w:jc w:val="thaiDistribute"/>
        <w:rPr>
          <w:rFonts w:ascii="Angsana New" w:hAnsi="Angsana New"/>
          <w:sz w:val="28"/>
          <w:szCs w:val="28"/>
        </w:rPr>
      </w:pPr>
    </w:p>
    <w:p w14:paraId="17106A13" w14:textId="1FFDA43A" w:rsidR="00960B87" w:rsidRPr="00D566CF" w:rsidRDefault="000E38F9" w:rsidP="00705E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right="-23"/>
        <w:jc w:val="thaiDistribute"/>
        <w:rPr>
          <w:rFonts w:ascii="Angsana New" w:hAnsi="Angsana New"/>
          <w:sz w:val="28"/>
          <w:szCs w:val="28"/>
        </w:rPr>
      </w:pPr>
      <w:r w:rsidRPr="00D566CF">
        <w:rPr>
          <w:rFonts w:ascii="Angsana New" w:hAnsi="Angsana New"/>
          <w:sz w:val="28"/>
          <w:szCs w:val="28"/>
          <w:cs/>
        </w:rPr>
        <w:lastRenderedPageBreak/>
        <w:t xml:space="preserve">รายได้และค่าใช้จ่ายที่มีสาระสำคัญที่เกิดขึ้นระหว่างบุคคลหรือกิจการที่เกี่ยวข้องกัน </w:t>
      </w:r>
      <w:r w:rsidR="009C3690" w:rsidRPr="00D566CF">
        <w:rPr>
          <w:rFonts w:ascii="Angsana New" w:hAnsi="Angsana New"/>
          <w:sz w:val="28"/>
          <w:szCs w:val="28"/>
          <w:cs/>
        </w:rPr>
        <w:t>สำหรับ</w:t>
      </w:r>
      <w:r w:rsidR="0033013B" w:rsidRPr="00D566CF">
        <w:rPr>
          <w:rFonts w:ascii="Angsana New" w:hAnsi="Angsana New"/>
          <w:sz w:val="28"/>
          <w:szCs w:val="28"/>
          <w:cs/>
        </w:rPr>
        <w:t>ปี</w:t>
      </w:r>
      <w:r w:rsidR="00D51A19" w:rsidRPr="00D566CF">
        <w:rPr>
          <w:rFonts w:ascii="Angsana New" w:hAnsi="Angsana New"/>
          <w:sz w:val="28"/>
          <w:szCs w:val="28"/>
          <w:cs/>
        </w:rPr>
        <w:t>สิ้นสุดวันที</w:t>
      </w:r>
      <w:r w:rsidR="008C70B8" w:rsidRPr="00D566CF">
        <w:rPr>
          <w:rFonts w:ascii="Angsana New" w:hAnsi="Angsana New"/>
          <w:sz w:val="28"/>
          <w:szCs w:val="28"/>
          <w:cs/>
        </w:rPr>
        <w:t>่</w:t>
      </w:r>
      <w:r w:rsidR="00FC259D" w:rsidRPr="00D566CF">
        <w:rPr>
          <w:rFonts w:ascii="Angsana New" w:hAnsi="Angsana New"/>
          <w:sz w:val="28"/>
          <w:szCs w:val="28"/>
        </w:rPr>
        <w:t xml:space="preserve"> </w:t>
      </w:r>
      <w:r w:rsidR="002279E7" w:rsidRPr="00D566CF">
        <w:rPr>
          <w:rFonts w:ascii="Angsana New" w:hAnsi="Angsana New"/>
          <w:sz w:val="28"/>
          <w:szCs w:val="28"/>
        </w:rPr>
        <w:t>3</w:t>
      </w:r>
      <w:r w:rsidR="0033013B" w:rsidRPr="00D566CF">
        <w:rPr>
          <w:rFonts w:ascii="Angsana New" w:hAnsi="Angsana New"/>
          <w:sz w:val="28"/>
          <w:szCs w:val="28"/>
        </w:rPr>
        <w:t>1</w:t>
      </w:r>
      <w:r w:rsidR="002279E7" w:rsidRPr="00D566CF">
        <w:rPr>
          <w:rFonts w:ascii="Angsana New" w:hAnsi="Angsana New"/>
          <w:sz w:val="28"/>
          <w:szCs w:val="28"/>
        </w:rPr>
        <w:t xml:space="preserve"> </w:t>
      </w:r>
      <w:r w:rsidR="0033013B" w:rsidRPr="00A377DF">
        <w:rPr>
          <w:rFonts w:ascii="Angsana New" w:hAnsi="Angsana New"/>
          <w:sz w:val="28"/>
          <w:szCs w:val="28"/>
          <w:cs/>
        </w:rPr>
        <w:t>ธันวาคม</w:t>
      </w:r>
      <w:r w:rsidR="008302BC" w:rsidRPr="00D566CF">
        <w:rPr>
          <w:rFonts w:ascii="Angsana New" w:hAnsi="Angsana New"/>
          <w:sz w:val="28"/>
          <w:szCs w:val="28"/>
        </w:rPr>
        <w:t xml:space="preserve"> </w:t>
      </w:r>
      <w:r w:rsidR="000448CF" w:rsidRPr="00D566CF">
        <w:rPr>
          <w:rFonts w:ascii="Angsana New" w:hAnsi="Angsana New"/>
          <w:sz w:val="28"/>
          <w:szCs w:val="28"/>
        </w:rPr>
        <w:t>256</w:t>
      </w:r>
      <w:r w:rsidR="00307A6D" w:rsidRPr="00D566CF">
        <w:rPr>
          <w:rFonts w:ascii="Angsana New" w:hAnsi="Angsana New"/>
          <w:sz w:val="28"/>
          <w:szCs w:val="28"/>
        </w:rPr>
        <w:t>6</w:t>
      </w:r>
      <w:r w:rsidR="00144971" w:rsidRPr="00A377DF">
        <w:rPr>
          <w:rFonts w:ascii="Angsana New" w:hAnsi="Angsana New"/>
          <w:sz w:val="28"/>
          <w:szCs w:val="28"/>
          <w:cs/>
        </w:rPr>
        <w:t xml:space="preserve"> </w:t>
      </w:r>
      <w:r w:rsidR="00D51A19" w:rsidRPr="00A377DF">
        <w:rPr>
          <w:rFonts w:ascii="Angsana New" w:hAnsi="Angsana New"/>
          <w:sz w:val="28"/>
          <w:szCs w:val="28"/>
          <w:cs/>
        </w:rPr>
        <w:t>และ</w:t>
      </w:r>
      <w:r w:rsidR="00D51A19" w:rsidRPr="00D566CF">
        <w:rPr>
          <w:rFonts w:ascii="Angsana New" w:hAnsi="Angsana New"/>
          <w:sz w:val="28"/>
          <w:szCs w:val="28"/>
        </w:rPr>
        <w:t xml:space="preserve"> </w:t>
      </w:r>
      <w:r w:rsidR="00613099" w:rsidRPr="00D566CF">
        <w:rPr>
          <w:rFonts w:ascii="Angsana New" w:hAnsi="Angsana New"/>
          <w:sz w:val="28"/>
          <w:szCs w:val="28"/>
        </w:rPr>
        <w:t>256</w:t>
      </w:r>
      <w:r w:rsidR="00307A6D" w:rsidRPr="00D566CF">
        <w:rPr>
          <w:rFonts w:ascii="Angsana New" w:hAnsi="Angsana New"/>
          <w:sz w:val="28"/>
          <w:szCs w:val="28"/>
        </w:rPr>
        <w:t xml:space="preserve">5 </w:t>
      </w:r>
      <w:r w:rsidR="009C3690" w:rsidRPr="00A377DF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923" w:type="dxa"/>
        <w:tblInd w:w="-176" w:type="dxa"/>
        <w:tblLook w:val="0000" w:firstRow="0" w:lastRow="0" w:firstColumn="0" w:lastColumn="0" w:noHBand="0" w:noVBand="0"/>
      </w:tblPr>
      <w:tblGrid>
        <w:gridCol w:w="5529"/>
        <w:gridCol w:w="1985"/>
        <w:gridCol w:w="283"/>
        <w:gridCol w:w="2126"/>
      </w:tblGrid>
      <w:tr w:rsidR="00D45F74" w:rsidRPr="00D566CF" w14:paraId="4929ABCE" w14:textId="77777777" w:rsidTr="00FA40E3">
        <w:trPr>
          <w:trHeight w:val="397"/>
          <w:tblHeader/>
        </w:trPr>
        <w:tc>
          <w:tcPr>
            <w:tcW w:w="5529" w:type="dxa"/>
            <w:vAlign w:val="bottom"/>
          </w:tcPr>
          <w:p w14:paraId="246A16FB" w14:textId="77777777" w:rsidR="00D45F74" w:rsidRPr="00D566CF" w:rsidRDefault="00D45F74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</w:tcPr>
          <w:p w14:paraId="15005781" w14:textId="77777777" w:rsidR="00D45F74" w:rsidRPr="00D566CF" w:rsidRDefault="00D45F74" w:rsidP="00C74CC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A377DF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D45F74" w:rsidRPr="00D566CF" w14:paraId="29F67D32" w14:textId="77777777" w:rsidTr="00FA40E3">
        <w:trPr>
          <w:trHeight w:val="397"/>
          <w:tblHeader/>
        </w:trPr>
        <w:tc>
          <w:tcPr>
            <w:tcW w:w="5529" w:type="dxa"/>
            <w:vAlign w:val="bottom"/>
          </w:tcPr>
          <w:p w14:paraId="5EB0E3A9" w14:textId="77777777" w:rsidR="00D45F74" w:rsidRPr="00D566CF" w:rsidRDefault="00D45F74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94" w:type="dxa"/>
            <w:gridSpan w:val="3"/>
          </w:tcPr>
          <w:p w14:paraId="3E2198FA" w14:textId="0F41B9B4" w:rsidR="00D45F74" w:rsidRPr="00A377DF" w:rsidRDefault="00D45F74" w:rsidP="00B929CB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D45F74" w:rsidRPr="00D566CF" w14:paraId="5970FFE0" w14:textId="77777777" w:rsidTr="00FA40E3">
        <w:trPr>
          <w:trHeight w:val="397"/>
          <w:tblHeader/>
        </w:trPr>
        <w:tc>
          <w:tcPr>
            <w:tcW w:w="5529" w:type="dxa"/>
            <w:vAlign w:val="bottom"/>
          </w:tcPr>
          <w:p w14:paraId="702DC0DA" w14:textId="77777777" w:rsidR="00D45F74" w:rsidRPr="00D566CF" w:rsidRDefault="00D45F74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94" w:type="dxa"/>
            <w:gridSpan w:val="3"/>
          </w:tcPr>
          <w:p w14:paraId="264C554C" w14:textId="77777777" w:rsidR="00D45F74" w:rsidRPr="00A377DF" w:rsidRDefault="00D45F74" w:rsidP="00C74CC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15FD" w:rsidRPr="00D566CF" w14:paraId="3FA0F7A4" w14:textId="77777777" w:rsidTr="00FA40E3">
        <w:trPr>
          <w:trHeight w:val="397"/>
          <w:tblHeader/>
        </w:trPr>
        <w:tc>
          <w:tcPr>
            <w:tcW w:w="5529" w:type="dxa"/>
            <w:vAlign w:val="bottom"/>
          </w:tcPr>
          <w:p w14:paraId="5F152836" w14:textId="77777777" w:rsidR="00D45F74" w:rsidRPr="00A377DF" w:rsidRDefault="00D45F74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498C7" w14:textId="69ABAAA6" w:rsidR="00D45F74" w:rsidRPr="00D566CF" w:rsidRDefault="00D45F74" w:rsidP="00C74CC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 w:rsidRPr="00D566CF">
              <w:rPr>
                <w:rFonts w:ascii="Angsana New" w:hAnsi="Angsana New"/>
                <w:sz w:val="28"/>
                <w:szCs w:val="28"/>
                <w:lang w:val="en-ZW"/>
              </w:rPr>
              <w:t>256</w:t>
            </w:r>
            <w:r w:rsidR="003554E3" w:rsidRPr="00D566CF">
              <w:rPr>
                <w:rFonts w:ascii="Angsana New" w:hAnsi="Angsana New"/>
                <w:sz w:val="28"/>
                <w:szCs w:val="28"/>
                <w:lang w:val="en-ZW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055D91E" w14:textId="77777777" w:rsidR="00D45F74" w:rsidRPr="00D566CF" w:rsidRDefault="00D45F74" w:rsidP="00C74CC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73108" w14:textId="20987079" w:rsidR="00D45F74" w:rsidRPr="00D566CF" w:rsidRDefault="00D45F74" w:rsidP="00C74CC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 w:rsidR="003554E3" w:rsidRPr="00D566CF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B515FD" w:rsidRPr="00D566CF" w14:paraId="07D6FCED" w14:textId="77777777" w:rsidTr="00FA40E3">
        <w:trPr>
          <w:trHeight w:val="397"/>
        </w:trPr>
        <w:tc>
          <w:tcPr>
            <w:tcW w:w="5529" w:type="dxa"/>
            <w:vAlign w:val="bottom"/>
          </w:tcPr>
          <w:p w14:paraId="22354843" w14:textId="77777777" w:rsidR="00D45F74" w:rsidRPr="00D566CF" w:rsidRDefault="00D45F74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A377DF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A377DF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>ซื้อสินค้า</w:t>
            </w:r>
          </w:p>
        </w:tc>
        <w:tc>
          <w:tcPr>
            <w:tcW w:w="1985" w:type="dxa"/>
            <w:shd w:val="clear" w:color="auto" w:fill="auto"/>
          </w:tcPr>
          <w:p w14:paraId="7121EA62" w14:textId="77777777" w:rsidR="00D45F74" w:rsidRPr="00A377DF" w:rsidRDefault="00D45F74" w:rsidP="00C74CC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3D29ACB6" w14:textId="77777777" w:rsidR="00D45F74" w:rsidRPr="00D566CF" w:rsidRDefault="00D45F74" w:rsidP="00C74CC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</w:tcPr>
          <w:p w14:paraId="02D38662" w14:textId="77777777" w:rsidR="00D45F74" w:rsidRPr="00D566CF" w:rsidRDefault="00D45F74" w:rsidP="00C74CC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515FD" w:rsidRPr="00D566CF" w14:paraId="26E56334" w14:textId="77777777" w:rsidTr="00FA40E3">
        <w:trPr>
          <w:trHeight w:val="397"/>
        </w:trPr>
        <w:tc>
          <w:tcPr>
            <w:tcW w:w="5529" w:type="dxa"/>
            <w:vAlign w:val="bottom"/>
          </w:tcPr>
          <w:p w14:paraId="5DB1C0BA" w14:textId="77777777" w:rsidR="00D45F74" w:rsidRPr="00A377DF" w:rsidRDefault="00D45F74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985" w:type="dxa"/>
            <w:shd w:val="clear" w:color="auto" w:fill="auto"/>
          </w:tcPr>
          <w:p w14:paraId="073B8BFC" w14:textId="77777777" w:rsidR="00D45F74" w:rsidRPr="00D566CF" w:rsidRDefault="00D45F74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14:paraId="127606BC" w14:textId="77777777" w:rsidR="00D45F74" w:rsidRPr="00A377DF" w:rsidRDefault="00D45F74" w:rsidP="00C74CC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54ED1903" w14:textId="77777777" w:rsidR="00D45F74" w:rsidRPr="00D566CF" w:rsidRDefault="00D45F74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15FD" w:rsidRPr="00D566CF" w14:paraId="2030D7C1" w14:textId="77777777" w:rsidTr="00FA40E3">
        <w:trPr>
          <w:trHeight w:val="397"/>
        </w:trPr>
        <w:tc>
          <w:tcPr>
            <w:tcW w:w="5529" w:type="dxa"/>
            <w:vAlign w:val="bottom"/>
          </w:tcPr>
          <w:p w14:paraId="491B96EF" w14:textId="77777777" w:rsidR="00D45F74" w:rsidRPr="00A377DF" w:rsidRDefault="00D45F74" w:rsidP="00D4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</w:pPr>
            <w:r w:rsidRPr="00A377DF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 xml:space="preserve">บริษัท นิวพลัสนิตติ้ง จำกัด (มหาชน) 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27A2EE2" w14:textId="4626CA5B" w:rsidR="00D45F74" w:rsidRPr="00D566CF" w:rsidRDefault="002D3DA1" w:rsidP="00D4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3DA1">
              <w:rPr>
                <w:rFonts w:ascii="Angsana New" w:hAnsi="Angsana New"/>
                <w:sz w:val="28"/>
                <w:szCs w:val="28"/>
              </w:rPr>
              <w:t>216,708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46568B2" w14:textId="77777777" w:rsidR="00D45F74" w:rsidRPr="00A377DF" w:rsidRDefault="00D45F74" w:rsidP="00D45F7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216E5147" w14:textId="5E5BDF7B" w:rsidR="00D45F74" w:rsidRPr="00D566CF" w:rsidRDefault="00D45F74" w:rsidP="00D4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200,340</w:t>
            </w:r>
          </w:p>
        </w:tc>
      </w:tr>
      <w:tr w:rsidR="002D3DA1" w:rsidRPr="00D566CF" w14:paraId="2F048924" w14:textId="77777777" w:rsidTr="00FA40E3">
        <w:trPr>
          <w:trHeight w:val="397"/>
        </w:trPr>
        <w:tc>
          <w:tcPr>
            <w:tcW w:w="5529" w:type="dxa"/>
            <w:vAlign w:val="bottom"/>
          </w:tcPr>
          <w:p w14:paraId="7B2D5333" w14:textId="2530FC56" w:rsidR="002D3DA1" w:rsidRPr="00A377DF" w:rsidRDefault="002D3DA1" w:rsidP="002D3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4DDC630" w14:textId="77777777" w:rsidR="002D3DA1" w:rsidRPr="00D566CF" w:rsidRDefault="002D3DA1" w:rsidP="002D3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B08E041" w14:textId="77777777" w:rsidR="002D3DA1" w:rsidRPr="00A377DF" w:rsidRDefault="002D3DA1" w:rsidP="002D3DA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3E8FD5A9" w14:textId="77777777" w:rsidR="002D3DA1" w:rsidRPr="009D07E5" w:rsidRDefault="002D3DA1" w:rsidP="002D3DA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D3DA1" w:rsidRPr="00D566CF" w14:paraId="6AA5ECFC" w14:textId="77777777" w:rsidTr="00FA40E3">
        <w:trPr>
          <w:trHeight w:val="397"/>
        </w:trPr>
        <w:tc>
          <w:tcPr>
            <w:tcW w:w="5529" w:type="dxa"/>
            <w:vAlign w:val="bottom"/>
          </w:tcPr>
          <w:p w14:paraId="5C0DEE43" w14:textId="634D306E" w:rsidR="002D3DA1" w:rsidRPr="00A377DF" w:rsidRDefault="002D3DA1" w:rsidP="002D3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A656C" w14:textId="267599D0" w:rsidR="002D3DA1" w:rsidRPr="00280C80" w:rsidRDefault="00280C80" w:rsidP="002D3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0C80">
              <w:rPr>
                <w:rFonts w:ascii="Angsana New" w:hAnsi="Angsana New"/>
                <w:sz w:val="28"/>
                <w:szCs w:val="28"/>
              </w:rPr>
              <w:t>253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B9194FB" w14:textId="77777777" w:rsidR="002D3DA1" w:rsidRPr="00A377DF" w:rsidRDefault="002D3DA1" w:rsidP="002D3DA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0D5C98" w14:textId="14723499" w:rsidR="002D3DA1" w:rsidRPr="00280C80" w:rsidRDefault="002D3DA1" w:rsidP="002D3DA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80C8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B515FD" w:rsidRPr="00D566CF" w14:paraId="6E6648A1" w14:textId="77777777" w:rsidTr="00FA40E3">
        <w:trPr>
          <w:trHeight w:val="397"/>
        </w:trPr>
        <w:tc>
          <w:tcPr>
            <w:tcW w:w="5529" w:type="dxa"/>
            <w:vAlign w:val="bottom"/>
          </w:tcPr>
          <w:p w14:paraId="0CD1BB1E" w14:textId="77777777" w:rsidR="00D45F74" w:rsidRPr="00A377DF" w:rsidRDefault="00D45F74" w:rsidP="00D4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04239F" w14:textId="6F400AEB" w:rsidR="00D45F74" w:rsidRPr="00D566CF" w:rsidRDefault="00280C80" w:rsidP="00D4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216,961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AD76DAA" w14:textId="77777777" w:rsidR="00D45F74" w:rsidRPr="00A377DF" w:rsidRDefault="00D45F74" w:rsidP="00D45F7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9709F7" w14:textId="691AB580" w:rsidR="00D45F74" w:rsidRPr="00A377DF" w:rsidRDefault="00D45F74" w:rsidP="00D45F7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9D07E5">
              <w:rPr>
                <w:rFonts w:ascii="Angsana New" w:hAnsi="Angsana New"/>
                <w:sz w:val="28"/>
                <w:szCs w:val="28"/>
                <w:lang w:val="en-US"/>
              </w:rPr>
              <w:t>200,340</w:t>
            </w:r>
          </w:p>
        </w:tc>
      </w:tr>
      <w:tr w:rsidR="00B515FD" w:rsidRPr="00D566CF" w14:paraId="560E930C" w14:textId="77777777" w:rsidTr="00FA40E3">
        <w:trPr>
          <w:trHeight w:val="397"/>
        </w:trPr>
        <w:tc>
          <w:tcPr>
            <w:tcW w:w="5529" w:type="dxa"/>
            <w:vAlign w:val="bottom"/>
          </w:tcPr>
          <w:p w14:paraId="64FD4B03" w14:textId="77777777" w:rsidR="00D45F74" w:rsidRPr="00A377DF" w:rsidRDefault="00D45F74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339C1D" w14:textId="77777777" w:rsidR="00D45F74" w:rsidRPr="00D566CF" w:rsidRDefault="00D45F74" w:rsidP="00C74CC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AF8DF33" w14:textId="77777777" w:rsidR="00D45F74" w:rsidRPr="00D566CF" w:rsidRDefault="00D45F74" w:rsidP="00C74CC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977920" w14:textId="77777777" w:rsidR="00D45F74" w:rsidRPr="00D566CF" w:rsidRDefault="00D45F74" w:rsidP="00C74CC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515FD" w:rsidRPr="00D566CF" w14:paraId="76A6796F" w14:textId="77777777" w:rsidTr="00FA40E3">
        <w:trPr>
          <w:trHeight w:val="397"/>
        </w:trPr>
        <w:tc>
          <w:tcPr>
            <w:tcW w:w="5529" w:type="dxa"/>
            <w:vAlign w:val="bottom"/>
          </w:tcPr>
          <w:p w14:paraId="082C05B6" w14:textId="77777777" w:rsidR="00D45F74" w:rsidRPr="00A377DF" w:rsidRDefault="00D45F74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รายได้เงินปันผล</w:t>
            </w:r>
          </w:p>
        </w:tc>
        <w:tc>
          <w:tcPr>
            <w:tcW w:w="1985" w:type="dxa"/>
            <w:vAlign w:val="center"/>
          </w:tcPr>
          <w:p w14:paraId="1BE3BC22" w14:textId="77777777" w:rsidR="00D45F74" w:rsidRPr="00D566CF" w:rsidRDefault="00D45F74" w:rsidP="00C74CC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0AB533DB" w14:textId="77777777" w:rsidR="00D45F74" w:rsidRPr="00D566CF" w:rsidRDefault="00D45F74" w:rsidP="00C74CC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4930151" w14:textId="77777777" w:rsidR="00D45F74" w:rsidRPr="00D566CF" w:rsidRDefault="00D45F74" w:rsidP="00C74CC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B515FD" w:rsidRPr="00D566CF" w14:paraId="64856B9B" w14:textId="77777777" w:rsidTr="00FA40E3">
        <w:trPr>
          <w:trHeight w:val="397"/>
        </w:trPr>
        <w:tc>
          <w:tcPr>
            <w:tcW w:w="5529" w:type="dxa"/>
            <w:vAlign w:val="bottom"/>
          </w:tcPr>
          <w:p w14:paraId="3F6FC649" w14:textId="77777777" w:rsidR="004D1AB9" w:rsidRPr="00D566CF" w:rsidRDefault="004D1AB9" w:rsidP="004D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77D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E16A301" w14:textId="77777777" w:rsidR="004D1AB9" w:rsidRPr="00D566CF" w:rsidRDefault="004D1AB9" w:rsidP="004D1A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057837F5" w14:textId="77777777" w:rsidR="004D1AB9" w:rsidRPr="00D566CF" w:rsidRDefault="004D1AB9" w:rsidP="004D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70075644" w14:textId="77777777" w:rsidR="004D1AB9" w:rsidRPr="00D566CF" w:rsidRDefault="004D1AB9" w:rsidP="004D1A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B515FD" w:rsidRPr="00D566CF" w14:paraId="25A02D0E" w14:textId="77777777" w:rsidTr="00FA40E3">
        <w:trPr>
          <w:trHeight w:val="397"/>
        </w:trPr>
        <w:tc>
          <w:tcPr>
            <w:tcW w:w="5529" w:type="dxa"/>
            <w:vAlign w:val="bottom"/>
          </w:tcPr>
          <w:p w14:paraId="6D7E11B7" w14:textId="77777777" w:rsidR="004D1AB9" w:rsidRPr="00D566CF" w:rsidRDefault="004D1AB9" w:rsidP="004D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87A95B7" w14:textId="348482F4" w:rsidR="004D1AB9" w:rsidRPr="00D566CF" w:rsidRDefault="0058572B" w:rsidP="004D1A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8572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2,881</w:t>
            </w:r>
          </w:p>
        </w:tc>
        <w:tc>
          <w:tcPr>
            <w:tcW w:w="283" w:type="dxa"/>
            <w:shd w:val="clear" w:color="auto" w:fill="auto"/>
          </w:tcPr>
          <w:p w14:paraId="31CE4740" w14:textId="77777777" w:rsidR="004D1AB9" w:rsidRPr="00D566CF" w:rsidRDefault="004D1AB9" w:rsidP="004D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51903DD0" w14:textId="0839934C" w:rsidR="004D1AB9" w:rsidRPr="00D566CF" w:rsidRDefault="004D1AB9" w:rsidP="004D1A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2,701</w:t>
            </w:r>
          </w:p>
        </w:tc>
      </w:tr>
      <w:tr w:rsidR="00B515FD" w:rsidRPr="00D566CF" w14:paraId="6E8BDA0B" w14:textId="77777777" w:rsidTr="00FA40E3">
        <w:trPr>
          <w:trHeight w:val="397"/>
        </w:trPr>
        <w:tc>
          <w:tcPr>
            <w:tcW w:w="5529" w:type="dxa"/>
            <w:vAlign w:val="bottom"/>
          </w:tcPr>
          <w:p w14:paraId="0CED396C" w14:textId="77777777" w:rsidR="004D1AB9" w:rsidRPr="00D566CF" w:rsidRDefault="004D1AB9" w:rsidP="004D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3C094B8" w14:textId="4E1B6D23" w:rsidR="004D1AB9" w:rsidRPr="00A377DF" w:rsidRDefault="0058572B" w:rsidP="004D1A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8572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33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</w:t>
            </w:r>
          </w:p>
        </w:tc>
        <w:tc>
          <w:tcPr>
            <w:tcW w:w="283" w:type="dxa"/>
            <w:shd w:val="clear" w:color="auto" w:fill="auto"/>
          </w:tcPr>
          <w:p w14:paraId="0E15F7F7" w14:textId="77777777" w:rsidR="004D1AB9" w:rsidRPr="00D566CF" w:rsidRDefault="004D1AB9" w:rsidP="004D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7BD67D24" w14:textId="2B6E72B9" w:rsidR="004D1AB9" w:rsidRPr="00D566CF" w:rsidRDefault="004D1AB9" w:rsidP="004D1A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338</w:t>
            </w:r>
          </w:p>
        </w:tc>
      </w:tr>
      <w:tr w:rsidR="00B515FD" w:rsidRPr="00D566CF" w14:paraId="473A262D" w14:textId="77777777" w:rsidTr="00FA40E3">
        <w:trPr>
          <w:trHeight w:val="397"/>
        </w:trPr>
        <w:tc>
          <w:tcPr>
            <w:tcW w:w="5529" w:type="dxa"/>
            <w:vAlign w:val="bottom"/>
          </w:tcPr>
          <w:p w14:paraId="0638BD87" w14:textId="77777777" w:rsidR="004D1AB9" w:rsidRPr="00D566CF" w:rsidRDefault="004D1AB9" w:rsidP="004D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บริษัท ไอทีซิตี้ จำกัด (มหาชน)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CB9C50" w14:textId="2125CD16" w:rsidR="004D1AB9" w:rsidRPr="00D566CF" w:rsidRDefault="0058572B" w:rsidP="004D1A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af-ZA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af-ZA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33892B7" w14:textId="77777777" w:rsidR="004D1AB9" w:rsidRPr="00D566CF" w:rsidRDefault="004D1AB9" w:rsidP="004D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612E4D" w14:textId="3003EC98" w:rsidR="004D1AB9" w:rsidRPr="00D566CF" w:rsidRDefault="004D1AB9" w:rsidP="004D1A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af-ZA"/>
              </w:rPr>
              <w:t>,062</w:t>
            </w:r>
          </w:p>
        </w:tc>
      </w:tr>
      <w:tr w:rsidR="00B515FD" w:rsidRPr="00D566CF" w14:paraId="7E63BA20" w14:textId="77777777" w:rsidTr="00FA40E3">
        <w:trPr>
          <w:trHeight w:val="397"/>
        </w:trPr>
        <w:tc>
          <w:tcPr>
            <w:tcW w:w="5529" w:type="dxa"/>
            <w:vAlign w:val="center"/>
          </w:tcPr>
          <w:p w14:paraId="1CD75CE6" w14:textId="77777777" w:rsidR="004D1AB9" w:rsidRPr="00A377DF" w:rsidRDefault="004D1AB9" w:rsidP="004D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D13A126" w14:textId="4BE90F6E" w:rsidR="004D1AB9" w:rsidRPr="00D566CF" w:rsidRDefault="00022E8F" w:rsidP="004D1A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3,219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519EE1E" w14:textId="77777777" w:rsidR="004D1AB9" w:rsidRPr="00D566CF" w:rsidRDefault="004D1AB9" w:rsidP="004D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ED0E166" w14:textId="6AF5141D" w:rsidR="004D1AB9" w:rsidRPr="00D566CF" w:rsidRDefault="004D1AB9" w:rsidP="004D1A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sz w:val="28"/>
                <w:szCs w:val="28"/>
                <w:lang w:val="en-US"/>
              </w:rPr>
              <w:t>4,101</w:t>
            </w:r>
          </w:p>
        </w:tc>
      </w:tr>
      <w:tr w:rsidR="00B515FD" w:rsidRPr="00D566CF" w14:paraId="08294F92" w14:textId="77777777" w:rsidTr="00FA40E3">
        <w:trPr>
          <w:trHeight w:val="397"/>
        </w:trPr>
        <w:tc>
          <w:tcPr>
            <w:tcW w:w="5529" w:type="dxa"/>
            <w:vAlign w:val="center"/>
          </w:tcPr>
          <w:p w14:paraId="52E8670B" w14:textId="77777777" w:rsidR="00D45F74" w:rsidRPr="00D566CF" w:rsidRDefault="00D45F74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8C5EFEE" w14:textId="77777777" w:rsidR="00D45F74" w:rsidRPr="00D566CF" w:rsidRDefault="00D45F74" w:rsidP="00C74CC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C925C9F" w14:textId="77777777" w:rsidR="00D45F74" w:rsidRPr="00D566CF" w:rsidRDefault="00D45F74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F80D77" w14:textId="77777777" w:rsidR="00D45F74" w:rsidRPr="00D566CF" w:rsidRDefault="00D45F74" w:rsidP="00C74CC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515FD" w:rsidRPr="00D566CF" w14:paraId="27BDEF23" w14:textId="77777777" w:rsidTr="00FA40E3">
        <w:trPr>
          <w:trHeight w:val="397"/>
        </w:trPr>
        <w:tc>
          <w:tcPr>
            <w:tcW w:w="5529" w:type="dxa"/>
            <w:vAlign w:val="bottom"/>
          </w:tcPr>
          <w:p w14:paraId="33DE5680" w14:textId="77777777" w:rsidR="00D45F74" w:rsidRPr="00A377DF" w:rsidRDefault="00D45F74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รายได้อื่น (ค่านายหน้า ค่าเช่า และอื่น ๆ)</w:t>
            </w:r>
          </w:p>
        </w:tc>
        <w:tc>
          <w:tcPr>
            <w:tcW w:w="1985" w:type="dxa"/>
          </w:tcPr>
          <w:p w14:paraId="73A94AC2" w14:textId="77777777" w:rsidR="00D45F74" w:rsidRPr="00D566CF" w:rsidRDefault="00D45F74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</w:p>
        </w:tc>
        <w:tc>
          <w:tcPr>
            <w:tcW w:w="283" w:type="dxa"/>
          </w:tcPr>
          <w:p w14:paraId="40A5E1A6" w14:textId="77777777" w:rsidR="00D45F74" w:rsidRPr="00D566CF" w:rsidRDefault="00D45F74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36CE69CF" w14:textId="77777777" w:rsidR="00D45F74" w:rsidRPr="00D566CF" w:rsidRDefault="00D45F74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</w:p>
        </w:tc>
      </w:tr>
      <w:tr w:rsidR="00B515FD" w:rsidRPr="00D566CF" w14:paraId="14961F5E" w14:textId="77777777" w:rsidTr="00FA40E3">
        <w:trPr>
          <w:trHeight w:val="397"/>
        </w:trPr>
        <w:tc>
          <w:tcPr>
            <w:tcW w:w="5529" w:type="dxa"/>
            <w:vAlign w:val="bottom"/>
          </w:tcPr>
          <w:p w14:paraId="3C8BC963" w14:textId="77777777" w:rsidR="00D45F74" w:rsidRPr="00A377DF" w:rsidRDefault="00D45F74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985" w:type="dxa"/>
          </w:tcPr>
          <w:p w14:paraId="59B9B33B" w14:textId="77777777" w:rsidR="00D45F74" w:rsidRPr="00D566CF" w:rsidRDefault="00D45F74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441DB739" w14:textId="77777777" w:rsidR="00D45F74" w:rsidRPr="00D566CF" w:rsidRDefault="00D45F74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430AE8EA" w14:textId="77777777" w:rsidR="00D45F74" w:rsidRPr="00A377DF" w:rsidRDefault="00D45F74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515FD" w:rsidRPr="00D566CF" w14:paraId="5A627039" w14:textId="77777777" w:rsidTr="00FA40E3">
        <w:trPr>
          <w:trHeight w:val="397"/>
        </w:trPr>
        <w:tc>
          <w:tcPr>
            <w:tcW w:w="5529" w:type="dxa"/>
            <w:vAlign w:val="bottom"/>
          </w:tcPr>
          <w:p w14:paraId="5E3E2221" w14:textId="77777777" w:rsidR="006D5FB1" w:rsidRPr="00A377DF" w:rsidRDefault="006D5FB1" w:rsidP="006D5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นิวพลัสนิตติ้ง จำกัด (มหาชน) และบริษัทย่อย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0B022AF" w14:textId="1B0D0AC8" w:rsidR="006D5FB1" w:rsidRPr="00D566CF" w:rsidRDefault="00986F05" w:rsidP="006D5FB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408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02F4D1E" w14:textId="77777777" w:rsidR="006D5FB1" w:rsidRPr="00D566CF" w:rsidRDefault="006D5FB1" w:rsidP="006D5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41AE64EB" w14:textId="7143C443" w:rsidR="006D5FB1" w:rsidRPr="00A377DF" w:rsidRDefault="006D5FB1" w:rsidP="006D5FB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275</w:t>
            </w:r>
          </w:p>
        </w:tc>
      </w:tr>
      <w:tr w:rsidR="00B515FD" w:rsidRPr="00D566CF" w14:paraId="6033BB3E" w14:textId="77777777" w:rsidTr="00FA40E3">
        <w:trPr>
          <w:trHeight w:val="397"/>
        </w:trPr>
        <w:tc>
          <w:tcPr>
            <w:tcW w:w="5529" w:type="dxa"/>
            <w:vAlign w:val="bottom"/>
          </w:tcPr>
          <w:p w14:paraId="0D782748" w14:textId="77777777" w:rsidR="006D5FB1" w:rsidRPr="00A377DF" w:rsidRDefault="006D5FB1" w:rsidP="006D5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87B033" w14:textId="77777777" w:rsidR="006D5FB1" w:rsidRPr="00D566CF" w:rsidRDefault="006D5FB1" w:rsidP="006D5FB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17F7376" w14:textId="77777777" w:rsidR="006D5FB1" w:rsidRPr="00D566CF" w:rsidRDefault="006D5FB1" w:rsidP="006D5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7D5507" w14:textId="77777777" w:rsidR="006D5FB1" w:rsidRPr="00D566CF" w:rsidRDefault="006D5FB1" w:rsidP="006D5FB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515FD" w:rsidRPr="00D566CF" w14:paraId="09A2EBA3" w14:textId="77777777" w:rsidTr="00FA40E3">
        <w:trPr>
          <w:trHeight w:val="397"/>
        </w:trPr>
        <w:tc>
          <w:tcPr>
            <w:tcW w:w="5529" w:type="dxa"/>
            <w:vAlign w:val="bottom"/>
          </w:tcPr>
          <w:p w14:paraId="3BA3213A" w14:textId="77777777" w:rsidR="006D5FB1" w:rsidRPr="00A377DF" w:rsidRDefault="006D5FB1" w:rsidP="006D5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  <w:t>บริษัท</w:t>
            </w:r>
            <w:r w:rsidRPr="00A377DF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 xml:space="preserve"> บุญวัฒนโชค จำกัด</w:t>
            </w: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3E7087" w14:textId="6E73FA92" w:rsidR="006D5FB1" w:rsidRPr="00D566CF" w:rsidRDefault="008519FF" w:rsidP="006D5FB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26FEFAC" w14:textId="77777777" w:rsidR="006D5FB1" w:rsidRPr="00D566CF" w:rsidRDefault="006D5FB1" w:rsidP="006D5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1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4A3A15" w14:textId="0C8C92C9" w:rsidR="006D5FB1" w:rsidRPr="00D566CF" w:rsidRDefault="006D5FB1" w:rsidP="006D5FB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37</w:t>
            </w:r>
          </w:p>
        </w:tc>
      </w:tr>
      <w:tr w:rsidR="00B515FD" w:rsidRPr="00D566CF" w14:paraId="02DF8BA2" w14:textId="77777777" w:rsidTr="00FA40E3">
        <w:trPr>
          <w:trHeight w:val="397"/>
        </w:trPr>
        <w:tc>
          <w:tcPr>
            <w:tcW w:w="5529" w:type="dxa"/>
            <w:vAlign w:val="bottom"/>
          </w:tcPr>
          <w:p w14:paraId="4A367294" w14:textId="77777777" w:rsidR="006D5FB1" w:rsidRPr="00A377DF" w:rsidRDefault="006D5FB1" w:rsidP="006D5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D6719B" w14:textId="6307D926" w:rsidR="006D5FB1" w:rsidRPr="00D566CF" w:rsidRDefault="00986F05" w:rsidP="006D5FB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447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ED118FB" w14:textId="77777777" w:rsidR="006D5FB1" w:rsidRPr="00D566CF" w:rsidRDefault="006D5FB1" w:rsidP="006D5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B82E93" w14:textId="660E19C7" w:rsidR="006D5FB1" w:rsidRPr="00A377DF" w:rsidRDefault="006D5FB1" w:rsidP="006D5FB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566CF">
              <w:rPr>
                <w:rFonts w:ascii="Angsana New" w:hAnsi="Angsana New"/>
                <w:sz w:val="28"/>
                <w:szCs w:val="28"/>
                <w:lang w:val="en-US"/>
              </w:rPr>
              <w:t>312</w:t>
            </w:r>
          </w:p>
        </w:tc>
      </w:tr>
      <w:tr w:rsidR="00834CE7" w:rsidRPr="00D566CF" w14:paraId="346B9B44" w14:textId="77777777" w:rsidTr="00FA40E3">
        <w:trPr>
          <w:trHeight w:val="397"/>
        </w:trPr>
        <w:tc>
          <w:tcPr>
            <w:tcW w:w="5529" w:type="dxa"/>
            <w:vAlign w:val="bottom"/>
          </w:tcPr>
          <w:p w14:paraId="1EAB81CA" w14:textId="77777777" w:rsidR="00834CE7" w:rsidRPr="00A377DF" w:rsidRDefault="00834CE7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14:paraId="349EE9CB" w14:textId="77777777" w:rsidR="00834CE7" w:rsidRPr="00D566CF" w:rsidRDefault="00834CE7" w:rsidP="00C74CC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4F7BDF32" w14:textId="77777777" w:rsidR="00834CE7" w:rsidRPr="00D566CF" w:rsidRDefault="00834CE7" w:rsidP="00C74CC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5E2E61D2" w14:textId="77777777" w:rsidR="00834CE7" w:rsidRPr="00D566CF" w:rsidRDefault="00834CE7" w:rsidP="00C74CC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54" w:right="32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856300" w:rsidRPr="00D566CF" w14:paraId="3532453F" w14:textId="77777777" w:rsidTr="00FA40E3">
        <w:trPr>
          <w:trHeight w:val="397"/>
        </w:trPr>
        <w:tc>
          <w:tcPr>
            <w:tcW w:w="5529" w:type="dxa"/>
            <w:vAlign w:val="bottom"/>
          </w:tcPr>
          <w:p w14:paraId="3794D004" w14:textId="77777777" w:rsidR="00856300" w:rsidRPr="00A377DF" w:rsidRDefault="00856300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14:paraId="62FCF7E7" w14:textId="77777777" w:rsidR="00856300" w:rsidRPr="00D566CF" w:rsidRDefault="00856300" w:rsidP="00C74CC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1DBF3994" w14:textId="77777777" w:rsidR="00856300" w:rsidRPr="00D566CF" w:rsidRDefault="00856300" w:rsidP="00C74CC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4C10A261" w14:textId="77777777" w:rsidR="00856300" w:rsidRPr="00D566CF" w:rsidRDefault="00856300" w:rsidP="00C74CC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54" w:right="32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A40E3" w:rsidRPr="00D566CF" w14:paraId="5DDCCC2A" w14:textId="77777777" w:rsidTr="00FA40E3">
        <w:trPr>
          <w:trHeight w:val="397"/>
        </w:trPr>
        <w:tc>
          <w:tcPr>
            <w:tcW w:w="5529" w:type="dxa"/>
            <w:vAlign w:val="bottom"/>
          </w:tcPr>
          <w:p w14:paraId="302BCA36" w14:textId="77777777" w:rsidR="00FA40E3" w:rsidRPr="00A377DF" w:rsidRDefault="00FA40E3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14:paraId="1AF9503D" w14:textId="77777777" w:rsidR="00FA40E3" w:rsidRPr="00D566CF" w:rsidRDefault="00FA40E3" w:rsidP="00C74CC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6987E6BC" w14:textId="77777777" w:rsidR="00FA40E3" w:rsidRPr="00D566CF" w:rsidRDefault="00FA40E3" w:rsidP="00C74CC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1DABAB71" w14:textId="77777777" w:rsidR="00FA40E3" w:rsidRPr="00D566CF" w:rsidRDefault="00FA40E3" w:rsidP="00C74CC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54" w:right="32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A40E3" w:rsidRPr="00D566CF" w14:paraId="489BC997" w14:textId="77777777" w:rsidTr="00FA40E3">
        <w:trPr>
          <w:trHeight w:val="397"/>
        </w:trPr>
        <w:tc>
          <w:tcPr>
            <w:tcW w:w="5529" w:type="dxa"/>
            <w:vAlign w:val="bottom"/>
          </w:tcPr>
          <w:p w14:paraId="7A915759" w14:textId="77777777" w:rsidR="00FA40E3" w:rsidRPr="00A377DF" w:rsidRDefault="00FA40E3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14:paraId="34D0E758" w14:textId="77777777" w:rsidR="00FA40E3" w:rsidRPr="00D566CF" w:rsidRDefault="00FA40E3" w:rsidP="00C74CC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4D47F81B" w14:textId="77777777" w:rsidR="00FA40E3" w:rsidRPr="00D566CF" w:rsidRDefault="00FA40E3" w:rsidP="00C74CC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5D05F52E" w14:textId="77777777" w:rsidR="00FA40E3" w:rsidRPr="00D566CF" w:rsidRDefault="00FA40E3" w:rsidP="00C74CC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54" w:right="32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856300" w:rsidRPr="00D566CF" w14:paraId="6CDBAD52" w14:textId="77777777" w:rsidTr="00FA40E3">
        <w:trPr>
          <w:trHeight w:val="397"/>
        </w:trPr>
        <w:tc>
          <w:tcPr>
            <w:tcW w:w="5529" w:type="dxa"/>
            <w:vAlign w:val="bottom"/>
          </w:tcPr>
          <w:p w14:paraId="64974BD7" w14:textId="77777777" w:rsidR="00856300" w:rsidRPr="00A377DF" w:rsidRDefault="00856300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14:paraId="1B455BA9" w14:textId="77777777" w:rsidR="00856300" w:rsidRPr="00D566CF" w:rsidRDefault="00856300" w:rsidP="00C74CC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4EDA3317" w14:textId="77777777" w:rsidR="00856300" w:rsidRPr="00D566CF" w:rsidRDefault="00856300" w:rsidP="00C74CC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23E6EB40" w14:textId="77777777" w:rsidR="00856300" w:rsidRPr="00D566CF" w:rsidRDefault="00856300" w:rsidP="00C74CC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54" w:right="32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856300" w:rsidRPr="00D566CF" w14:paraId="259399DC" w14:textId="77777777" w:rsidTr="00FA40E3">
        <w:trPr>
          <w:trHeight w:val="397"/>
        </w:trPr>
        <w:tc>
          <w:tcPr>
            <w:tcW w:w="5529" w:type="dxa"/>
            <w:vAlign w:val="bottom"/>
          </w:tcPr>
          <w:p w14:paraId="42951009" w14:textId="77777777" w:rsidR="00856300" w:rsidRPr="00A377DF" w:rsidRDefault="00856300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14:paraId="6B94FCD0" w14:textId="77777777" w:rsidR="00856300" w:rsidRPr="00D566CF" w:rsidRDefault="00856300" w:rsidP="00C74CC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4DB3A5B5" w14:textId="77777777" w:rsidR="00856300" w:rsidRPr="00D566CF" w:rsidRDefault="00856300" w:rsidP="00C74CC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7FE8EB30" w14:textId="77777777" w:rsidR="00856300" w:rsidRPr="00D566CF" w:rsidRDefault="00856300" w:rsidP="00C74CC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54" w:right="32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B515FD" w:rsidRPr="00D566CF" w14:paraId="2C16FB57" w14:textId="77777777" w:rsidTr="008B7384">
        <w:trPr>
          <w:trHeight w:val="386"/>
        </w:trPr>
        <w:tc>
          <w:tcPr>
            <w:tcW w:w="5529" w:type="dxa"/>
            <w:vAlign w:val="bottom"/>
          </w:tcPr>
          <w:p w14:paraId="54FC6B3D" w14:textId="77777777" w:rsidR="00D45F74" w:rsidRPr="00A377DF" w:rsidRDefault="00D45F74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lastRenderedPageBreak/>
              <w:br w:type="page"/>
            </w:r>
            <w:r w:rsidRPr="00A377DF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A377DF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>ค่าใช้จ่ายในการขายและบริหาร (ค่าเช่า</w:t>
            </w:r>
          </w:p>
        </w:tc>
        <w:tc>
          <w:tcPr>
            <w:tcW w:w="1985" w:type="dxa"/>
            <w:shd w:val="clear" w:color="auto" w:fill="auto"/>
          </w:tcPr>
          <w:p w14:paraId="72AAF580" w14:textId="77777777" w:rsidR="00D45F74" w:rsidRPr="00D566CF" w:rsidRDefault="00D45F74" w:rsidP="00C74CC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23992763" w14:textId="77777777" w:rsidR="00D45F74" w:rsidRPr="00D566CF" w:rsidRDefault="00D45F74" w:rsidP="00C74CC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4588CC6B" w14:textId="77777777" w:rsidR="00D45F74" w:rsidRPr="00D566CF" w:rsidRDefault="00D45F74" w:rsidP="00C74CC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54" w:right="32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B515FD" w:rsidRPr="00D566CF" w14:paraId="2D6DA8B5" w14:textId="77777777" w:rsidTr="008B7384">
        <w:trPr>
          <w:trHeight w:val="386"/>
        </w:trPr>
        <w:tc>
          <w:tcPr>
            <w:tcW w:w="5529" w:type="dxa"/>
            <w:vAlign w:val="bottom"/>
          </w:tcPr>
          <w:p w14:paraId="08B5039D" w14:textId="77777777" w:rsidR="00D45F74" w:rsidRPr="00A377DF" w:rsidRDefault="00D45F74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>ค่าบริการดูแลสินค้า และอื่น ๆ)</w:t>
            </w:r>
          </w:p>
        </w:tc>
        <w:tc>
          <w:tcPr>
            <w:tcW w:w="1985" w:type="dxa"/>
            <w:shd w:val="clear" w:color="auto" w:fill="auto"/>
          </w:tcPr>
          <w:p w14:paraId="23584AB2" w14:textId="77777777" w:rsidR="00D45F74" w:rsidRPr="00D566CF" w:rsidRDefault="00D45F74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14:paraId="0D364C09" w14:textId="77777777" w:rsidR="00D45F74" w:rsidRPr="00D566CF" w:rsidRDefault="00D45F74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770F9FAD" w14:textId="77777777" w:rsidR="00D45F74" w:rsidRPr="00D566CF" w:rsidRDefault="00D45F74" w:rsidP="00C74CC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515FD" w:rsidRPr="00D566CF" w14:paraId="3E82B794" w14:textId="77777777" w:rsidTr="008B7384">
        <w:trPr>
          <w:trHeight w:val="386"/>
        </w:trPr>
        <w:tc>
          <w:tcPr>
            <w:tcW w:w="5529" w:type="dxa"/>
            <w:vAlign w:val="bottom"/>
          </w:tcPr>
          <w:p w14:paraId="62EE0124" w14:textId="77777777" w:rsidR="00D45F74" w:rsidRPr="00A377DF" w:rsidRDefault="00D45F74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</w:pPr>
            <w:r w:rsidRPr="00A377D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985" w:type="dxa"/>
            <w:shd w:val="clear" w:color="auto" w:fill="auto"/>
          </w:tcPr>
          <w:p w14:paraId="5FAEB6AA" w14:textId="77777777" w:rsidR="00D45F74" w:rsidRPr="00D566CF" w:rsidRDefault="00D45F74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14:paraId="4CA289E0" w14:textId="77777777" w:rsidR="00D45F74" w:rsidRPr="00D566CF" w:rsidRDefault="00D45F74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1290225B" w14:textId="77777777" w:rsidR="00D45F74" w:rsidRPr="00D566CF" w:rsidRDefault="00D45F74" w:rsidP="00C74CC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515FD" w:rsidRPr="00D566CF" w14:paraId="11A8910C" w14:textId="77777777" w:rsidTr="008B7384">
        <w:trPr>
          <w:trHeight w:val="386"/>
        </w:trPr>
        <w:tc>
          <w:tcPr>
            <w:tcW w:w="5529" w:type="dxa"/>
            <w:vAlign w:val="bottom"/>
          </w:tcPr>
          <w:p w14:paraId="37C97D49" w14:textId="77777777" w:rsidR="006F02A2" w:rsidRPr="00A377DF" w:rsidRDefault="006F02A2" w:rsidP="006F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นิวพลัสนิตติ้ง จำกัด (มหาชน) และบริษัทย่อย</w:t>
            </w:r>
          </w:p>
        </w:tc>
        <w:tc>
          <w:tcPr>
            <w:tcW w:w="1985" w:type="dxa"/>
            <w:shd w:val="clear" w:color="auto" w:fill="auto"/>
          </w:tcPr>
          <w:p w14:paraId="47D82F2A" w14:textId="443BDD75" w:rsidR="006F02A2" w:rsidRPr="00D566CF" w:rsidRDefault="009A640B" w:rsidP="006F02A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180</w:t>
            </w:r>
          </w:p>
        </w:tc>
        <w:tc>
          <w:tcPr>
            <w:tcW w:w="283" w:type="dxa"/>
            <w:shd w:val="clear" w:color="auto" w:fill="auto"/>
          </w:tcPr>
          <w:p w14:paraId="4B962956" w14:textId="77777777" w:rsidR="006F02A2" w:rsidRPr="00D566CF" w:rsidRDefault="006F02A2" w:rsidP="006F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126" w:type="dxa"/>
            <w:shd w:val="clear" w:color="auto" w:fill="auto"/>
          </w:tcPr>
          <w:p w14:paraId="5ABCA23B" w14:textId="54EB19F2" w:rsidR="006F02A2" w:rsidRPr="00D566CF" w:rsidRDefault="006F02A2" w:rsidP="006F02A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202</w:t>
            </w:r>
          </w:p>
        </w:tc>
      </w:tr>
      <w:tr w:rsidR="00B515FD" w:rsidRPr="00D566CF" w14:paraId="33026C9B" w14:textId="77777777" w:rsidTr="008B7384">
        <w:trPr>
          <w:trHeight w:val="386"/>
        </w:trPr>
        <w:tc>
          <w:tcPr>
            <w:tcW w:w="5529" w:type="dxa"/>
            <w:vAlign w:val="bottom"/>
          </w:tcPr>
          <w:p w14:paraId="0AD12426" w14:textId="77777777" w:rsidR="006F02A2" w:rsidRPr="00D566CF" w:rsidRDefault="006F02A2" w:rsidP="006F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77DF"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985" w:type="dxa"/>
            <w:shd w:val="clear" w:color="auto" w:fill="auto"/>
          </w:tcPr>
          <w:p w14:paraId="14646E6B" w14:textId="77777777" w:rsidR="006F02A2" w:rsidRPr="00D566CF" w:rsidRDefault="006F02A2" w:rsidP="006F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14:paraId="6BECC394" w14:textId="77777777" w:rsidR="006F02A2" w:rsidRPr="00D566CF" w:rsidRDefault="006F02A2" w:rsidP="006F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126" w:type="dxa"/>
            <w:shd w:val="clear" w:color="auto" w:fill="auto"/>
          </w:tcPr>
          <w:p w14:paraId="7517F442" w14:textId="77777777" w:rsidR="006F02A2" w:rsidRPr="00D566CF" w:rsidRDefault="006F02A2" w:rsidP="006F02A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515FD" w:rsidRPr="00D566CF" w14:paraId="00274D2D" w14:textId="77777777" w:rsidTr="008B7384">
        <w:trPr>
          <w:trHeight w:val="386"/>
        </w:trPr>
        <w:tc>
          <w:tcPr>
            <w:tcW w:w="5529" w:type="dxa"/>
            <w:vAlign w:val="bottom"/>
          </w:tcPr>
          <w:p w14:paraId="7F0D4E0C" w14:textId="77777777" w:rsidR="006F02A2" w:rsidRPr="00D566CF" w:rsidRDefault="006F02A2" w:rsidP="006F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77DF"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C781719" w14:textId="3CD517DC" w:rsidR="006F02A2" w:rsidRPr="00D566CF" w:rsidRDefault="00D24C1D" w:rsidP="006F02A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24C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1,843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61AF3EB" w14:textId="77777777" w:rsidR="006F02A2" w:rsidRPr="00D566CF" w:rsidRDefault="006F02A2" w:rsidP="006F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330C7668" w14:textId="2D7D0F37" w:rsidR="006F02A2" w:rsidRPr="00D566CF" w:rsidRDefault="006F02A2" w:rsidP="006F02A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1,843</w:t>
            </w:r>
          </w:p>
        </w:tc>
      </w:tr>
      <w:tr w:rsidR="00E31492" w:rsidRPr="00D566CF" w14:paraId="40C77A95" w14:textId="77777777" w:rsidTr="008B7384">
        <w:trPr>
          <w:trHeight w:val="386"/>
        </w:trPr>
        <w:tc>
          <w:tcPr>
            <w:tcW w:w="5529" w:type="dxa"/>
            <w:vAlign w:val="bottom"/>
          </w:tcPr>
          <w:p w14:paraId="6732CD6E" w14:textId="77BA7A3E" w:rsidR="00E31492" w:rsidRPr="00A377DF" w:rsidRDefault="00E31492" w:rsidP="00E3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2FFD399" w14:textId="47F0A3C5" w:rsidR="00E31492" w:rsidRDefault="00E31492" w:rsidP="00E3149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960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B6557DE" w14:textId="77777777" w:rsidR="00E31492" w:rsidRPr="00D566CF" w:rsidRDefault="00E31492" w:rsidP="00E3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09E8BDD6" w14:textId="75C79128" w:rsidR="00E31492" w:rsidRPr="00D566CF" w:rsidRDefault="00E31492" w:rsidP="00E3149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885</w:t>
            </w:r>
          </w:p>
        </w:tc>
      </w:tr>
      <w:tr w:rsidR="00E31492" w:rsidRPr="00D566CF" w14:paraId="7081D8A9" w14:textId="77777777" w:rsidTr="008B7384">
        <w:trPr>
          <w:trHeight w:val="386"/>
        </w:trPr>
        <w:tc>
          <w:tcPr>
            <w:tcW w:w="5529" w:type="dxa"/>
            <w:vAlign w:val="bottom"/>
          </w:tcPr>
          <w:p w14:paraId="7EC85F35" w14:textId="77777777" w:rsidR="00E31492" w:rsidRPr="00D566CF" w:rsidRDefault="00E31492" w:rsidP="00E3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77DF"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  <w:t>บริษัท ไอทีซิตี้ จำกัด (มหาชน)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7F9665E" w14:textId="29B98D81" w:rsidR="00E31492" w:rsidRPr="00D566CF" w:rsidRDefault="00E31492" w:rsidP="00E3149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5D924F3" w14:textId="77777777" w:rsidR="00E31492" w:rsidRPr="00D566CF" w:rsidRDefault="00E31492" w:rsidP="00E3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566B6155" w14:textId="4D1687E5" w:rsidR="00E31492" w:rsidRPr="00D566CF" w:rsidRDefault="00E31492" w:rsidP="00E3149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267</w:t>
            </w:r>
          </w:p>
        </w:tc>
      </w:tr>
      <w:tr w:rsidR="00E31492" w:rsidRPr="00D566CF" w14:paraId="750A44CC" w14:textId="77777777" w:rsidTr="008B7384">
        <w:trPr>
          <w:trHeight w:val="386"/>
        </w:trPr>
        <w:tc>
          <w:tcPr>
            <w:tcW w:w="5529" w:type="dxa"/>
            <w:vAlign w:val="bottom"/>
          </w:tcPr>
          <w:p w14:paraId="00354B71" w14:textId="77777777" w:rsidR="00E31492" w:rsidRPr="00D566CF" w:rsidRDefault="00E31492" w:rsidP="00E3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77DF">
              <w:rPr>
                <w:rFonts w:ascii="Angsana New" w:hAnsi="Angsana New"/>
                <w:b/>
                <w:sz w:val="28"/>
                <w:szCs w:val="28"/>
                <w:cs/>
              </w:rPr>
              <w:t>บริษัท ไทเกอร์ ดิสทริบิวชั่น แอนด์ โลจิสติคส์ จำกัด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9BE55A" w14:textId="4D2F9E73" w:rsidR="00E31492" w:rsidRPr="00D566CF" w:rsidRDefault="00E31492" w:rsidP="00E3149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312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2BA631F" w14:textId="77777777" w:rsidR="00E31492" w:rsidRPr="00D566CF" w:rsidRDefault="00E31492" w:rsidP="00E3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537971A9" w14:textId="323B3DA1" w:rsidR="00E31492" w:rsidRPr="00D566CF" w:rsidRDefault="00E31492" w:rsidP="00E3149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1,629</w:t>
            </w:r>
          </w:p>
        </w:tc>
      </w:tr>
      <w:tr w:rsidR="00E31492" w:rsidRPr="00D566CF" w14:paraId="6EFF188F" w14:textId="77777777" w:rsidTr="008B7384">
        <w:trPr>
          <w:trHeight w:val="386"/>
        </w:trPr>
        <w:tc>
          <w:tcPr>
            <w:tcW w:w="5529" w:type="dxa"/>
            <w:vAlign w:val="bottom"/>
          </w:tcPr>
          <w:p w14:paraId="25FE2F3C" w14:textId="77777777" w:rsidR="00E31492" w:rsidRPr="00A377DF" w:rsidRDefault="00E31492" w:rsidP="00E3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66E4A5" w14:textId="54CF51B5" w:rsidR="00E31492" w:rsidRPr="00D566CF" w:rsidRDefault="003B57C2" w:rsidP="00E3149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af-ZA"/>
              </w:rPr>
            </w:pPr>
            <w:r>
              <w:rPr>
                <w:rFonts w:ascii="Angsana New" w:hAnsi="Angsana New"/>
                <w:sz w:val="28"/>
                <w:szCs w:val="28"/>
                <w:lang w:val="af-ZA"/>
              </w:rPr>
              <w:t>3,346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D5E4B3C" w14:textId="77777777" w:rsidR="00E31492" w:rsidRPr="00D566CF" w:rsidRDefault="00E31492" w:rsidP="00E3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5790699" w14:textId="2219773F" w:rsidR="00E31492" w:rsidRPr="00D566CF" w:rsidRDefault="00E31492" w:rsidP="00E3149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D566CF">
              <w:rPr>
                <w:rFonts w:ascii="Angsana New" w:hAnsi="Angsana New"/>
                <w:sz w:val="28"/>
                <w:szCs w:val="28"/>
                <w:lang w:val="af-ZA"/>
              </w:rPr>
              <w:t>,826</w:t>
            </w:r>
          </w:p>
        </w:tc>
      </w:tr>
      <w:tr w:rsidR="00E31492" w:rsidRPr="00D566CF" w14:paraId="3DB31D0E" w14:textId="77777777" w:rsidTr="008B7384">
        <w:trPr>
          <w:trHeight w:val="386"/>
        </w:trPr>
        <w:tc>
          <w:tcPr>
            <w:tcW w:w="5529" w:type="dxa"/>
            <w:vAlign w:val="bottom"/>
          </w:tcPr>
          <w:p w14:paraId="4B5E2541" w14:textId="77777777" w:rsidR="00E31492" w:rsidRPr="00D566CF" w:rsidRDefault="00E31492" w:rsidP="00E3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</w:tcPr>
          <w:p w14:paraId="75C7F977" w14:textId="77777777" w:rsidR="00E31492" w:rsidRPr="00D566CF" w:rsidRDefault="00E31492" w:rsidP="00E3149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13BA35AE" w14:textId="77777777" w:rsidR="00E31492" w:rsidRPr="00D566CF" w:rsidRDefault="00E31492" w:rsidP="00E3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12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9AA19F8" w14:textId="77777777" w:rsidR="00E31492" w:rsidRPr="00D566CF" w:rsidRDefault="00E31492" w:rsidP="00E3149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31492" w:rsidRPr="00D566CF" w14:paraId="31E6CE11" w14:textId="77777777" w:rsidTr="008B7384">
        <w:trPr>
          <w:trHeight w:val="386"/>
        </w:trPr>
        <w:tc>
          <w:tcPr>
            <w:tcW w:w="5529" w:type="dxa"/>
            <w:vAlign w:val="bottom"/>
          </w:tcPr>
          <w:p w14:paraId="1B6E7363" w14:textId="77777777" w:rsidR="00E31492" w:rsidRPr="00A377DF" w:rsidRDefault="00E31492" w:rsidP="00E3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A377DF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ค่าตอบแทนผู้บริหารสำคัญ</w:t>
            </w:r>
          </w:p>
        </w:tc>
        <w:tc>
          <w:tcPr>
            <w:tcW w:w="1985" w:type="dxa"/>
          </w:tcPr>
          <w:p w14:paraId="774D5382" w14:textId="77777777" w:rsidR="00E31492" w:rsidRPr="00D566CF" w:rsidRDefault="00E31492" w:rsidP="00E3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14:paraId="6C89AB6B" w14:textId="77777777" w:rsidR="00E31492" w:rsidRPr="00D566CF" w:rsidRDefault="00E31492" w:rsidP="00E3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7882182F" w14:textId="77777777" w:rsidR="00E31492" w:rsidRPr="00D566CF" w:rsidRDefault="00E31492" w:rsidP="00E3149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31492" w:rsidRPr="00D566CF" w14:paraId="655F0F48" w14:textId="77777777" w:rsidTr="008B7384">
        <w:trPr>
          <w:trHeight w:val="386"/>
        </w:trPr>
        <w:tc>
          <w:tcPr>
            <w:tcW w:w="5529" w:type="dxa"/>
            <w:vAlign w:val="bottom"/>
          </w:tcPr>
          <w:p w14:paraId="7E7C39EA" w14:textId="77777777" w:rsidR="00E31492" w:rsidRPr="00A377DF" w:rsidRDefault="00E31492" w:rsidP="00E3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EC6BABE" w14:textId="390D09BA" w:rsidR="00E31492" w:rsidRPr="003F4777" w:rsidRDefault="003F4777" w:rsidP="00E3149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3F477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9,988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8F70B3A" w14:textId="77777777" w:rsidR="00E31492" w:rsidRPr="00D566CF" w:rsidRDefault="00E31492" w:rsidP="00E3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287681D2" w14:textId="1256CD36" w:rsidR="00E31492" w:rsidRPr="00D566CF" w:rsidRDefault="00E31492" w:rsidP="00E3149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af-ZA"/>
              </w:rPr>
              <w:t>8,344</w:t>
            </w:r>
          </w:p>
        </w:tc>
      </w:tr>
      <w:tr w:rsidR="00E31492" w:rsidRPr="00D566CF" w14:paraId="54C29F30" w14:textId="77777777" w:rsidTr="008B7384">
        <w:trPr>
          <w:trHeight w:val="386"/>
        </w:trPr>
        <w:tc>
          <w:tcPr>
            <w:tcW w:w="5529" w:type="dxa"/>
            <w:vAlign w:val="bottom"/>
          </w:tcPr>
          <w:p w14:paraId="0ADA2DA1" w14:textId="77777777" w:rsidR="00E31492" w:rsidRPr="00A377DF" w:rsidRDefault="00E31492" w:rsidP="00E3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151F40" w14:textId="3A90A2DB" w:rsidR="00E31492" w:rsidRPr="00D566CF" w:rsidRDefault="003F4777" w:rsidP="00E3149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3F477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23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85CC912" w14:textId="77777777" w:rsidR="00E31492" w:rsidRPr="00D566CF" w:rsidRDefault="00E31492" w:rsidP="00E3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9A83E4" w14:textId="784866FB" w:rsidR="00E31492" w:rsidRPr="00D566CF" w:rsidRDefault="00E31492" w:rsidP="00E3149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195</w:t>
            </w:r>
          </w:p>
        </w:tc>
      </w:tr>
      <w:tr w:rsidR="00E31492" w:rsidRPr="00D566CF" w14:paraId="43D7EF11" w14:textId="77777777" w:rsidTr="008B7384">
        <w:trPr>
          <w:trHeight w:val="386"/>
        </w:trPr>
        <w:tc>
          <w:tcPr>
            <w:tcW w:w="5529" w:type="dxa"/>
            <w:vAlign w:val="center"/>
          </w:tcPr>
          <w:p w14:paraId="4961DAB7" w14:textId="77777777" w:rsidR="00E31492" w:rsidRPr="00A377DF" w:rsidRDefault="00E31492" w:rsidP="00E3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1075FF" w14:textId="0407B6D4" w:rsidR="00E31492" w:rsidRPr="00D566CF" w:rsidRDefault="003F4777" w:rsidP="00E3149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10,223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48B9778" w14:textId="77777777" w:rsidR="00E31492" w:rsidRPr="00D566CF" w:rsidRDefault="00E31492" w:rsidP="00E3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A3EBCA6" w14:textId="7B5504EB" w:rsidR="00E31492" w:rsidRPr="00D566CF" w:rsidRDefault="00E31492" w:rsidP="00E3149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sz w:val="28"/>
                <w:szCs w:val="28"/>
                <w:lang w:val="en-US"/>
              </w:rPr>
              <w:t>8,539</w:t>
            </w:r>
          </w:p>
        </w:tc>
      </w:tr>
    </w:tbl>
    <w:p w14:paraId="34F3FE18" w14:textId="0BD9A972" w:rsidR="00560541" w:rsidRPr="00D566CF" w:rsidRDefault="00783BD6" w:rsidP="00783BD6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A377DF">
        <w:rPr>
          <w:rFonts w:ascii="Angsana New" w:hAnsi="Angsana New"/>
          <w:sz w:val="28"/>
          <w:szCs w:val="28"/>
          <w:cs/>
        </w:rPr>
        <w:t>เงินสดและรายการเทียบเท่าเงินสด</w:t>
      </w:r>
    </w:p>
    <w:p w14:paraId="196234A6" w14:textId="540BF856" w:rsidR="00560541" w:rsidRDefault="00783BD6" w:rsidP="008B7384">
      <w:pPr>
        <w:spacing w:line="240" w:lineRule="auto"/>
        <w:ind w:left="284"/>
        <w:rPr>
          <w:rFonts w:ascii="Angsana New" w:hAnsi="Angsana New"/>
          <w:sz w:val="28"/>
          <w:szCs w:val="28"/>
        </w:rPr>
      </w:pPr>
      <w:r w:rsidRPr="00A377DF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923" w:type="dxa"/>
        <w:tblInd w:w="-176" w:type="dxa"/>
        <w:tblLook w:val="0000" w:firstRow="0" w:lastRow="0" w:firstColumn="0" w:lastColumn="0" w:noHBand="0" w:noVBand="0"/>
      </w:tblPr>
      <w:tblGrid>
        <w:gridCol w:w="5529"/>
        <w:gridCol w:w="1985"/>
        <w:gridCol w:w="283"/>
        <w:gridCol w:w="2126"/>
      </w:tblGrid>
      <w:tr w:rsidR="00783BD6" w:rsidRPr="00D566CF" w14:paraId="69D64B50" w14:textId="77777777" w:rsidTr="00FA40E3">
        <w:trPr>
          <w:trHeight w:val="397"/>
          <w:tblHeader/>
        </w:trPr>
        <w:tc>
          <w:tcPr>
            <w:tcW w:w="5529" w:type="dxa"/>
            <w:vAlign w:val="bottom"/>
          </w:tcPr>
          <w:p w14:paraId="2D877ED6" w14:textId="77777777" w:rsidR="00783BD6" w:rsidRPr="00D566CF" w:rsidRDefault="00783BD6" w:rsidP="008F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</w:tcPr>
          <w:p w14:paraId="421990D6" w14:textId="77777777" w:rsidR="00783BD6" w:rsidRPr="00D566CF" w:rsidRDefault="00783BD6" w:rsidP="008F016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A377DF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783BD6" w:rsidRPr="00D566CF" w14:paraId="12519818" w14:textId="77777777" w:rsidTr="007C715E">
        <w:trPr>
          <w:trHeight w:val="397"/>
          <w:tblHeader/>
        </w:trPr>
        <w:tc>
          <w:tcPr>
            <w:tcW w:w="5529" w:type="dxa"/>
            <w:vAlign w:val="bottom"/>
          </w:tcPr>
          <w:p w14:paraId="5D1439A4" w14:textId="77777777" w:rsidR="00783BD6" w:rsidRPr="00D566CF" w:rsidRDefault="00783BD6" w:rsidP="008F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94" w:type="dxa"/>
            <w:gridSpan w:val="3"/>
          </w:tcPr>
          <w:p w14:paraId="6BF432E6" w14:textId="77777777" w:rsidR="00783BD6" w:rsidRPr="00A377DF" w:rsidRDefault="00783BD6" w:rsidP="008F016D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783BD6" w:rsidRPr="00D566CF" w14:paraId="16235E04" w14:textId="77777777" w:rsidTr="007C715E">
        <w:trPr>
          <w:trHeight w:val="397"/>
          <w:tblHeader/>
        </w:trPr>
        <w:tc>
          <w:tcPr>
            <w:tcW w:w="5529" w:type="dxa"/>
            <w:vAlign w:val="bottom"/>
          </w:tcPr>
          <w:p w14:paraId="5F4491FB" w14:textId="77777777" w:rsidR="00783BD6" w:rsidRPr="00D566CF" w:rsidRDefault="00783BD6" w:rsidP="008F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</w:tcPr>
          <w:p w14:paraId="64A12C0A" w14:textId="77777777" w:rsidR="00783BD6" w:rsidRPr="00A377DF" w:rsidRDefault="00783BD6" w:rsidP="008F016D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555F" w:rsidRPr="00D566CF" w14:paraId="6EDC6F43" w14:textId="77777777" w:rsidTr="00244139">
        <w:trPr>
          <w:trHeight w:val="397"/>
          <w:tblHeader/>
        </w:trPr>
        <w:tc>
          <w:tcPr>
            <w:tcW w:w="5529" w:type="dxa"/>
            <w:vAlign w:val="bottom"/>
          </w:tcPr>
          <w:p w14:paraId="71DEAEFC" w14:textId="77777777" w:rsidR="0082555F" w:rsidRPr="0070595C" w:rsidRDefault="0082555F" w:rsidP="0082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06EBE7B2" w14:textId="578D0373" w:rsidR="0082555F" w:rsidRPr="00D566CF" w:rsidRDefault="0082555F" w:rsidP="0082555F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23244BBE" w14:textId="77777777" w:rsidR="0082555F" w:rsidRPr="00D566CF" w:rsidRDefault="0082555F" w:rsidP="0082555F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427A74B7" w14:textId="57CA3DD9" w:rsidR="0082555F" w:rsidRPr="00D566CF" w:rsidRDefault="0082555F" w:rsidP="0082555F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82555F" w:rsidRPr="00D566CF" w14:paraId="5D9EBD6F" w14:textId="77777777" w:rsidTr="00244139">
        <w:trPr>
          <w:trHeight w:val="397"/>
          <w:tblHeader/>
        </w:trPr>
        <w:tc>
          <w:tcPr>
            <w:tcW w:w="5529" w:type="dxa"/>
            <w:vAlign w:val="bottom"/>
          </w:tcPr>
          <w:p w14:paraId="65DA85E2" w14:textId="77777777" w:rsidR="0082555F" w:rsidRPr="00A377DF" w:rsidRDefault="0082555F" w:rsidP="0082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0B4F256B" w14:textId="04B39D54" w:rsidR="0082555F" w:rsidRPr="00D566CF" w:rsidRDefault="0082555F" w:rsidP="0082555F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  <w:tc>
          <w:tcPr>
            <w:tcW w:w="283" w:type="dxa"/>
            <w:vAlign w:val="bottom"/>
          </w:tcPr>
          <w:p w14:paraId="765B2613" w14:textId="77777777" w:rsidR="0082555F" w:rsidRPr="00D566CF" w:rsidRDefault="0082555F" w:rsidP="0082555F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21D0AD8D" w14:textId="79A75DC7" w:rsidR="0082555F" w:rsidRPr="00D566CF" w:rsidRDefault="0082555F" w:rsidP="0082555F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</w:tr>
      <w:tr w:rsidR="00361716" w:rsidRPr="00D566CF" w14:paraId="775F1A12" w14:textId="77777777" w:rsidTr="00FA40E3">
        <w:trPr>
          <w:trHeight w:val="397"/>
        </w:trPr>
        <w:tc>
          <w:tcPr>
            <w:tcW w:w="5529" w:type="dxa"/>
            <w:vAlign w:val="bottom"/>
          </w:tcPr>
          <w:p w14:paraId="2DD6228B" w14:textId="15D3068F" w:rsidR="00361716" w:rsidRPr="00A377DF" w:rsidRDefault="00361716" w:rsidP="0036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A377DF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AF7F276" w14:textId="263A6077" w:rsidR="00361716" w:rsidRPr="00A377DF" w:rsidRDefault="000E28E1" w:rsidP="0036171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E28E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51D42AD" w14:textId="77777777" w:rsidR="00361716" w:rsidRPr="000E28E1" w:rsidRDefault="00361716" w:rsidP="0036171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vAlign w:val="bottom"/>
          </w:tcPr>
          <w:p w14:paraId="2E93CE53" w14:textId="19E9B811" w:rsidR="00361716" w:rsidRPr="000E28E1" w:rsidRDefault="000E28E1" w:rsidP="0036171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E28E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="00E8024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49</w:t>
            </w:r>
          </w:p>
        </w:tc>
      </w:tr>
      <w:tr w:rsidR="00361716" w:rsidRPr="00D566CF" w14:paraId="74B80A1E" w14:textId="77777777" w:rsidTr="00FA40E3">
        <w:trPr>
          <w:trHeight w:val="397"/>
        </w:trPr>
        <w:tc>
          <w:tcPr>
            <w:tcW w:w="5529" w:type="dxa"/>
            <w:vAlign w:val="bottom"/>
          </w:tcPr>
          <w:p w14:paraId="65562299" w14:textId="5BAF6A9F" w:rsidR="00361716" w:rsidRPr="00A377DF" w:rsidRDefault="00361716" w:rsidP="0036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A377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เงินฝากธนาคาร </w:t>
            </w:r>
            <w:r w:rsidRPr="0036171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377DF">
              <w:rPr>
                <w:rFonts w:asciiTheme="majorBidi" w:hAnsiTheme="majorBidi" w:cstheme="majorBidi"/>
                <w:sz w:val="28"/>
                <w:szCs w:val="28"/>
                <w:cs/>
              </w:rPr>
              <w:t>ออมทรัพย์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47A47A3" w14:textId="71043E54" w:rsidR="00361716" w:rsidRPr="000E28E1" w:rsidRDefault="0076275E" w:rsidP="0076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76275E">
              <w:rPr>
                <w:rFonts w:ascii="Angsana New" w:hAnsi="Angsana New"/>
                <w:sz w:val="28"/>
                <w:szCs w:val="28"/>
              </w:rPr>
              <w:t>22,708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21AFBF3" w14:textId="77777777" w:rsidR="00361716" w:rsidRPr="00A377DF" w:rsidRDefault="00361716" w:rsidP="0036171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70407AE8" w14:textId="153CA6FB" w:rsidR="00361716" w:rsidRPr="000E28E1" w:rsidRDefault="0076275E" w:rsidP="0076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275E">
              <w:rPr>
                <w:rFonts w:ascii="Angsana New" w:hAnsi="Angsana New"/>
                <w:sz w:val="28"/>
                <w:szCs w:val="28"/>
              </w:rPr>
              <w:t>16,59</w:t>
            </w:r>
            <w:r w:rsidR="00605718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361716" w:rsidRPr="00D566CF" w14:paraId="244CC5C0" w14:textId="77777777" w:rsidTr="00330A67">
        <w:trPr>
          <w:trHeight w:val="397"/>
        </w:trPr>
        <w:tc>
          <w:tcPr>
            <w:tcW w:w="5529" w:type="dxa"/>
            <w:vAlign w:val="bottom"/>
          </w:tcPr>
          <w:p w14:paraId="16780F2A" w14:textId="739A4B52" w:rsidR="00361716" w:rsidRPr="00A377DF" w:rsidRDefault="00361716" w:rsidP="0036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A377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เงินฝากธนาคาร </w:t>
            </w:r>
            <w:r w:rsidRPr="0036171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377DF">
              <w:rPr>
                <w:rFonts w:asciiTheme="majorBidi" w:hAnsiTheme="majorBidi" w:cstheme="majorBidi"/>
                <w:sz w:val="28"/>
                <w:szCs w:val="28"/>
                <w:cs/>
              </w:rPr>
              <w:t>กระแสรายวัน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6EA8405" w14:textId="6EBC83CE" w:rsidR="00361716" w:rsidRPr="000E28E1" w:rsidRDefault="0076275E" w:rsidP="0076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76275E">
              <w:rPr>
                <w:rFonts w:ascii="Angsana New" w:hAnsi="Angsana New"/>
                <w:sz w:val="28"/>
                <w:szCs w:val="28"/>
              </w:rPr>
              <w:t>67</w:t>
            </w:r>
            <w:r w:rsidR="0060571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DD76B6A" w14:textId="77777777" w:rsidR="00361716" w:rsidRPr="00A377DF" w:rsidRDefault="00361716" w:rsidP="0036171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0C4092CF" w14:textId="721D08E4" w:rsidR="00361716" w:rsidRPr="000E28E1" w:rsidRDefault="0076275E" w:rsidP="0076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275E">
              <w:rPr>
                <w:rFonts w:ascii="Angsana New" w:hAnsi="Angsana New"/>
                <w:sz w:val="28"/>
                <w:szCs w:val="28"/>
              </w:rPr>
              <w:t>19</w:t>
            </w:r>
            <w:r w:rsidR="00605718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330A67" w:rsidRPr="00D566CF" w14:paraId="25DA9C0C" w14:textId="77777777" w:rsidTr="00330A67">
        <w:trPr>
          <w:trHeight w:val="397"/>
        </w:trPr>
        <w:tc>
          <w:tcPr>
            <w:tcW w:w="5529" w:type="dxa"/>
            <w:vAlign w:val="bottom"/>
          </w:tcPr>
          <w:p w14:paraId="4BB26179" w14:textId="104D3370" w:rsidR="00330A67" w:rsidRPr="00A377DF" w:rsidRDefault="00330A67" w:rsidP="00330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rPr>
                <w:rFonts w:ascii="Angsana New" w:hAnsi="Angsana New"/>
                <w:b/>
                <w:bCs/>
                <w:color w:val="0D0D0D" w:themeColor="text1" w:themeTint="F2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bCs/>
                <w:color w:val="0D0D0D" w:themeColor="text1" w:themeTint="F2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523A73" w14:textId="750A0816" w:rsidR="00330A67" w:rsidRPr="00DA7772" w:rsidRDefault="00330A67" w:rsidP="00330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1C0D06">
              <w:rPr>
                <w:rFonts w:ascii="Angsana New" w:hAnsi="Angsana New"/>
                <w:b/>
                <w:bCs/>
                <w:sz w:val="28"/>
                <w:szCs w:val="28"/>
              </w:rPr>
              <w:t>3,554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E98F8F0" w14:textId="77777777" w:rsidR="00330A67" w:rsidRPr="00A377DF" w:rsidRDefault="00330A67" w:rsidP="00330A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92DAA5" w14:textId="29ACB7D1" w:rsidR="00330A67" w:rsidRPr="00A377DF" w:rsidRDefault="00330A67" w:rsidP="00330A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A7772">
              <w:rPr>
                <w:rFonts w:ascii="Angsana New" w:hAnsi="Angsana New"/>
                <w:sz w:val="28"/>
                <w:szCs w:val="28"/>
                <w:lang w:val="en-US"/>
              </w:rPr>
              <w:t>16,93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</w:tbl>
    <w:p w14:paraId="7630781F" w14:textId="2828AF33" w:rsidR="009E7D03" w:rsidRPr="0091688E" w:rsidRDefault="0091688E" w:rsidP="008B7384">
      <w:pPr>
        <w:pStyle w:val="Capt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rPr>
          <w:rFonts w:ascii="Angsana New" w:hAnsi="Angsana New"/>
          <w:b w:val="0"/>
          <w:bCs w:val="0"/>
          <w:sz w:val="28"/>
          <w:szCs w:val="28"/>
        </w:rPr>
      </w:pPr>
      <w:r w:rsidRPr="00A377DF">
        <w:rPr>
          <w:rFonts w:ascii="Angsana New" w:hAnsi="Angsana New"/>
          <w:b w:val="0"/>
          <w:bCs w:val="0"/>
          <w:sz w:val="28"/>
          <w:szCs w:val="28"/>
          <w:cs/>
        </w:rPr>
        <w:t xml:space="preserve">ณ วันที่ </w:t>
      </w:r>
      <w:r w:rsidRPr="0091688E">
        <w:rPr>
          <w:rFonts w:ascii="Angsana New" w:hAnsi="Angsana New"/>
          <w:b w:val="0"/>
          <w:bCs w:val="0"/>
          <w:sz w:val="28"/>
          <w:szCs w:val="28"/>
        </w:rPr>
        <w:t xml:space="preserve">31 </w:t>
      </w:r>
      <w:r w:rsidRPr="00A377DF">
        <w:rPr>
          <w:rFonts w:ascii="Angsana New" w:hAnsi="Angsana New"/>
          <w:b w:val="0"/>
          <w:bCs w:val="0"/>
          <w:sz w:val="28"/>
          <w:szCs w:val="28"/>
          <w:cs/>
        </w:rPr>
        <w:t xml:space="preserve">ธันวาคม </w:t>
      </w:r>
      <w:r w:rsidRPr="0091688E">
        <w:rPr>
          <w:rFonts w:ascii="Angsana New" w:hAnsi="Angsana New"/>
          <w:b w:val="0"/>
          <w:bCs w:val="0"/>
          <w:sz w:val="28"/>
          <w:szCs w:val="28"/>
        </w:rPr>
        <w:t>256</w:t>
      </w:r>
      <w:r>
        <w:rPr>
          <w:rFonts w:ascii="Angsana New" w:hAnsi="Angsana New"/>
          <w:b w:val="0"/>
          <w:bCs w:val="0"/>
          <w:sz w:val="28"/>
          <w:szCs w:val="28"/>
        </w:rPr>
        <w:t>6</w:t>
      </w:r>
      <w:r w:rsidRPr="0091688E">
        <w:rPr>
          <w:rFonts w:ascii="Angsana New" w:hAnsi="Angsana New"/>
          <w:b w:val="0"/>
          <w:bCs w:val="0"/>
          <w:sz w:val="28"/>
          <w:szCs w:val="28"/>
        </w:rPr>
        <w:t xml:space="preserve"> </w:t>
      </w:r>
      <w:r w:rsidRPr="00A377DF">
        <w:rPr>
          <w:rFonts w:ascii="Angsana New" w:hAnsi="Angsana New"/>
          <w:b w:val="0"/>
          <w:bCs w:val="0"/>
          <w:sz w:val="28"/>
          <w:szCs w:val="28"/>
          <w:cs/>
        </w:rPr>
        <w:t xml:space="preserve">เงินฝากธนาคารประเภทออมทรัพย์มีอัตราดอกเบี้ยระหว่างร้อยละ </w:t>
      </w:r>
      <w:r w:rsidRPr="00CC44BD">
        <w:rPr>
          <w:rFonts w:ascii="Angsana New" w:hAnsi="Angsana New"/>
          <w:b w:val="0"/>
          <w:bCs w:val="0"/>
          <w:sz w:val="28"/>
          <w:szCs w:val="28"/>
        </w:rPr>
        <w:t>0.</w:t>
      </w:r>
      <w:r w:rsidR="00CC44BD" w:rsidRPr="00CC44BD">
        <w:rPr>
          <w:rFonts w:ascii="Angsana New" w:hAnsi="Angsana New"/>
          <w:b w:val="0"/>
          <w:bCs w:val="0"/>
          <w:sz w:val="28"/>
          <w:szCs w:val="28"/>
        </w:rPr>
        <w:t>3</w:t>
      </w:r>
      <w:r w:rsidRPr="00CC44BD">
        <w:rPr>
          <w:rFonts w:ascii="Angsana New" w:hAnsi="Angsana New"/>
          <w:b w:val="0"/>
          <w:bCs w:val="0"/>
          <w:sz w:val="28"/>
          <w:szCs w:val="28"/>
        </w:rPr>
        <w:t xml:space="preserve">5 </w:t>
      </w:r>
      <w:r w:rsidRPr="00A377DF">
        <w:rPr>
          <w:rFonts w:ascii="Angsana New" w:hAnsi="Angsana New"/>
          <w:b w:val="0"/>
          <w:bCs w:val="0"/>
          <w:sz w:val="28"/>
          <w:szCs w:val="28"/>
          <w:cs/>
        </w:rPr>
        <w:t xml:space="preserve">ถึง </w:t>
      </w:r>
      <w:r w:rsidRPr="00CC44BD">
        <w:rPr>
          <w:rFonts w:ascii="Angsana New" w:hAnsi="Angsana New"/>
          <w:b w:val="0"/>
          <w:bCs w:val="0"/>
          <w:sz w:val="28"/>
          <w:szCs w:val="28"/>
        </w:rPr>
        <w:t>0.</w:t>
      </w:r>
      <w:r w:rsidR="00CC44BD" w:rsidRPr="00CC44BD">
        <w:rPr>
          <w:rFonts w:ascii="Angsana New" w:hAnsi="Angsana New"/>
          <w:b w:val="0"/>
          <w:bCs w:val="0"/>
          <w:sz w:val="28"/>
          <w:szCs w:val="28"/>
        </w:rPr>
        <w:t>60</w:t>
      </w:r>
      <w:r w:rsidRPr="0091688E">
        <w:rPr>
          <w:rFonts w:ascii="Angsana New" w:hAnsi="Angsana New"/>
          <w:b w:val="0"/>
          <w:bCs w:val="0"/>
          <w:sz w:val="28"/>
          <w:szCs w:val="28"/>
        </w:rPr>
        <w:t xml:space="preserve"> </w:t>
      </w:r>
      <w:r w:rsidRPr="00A377DF">
        <w:rPr>
          <w:rFonts w:ascii="Angsana New" w:hAnsi="Angsana New"/>
          <w:b w:val="0"/>
          <w:bCs w:val="0"/>
          <w:sz w:val="28"/>
          <w:szCs w:val="28"/>
          <w:cs/>
        </w:rPr>
        <w:t>ต่อปี</w:t>
      </w:r>
    </w:p>
    <w:p w14:paraId="1CCD7024" w14:textId="4A92A0D2" w:rsidR="006975B9" w:rsidRPr="00D566CF" w:rsidRDefault="006975B9" w:rsidP="00906FC7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A377DF">
        <w:rPr>
          <w:rFonts w:ascii="Angsana New" w:hAnsi="Angsana New"/>
          <w:sz w:val="28"/>
          <w:szCs w:val="28"/>
          <w:cs/>
        </w:rPr>
        <w:lastRenderedPageBreak/>
        <w:t>ลูกหนี้การค้าและลูกหนี้หมุนเวียนอื่น - สุทธิ</w:t>
      </w:r>
    </w:p>
    <w:p w14:paraId="06998D04" w14:textId="77777777" w:rsidR="002D131C" w:rsidRPr="00D566CF" w:rsidRDefault="002D131C" w:rsidP="00ED7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  <w:lang w:val="en-GB"/>
        </w:rPr>
      </w:pPr>
      <w:r w:rsidRPr="00A377DF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10065" w:type="dxa"/>
        <w:tblInd w:w="-318" w:type="dxa"/>
        <w:tblLook w:val="0000" w:firstRow="0" w:lastRow="0" w:firstColumn="0" w:lastColumn="0" w:noHBand="0" w:noVBand="0"/>
      </w:tblPr>
      <w:tblGrid>
        <w:gridCol w:w="4713"/>
        <w:gridCol w:w="958"/>
        <w:gridCol w:w="2018"/>
        <w:gridCol w:w="284"/>
        <w:gridCol w:w="2092"/>
      </w:tblGrid>
      <w:tr w:rsidR="0060113B" w:rsidRPr="00D566CF" w14:paraId="4A58989F" w14:textId="77777777" w:rsidTr="009E7D03">
        <w:trPr>
          <w:trHeight w:val="397"/>
        </w:trPr>
        <w:tc>
          <w:tcPr>
            <w:tcW w:w="4713" w:type="dxa"/>
            <w:shd w:val="clear" w:color="auto" w:fill="auto"/>
            <w:vAlign w:val="center"/>
          </w:tcPr>
          <w:p w14:paraId="19B5CF2A" w14:textId="77777777" w:rsidR="0060113B" w:rsidRPr="00D566CF" w:rsidRDefault="0060113B" w:rsidP="00476132">
            <w:pPr>
              <w:tabs>
                <w:tab w:val="left" w:pos="71"/>
              </w:tabs>
              <w:spacing w:line="240" w:lineRule="auto"/>
              <w:ind w:left="71" w:right="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8" w:type="dxa"/>
          </w:tcPr>
          <w:p w14:paraId="1E781DE9" w14:textId="77777777" w:rsidR="0060113B" w:rsidRPr="00D566CF" w:rsidRDefault="0060113B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  <w:vAlign w:val="bottom"/>
          </w:tcPr>
          <w:p w14:paraId="01202C85" w14:textId="77777777" w:rsidR="0060113B" w:rsidRPr="00D566CF" w:rsidRDefault="0060113B" w:rsidP="00476132">
            <w:pPr>
              <w:tabs>
                <w:tab w:val="clear" w:pos="3742"/>
                <w:tab w:val="left" w:pos="3796"/>
              </w:tabs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0113B" w:rsidRPr="00D566CF" w14:paraId="054D046C" w14:textId="77777777" w:rsidTr="009E7D03">
        <w:trPr>
          <w:trHeight w:val="397"/>
        </w:trPr>
        <w:tc>
          <w:tcPr>
            <w:tcW w:w="4713" w:type="dxa"/>
            <w:shd w:val="clear" w:color="auto" w:fill="auto"/>
            <w:vAlign w:val="center"/>
          </w:tcPr>
          <w:p w14:paraId="43E3EF58" w14:textId="77777777" w:rsidR="0060113B" w:rsidRPr="00A377DF" w:rsidRDefault="0060113B" w:rsidP="00476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8" w:type="dxa"/>
          </w:tcPr>
          <w:p w14:paraId="35A616CA" w14:textId="77777777" w:rsidR="0060113B" w:rsidRPr="00D566CF" w:rsidRDefault="0060113B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</w:tcBorders>
            <w:vAlign w:val="bottom"/>
          </w:tcPr>
          <w:p w14:paraId="3FC50B3D" w14:textId="01555BFD" w:rsidR="0060113B" w:rsidRPr="00D566CF" w:rsidRDefault="0060113B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60113B" w:rsidRPr="00D566CF" w14:paraId="44FA0DBE" w14:textId="77777777" w:rsidTr="009E7D03">
        <w:trPr>
          <w:trHeight w:val="397"/>
        </w:trPr>
        <w:tc>
          <w:tcPr>
            <w:tcW w:w="4713" w:type="dxa"/>
            <w:shd w:val="clear" w:color="auto" w:fill="auto"/>
            <w:vAlign w:val="center"/>
          </w:tcPr>
          <w:p w14:paraId="76AF4DDE" w14:textId="77777777" w:rsidR="0060113B" w:rsidRPr="00A377DF" w:rsidRDefault="0060113B" w:rsidP="00476132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8" w:type="dxa"/>
          </w:tcPr>
          <w:p w14:paraId="63D930AC" w14:textId="77777777" w:rsidR="0060113B" w:rsidRPr="00D566CF" w:rsidRDefault="0060113B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gridSpan w:val="3"/>
            <w:vAlign w:val="bottom"/>
          </w:tcPr>
          <w:p w14:paraId="1E2D253B" w14:textId="0F61915E" w:rsidR="0060113B" w:rsidRPr="00A377DF" w:rsidRDefault="0060113B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113B" w:rsidRPr="00D566CF" w14:paraId="3541824B" w14:textId="77777777" w:rsidTr="009E7D03">
        <w:trPr>
          <w:trHeight w:val="397"/>
        </w:trPr>
        <w:tc>
          <w:tcPr>
            <w:tcW w:w="4713" w:type="dxa"/>
            <w:shd w:val="clear" w:color="auto" w:fill="auto"/>
            <w:vAlign w:val="center"/>
          </w:tcPr>
          <w:p w14:paraId="47EE0C89" w14:textId="77777777" w:rsidR="0060113B" w:rsidRPr="00A377DF" w:rsidRDefault="0060113B" w:rsidP="00476132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8" w:type="dxa"/>
          </w:tcPr>
          <w:p w14:paraId="19DABF69" w14:textId="77777777" w:rsidR="0060113B" w:rsidRPr="00D566CF" w:rsidRDefault="0060113B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DF0BD" w14:textId="77777777" w:rsidR="0060113B" w:rsidRPr="00D566CF" w:rsidRDefault="0060113B" w:rsidP="00476132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7E397B71" w14:textId="77777777" w:rsidR="0060113B" w:rsidRPr="00D566CF" w:rsidRDefault="0060113B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</w:tcBorders>
            <w:vAlign w:val="bottom"/>
          </w:tcPr>
          <w:p w14:paraId="7E4196C2" w14:textId="77777777" w:rsidR="0060113B" w:rsidRPr="00D566CF" w:rsidRDefault="0060113B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60113B" w:rsidRPr="00D566CF" w14:paraId="5849CC99" w14:textId="77777777" w:rsidTr="009E7D03">
        <w:trPr>
          <w:trHeight w:val="397"/>
        </w:trPr>
        <w:tc>
          <w:tcPr>
            <w:tcW w:w="4713" w:type="dxa"/>
            <w:shd w:val="clear" w:color="auto" w:fill="auto"/>
            <w:vAlign w:val="center"/>
          </w:tcPr>
          <w:p w14:paraId="2D304DCA" w14:textId="77777777" w:rsidR="0060113B" w:rsidRPr="00A377DF" w:rsidRDefault="0060113B" w:rsidP="001E5D59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8" w:type="dxa"/>
          </w:tcPr>
          <w:p w14:paraId="75F141F5" w14:textId="77777777" w:rsidR="0060113B" w:rsidRPr="00D566CF" w:rsidRDefault="0060113B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C381C" w14:textId="478C16B7" w:rsidR="0060113B" w:rsidRPr="00A377DF" w:rsidRDefault="00B515FD" w:rsidP="00476132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  <w:tc>
          <w:tcPr>
            <w:tcW w:w="284" w:type="dxa"/>
            <w:vAlign w:val="bottom"/>
          </w:tcPr>
          <w:p w14:paraId="0F81576D" w14:textId="77777777" w:rsidR="0060113B" w:rsidRPr="00D566CF" w:rsidRDefault="0060113B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  <w:vAlign w:val="bottom"/>
          </w:tcPr>
          <w:p w14:paraId="7003AE7C" w14:textId="18AB34F2" w:rsidR="0060113B" w:rsidRPr="00D566CF" w:rsidRDefault="0060113B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4A3C63" w:rsidRPr="00D566CF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60113B" w:rsidRPr="00D566CF" w14:paraId="7FE5826C" w14:textId="77777777" w:rsidTr="009E7D03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223AE5AC" w14:textId="228A7C97" w:rsidR="0060113B" w:rsidRPr="00A377DF" w:rsidRDefault="0060113B" w:rsidP="0023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2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58" w:type="dxa"/>
          </w:tcPr>
          <w:p w14:paraId="65CC4163" w14:textId="77777777" w:rsidR="0060113B" w:rsidRPr="00D566CF" w:rsidRDefault="0060113B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572CA" w14:textId="77777777" w:rsidR="0060113B" w:rsidRPr="00D566CF" w:rsidRDefault="0060113B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4E41AAF0" w14:textId="77777777" w:rsidR="0060113B" w:rsidRPr="00D566CF" w:rsidRDefault="0060113B" w:rsidP="0047613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92" w:type="dxa"/>
            <w:vAlign w:val="bottom"/>
          </w:tcPr>
          <w:p w14:paraId="4847A72F" w14:textId="77777777" w:rsidR="0060113B" w:rsidRPr="00D566CF" w:rsidRDefault="0060113B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3C63" w:rsidRPr="00D566CF" w14:paraId="65EA1894" w14:textId="77777777" w:rsidTr="009E7D03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339C5D62" w14:textId="0557770C" w:rsidR="004A3C63" w:rsidRPr="00A377DF" w:rsidRDefault="004A3C63" w:rsidP="004A3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958" w:type="dxa"/>
          </w:tcPr>
          <w:p w14:paraId="61FCC094" w14:textId="77777777" w:rsidR="004A3C63" w:rsidRPr="00D566CF" w:rsidRDefault="004A3C63" w:rsidP="004A3C63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74CD13" w14:textId="3951603D" w:rsidR="004A3C63" w:rsidRPr="00D566CF" w:rsidRDefault="00972F46" w:rsidP="004A3C63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2F46">
              <w:rPr>
                <w:rFonts w:ascii="Angsana New" w:hAnsi="Angsana New"/>
                <w:sz w:val="28"/>
                <w:szCs w:val="28"/>
              </w:rPr>
              <w:t>92,139</w:t>
            </w:r>
          </w:p>
        </w:tc>
        <w:tc>
          <w:tcPr>
            <w:tcW w:w="284" w:type="dxa"/>
            <w:vAlign w:val="bottom"/>
          </w:tcPr>
          <w:p w14:paraId="73EC2D89" w14:textId="77777777" w:rsidR="004A3C63" w:rsidRPr="00D566CF" w:rsidRDefault="004A3C63" w:rsidP="004A3C63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9BE697" w14:textId="158A76A4" w:rsidR="004A3C63" w:rsidRPr="00D566CF" w:rsidRDefault="004A3C63" w:rsidP="004A3C63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101,733</w:t>
            </w:r>
          </w:p>
        </w:tc>
      </w:tr>
      <w:tr w:rsidR="004A3C63" w:rsidRPr="00D566CF" w14:paraId="72CD05B4" w14:textId="77777777" w:rsidTr="009E7D03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60BDCAEB" w14:textId="4F0F4133" w:rsidR="004A3C63" w:rsidRPr="00A377DF" w:rsidRDefault="004A3C63" w:rsidP="004A3C63">
            <w:pPr>
              <w:tabs>
                <w:tab w:val="clear" w:pos="227"/>
                <w:tab w:val="clear" w:pos="454"/>
                <w:tab w:val="left" w:pos="775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58" w:type="dxa"/>
          </w:tcPr>
          <w:p w14:paraId="6872E210" w14:textId="77777777" w:rsidR="004A3C63" w:rsidRPr="00D566CF" w:rsidRDefault="004A3C63" w:rsidP="004A3C63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7603F" w14:textId="01C85581" w:rsidR="004A3C63" w:rsidRPr="00D566CF" w:rsidRDefault="00972F46" w:rsidP="004A3C63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2F46">
              <w:rPr>
                <w:rFonts w:ascii="Angsana New" w:hAnsi="Angsana New"/>
                <w:sz w:val="28"/>
                <w:szCs w:val="28"/>
              </w:rPr>
              <w:t>92,139</w:t>
            </w:r>
          </w:p>
        </w:tc>
        <w:tc>
          <w:tcPr>
            <w:tcW w:w="284" w:type="dxa"/>
            <w:vAlign w:val="bottom"/>
          </w:tcPr>
          <w:p w14:paraId="251421F6" w14:textId="77777777" w:rsidR="004A3C63" w:rsidRPr="00D566CF" w:rsidRDefault="004A3C63" w:rsidP="004A3C63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7A260" w14:textId="2BA52B05" w:rsidR="004A3C63" w:rsidRPr="00D566CF" w:rsidRDefault="004A3C63" w:rsidP="004A3C63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101,733</w:t>
            </w:r>
          </w:p>
        </w:tc>
      </w:tr>
      <w:tr w:rsidR="004A3C63" w:rsidRPr="00D566CF" w14:paraId="72C570DA" w14:textId="77777777" w:rsidTr="009E7D03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3E60B982" w14:textId="1F83E550" w:rsidR="004A3C63" w:rsidRPr="00A377DF" w:rsidRDefault="004A3C63" w:rsidP="004A3C63">
            <w:pPr>
              <w:tabs>
                <w:tab w:val="clear" w:pos="227"/>
                <w:tab w:val="clear" w:pos="454"/>
                <w:tab w:val="left" w:pos="318"/>
                <w:tab w:val="left" w:pos="775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 : ค่าเผื่อผลขาดทุนด้านเครดิต</w:t>
            </w:r>
          </w:p>
        </w:tc>
        <w:tc>
          <w:tcPr>
            <w:tcW w:w="958" w:type="dxa"/>
          </w:tcPr>
          <w:p w14:paraId="2E1A6705" w14:textId="77777777" w:rsidR="004A3C63" w:rsidRPr="00D566CF" w:rsidRDefault="004A3C63" w:rsidP="004A3C63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EEEC3B" w14:textId="4D6626FF" w:rsidR="004A3C63" w:rsidRPr="00A377DF" w:rsidRDefault="00972F46" w:rsidP="004A3C63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72F46">
              <w:rPr>
                <w:rFonts w:ascii="Angsana New" w:hAnsi="Angsana New"/>
                <w:sz w:val="28"/>
                <w:szCs w:val="28"/>
              </w:rPr>
              <w:t>(2,34</w:t>
            </w:r>
            <w:r w:rsidR="00D34FEE">
              <w:rPr>
                <w:rFonts w:ascii="Angsana New" w:hAnsi="Angsana New"/>
                <w:sz w:val="28"/>
                <w:szCs w:val="28"/>
              </w:rPr>
              <w:t>6</w:t>
            </w:r>
            <w:r w:rsidRPr="00972F4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bottom"/>
          </w:tcPr>
          <w:p w14:paraId="79E95CDC" w14:textId="77777777" w:rsidR="004A3C63" w:rsidRPr="00D566CF" w:rsidRDefault="004A3C63" w:rsidP="004A3C63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9C646D" w14:textId="3C4BECF3" w:rsidR="004A3C63" w:rsidRPr="00A377DF" w:rsidRDefault="004A3C63" w:rsidP="004A3C63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(4,159)</w:t>
            </w:r>
          </w:p>
        </w:tc>
      </w:tr>
      <w:tr w:rsidR="004A3C63" w:rsidRPr="00D566CF" w14:paraId="3950867A" w14:textId="77777777" w:rsidTr="009E7D03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1B87516F" w14:textId="161B900D" w:rsidR="004A3C63" w:rsidRPr="00A377DF" w:rsidRDefault="004A3C63" w:rsidP="004A3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2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958" w:type="dxa"/>
          </w:tcPr>
          <w:p w14:paraId="46205A3E" w14:textId="77777777" w:rsidR="004A3C63" w:rsidRPr="00D566CF" w:rsidRDefault="004A3C63" w:rsidP="004A3C63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32DD67" w14:textId="1C5048D8" w:rsidR="004A3C63" w:rsidRPr="00D566CF" w:rsidRDefault="00972F46" w:rsidP="004A3C63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2F46">
              <w:rPr>
                <w:rFonts w:ascii="Angsana New" w:hAnsi="Angsana New"/>
                <w:sz w:val="28"/>
                <w:szCs w:val="28"/>
              </w:rPr>
              <w:t>89,79</w:t>
            </w:r>
            <w:r w:rsidR="00D34FE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4" w:type="dxa"/>
            <w:vAlign w:val="bottom"/>
          </w:tcPr>
          <w:p w14:paraId="5464B34D" w14:textId="77777777" w:rsidR="004A3C63" w:rsidRPr="00D566CF" w:rsidRDefault="004A3C63" w:rsidP="004A3C63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3F669E" w14:textId="41D973BF" w:rsidR="004A3C63" w:rsidRPr="00D566CF" w:rsidRDefault="004A3C63" w:rsidP="004A3C63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97,574</w:t>
            </w:r>
          </w:p>
        </w:tc>
      </w:tr>
      <w:tr w:rsidR="004A3C63" w:rsidRPr="00D566CF" w14:paraId="741F75D4" w14:textId="77777777" w:rsidTr="009E7D03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6143D04F" w14:textId="102E0670" w:rsidR="004A3C63" w:rsidRPr="00A377DF" w:rsidRDefault="004A3C63" w:rsidP="004A3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2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958" w:type="dxa"/>
          </w:tcPr>
          <w:p w14:paraId="3CE515D9" w14:textId="77777777" w:rsidR="004A3C63" w:rsidRPr="00D566CF" w:rsidRDefault="004A3C63" w:rsidP="004A3C63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3F4CF" w14:textId="77777777" w:rsidR="004A3C63" w:rsidRPr="00D566CF" w:rsidRDefault="004A3C63" w:rsidP="004A3C63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5053795F" w14:textId="77777777" w:rsidR="004A3C63" w:rsidRPr="00D566CF" w:rsidRDefault="004A3C63" w:rsidP="004A3C63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6418FD" w14:textId="77777777" w:rsidR="004A3C63" w:rsidRPr="00D566CF" w:rsidRDefault="004A3C63" w:rsidP="004A3C63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E73EA8" w:rsidRPr="00D566CF" w14:paraId="5CE65181" w14:textId="77777777" w:rsidTr="009E7D03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75F830A3" w14:textId="1C726452" w:rsidR="00E73EA8" w:rsidRPr="00A377DF" w:rsidRDefault="00E73EA8" w:rsidP="00E7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958" w:type="dxa"/>
          </w:tcPr>
          <w:p w14:paraId="2E2EC647" w14:textId="77777777" w:rsidR="00E73EA8" w:rsidRPr="00D566CF" w:rsidRDefault="00E73EA8" w:rsidP="00E73EA8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96A0F" w14:textId="1927BBB7" w:rsidR="00E73EA8" w:rsidRPr="00D566CF" w:rsidRDefault="00E73EA8" w:rsidP="00E73EA8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     514 </w:t>
            </w:r>
          </w:p>
        </w:tc>
        <w:tc>
          <w:tcPr>
            <w:tcW w:w="284" w:type="dxa"/>
            <w:vAlign w:val="bottom"/>
          </w:tcPr>
          <w:p w14:paraId="73E69A3D" w14:textId="77777777" w:rsidR="00E73EA8" w:rsidRPr="00D566CF" w:rsidRDefault="00E73EA8" w:rsidP="00E73EA8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92" w:type="dxa"/>
            <w:shd w:val="clear" w:color="auto" w:fill="auto"/>
            <w:vAlign w:val="bottom"/>
          </w:tcPr>
          <w:p w14:paraId="70B7F95D" w14:textId="2CEF7509" w:rsidR="00E73EA8" w:rsidRPr="00D566CF" w:rsidRDefault="00E73EA8" w:rsidP="00E73EA8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>555</w:t>
            </w:r>
          </w:p>
        </w:tc>
      </w:tr>
      <w:tr w:rsidR="00E73EA8" w:rsidRPr="00D566CF" w14:paraId="54A9A975" w14:textId="77777777" w:rsidTr="009E7D03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0AD1B149" w14:textId="60515040" w:rsidR="00E73EA8" w:rsidRPr="00A377DF" w:rsidRDefault="00E73EA8" w:rsidP="00E7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ลูกหนี้กรมสรรพากร  </w:t>
            </w:r>
          </w:p>
        </w:tc>
        <w:tc>
          <w:tcPr>
            <w:tcW w:w="958" w:type="dxa"/>
          </w:tcPr>
          <w:p w14:paraId="52DED1B6" w14:textId="77777777" w:rsidR="00E73EA8" w:rsidRPr="00D566CF" w:rsidRDefault="00E73EA8" w:rsidP="00E73EA8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02083" w14:textId="24592C08" w:rsidR="00E73EA8" w:rsidRPr="00D566CF" w:rsidRDefault="00E73EA8" w:rsidP="00E73EA8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10,251 </w:t>
            </w:r>
          </w:p>
        </w:tc>
        <w:tc>
          <w:tcPr>
            <w:tcW w:w="284" w:type="dxa"/>
            <w:vAlign w:val="bottom"/>
          </w:tcPr>
          <w:p w14:paraId="708C22EB" w14:textId="77777777" w:rsidR="00E73EA8" w:rsidRPr="00D566CF" w:rsidRDefault="00E73EA8" w:rsidP="00E73EA8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92" w:type="dxa"/>
            <w:shd w:val="clear" w:color="auto" w:fill="auto"/>
            <w:vAlign w:val="bottom"/>
          </w:tcPr>
          <w:p w14:paraId="4B248FB3" w14:textId="64E50239" w:rsidR="00E73EA8" w:rsidRPr="00D566CF" w:rsidRDefault="00E73EA8" w:rsidP="00E73EA8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>12,170</w:t>
            </w:r>
          </w:p>
        </w:tc>
      </w:tr>
      <w:tr w:rsidR="00E73EA8" w:rsidRPr="00D566CF" w14:paraId="290642C7" w14:textId="77777777" w:rsidTr="009E7D03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0BD6C8C5" w14:textId="1EEDC0A4" w:rsidR="00E73EA8" w:rsidRPr="00A377DF" w:rsidRDefault="00E73EA8" w:rsidP="00E7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958" w:type="dxa"/>
          </w:tcPr>
          <w:p w14:paraId="5484E4E4" w14:textId="77777777" w:rsidR="00E73EA8" w:rsidRPr="00D566CF" w:rsidRDefault="00E73EA8" w:rsidP="00E73EA8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DD42D" w14:textId="0BFAEC80" w:rsidR="00E73EA8" w:rsidRPr="00D566CF" w:rsidRDefault="00E73EA8" w:rsidP="00E73EA8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  2,185 </w:t>
            </w:r>
          </w:p>
        </w:tc>
        <w:tc>
          <w:tcPr>
            <w:tcW w:w="284" w:type="dxa"/>
            <w:vAlign w:val="bottom"/>
          </w:tcPr>
          <w:p w14:paraId="09D1718E" w14:textId="77777777" w:rsidR="00E73EA8" w:rsidRPr="00D566CF" w:rsidRDefault="00E73EA8" w:rsidP="00E73EA8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92" w:type="dxa"/>
            <w:shd w:val="clear" w:color="auto" w:fill="auto"/>
            <w:vAlign w:val="bottom"/>
          </w:tcPr>
          <w:p w14:paraId="42FE18B2" w14:textId="6E9B6642" w:rsidR="00E73EA8" w:rsidRPr="00D566CF" w:rsidRDefault="00E73EA8" w:rsidP="00E73EA8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>1,522</w:t>
            </w:r>
          </w:p>
        </w:tc>
      </w:tr>
      <w:tr w:rsidR="00E73EA8" w:rsidRPr="00D566CF" w14:paraId="51FC4C58" w14:textId="77777777" w:rsidTr="009E7D03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703C8529" w14:textId="1363A9A9" w:rsidR="00E73EA8" w:rsidRPr="00A377DF" w:rsidRDefault="00E73EA8" w:rsidP="00E7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958" w:type="dxa"/>
          </w:tcPr>
          <w:p w14:paraId="507217D4" w14:textId="77777777" w:rsidR="00E73EA8" w:rsidRPr="00D566CF" w:rsidRDefault="00E73EA8" w:rsidP="00E73EA8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8F0CA" w14:textId="1149E901" w:rsidR="00E73EA8" w:rsidRPr="00D566CF" w:rsidRDefault="00E73EA8" w:rsidP="00E73EA8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     59</w:t>
            </w:r>
            <w:r w:rsidR="00C1115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4" w:type="dxa"/>
            <w:vAlign w:val="bottom"/>
          </w:tcPr>
          <w:p w14:paraId="260A47E1" w14:textId="77777777" w:rsidR="00E73EA8" w:rsidRPr="00D566CF" w:rsidRDefault="00E73EA8" w:rsidP="00E73EA8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745C0D" w14:textId="022C3BE1" w:rsidR="00E73EA8" w:rsidRPr="00D566CF" w:rsidRDefault="00E73EA8" w:rsidP="00E73EA8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>1,166</w:t>
            </w:r>
          </w:p>
        </w:tc>
      </w:tr>
      <w:tr w:rsidR="00E73EA8" w:rsidRPr="00D566CF" w14:paraId="24545513" w14:textId="77777777" w:rsidTr="009E7D03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57099BEB" w14:textId="11739408" w:rsidR="00E73EA8" w:rsidRPr="00A377DF" w:rsidRDefault="00E73EA8" w:rsidP="00E73EA8">
            <w:pPr>
              <w:tabs>
                <w:tab w:val="clear" w:pos="227"/>
                <w:tab w:val="clear" w:pos="454"/>
                <w:tab w:val="left" w:pos="744"/>
              </w:tabs>
              <w:spacing w:line="240" w:lineRule="auto"/>
              <w:ind w:left="602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958" w:type="dxa"/>
          </w:tcPr>
          <w:p w14:paraId="2FF3F5D6" w14:textId="77777777" w:rsidR="00E73EA8" w:rsidRPr="00D566CF" w:rsidRDefault="00E73EA8" w:rsidP="00E73EA8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2AD5E1" w14:textId="5F774526" w:rsidR="00E73EA8" w:rsidRPr="00D566CF" w:rsidRDefault="003F3F52" w:rsidP="00E73EA8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3F52">
              <w:rPr>
                <w:rFonts w:ascii="Angsana New" w:hAnsi="Angsana New"/>
                <w:color w:val="000000"/>
                <w:sz w:val="28"/>
                <w:szCs w:val="28"/>
              </w:rPr>
              <w:t>13,54</w:t>
            </w:r>
            <w:r w:rsidR="00A1378E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284" w:type="dxa"/>
            <w:vAlign w:val="bottom"/>
          </w:tcPr>
          <w:p w14:paraId="2F5BE8FD" w14:textId="77777777" w:rsidR="00E73EA8" w:rsidRPr="00D566CF" w:rsidRDefault="00E73EA8" w:rsidP="00E73EA8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05F9FD" w14:textId="3AB8B98A" w:rsidR="00E73EA8" w:rsidRPr="00D566CF" w:rsidRDefault="00E73EA8" w:rsidP="00E73EA8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>15,413</w:t>
            </w:r>
          </w:p>
        </w:tc>
      </w:tr>
      <w:tr w:rsidR="00E73EA8" w:rsidRPr="00D566CF" w14:paraId="342BC435" w14:textId="77777777" w:rsidTr="009E7D03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52507E9C" w14:textId="1BF34BAA" w:rsidR="00E73EA8" w:rsidRPr="00A377DF" w:rsidRDefault="00E73EA8" w:rsidP="00E73EA8">
            <w:pPr>
              <w:tabs>
                <w:tab w:val="clear" w:pos="227"/>
                <w:tab w:val="clear" w:pos="454"/>
                <w:tab w:val="left" w:pos="318"/>
                <w:tab w:val="left" w:pos="744"/>
              </w:tabs>
              <w:spacing w:line="240" w:lineRule="auto"/>
              <w:ind w:left="602" w:right="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958" w:type="dxa"/>
          </w:tcPr>
          <w:p w14:paraId="6B5D2DE2" w14:textId="77777777" w:rsidR="00E73EA8" w:rsidRPr="00D566CF" w:rsidRDefault="00E73EA8" w:rsidP="00E73EA8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B63534" w14:textId="17FA6672" w:rsidR="00E73EA8" w:rsidRPr="00D566CF" w:rsidRDefault="00E73EA8" w:rsidP="00E73EA8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103,334</w:t>
            </w:r>
          </w:p>
        </w:tc>
        <w:tc>
          <w:tcPr>
            <w:tcW w:w="284" w:type="dxa"/>
            <w:vAlign w:val="bottom"/>
          </w:tcPr>
          <w:p w14:paraId="192400B5" w14:textId="77777777" w:rsidR="00E73EA8" w:rsidRPr="00D566CF" w:rsidRDefault="00E73EA8" w:rsidP="00E73EA8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3BDA20" w14:textId="742DA0EF" w:rsidR="00E73EA8" w:rsidRPr="00D566CF" w:rsidRDefault="00E73EA8" w:rsidP="00E73EA8">
            <w:pPr>
              <w:tabs>
                <w:tab w:val="clear" w:pos="1871"/>
                <w:tab w:val="left" w:pos="176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566C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112,987</w:t>
            </w:r>
          </w:p>
        </w:tc>
      </w:tr>
    </w:tbl>
    <w:p w14:paraId="3A7964E6" w14:textId="77777777" w:rsidR="00735489" w:rsidRPr="00D566CF" w:rsidRDefault="00735489" w:rsidP="001F04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</w:p>
    <w:p w14:paraId="22B884EC" w14:textId="77777777" w:rsidR="00735489" w:rsidRPr="00D566CF" w:rsidRDefault="00735489" w:rsidP="001F04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</w:p>
    <w:p w14:paraId="1789ED1A" w14:textId="77777777" w:rsidR="00735489" w:rsidRPr="00D566CF" w:rsidRDefault="00735489" w:rsidP="001F04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</w:p>
    <w:p w14:paraId="09397A57" w14:textId="77777777" w:rsidR="00735489" w:rsidRPr="00D566CF" w:rsidRDefault="00735489" w:rsidP="001F04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</w:p>
    <w:p w14:paraId="7A371873" w14:textId="77777777" w:rsidR="00735489" w:rsidRPr="00D566CF" w:rsidRDefault="00735489" w:rsidP="001F04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</w:p>
    <w:p w14:paraId="7CDB2B10" w14:textId="77777777" w:rsidR="00735489" w:rsidRPr="00D566CF" w:rsidRDefault="00735489" w:rsidP="001F04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</w:p>
    <w:p w14:paraId="2574D294" w14:textId="77777777" w:rsidR="00735489" w:rsidRPr="00D566CF" w:rsidRDefault="00735489" w:rsidP="001F04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</w:p>
    <w:p w14:paraId="7B9FA789" w14:textId="77777777" w:rsidR="00735489" w:rsidRDefault="00735489" w:rsidP="001F04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</w:p>
    <w:p w14:paraId="27C09D30" w14:textId="77777777" w:rsidR="009E7D03" w:rsidRPr="00D566CF" w:rsidRDefault="009E7D03" w:rsidP="001F04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</w:p>
    <w:p w14:paraId="083AA914" w14:textId="77777777" w:rsidR="00735489" w:rsidRPr="00D566CF" w:rsidRDefault="00735489" w:rsidP="00A95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sz w:val="28"/>
          <w:szCs w:val="28"/>
        </w:rPr>
      </w:pPr>
    </w:p>
    <w:p w14:paraId="6E56691B" w14:textId="0A0F4E47" w:rsidR="00D127B9" w:rsidRPr="00A377DF" w:rsidRDefault="00D127B9" w:rsidP="00C12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  <w:cs/>
        </w:rPr>
      </w:pPr>
      <w:r w:rsidRPr="00A377DF">
        <w:rPr>
          <w:rFonts w:ascii="Angsana New" w:hAnsi="Angsana New"/>
          <w:sz w:val="28"/>
          <w:szCs w:val="28"/>
          <w:cs/>
        </w:rPr>
        <w:lastRenderedPageBreak/>
        <w:t xml:space="preserve">ลูกหนี้การค้าแยกตามอายุหนี้ที่ค้างชำระได้ดังนี้ 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711"/>
        <w:gridCol w:w="250"/>
        <w:gridCol w:w="2018"/>
        <w:gridCol w:w="284"/>
        <w:gridCol w:w="2092"/>
      </w:tblGrid>
      <w:tr w:rsidR="0060113B" w:rsidRPr="00D566CF" w14:paraId="62498519" w14:textId="77777777" w:rsidTr="009E7D03">
        <w:trPr>
          <w:trHeight w:hRule="exact" w:val="397"/>
        </w:trPr>
        <w:tc>
          <w:tcPr>
            <w:tcW w:w="4711" w:type="dxa"/>
          </w:tcPr>
          <w:p w14:paraId="040B1E48" w14:textId="77777777" w:rsidR="0060113B" w:rsidRPr="00D566CF" w:rsidRDefault="0060113B" w:rsidP="00793C3C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50" w:type="dxa"/>
          </w:tcPr>
          <w:p w14:paraId="3549B66F" w14:textId="77777777" w:rsidR="0060113B" w:rsidRPr="00D566CF" w:rsidRDefault="0060113B" w:rsidP="00793C3C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  <w:vAlign w:val="bottom"/>
          </w:tcPr>
          <w:p w14:paraId="67E89FDB" w14:textId="77777777" w:rsidR="0060113B" w:rsidRPr="00A377DF" w:rsidRDefault="0060113B" w:rsidP="000F18C6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60113B" w:rsidRPr="00D566CF" w14:paraId="68C74215" w14:textId="77777777" w:rsidTr="009E7D03">
        <w:trPr>
          <w:trHeight w:hRule="exact" w:val="397"/>
        </w:trPr>
        <w:tc>
          <w:tcPr>
            <w:tcW w:w="4711" w:type="dxa"/>
            <w:shd w:val="clear" w:color="auto" w:fill="auto"/>
            <w:vAlign w:val="center"/>
          </w:tcPr>
          <w:p w14:paraId="3984098B" w14:textId="77777777" w:rsidR="0060113B" w:rsidRPr="00A377DF" w:rsidRDefault="0060113B" w:rsidP="008E23EA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0" w:type="dxa"/>
          </w:tcPr>
          <w:p w14:paraId="4D410108" w14:textId="77777777" w:rsidR="0060113B" w:rsidRPr="00D566CF" w:rsidRDefault="0060113B" w:rsidP="008E23E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</w:tcBorders>
            <w:vAlign w:val="bottom"/>
          </w:tcPr>
          <w:p w14:paraId="51D162C7" w14:textId="38664969" w:rsidR="0060113B" w:rsidRPr="00D566CF" w:rsidRDefault="0060113B" w:rsidP="000F18C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งบการเงินที่แสดงเงินลงทุนตามวิธีส่วนได้เสีย/     </w:t>
            </w:r>
          </w:p>
        </w:tc>
      </w:tr>
      <w:tr w:rsidR="0060113B" w:rsidRPr="00D566CF" w14:paraId="3CE87D46" w14:textId="77777777" w:rsidTr="009E7D03">
        <w:trPr>
          <w:trHeight w:hRule="exact" w:val="397"/>
        </w:trPr>
        <w:tc>
          <w:tcPr>
            <w:tcW w:w="4711" w:type="dxa"/>
            <w:shd w:val="clear" w:color="auto" w:fill="auto"/>
            <w:vAlign w:val="center"/>
          </w:tcPr>
          <w:p w14:paraId="3F3F1F02" w14:textId="77777777" w:rsidR="0060113B" w:rsidRPr="00A377DF" w:rsidRDefault="0060113B" w:rsidP="008E23EA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0" w:type="dxa"/>
          </w:tcPr>
          <w:p w14:paraId="44C93F51" w14:textId="77777777" w:rsidR="0060113B" w:rsidRPr="00D566CF" w:rsidRDefault="0060113B" w:rsidP="008E23E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gridSpan w:val="3"/>
            <w:vAlign w:val="bottom"/>
          </w:tcPr>
          <w:p w14:paraId="778ED0AD" w14:textId="73FB7D55" w:rsidR="0060113B" w:rsidRPr="00A377DF" w:rsidRDefault="0060113B" w:rsidP="000F18C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113B" w:rsidRPr="00D566CF" w14:paraId="0A71F98E" w14:textId="77777777" w:rsidTr="009E7D03">
        <w:trPr>
          <w:trHeight w:hRule="exact" w:val="397"/>
        </w:trPr>
        <w:tc>
          <w:tcPr>
            <w:tcW w:w="4711" w:type="dxa"/>
            <w:shd w:val="clear" w:color="auto" w:fill="auto"/>
            <w:vAlign w:val="center"/>
          </w:tcPr>
          <w:p w14:paraId="3E1ACD28" w14:textId="77777777" w:rsidR="0060113B" w:rsidRPr="00A377DF" w:rsidRDefault="0060113B" w:rsidP="00433883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0" w:type="dxa"/>
          </w:tcPr>
          <w:p w14:paraId="3C92993F" w14:textId="77777777" w:rsidR="0060113B" w:rsidRPr="00D566CF" w:rsidRDefault="0060113B" w:rsidP="00433883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0DC7D2" w14:textId="77777777" w:rsidR="0060113B" w:rsidRPr="00D566CF" w:rsidRDefault="0060113B" w:rsidP="00433883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2EB7BD80" w14:textId="77777777" w:rsidR="0060113B" w:rsidRPr="00D566CF" w:rsidRDefault="0060113B" w:rsidP="0043388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</w:tcBorders>
            <w:vAlign w:val="bottom"/>
          </w:tcPr>
          <w:p w14:paraId="59ED94CA" w14:textId="77777777" w:rsidR="0060113B" w:rsidRPr="00D566CF" w:rsidRDefault="0060113B" w:rsidP="0043388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60113B" w:rsidRPr="00D566CF" w14:paraId="7825B32A" w14:textId="77777777" w:rsidTr="009E7D03">
        <w:trPr>
          <w:trHeight w:hRule="exact" w:val="397"/>
        </w:trPr>
        <w:tc>
          <w:tcPr>
            <w:tcW w:w="4711" w:type="dxa"/>
          </w:tcPr>
          <w:p w14:paraId="517F6CD7" w14:textId="77777777" w:rsidR="0060113B" w:rsidRPr="00D566CF" w:rsidRDefault="0060113B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</w:tcPr>
          <w:p w14:paraId="4EBB9023" w14:textId="77777777" w:rsidR="0060113B" w:rsidRPr="00D566CF" w:rsidRDefault="0060113B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957332" w14:textId="6D2FD986" w:rsidR="0060113B" w:rsidRPr="00A377DF" w:rsidRDefault="00B515FD" w:rsidP="0022121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566C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84" w:type="dxa"/>
            <w:vAlign w:val="bottom"/>
          </w:tcPr>
          <w:p w14:paraId="5C710EE4" w14:textId="77777777" w:rsidR="0060113B" w:rsidRPr="00D566CF" w:rsidRDefault="0060113B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  <w:vAlign w:val="bottom"/>
          </w:tcPr>
          <w:p w14:paraId="785536D6" w14:textId="04F94719" w:rsidR="0060113B" w:rsidRPr="00D566CF" w:rsidRDefault="0060113B" w:rsidP="00221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-20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 w:rsidR="001A04BE" w:rsidRPr="00D566CF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60113B" w:rsidRPr="00D566CF" w14:paraId="31379E80" w14:textId="77777777" w:rsidTr="009E7D03">
        <w:trPr>
          <w:trHeight w:hRule="exact" w:val="397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5FF58" w14:textId="77777777" w:rsidR="0060113B" w:rsidRPr="00A377DF" w:rsidRDefault="0060113B" w:rsidP="0073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บริษัทอื่น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5E66C9F6" w14:textId="77777777" w:rsidR="0060113B" w:rsidRPr="00D566CF" w:rsidRDefault="0060113B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85ED8FB" w14:textId="77777777" w:rsidR="0060113B" w:rsidRPr="00D566CF" w:rsidRDefault="0060113B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59B6DD43" w14:textId="77777777" w:rsidR="0060113B" w:rsidRPr="00D566CF" w:rsidRDefault="0060113B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7534980" w14:textId="77777777" w:rsidR="0060113B" w:rsidRPr="00D566CF" w:rsidRDefault="0060113B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</w:tr>
      <w:tr w:rsidR="001A04BE" w:rsidRPr="00D566CF" w14:paraId="47A24DEF" w14:textId="77777777" w:rsidTr="009E7D03">
        <w:trPr>
          <w:trHeight w:hRule="exact" w:val="397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856AA" w14:textId="77777777" w:rsidR="001A04BE" w:rsidRPr="00A377DF" w:rsidRDefault="001A04BE" w:rsidP="0073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38A7B4BC" w14:textId="77777777" w:rsidR="001A04BE" w:rsidRPr="00D566CF" w:rsidRDefault="001A04BE" w:rsidP="001A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CD5B3A" w14:textId="27B1F7C2" w:rsidR="001A04BE" w:rsidRPr="00D566CF" w:rsidRDefault="00F41E3D" w:rsidP="001A04B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41E3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78,925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25318C20" w14:textId="77777777" w:rsidR="001A04BE" w:rsidRPr="00D566CF" w:rsidRDefault="001A04BE" w:rsidP="001A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8D9691C" w14:textId="411EE55B" w:rsidR="001A04BE" w:rsidRPr="00D566CF" w:rsidRDefault="001A04BE" w:rsidP="001A04B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86,457</w:t>
            </w:r>
          </w:p>
        </w:tc>
      </w:tr>
      <w:tr w:rsidR="001A04BE" w:rsidRPr="00D566CF" w14:paraId="6C959C1F" w14:textId="77777777" w:rsidTr="009E7D03">
        <w:trPr>
          <w:trHeight w:hRule="exact" w:val="397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49FEB" w14:textId="77777777" w:rsidR="001A04BE" w:rsidRPr="00A377DF" w:rsidRDefault="001A04BE" w:rsidP="0073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6372E0D1" w14:textId="77777777" w:rsidR="001A04BE" w:rsidRPr="00D566CF" w:rsidRDefault="001A04BE" w:rsidP="001A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2793C8" w14:textId="77777777" w:rsidR="001A04BE" w:rsidRPr="00D566CF" w:rsidRDefault="001A04BE" w:rsidP="001A04B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0E5D420A" w14:textId="77777777" w:rsidR="001A04BE" w:rsidRPr="00D566CF" w:rsidRDefault="001A04BE" w:rsidP="001A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BB4011" w14:textId="77777777" w:rsidR="001A04BE" w:rsidRPr="00D566CF" w:rsidRDefault="001A04BE" w:rsidP="001A04B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41E3D" w:rsidRPr="00D566CF" w14:paraId="732963B2" w14:textId="77777777" w:rsidTr="009E7D03">
        <w:trPr>
          <w:trHeight w:hRule="exact" w:val="397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34A32" w14:textId="075BD166" w:rsidR="00F41E3D" w:rsidRPr="00D566CF" w:rsidRDefault="00F41E3D" w:rsidP="00F41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9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30C4FEA8" w14:textId="77777777" w:rsidR="00F41E3D" w:rsidRPr="00D566CF" w:rsidRDefault="00F41E3D" w:rsidP="00F41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A3B0A" w14:textId="60EE036E" w:rsidR="00F41E3D" w:rsidRPr="00A377DF" w:rsidRDefault="00F41E3D" w:rsidP="00F41E3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F41E3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                    10,60</w:t>
            </w:r>
            <w:r w:rsidR="00F62B27" w:rsidRPr="00AA2ACC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8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5667B776" w14:textId="77777777" w:rsidR="00F41E3D" w:rsidRPr="00D566CF" w:rsidRDefault="00F41E3D" w:rsidP="00F41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3F618FC" w14:textId="2BCB9646" w:rsidR="00F41E3D" w:rsidRPr="00D566CF" w:rsidRDefault="00F41E3D" w:rsidP="00F41E3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10,498</w:t>
            </w:r>
          </w:p>
        </w:tc>
      </w:tr>
      <w:tr w:rsidR="00F41E3D" w:rsidRPr="00D566CF" w14:paraId="634602BF" w14:textId="77777777" w:rsidTr="009E7D03">
        <w:trPr>
          <w:trHeight w:hRule="exact" w:val="397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28FF0" w14:textId="435D7118" w:rsidR="00F41E3D" w:rsidRPr="00D566CF" w:rsidRDefault="00F41E3D" w:rsidP="00F41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9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5B3CF522" w14:textId="77777777" w:rsidR="00F41E3D" w:rsidRPr="00D566CF" w:rsidRDefault="00F41E3D" w:rsidP="00F41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4F2E4" w14:textId="3271B325" w:rsidR="00F41E3D" w:rsidRPr="00F41E3D" w:rsidRDefault="00F41E3D" w:rsidP="00F41E3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41E3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                            4 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0936F0FE" w14:textId="77777777" w:rsidR="00F41E3D" w:rsidRPr="00D566CF" w:rsidRDefault="00F41E3D" w:rsidP="00F41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BC803C9" w14:textId="01FEC1AB" w:rsidR="00F41E3D" w:rsidRPr="00D566CF" w:rsidRDefault="00F41E3D" w:rsidP="00F41E3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521</w:t>
            </w:r>
          </w:p>
        </w:tc>
      </w:tr>
      <w:tr w:rsidR="00F41E3D" w:rsidRPr="00D566CF" w14:paraId="77DD28E8" w14:textId="77777777" w:rsidTr="009E7D03">
        <w:trPr>
          <w:trHeight w:hRule="exact" w:val="397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4333B" w14:textId="73F9389D" w:rsidR="00F41E3D" w:rsidRPr="00A377DF" w:rsidRDefault="00F41E3D" w:rsidP="00F41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9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2418976A" w14:textId="77777777" w:rsidR="00F41E3D" w:rsidRPr="00D566CF" w:rsidRDefault="00F41E3D" w:rsidP="00F41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58BBB" w14:textId="4EF25C05" w:rsidR="00F41E3D" w:rsidRPr="00F41E3D" w:rsidRDefault="00F41E3D" w:rsidP="00F41E3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41E3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                         256 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5E7E770C" w14:textId="77777777" w:rsidR="00F41E3D" w:rsidRPr="00D566CF" w:rsidRDefault="00F41E3D" w:rsidP="00F41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A9F9B3" w14:textId="4C185870" w:rsidR="00F41E3D" w:rsidRPr="00D566CF" w:rsidRDefault="00F41E3D" w:rsidP="00F41E3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98</w:t>
            </w:r>
          </w:p>
        </w:tc>
      </w:tr>
      <w:tr w:rsidR="00F41E3D" w:rsidRPr="00D566CF" w14:paraId="5C76A08A" w14:textId="77777777" w:rsidTr="009E7D03">
        <w:trPr>
          <w:trHeight w:hRule="exact" w:val="397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74729" w14:textId="14FF9F06" w:rsidR="00F41E3D" w:rsidRPr="00A377DF" w:rsidRDefault="00F41E3D" w:rsidP="00F41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9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77F3C811" w14:textId="77777777" w:rsidR="00F41E3D" w:rsidRPr="00D566CF" w:rsidRDefault="00F41E3D" w:rsidP="00F41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4F3B7F" w14:textId="610CD4AF" w:rsidR="00F41E3D" w:rsidRPr="00F41E3D" w:rsidRDefault="00F41E3D" w:rsidP="00F41E3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41E3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                      2,34</w:t>
            </w:r>
            <w:r w:rsidR="00F62B27" w:rsidRPr="00AA2ACC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6</w:t>
            </w:r>
            <w:r w:rsidRPr="00F41E3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20AA52C7" w14:textId="77777777" w:rsidR="00F41E3D" w:rsidRPr="00D566CF" w:rsidRDefault="00F41E3D" w:rsidP="00F41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365563" w14:textId="3C42307D" w:rsidR="00F41E3D" w:rsidRPr="00D566CF" w:rsidRDefault="00F41E3D" w:rsidP="00F41E3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4,159</w:t>
            </w:r>
          </w:p>
        </w:tc>
      </w:tr>
      <w:tr w:rsidR="00F41E3D" w:rsidRPr="00D566CF" w14:paraId="73148473" w14:textId="77777777" w:rsidTr="009E7D03">
        <w:trPr>
          <w:trHeight w:hRule="exact" w:val="397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9A559" w14:textId="77777777" w:rsidR="00F41E3D" w:rsidRPr="00A377DF" w:rsidRDefault="00F41E3D" w:rsidP="00F41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sz w:val="28"/>
                <w:szCs w:val="28"/>
                <w:cs/>
              </w:rPr>
              <w:t>รวม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7C02CA34" w14:textId="77777777" w:rsidR="00F41E3D" w:rsidRPr="00D566CF" w:rsidRDefault="00F41E3D" w:rsidP="00F41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141485" w14:textId="6107861E" w:rsidR="00F41E3D" w:rsidRPr="00F41E3D" w:rsidRDefault="00182E98" w:rsidP="00F41E3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182E9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92,139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2763EDE3" w14:textId="77777777" w:rsidR="00F41E3D" w:rsidRPr="00D566CF" w:rsidRDefault="00F41E3D" w:rsidP="00F41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A9E073" w14:textId="24122E8B" w:rsidR="00F41E3D" w:rsidRPr="00D566CF" w:rsidRDefault="00F41E3D" w:rsidP="00F41E3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101,733</w:t>
            </w:r>
          </w:p>
        </w:tc>
      </w:tr>
      <w:tr w:rsidR="00F41E3D" w:rsidRPr="00D566CF" w14:paraId="3E3CE59B" w14:textId="77777777" w:rsidTr="009E7D03">
        <w:trPr>
          <w:trHeight w:hRule="exact" w:val="397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A2676" w14:textId="7F3D6862" w:rsidR="00F41E3D" w:rsidRPr="00A377DF" w:rsidRDefault="00F41E3D" w:rsidP="00F41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หัก</w:t>
            </w:r>
            <w:r w:rsidRPr="00D566CF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Pr="00D566CF">
              <w:rPr>
                <w:rFonts w:ascii="Angsana New" w:hAnsi="Angsana New"/>
                <w:bCs/>
                <w:sz w:val="28"/>
                <w:szCs w:val="28"/>
              </w:rPr>
              <w:t>:</w:t>
            </w:r>
            <w:r w:rsidRPr="00D566CF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Pr="00A377DF">
              <w:rPr>
                <w:rFonts w:ascii="Angsana New" w:hAnsi="Angsana New"/>
                <w:b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77B6FFE8" w14:textId="77777777" w:rsidR="00F41E3D" w:rsidRPr="00D566CF" w:rsidRDefault="00F41E3D" w:rsidP="00F41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8459B2" w14:textId="1F82CEFB" w:rsidR="00F41E3D" w:rsidRPr="00A377DF" w:rsidRDefault="00182E98" w:rsidP="00F41E3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182E9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(2,34</w:t>
            </w:r>
            <w:r w:rsidR="00F62B2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</w:t>
            </w:r>
            <w:r w:rsidRPr="00182E9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6A71E996" w14:textId="77777777" w:rsidR="00F41E3D" w:rsidRPr="00D566CF" w:rsidRDefault="00F41E3D" w:rsidP="00F41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1B1D39" w14:textId="03B9E7B3" w:rsidR="00F41E3D" w:rsidRPr="00D566CF" w:rsidRDefault="00F41E3D" w:rsidP="00F41E3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(4,159)</w:t>
            </w:r>
          </w:p>
        </w:tc>
      </w:tr>
      <w:tr w:rsidR="00F41E3D" w:rsidRPr="00D566CF" w14:paraId="6658E472" w14:textId="77777777" w:rsidTr="009E7D03">
        <w:trPr>
          <w:trHeight w:hRule="exact" w:val="397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1333D" w14:textId="77777777" w:rsidR="00F41E3D" w:rsidRPr="00A377DF" w:rsidRDefault="00F41E3D" w:rsidP="00F41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23BE09D8" w14:textId="77777777" w:rsidR="00F41E3D" w:rsidRPr="00D566CF" w:rsidRDefault="00F41E3D" w:rsidP="00F41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C8C6508" w14:textId="77788328" w:rsidR="00F41E3D" w:rsidRPr="00A377DF" w:rsidRDefault="00182E98" w:rsidP="00F41E3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82E98">
              <w:rPr>
                <w:rFonts w:ascii="Angsana New" w:hAnsi="Angsana New"/>
                <w:sz w:val="28"/>
                <w:szCs w:val="28"/>
                <w:lang w:val="en-US"/>
              </w:rPr>
              <w:t>89,79</w:t>
            </w:r>
            <w:r w:rsidR="00F62B27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410CBB46" w14:textId="77777777" w:rsidR="00F41E3D" w:rsidRPr="00D566CF" w:rsidRDefault="00F41E3D" w:rsidP="00F41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793E54" w14:textId="5951D105" w:rsidR="00F41E3D" w:rsidRPr="00D566CF" w:rsidRDefault="00F41E3D" w:rsidP="00F41E3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sz w:val="28"/>
                <w:szCs w:val="28"/>
                <w:lang w:val="en-US"/>
              </w:rPr>
              <w:t>97,574</w:t>
            </w:r>
          </w:p>
        </w:tc>
      </w:tr>
    </w:tbl>
    <w:p w14:paraId="7B40D1A3" w14:textId="0581945C" w:rsidR="00277882" w:rsidRPr="00A377DF" w:rsidRDefault="006C7998" w:rsidP="007D3928">
      <w:pPr>
        <w:pStyle w:val="a4"/>
        <w:widowControl/>
        <w:tabs>
          <w:tab w:val="left" w:pos="284"/>
        </w:tabs>
        <w:spacing w:before="120" w:after="120"/>
        <w:ind w:left="284" w:right="0"/>
        <w:jc w:val="thaiDistribute"/>
        <w:rPr>
          <w:rFonts w:ascii="Angsana New" w:hAnsi="Angsana New" w:cs="Angsana New"/>
          <w:cs/>
        </w:rPr>
      </w:pPr>
      <w:r w:rsidRPr="00D566CF">
        <w:rPr>
          <w:rFonts w:ascii="Angsana New" w:hAnsi="Angsana New" w:cs="Angsana New"/>
          <w:cs/>
        </w:rPr>
        <w:t>รายการเปลี่ยนแปลงของบัญชี</w:t>
      </w:r>
      <w:r w:rsidR="00526EA2" w:rsidRPr="00D566CF">
        <w:rPr>
          <w:rFonts w:ascii="Angsana New" w:hAnsi="Angsana New" w:cs="Angsana New"/>
          <w:cs/>
        </w:rPr>
        <w:t>ค่าเผื่อผลขาดทุนด้านเครดิต</w:t>
      </w:r>
      <w:r w:rsidRPr="00D566CF">
        <w:rPr>
          <w:rFonts w:ascii="Angsana New" w:hAnsi="Angsana New" w:cs="Angsana New"/>
          <w:cs/>
        </w:rPr>
        <w:t>ของลูกหนี้การค้า</w:t>
      </w:r>
      <w:r w:rsidR="004C0C42" w:rsidRPr="00D566CF">
        <w:rPr>
          <w:rFonts w:ascii="Angsana New" w:hAnsi="Angsana New" w:cs="Angsana New"/>
          <w:cs/>
        </w:rPr>
        <w:t xml:space="preserve"> </w:t>
      </w:r>
      <w:r w:rsidR="000B417B" w:rsidRPr="00D566CF">
        <w:rPr>
          <w:rFonts w:ascii="Angsana New" w:hAnsi="Angsana New" w:cs="Angsana New"/>
          <w:cs/>
        </w:rPr>
        <w:t>สำหรับ</w:t>
      </w:r>
      <w:r w:rsidR="006A0795" w:rsidRPr="00D566CF">
        <w:rPr>
          <w:rFonts w:ascii="Angsana New" w:hAnsi="Angsana New" w:cs="Angsana New"/>
          <w:cs/>
        </w:rPr>
        <w:t>ปี</w:t>
      </w:r>
      <w:r w:rsidR="004C0C42" w:rsidRPr="00D566CF">
        <w:rPr>
          <w:rFonts w:ascii="Angsana New" w:hAnsi="Angsana New" w:cs="Angsana New"/>
          <w:cs/>
        </w:rPr>
        <w:t xml:space="preserve">สิ้นสุด </w:t>
      </w:r>
      <w:r w:rsidRPr="00D566CF">
        <w:rPr>
          <w:rFonts w:ascii="Angsana New" w:hAnsi="Angsana New" w:cs="Angsana New"/>
          <w:cs/>
        </w:rPr>
        <w:t>วันที่</w:t>
      </w:r>
      <w:r w:rsidRPr="00D566CF">
        <w:rPr>
          <w:rFonts w:ascii="Angsana New" w:hAnsi="Angsana New" w:cs="Angsana New"/>
        </w:rPr>
        <w:t xml:space="preserve"> </w:t>
      </w:r>
      <w:r w:rsidR="002279E7" w:rsidRPr="00D566CF">
        <w:rPr>
          <w:rFonts w:ascii="Angsana New" w:hAnsi="Angsana New" w:cs="Angsana New"/>
        </w:rPr>
        <w:t>3</w:t>
      </w:r>
      <w:r w:rsidR="006A0795" w:rsidRPr="00D566CF">
        <w:rPr>
          <w:rFonts w:ascii="Angsana New" w:hAnsi="Angsana New" w:cs="Angsana New"/>
        </w:rPr>
        <w:t>1</w:t>
      </w:r>
      <w:r w:rsidR="002279E7" w:rsidRPr="00D566CF">
        <w:rPr>
          <w:rFonts w:ascii="Angsana New" w:hAnsi="Angsana New" w:cs="Angsana New"/>
        </w:rPr>
        <w:t xml:space="preserve"> </w:t>
      </w:r>
      <w:r w:rsidR="006A0795" w:rsidRPr="00A377DF">
        <w:rPr>
          <w:rFonts w:ascii="Angsana New" w:hAnsi="Angsana New" w:cs="Angsana New"/>
          <w:cs/>
        </w:rPr>
        <w:t>ธันวาคม</w:t>
      </w:r>
      <w:r w:rsidR="00074A1A" w:rsidRPr="00D566CF">
        <w:rPr>
          <w:rFonts w:ascii="Angsana New" w:hAnsi="Angsana New" w:cs="Angsana New"/>
        </w:rPr>
        <w:t xml:space="preserve"> </w:t>
      </w:r>
      <w:r w:rsidR="007167A1" w:rsidRPr="00D566CF">
        <w:rPr>
          <w:rFonts w:ascii="Angsana New" w:hAnsi="Angsana New" w:cs="Angsana New"/>
        </w:rPr>
        <w:t>2566</w:t>
      </w:r>
      <w:r w:rsidR="006A0795" w:rsidRPr="00D566CF">
        <w:rPr>
          <w:rFonts w:ascii="Angsana New" w:hAnsi="Angsana New" w:cs="Angsana New"/>
        </w:rPr>
        <w:t xml:space="preserve"> </w:t>
      </w:r>
      <w:r w:rsidR="00390806" w:rsidRPr="00A377DF">
        <w:rPr>
          <w:rFonts w:ascii="Angsana New" w:hAnsi="Angsana New" w:cs="Angsana New" w:hint="cs"/>
          <w:cs/>
        </w:rPr>
        <w:t xml:space="preserve">และ </w:t>
      </w:r>
      <w:r w:rsidR="00390806">
        <w:rPr>
          <w:rFonts w:ascii="Angsana New" w:hAnsi="Angsana New" w:cs="Angsana New"/>
        </w:rPr>
        <w:t xml:space="preserve">2565 </w:t>
      </w:r>
      <w:r w:rsidRPr="00A377DF">
        <w:rPr>
          <w:rFonts w:ascii="Angsana New" w:hAnsi="Angsana New" w:cs="Angsana New"/>
          <w:cs/>
        </w:rPr>
        <w:t xml:space="preserve">สรุปได้ดังนี้ </w:t>
      </w:r>
    </w:p>
    <w:tbl>
      <w:tblPr>
        <w:tblW w:w="9497" w:type="dxa"/>
        <w:tblInd w:w="21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820"/>
        <w:gridCol w:w="283"/>
        <w:gridCol w:w="4394"/>
      </w:tblGrid>
      <w:tr w:rsidR="00C74CC3" w:rsidRPr="00D566CF" w14:paraId="57B37081" w14:textId="77777777" w:rsidTr="00413235">
        <w:trPr>
          <w:cantSplit/>
          <w:trHeight w:hRule="exact" w:val="397"/>
        </w:trPr>
        <w:tc>
          <w:tcPr>
            <w:tcW w:w="4820" w:type="dxa"/>
            <w:shd w:val="clear" w:color="auto" w:fill="auto"/>
          </w:tcPr>
          <w:p w14:paraId="4192B855" w14:textId="77777777" w:rsidR="00C74CC3" w:rsidRPr="00D566CF" w:rsidRDefault="00C74CC3" w:rsidP="00C74CC3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34B6595D" w14:textId="77777777" w:rsidR="00C74CC3" w:rsidRPr="00D566CF" w:rsidRDefault="00C74CC3" w:rsidP="00C74CC3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14:paraId="528F1F5F" w14:textId="77777777" w:rsidR="00C74CC3" w:rsidRPr="00A377DF" w:rsidRDefault="00C74CC3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C74CC3" w:rsidRPr="00D566CF" w14:paraId="2B176C32" w14:textId="77777777" w:rsidTr="004B5257">
        <w:trPr>
          <w:cantSplit/>
          <w:trHeight w:hRule="exact" w:val="397"/>
        </w:trPr>
        <w:tc>
          <w:tcPr>
            <w:tcW w:w="4820" w:type="dxa"/>
            <w:shd w:val="clear" w:color="auto" w:fill="auto"/>
          </w:tcPr>
          <w:p w14:paraId="19EFDB68" w14:textId="77777777" w:rsidR="00C74CC3" w:rsidRPr="00D566CF" w:rsidRDefault="00C74CC3" w:rsidP="00C74CC3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21C0F6C1" w14:textId="77777777" w:rsidR="00C74CC3" w:rsidRPr="00D566CF" w:rsidRDefault="00C74CC3" w:rsidP="00C74CC3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shd w:val="clear" w:color="auto" w:fill="auto"/>
          </w:tcPr>
          <w:p w14:paraId="02C71904" w14:textId="77777777" w:rsidR="00C74CC3" w:rsidRPr="00A377DF" w:rsidRDefault="00C74CC3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งบการเงินที่แสดงเงินลงทุนตามวิธีส่วนได้เสีย/     </w:t>
            </w:r>
          </w:p>
        </w:tc>
      </w:tr>
      <w:tr w:rsidR="00C74CC3" w:rsidRPr="00D566CF" w14:paraId="061641FE" w14:textId="77777777" w:rsidTr="004B5257">
        <w:trPr>
          <w:cantSplit/>
          <w:trHeight w:hRule="exact" w:val="397"/>
        </w:trPr>
        <w:tc>
          <w:tcPr>
            <w:tcW w:w="4820" w:type="dxa"/>
            <w:shd w:val="clear" w:color="auto" w:fill="auto"/>
          </w:tcPr>
          <w:p w14:paraId="3C9E876B" w14:textId="77777777" w:rsidR="00C74CC3" w:rsidRPr="00D566CF" w:rsidRDefault="00C74CC3" w:rsidP="00C74CC3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28BDE8C4" w14:textId="77777777" w:rsidR="00C74CC3" w:rsidRPr="00D566CF" w:rsidRDefault="00C74CC3" w:rsidP="00C74CC3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14:paraId="18977954" w14:textId="77777777" w:rsidR="00C74CC3" w:rsidRPr="00A377DF" w:rsidRDefault="00C74CC3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4CC3" w:rsidRPr="00D566CF" w14:paraId="43B794D3" w14:textId="77777777" w:rsidTr="004B5257">
        <w:trPr>
          <w:cantSplit/>
          <w:trHeight w:hRule="exact" w:val="397"/>
        </w:trPr>
        <w:tc>
          <w:tcPr>
            <w:tcW w:w="4820" w:type="dxa"/>
            <w:shd w:val="clear" w:color="auto" w:fill="auto"/>
            <w:vAlign w:val="bottom"/>
          </w:tcPr>
          <w:p w14:paraId="1EEE62C6" w14:textId="77777777" w:rsidR="00C74CC3" w:rsidRPr="00C74B67" w:rsidRDefault="00C74CC3" w:rsidP="00C74CC3">
            <w:pPr>
              <w:tabs>
                <w:tab w:val="left" w:pos="339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377D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ยอดคงเหลือ ณ วันที่ </w:t>
            </w:r>
            <w:r w:rsidRPr="00C74B67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C74B67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A377D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มกราคม </w:t>
            </w:r>
            <w:r w:rsidRPr="00C74B67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83" w:type="dxa"/>
            <w:shd w:val="clear" w:color="auto" w:fill="auto"/>
          </w:tcPr>
          <w:p w14:paraId="3A5013EE" w14:textId="77777777" w:rsidR="00C74CC3" w:rsidRPr="00A377DF" w:rsidRDefault="00C74CC3" w:rsidP="00C74CC3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  <w:shd w:val="clear" w:color="auto" w:fill="auto"/>
          </w:tcPr>
          <w:p w14:paraId="2D196EAC" w14:textId="77777777" w:rsidR="00C74CC3" w:rsidRPr="00A377DF" w:rsidRDefault="00C74CC3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07E5">
              <w:rPr>
                <w:rFonts w:ascii="Angsana New" w:hAnsi="Angsana New"/>
                <w:sz w:val="28"/>
                <w:szCs w:val="28"/>
              </w:rPr>
              <w:t>4,218</w:t>
            </w:r>
          </w:p>
        </w:tc>
      </w:tr>
      <w:tr w:rsidR="00C74CC3" w:rsidRPr="00D566CF" w14:paraId="7E0379F2" w14:textId="77777777" w:rsidTr="00413235">
        <w:trPr>
          <w:cantSplit/>
          <w:trHeight w:hRule="exact" w:val="397"/>
        </w:trPr>
        <w:tc>
          <w:tcPr>
            <w:tcW w:w="4820" w:type="dxa"/>
            <w:shd w:val="clear" w:color="auto" w:fill="auto"/>
            <w:vAlign w:val="bottom"/>
          </w:tcPr>
          <w:p w14:paraId="74D54268" w14:textId="77777777" w:rsidR="00C74CC3" w:rsidRPr="00D566CF" w:rsidRDefault="00C74CC3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หัก</w:t>
            </w:r>
            <w:r w:rsidRPr="00A377DF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:</w:t>
            </w:r>
            <w:r w:rsidRPr="00A377DF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Pr="00A377DF">
              <w:rPr>
                <w:rFonts w:ascii="Angsana New" w:hAnsi="Angsana New"/>
                <w:b/>
                <w:sz w:val="28"/>
                <w:szCs w:val="28"/>
                <w:cs/>
              </w:rPr>
              <w:t>ยอดลดลงระหว่างปี</w:t>
            </w:r>
          </w:p>
        </w:tc>
        <w:tc>
          <w:tcPr>
            <w:tcW w:w="283" w:type="dxa"/>
            <w:shd w:val="clear" w:color="auto" w:fill="auto"/>
          </w:tcPr>
          <w:p w14:paraId="3461953B" w14:textId="77777777" w:rsidR="00C74CC3" w:rsidRPr="00A377DF" w:rsidRDefault="00C74CC3" w:rsidP="00C74CC3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A6BF3E" w14:textId="77777777" w:rsidR="00C74CC3" w:rsidRPr="00A377DF" w:rsidRDefault="00C74CC3" w:rsidP="00C74CC3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(59)</w:t>
            </w:r>
          </w:p>
        </w:tc>
      </w:tr>
      <w:tr w:rsidR="00C74CC3" w:rsidRPr="00D566CF" w14:paraId="0A9C0F78" w14:textId="77777777" w:rsidTr="00413235">
        <w:trPr>
          <w:cantSplit/>
          <w:trHeight w:hRule="exact" w:val="397"/>
        </w:trPr>
        <w:tc>
          <w:tcPr>
            <w:tcW w:w="4820" w:type="dxa"/>
            <w:shd w:val="clear" w:color="auto" w:fill="auto"/>
            <w:vAlign w:val="bottom"/>
          </w:tcPr>
          <w:p w14:paraId="666A439B" w14:textId="77777777" w:rsidR="00C74CC3" w:rsidRPr="00536BD0" w:rsidRDefault="00C74CC3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536BD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36BD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83" w:type="dxa"/>
            <w:shd w:val="clear" w:color="auto" w:fill="auto"/>
          </w:tcPr>
          <w:p w14:paraId="15B0738B" w14:textId="77777777" w:rsidR="00C74CC3" w:rsidRPr="00A377DF" w:rsidRDefault="00C74CC3" w:rsidP="00C74CC3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D4D53FE" w14:textId="77777777" w:rsidR="00C74CC3" w:rsidRPr="00536BD0" w:rsidRDefault="00C74CC3" w:rsidP="00C74CC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36BD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4,159</w:t>
            </w:r>
          </w:p>
        </w:tc>
      </w:tr>
      <w:tr w:rsidR="00C74CC3" w:rsidRPr="00D566CF" w14:paraId="6CEE7041" w14:textId="77777777" w:rsidTr="00413235">
        <w:trPr>
          <w:cantSplit/>
          <w:trHeight w:hRule="exact" w:val="397"/>
        </w:trPr>
        <w:tc>
          <w:tcPr>
            <w:tcW w:w="4820" w:type="dxa"/>
            <w:shd w:val="clear" w:color="auto" w:fill="auto"/>
            <w:vAlign w:val="bottom"/>
          </w:tcPr>
          <w:p w14:paraId="200A1A0E" w14:textId="77777777" w:rsidR="00C74CC3" w:rsidRPr="00D566CF" w:rsidRDefault="00C74CC3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หัก</w:t>
            </w:r>
            <w:r w:rsidRPr="00A377DF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:</w:t>
            </w:r>
            <w:r w:rsidRPr="00A377DF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Pr="00A377DF">
              <w:rPr>
                <w:rFonts w:ascii="Angsana New" w:hAnsi="Angsana New"/>
                <w:b/>
                <w:sz w:val="28"/>
                <w:szCs w:val="28"/>
                <w:cs/>
              </w:rPr>
              <w:t>ยอดลดลงระหว่างปี</w:t>
            </w:r>
          </w:p>
        </w:tc>
        <w:tc>
          <w:tcPr>
            <w:tcW w:w="283" w:type="dxa"/>
            <w:shd w:val="clear" w:color="auto" w:fill="auto"/>
          </w:tcPr>
          <w:p w14:paraId="3E964C0D" w14:textId="77777777" w:rsidR="00C74CC3" w:rsidRPr="00A377DF" w:rsidRDefault="00C74CC3" w:rsidP="00C74CC3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F054B5" w14:textId="0B3CFCC1" w:rsidR="00C74CC3" w:rsidRPr="00D566CF" w:rsidRDefault="00413235" w:rsidP="00C74CC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1323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(1,81</w:t>
            </w:r>
            <w:r w:rsidR="00BA0AF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  <w:r w:rsidRPr="0041323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C74CC3" w:rsidRPr="00D566CF" w14:paraId="26BB4043" w14:textId="77777777" w:rsidTr="00413235">
        <w:trPr>
          <w:cantSplit/>
          <w:trHeight w:hRule="exact" w:val="397"/>
        </w:trPr>
        <w:tc>
          <w:tcPr>
            <w:tcW w:w="4820" w:type="dxa"/>
            <w:shd w:val="clear" w:color="auto" w:fill="auto"/>
            <w:vAlign w:val="bottom"/>
          </w:tcPr>
          <w:p w14:paraId="125558EA" w14:textId="77777777" w:rsidR="00C74CC3" w:rsidRPr="00D566CF" w:rsidRDefault="00C74CC3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ยอดคงเหลือ ณ วันที่ </w:t>
            </w:r>
            <w:r w:rsidRPr="00D566CF">
              <w:rPr>
                <w:rFonts w:ascii="Angsana New" w:hAnsi="Angsana New"/>
                <w:bCs/>
                <w:sz w:val="28"/>
                <w:szCs w:val="28"/>
              </w:rPr>
              <w:t>31</w:t>
            </w: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A377DF">
              <w:rPr>
                <w:rFonts w:ascii="Angsana New" w:hAnsi="Angsana New"/>
                <w:b/>
                <w:sz w:val="28"/>
                <w:szCs w:val="28"/>
                <w:cs/>
              </w:rPr>
              <w:t>ธันวาคม</w:t>
            </w:r>
            <w:r w:rsidRPr="00A377DF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 w:rsidRPr="009D07E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6F40C0AD" w14:textId="77777777" w:rsidR="00C74CC3" w:rsidRPr="00A377DF" w:rsidRDefault="00C74CC3" w:rsidP="00C74CC3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22CAB7B" w14:textId="4D581E7A" w:rsidR="00C74CC3" w:rsidRPr="00D566CF" w:rsidRDefault="00413235" w:rsidP="00801D3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1323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2,34</w:t>
            </w:r>
            <w:r w:rsidR="00C94DB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</w:t>
            </w:r>
          </w:p>
        </w:tc>
      </w:tr>
    </w:tbl>
    <w:p w14:paraId="414771C4" w14:textId="6CE4363B" w:rsidR="00B959B0" w:rsidRPr="00D566CF" w:rsidRDefault="00B959B0" w:rsidP="00B95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6A42EF8E" w14:textId="4672E0C3" w:rsidR="000A51A7" w:rsidRDefault="000A51A7" w:rsidP="00B95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40256DCF" w14:textId="77777777" w:rsidR="00FA22DC" w:rsidRDefault="00FA22DC" w:rsidP="00B95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7B54E914" w14:textId="77777777" w:rsidR="00A84152" w:rsidRPr="00D566CF" w:rsidRDefault="00A84152" w:rsidP="00B95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7EAF1270" w14:textId="06D1FF9A" w:rsidR="00190C33" w:rsidRPr="00D566CF" w:rsidRDefault="00190C33" w:rsidP="00485BF5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A377DF">
        <w:rPr>
          <w:rFonts w:ascii="Angsana New" w:hAnsi="Angsana New"/>
          <w:sz w:val="28"/>
          <w:szCs w:val="28"/>
          <w:cs/>
        </w:rPr>
        <w:lastRenderedPageBreak/>
        <w:t>สินค้าคงเหลือ</w:t>
      </w:r>
      <w:r w:rsidR="005A171F" w:rsidRPr="00A377DF">
        <w:rPr>
          <w:rFonts w:ascii="Angsana New" w:hAnsi="Angsana New"/>
          <w:sz w:val="28"/>
          <w:szCs w:val="28"/>
          <w:cs/>
        </w:rPr>
        <w:t xml:space="preserve"> - สุทธิ</w:t>
      </w:r>
    </w:p>
    <w:p w14:paraId="58B248B3" w14:textId="208F2F90" w:rsidR="00603BE1" w:rsidRPr="00A377DF" w:rsidRDefault="00603BE1" w:rsidP="00D03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rPr>
          <w:rFonts w:ascii="Angsana New" w:hAnsi="Angsana New"/>
          <w:sz w:val="28"/>
          <w:szCs w:val="28"/>
          <w:cs/>
        </w:rPr>
      </w:pPr>
      <w:r w:rsidRPr="00D566CF">
        <w:rPr>
          <w:rFonts w:ascii="Angsana New" w:hAnsi="Angsana New"/>
          <w:sz w:val="28"/>
          <w:szCs w:val="28"/>
          <w:lang w:val="en-GB"/>
        </w:rPr>
        <w:tab/>
      </w:r>
      <w:r w:rsidRPr="00A377DF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284"/>
        <w:gridCol w:w="425"/>
        <w:gridCol w:w="2126"/>
        <w:gridCol w:w="284"/>
        <w:gridCol w:w="1984"/>
      </w:tblGrid>
      <w:tr w:rsidR="00190C33" w:rsidRPr="00D566CF" w14:paraId="2A4D6C7A" w14:textId="77777777" w:rsidTr="00A84152">
        <w:trPr>
          <w:trHeight w:val="397"/>
        </w:trPr>
        <w:tc>
          <w:tcPr>
            <w:tcW w:w="4536" w:type="dxa"/>
          </w:tcPr>
          <w:p w14:paraId="23A0E0A2" w14:textId="77777777" w:rsidR="00190C33" w:rsidRPr="00D566CF" w:rsidRDefault="00190C33" w:rsidP="00834A00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84" w:type="dxa"/>
          </w:tcPr>
          <w:p w14:paraId="6DD6595A" w14:textId="77777777" w:rsidR="00190C33" w:rsidRPr="00D566CF" w:rsidRDefault="00190C33" w:rsidP="00C12547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532EBBDE" w14:textId="77777777" w:rsidR="00190C33" w:rsidRPr="00D566CF" w:rsidRDefault="00190C33" w:rsidP="00C12547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  <w:vAlign w:val="bottom"/>
          </w:tcPr>
          <w:p w14:paraId="42EA1C53" w14:textId="77777777" w:rsidR="00190C33" w:rsidRPr="00A377DF" w:rsidRDefault="00190C33" w:rsidP="00C12547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190C33" w:rsidRPr="00D566CF" w14:paraId="0C2E5BD2" w14:textId="77777777" w:rsidTr="00A84152">
        <w:trPr>
          <w:trHeight w:val="397"/>
        </w:trPr>
        <w:tc>
          <w:tcPr>
            <w:tcW w:w="4536" w:type="dxa"/>
            <w:shd w:val="clear" w:color="auto" w:fill="auto"/>
            <w:vAlign w:val="center"/>
          </w:tcPr>
          <w:p w14:paraId="7747535E" w14:textId="77777777" w:rsidR="00190C33" w:rsidRPr="00D566CF" w:rsidRDefault="00190C33" w:rsidP="00C1254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06562F31" w14:textId="77777777" w:rsidR="00190C33" w:rsidRPr="00A377DF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335D2FF6" w14:textId="77777777" w:rsidR="00190C33" w:rsidRPr="00D566CF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</w:tcBorders>
            <w:vAlign w:val="bottom"/>
          </w:tcPr>
          <w:p w14:paraId="1905BCF2" w14:textId="3536634B" w:rsidR="00190C33" w:rsidRPr="00D566CF" w:rsidRDefault="0039081E" w:rsidP="00C1254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ง</w:t>
            </w:r>
            <w:r w:rsidR="00925DF4" w:rsidRPr="00A377DF">
              <w:rPr>
                <w:rFonts w:ascii="Angsana New" w:hAnsi="Angsana New"/>
                <w:sz w:val="28"/>
                <w:szCs w:val="28"/>
                <w:cs/>
              </w:rPr>
              <w:t>บ</w:t>
            </w:r>
            <w:r w:rsidR="00190C33" w:rsidRPr="00A377DF">
              <w:rPr>
                <w:rFonts w:ascii="Angsana New" w:hAnsi="Angsana New"/>
                <w:sz w:val="28"/>
                <w:szCs w:val="28"/>
                <w:cs/>
              </w:rPr>
              <w:t xml:space="preserve">การเงินที่แสดงเงินลงทุนตามวิธีส่วนได้เสีย/     </w:t>
            </w:r>
          </w:p>
        </w:tc>
      </w:tr>
      <w:tr w:rsidR="00190C33" w:rsidRPr="00D566CF" w14:paraId="01DEFC16" w14:textId="77777777" w:rsidTr="00A84152">
        <w:trPr>
          <w:trHeight w:val="397"/>
        </w:trPr>
        <w:tc>
          <w:tcPr>
            <w:tcW w:w="4536" w:type="dxa"/>
            <w:shd w:val="clear" w:color="auto" w:fill="auto"/>
            <w:vAlign w:val="center"/>
          </w:tcPr>
          <w:p w14:paraId="69853AD6" w14:textId="77777777" w:rsidR="00190C33" w:rsidRPr="00D566CF" w:rsidRDefault="00190C33" w:rsidP="00C1254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372F22BF" w14:textId="77777777" w:rsidR="00190C33" w:rsidRPr="00A377DF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2654CEA8" w14:textId="77777777" w:rsidR="00190C33" w:rsidRPr="00D566CF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gridSpan w:val="3"/>
            <w:vAlign w:val="bottom"/>
          </w:tcPr>
          <w:p w14:paraId="1E88D1A2" w14:textId="6BA8681E" w:rsidR="00190C33" w:rsidRPr="00A377DF" w:rsidRDefault="0039081E" w:rsidP="00C1254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ง</w:t>
            </w:r>
            <w:r w:rsidR="00925DF4" w:rsidRPr="00A377DF">
              <w:rPr>
                <w:rFonts w:ascii="Angsana New" w:hAnsi="Angsana New"/>
                <w:sz w:val="28"/>
                <w:szCs w:val="28"/>
                <w:cs/>
              </w:rPr>
              <w:t>บ</w:t>
            </w:r>
            <w:r w:rsidR="00190C33" w:rsidRPr="00A377DF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190C33" w:rsidRPr="00D566CF" w14:paraId="137A3519" w14:textId="77777777" w:rsidTr="00A84152">
        <w:trPr>
          <w:trHeight w:val="397"/>
        </w:trPr>
        <w:tc>
          <w:tcPr>
            <w:tcW w:w="4536" w:type="dxa"/>
            <w:shd w:val="clear" w:color="auto" w:fill="auto"/>
            <w:vAlign w:val="center"/>
          </w:tcPr>
          <w:p w14:paraId="62798F5D" w14:textId="77777777" w:rsidR="00190C33" w:rsidRPr="00D566CF" w:rsidRDefault="00190C33" w:rsidP="00C1254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6C7DC58A" w14:textId="77777777" w:rsidR="00190C33" w:rsidRPr="00A377DF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30103F69" w14:textId="77777777" w:rsidR="00190C33" w:rsidRPr="00D566CF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7A5D77C8" w14:textId="77777777" w:rsidR="00190C33" w:rsidRPr="00D566CF" w:rsidRDefault="00190C33" w:rsidP="00C12547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6EC92F49" w14:textId="77777777" w:rsidR="00190C33" w:rsidRPr="00D566CF" w:rsidRDefault="00190C33" w:rsidP="00C1254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3727F8A2" w14:textId="77777777" w:rsidR="00190C33" w:rsidRPr="00D566CF" w:rsidRDefault="00190C33" w:rsidP="00603BE1">
            <w:pPr>
              <w:spacing w:line="240" w:lineRule="auto"/>
              <w:ind w:lef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190C33" w:rsidRPr="00D566CF" w14:paraId="490AC65C" w14:textId="77777777" w:rsidTr="00A84152">
        <w:trPr>
          <w:trHeight w:val="397"/>
        </w:trPr>
        <w:tc>
          <w:tcPr>
            <w:tcW w:w="4536" w:type="dxa"/>
          </w:tcPr>
          <w:p w14:paraId="5253B62E" w14:textId="77777777" w:rsidR="00190C33" w:rsidRPr="00D566CF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7080E218" w14:textId="77777777" w:rsidR="00190C33" w:rsidRPr="00A377DF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1B6E9554" w14:textId="77777777" w:rsidR="00190C33" w:rsidRPr="00D566CF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36C7D" w14:textId="3CA52F26" w:rsidR="00190C33" w:rsidRPr="00A377DF" w:rsidRDefault="00485BF5" w:rsidP="00C1254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566C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84" w:type="dxa"/>
            <w:vAlign w:val="bottom"/>
          </w:tcPr>
          <w:p w14:paraId="0D45E15D" w14:textId="77777777" w:rsidR="00190C33" w:rsidRPr="00D566CF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4CE35A44" w14:textId="490E4398" w:rsidR="00190C33" w:rsidRPr="00D566CF" w:rsidRDefault="00190C33" w:rsidP="00603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"/>
              </w:tabs>
              <w:spacing w:line="240" w:lineRule="auto"/>
              <w:ind w:left="-202" w:right="-2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 w:rsidR="006E7E21" w:rsidRPr="00D566CF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674C0A" w:rsidRPr="00D566CF" w14:paraId="1CD256F1" w14:textId="77777777" w:rsidTr="00A84152">
        <w:trPr>
          <w:trHeight w:val="39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8813A" w14:textId="30B8F919" w:rsidR="00674C0A" w:rsidRPr="00A377DF" w:rsidRDefault="00674C0A" w:rsidP="00834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3264AF" w14:textId="77777777" w:rsidR="00674C0A" w:rsidRPr="00D566CF" w:rsidRDefault="00674C0A" w:rsidP="00674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14D8CE1" w14:textId="77777777" w:rsidR="00674C0A" w:rsidRPr="00D566CF" w:rsidRDefault="00674C0A" w:rsidP="00674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225E97" w14:textId="2B546E57" w:rsidR="00674C0A" w:rsidRPr="00D566CF" w:rsidRDefault="00C82DAE" w:rsidP="00834A0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C82DA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323,39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5C93B24D" w14:textId="77777777" w:rsidR="00674C0A" w:rsidRPr="00D566CF" w:rsidRDefault="00674C0A" w:rsidP="00834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2C1FF2" w14:textId="7007C64C" w:rsidR="00674C0A" w:rsidRPr="00D566CF" w:rsidRDefault="00674C0A" w:rsidP="00834A0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330,316</w:t>
            </w:r>
          </w:p>
        </w:tc>
      </w:tr>
      <w:tr w:rsidR="00674C0A" w:rsidRPr="00D566CF" w14:paraId="0D4C91B3" w14:textId="77777777" w:rsidTr="00A84152">
        <w:trPr>
          <w:trHeight w:val="39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92D33" w14:textId="3E72599B" w:rsidR="00674C0A" w:rsidRPr="00A377DF" w:rsidRDefault="00674C0A" w:rsidP="00834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 : ค่าเผื่อด้อยค่าสินค้าเสื่อมสภาพ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017B952" w14:textId="77777777" w:rsidR="00674C0A" w:rsidRPr="00D566CF" w:rsidRDefault="00674C0A" w:rsidP="00674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92D56AE" w14:textId="77777777" w:rsidR="00674C0A" w:rsidRPr="00D566CF" w:rsidRDefault="00674C0A" w:rsidP="00674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632D87" w14:textId="507E999C" w:rsidR="00674C0A" w:rsidRPr="00A377DF" w:rsidRDefault="00C82DAE" w:rsidP="00834A0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82DA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(1,15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</w:t>
            </w:r>
            <w:r w:rsidRPr="00C82DA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76D63F20" w14:textId="77777777" w:rsidR="00674C0A" w:rsidRPr="00D566CF" w:rsidRDefault="00674C0A" w:rsidP="00834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40997A" w14:textId="7B22B700" w:rsidR="00674C0A" w:rsidRPr="00D566CF" w:rsidRDefault="00674C0A" w:rsidP="00834A0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(1,039)</w:t>
            </w:r>
          </w:p>
        </w:tc>
      </w:tr>
      <w:tr w:rsidR="00674C0A" w:rsidRPr="00D566CF" w14:paraId="58954E6F" w14:textId="77777777" w:rsidTr="00A84152">
        <w:trPr>
          <w:trHeight w:val="39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B4388" w14:textId="5CE2BD58" w:rsidR="00674C0A" w:rsidRPr="00A377DF" w:rsidRDefault="003D4678" w:rsidP="00834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="00674C0A"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สินค้าคงเหลือ - สุทธิ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FA5628" w14:textId="77777777" w:rsidR="00674C0A" w:rsidRPr="00D566CF" w:rsidRDefault="00674C0A" w:rsidP="00674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7C7F447" w14:textId="77777777" w:rsidR="00674C0A" w:rsidRPr="00D566CF" w:rsidRDefault="00674C0A" w:rsidP="00674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CF33288" w14:textId="66CA5F6E" w:rsidR="00674C0A" w:rsidRPr="00D566CF" w:rsidRDefault="00EE0CFE" w:rsidP="00834A0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322,242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08E64867" w14:textId="77777777" w:rsidR="00674C0A" w:rsidRPr="00D566CF" w:rsidRDefault="00674C0A" w:rsidP="00834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574455A" w14:textId="31CBF270" w:rsidR="00674C0A" w:rsidRPr="00A377DF" w:rsidRDefault="00674C0A" w:rsidP="00834A0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66CF">
              <w:rPr>
                <w:rFonts w:ascii="Angsana New" w:hAnsi="Angsana New"/>
                <w:sz w:val="28"/>
                <w:szCs w:val="28"/>
                <w:lang w:val="en-US"/>
              </w:rPr>
              <w:t>329,277</w:t>
            </w:r>
          </w:p>
        </w:tc>
      </w:tr>
    </w:tbl>
    <w:p w14:paraId="19087AD1" w14:textId="06DAE0CF" w:rsidR="00547532" w:rsidRDefault="00547532" w:rsidP="00D0344A">
      <w:pPr>
        <w:pStyle w:val="a4"/>
        <w:widowControl/>
        <w:tabs>
          <w:tab w:val="left" w:pos="284"/>
        </w:tabs>
        <w:spacing w:before="120" w:after="120"/>
        <w:ind w:left="284" w:right="0"/>
        <w:jc w:val="thaiDistribute"/>
        <w:rPr>
          <w:rFonts w:ascii="Angsana New" w:hAnsi="Angsana New" w:cs="Angsana New"/>
        </w:rPr>
      </w:pPr>
      <w:r w:rsidRPr="00A377DF">
        <w:rPr>
          <w:rFonts w:ascii="Angsana New" w:hAnsi="Angsana New" w:cs="Angsana New"/>
          <w:cs/>
        </w:rPr>
        <w:t>รายการเปลี่ยนแปลงของบัญชีค่าเผื่อด้อยค่าสินค้าเสื่อมสภาพของสินค้าคงเหลือ สำหรับปีสิ้นสุด วันที่</w:t>
      </w:r>
      <w:r w:rsidRPr="00D566CF">
        <w:rPr>
          <w:rFonts w:ascii="Angsana New" w:hAnsi="Angsana New" w:cs="Angsana New"/>
        </w:rPr>
        <w:t xml:space="preserve"> 31 </w:t>
      </w:r>
      <w:r w:rsidRPr="00A377DF">
        <w:rPr>
          <w:rFonts w:ascii="Angsana New" w:hAnsi="Angsana New" w:cs="Angsana New"/>
          <w:cs/>
        </w:rPr>
        <w:t>ธันวาคม</w:t>
      </w:r>
      <w:r w:rsidRPr="00D566CF">
        <w:rPr>
          <w:rFonts w:ascii="Angsana New" w:hAnsi="Angsana New" w:cs="Angsana New"/>
        </w:rPr>
        <w:t xml:space="preserve"> 2566 </w:t>
      </w:r>
      <w:r w:rsidR="00D8766B" w:rsidRPr="00A377DF">
        <w:rPr>
          <w:rFonts w:ascii="Angsana New" w:hAnsi="Angsana New" w:cs="Angsana New" w:hint="cs"/>
          <w:cs/>
        </w:rPr>
        <w:t xml:space="preserve">และ </w:t>
      </w:r>
      <w:r w:rsidR="00D8766B">
        <w:rPr>
          <w:rFonts w:ascii="Angsana New" w:hAnsi="Angsana New" w:cs="Angsana New"/>
        </w:rPr>
        <w:t xml:space="preserve">2565 </w:t>
      </w:r>
      <w:r w:rsidRPr="00A377DF">
        <w:rPr>
          <w:rFonts w:ascii="Angsana New" w:hAnsi="Angsana New" w:cs="Angsana New"/>
          <w:cs/>
        </w:rPr>
        <w:t>สรุปได้ดังนี้</w:t>
      </w:r>
    </w:p>
    <w:tbl>
      <w:tblPr>
        <w:tblW w:w="9497" w:type="dxa"/>
        <w:tblInd w:w="21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394"/>
        <w:gridCol w:w="709"/>
        <w:gridCol w:w="4394"/>
      </w:tblGrid>
      <w:tr w:rsidR="00FA22DC" w:rsidRPr="005764E7" w14:paraId="4C432253" w14:textId="77777777" w:rsidTr="00873986">
        <w:trPr>
          <w:cantSplit/>
          <w:trHeight w:hRule="exact" w:val="397"/>
        </w:trPr>
        <w:tc>
          <w:tcPr>
            <w:tcW w:w="4394" w:type="dxa"/>
            <w:shd w:val="clear" w:color="auto" w:fill="auto"/>
          </w:tcPr>
          <w:p w14:paraId="43D0133B" w14:textId="77777777" w:rsidR="00FA22DC" w:rsidRPr="005764E7" w:rsidRDefault="00FA22DC" w:rsidP="008739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207E877E" w14:textId="77777777" w:rsidR="00FA22DC" w:rsidRPr="005764E7" w:rsidRDefault="00FA22DC" w:rsidP="008739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14:paraId="3120A412" w14:textId="77777777" w:rsidR="00FA22DC" w:rsidRPr="00A377DF" w:rsidRDefault="00FA22DC" w:rsidP="008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A22DC" w:rsidRPr="005764E7" w14:paraId="661EA47B" w14:textId="77777777" w:rsidTr="00833598">
        <w:trPr>
          <w:cantSplit/>
          <w:trHeight w:hRule="exact" w:val="397"/>
        </w:trPr>
        <w:tc>
          <w:tcPr>
            <w:tcW w:w="4394" w:type="dxa"/>
            <w:shd w:val="clear" w:color="auto" w:fill="auto"/>
          </w:tcPr>
          <w:p w14:paraId="4688B78C" w14:textId="77777777" w:rsidR="00FA22DC" w:rsidRPr="005764E7" w:rsidRDefault="00FA22DC" w:rsidP="008739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05F65732" w14:textId="77777777" w:rsidR="00FA22DC" w:rsidRPr="005764E7" w:rsidRDefault="00FA22DC" w:rsidP="008739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shd w:val="clear" w:color="auto" w:fill="auto"/>
          </w:tcPr>
          <w:p w14:paraId="567BCAC4" w14:textId="77777777" w:rsidR="00FA22DC" w:rsidRPr="00A377DF" w:rsidRDefault="00FA22DC" w:rsidP="008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งบการเงินที่แสดงเงินลงทุนตามวิธีส่วนได้เสีย/     </w:t>
            </w:r>
          </w:p>
        </w:tc>
      </w:tr>
      <w:tr w:rsidR="00FA22DC" w:rsidRPr="005764E7" w14:paraId="01BC502D" w14:textId="77777777" w:rsidTr="00833598">
        <w:trPr>
          <w:cantSplit/>
          <w:trHeight w:hRule="exact" w:val="397"/>
        </w:trPr>
        <w:tc>
          <w:tcPr>
            <w:tcW w:w="4394" w:type="dxa"/>
            <w:shd w:val="clear" w:color="auto" w:fill="auto"/>
          </w:tcPr>
          <w:p w14:paraId="4098F660" w14:textId="77777777" w:rsidR="00FA22DC" w:rsidRPr="005764E7" w:rsidRDefault="00FA22DC" w:rsidP="008739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473085BC" w14:textId="77777777" w:rsidR="00FA22DC" w:rsidRPr="005764E7" w:rsidRDefault="00FA22DC" w:rsidP="008739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14:paraId="2B87545D" w14:textId="77777777" w:rsidR="00FA22DC" w:rsidRPr="00A377DF" w:rsidRDefault="00FA22DC" w:rsidP="008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22DC" w:rsidRPr="005764E7" w14:paraId="371A212B" w14:textId="77777777" w:rsidTr="00833598">
        <w:trPr>
          <w:cantSplit/>
          <w:trHeight w:hRule="exact" w:val="397"/>
        </w:trPr>
        <w:tc>
          <w:tcPr>
            <w:tcW w:w="4394" w:type="dxa"/>
            <w:shd w:val="clear" w:color="auto" w:fill="auto"/>
            <w:vAlign w:val="bottom"/>
          </w:tcPr>
          <w:p w14:paraId="305C8067" w14:textId="77777777" w:rsidR="00FA22DC" w:rsidRPr="00BB6C72" w:rsidRDefault="00FA22DC" w:rsidP="00873986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ยอดคงเหลือ ณ วันที่ </w:t>
            </w:r>
            <w:r w:rsidRPr="006E3C2B">
              <w:rPr>
                <w:rFonts w:ascii="Angsana New" w:hAnsi="Angsana New"/>
                <w:bCs/>
                <w:sz w:val="28"/>
                <w:szCs w:val="28"/>
              </w:rPr>
              <w:t xml:space="preserve">1 </w:t>
            </w:r>
            <w:r w:rsidRPr="00A377DF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มกราคม </w:t>
            </w:r>
            <w:r w:rsidRPr="006E3C2B">
              <w:rPr>
                <w:rFonts w:ascii="Angsana New" w:hAnsi="Angsana New"/>
                <w:bCs/>
                <w:sz w:val="28"/>
                <w:szCs w:val="28"/>
              </w:rPr>
              <w:t>2565</w:t>
            </w:r>
          </w:p>
        </w:tc>
        <w:tc>
          <w:tcPr>
            <w:tcW w:w="709" w:type="dxa"/>
            <w:shd w:val="clear" w:color="auto" w:fill="auto"/>
          </w:tcPr>
          <w:p w14:paraId="67B6AFC8" w14:textId="77777777" w:rsidR="00FA22DC" w:rsidRPr="00A377DF" w:rsidRDefault="00FA22DC" w:rsidP="008739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  <w:shd w:val="clear" w:color="auto" w:fill="auto"/>
          </w:tcPr>
          <w:p w14:paraId="66827D9F" w14:textId="77777777" w:rsidR="00FA22DC" w:rsidRPr="00A377DF" w:rsidRDefault="00FA22DC" w:rsidP="008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07E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A22DC" w:rsidRPr="005764E7" w14:paraId="528F6311" w14:textId="77777777" w:rsidTr="00873986">
        <w:trPr>
          <w:cantSplit/>
          <w:trHeight w:hRule="exact" w:val="397"/>
        </w:trPr>
        <w:tc>
          <w:tcPr>
            <w:tcW w:w="4394" w:type="dxa"/>
            <w:shd w:val="clear" w:color="auto" w:fill="auto"/>
            <w:vAlign w:val="bottom"/>
          </w:tcPr>
          <w:p w14:paraId="00773163" w14:textId="4B71156F" w:rsidR="00FA22DC" w:rsidRPr="005764E7" w:rsidRDefault="00FA22DC" w:rsidP="008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หัก</w:t>
            </w:r>
            <w:r w:rsidRPr="00A377DF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:</w:t>
            </w:r>
            <w:r w:rsidRPr="00A377DF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Pr="00A377DF">
              <w:rPr>
                <w:rFonts w:ascii="Angsana New" w:hAnsi="Angsana New"/>
                <w:b/>
                <w:sz w:val="28"/>
                <w:szCs w:val="28"/>
                <w:cs/>
              </w:rPr>
              <w:t>ยอด</w:t>
            </w:r>
            <w:r w:rsidR="00F00177" w:rsidRPr="00A377DF">
              <w:rPr>
                <w:rFonts w:ascii="Angsana New" w:hAnsi="Angsana New" w:hint="cs"/>
                <w:b/>
                <w:sz w:val="28"/>
                <w:szCs w:val="28"/>
                <w:cs/>
              </w:rPr>
              <w:t>เพิ่มขึ้น</w:t>
            </w:r>
            <w:r w:rsidRPr="00A377DF">
              <w:rPr>
                <w:rFonts w:ascii="Angsana New" w:hAnsi="Angsana New"/>
                <w:b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709" w:type="dxa"/>
            <w:shd w:val="clear" w:color="auto" w:fill="auto"/>
          </w:tcPr>
          <w:p w14:paraId="77AE505E" w14:textId="77777777" w:rsidR="00FA22DC" w:rsidRPr="00A377DF" w:rsidRDefault="00FA22DC" w:rsidP="008739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4E2932" w14:textId="77777777" w:rsidR="00FA22DC" w:rsidRPr="00A377DF" w:rsidRDefault="00FA22DC" w:rsidP="00873986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9D07E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Pr="006D0F7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D07E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039</w:t>
            </w:r>
          </w:p>
        </w:tc>
      </w:tr>
      <w:tr w:rsidR="00FA22DC" w:rsidRPr="005764E7" w14:paraId="0BE8332C" w14:textId="77777777" w:rsidTr="00873986">
        <w:trPr>
          <w:cantSplit/>
          <w:trHeight w:hRule="exact" w:val="397"/>
        </w:trPr>
        <w:tc>
          <w:tcPr>
            <w:tcW w:w="4394" w:type="dxa"/>
            <w:shd w:val="clear" w:color="auto" w:fill="auto"/>
            <w:vAlign w:val="bottom"/>
          </w:tcPr>
          <w:p w14:paraId="61D85F69" w14:textId="77777777" w:rsidR="00FA22DC" w:rsidRPr="00E51368" w:rsidRDefault="00FA22DC" w:rsidP="008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9D07E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Pr="009D07E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14:paraId="44D12FFD" w14:textId="77777777" w:rsidR="00FA22DC" w:rsidRPr="00A377DF" w:rsidRDefault="00FA22DC" w:rsidP="008739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82AC584" w14:textId="77777777" w:rsidR="00FA22DC" w:rsidRPr="00826FCF" w:rsidRDefault="00FA22DC" w:rsidP="008739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9D07E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Pr="006D0F7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D07E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039</w:t>
            </w:r>
          </w:p>
        </w:tc>
      </w:tr>
      <w:tr w:rsidR="00FA22DC" w:rsidRPr="005764E7" w14:paraId="2D59A846" w14:textId="77777777" w:rsidTr="00DA54C3">
        <w:trPr>
          <w:cantSplit/>
          <w:trHeight w:hRule="exact" w:val="397"/>
        </w:trPr>
        <w:tc>
          <w:tcPr>
            <w:tcW w:w="4394" w:type="dxa"/>
            <w:shd w:val="clear" w:color="auto" w:fill="auto"/>
            <w:vAlign w:val="bottom"/>
          </w:tcPr>
          <w:p w14:paraId="65FFC6C5" w14:textId="094E596C" w:rsidR="00FA22DC" w:rsidRPr="00E74E50" w:rsidRDefault="00FA22DC" w:rsidP="008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หัก</w:t>
            </w:r>
            <w:r w:rsidRPr="00A377DF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:</w:t>
            </w:r>
            <w:r w:rsidRPr="00A377DF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Pr="00A377DF">
              <w:rPr>
                <w:rFonts w:ascii="Angsana New" w:hAnsi="Angsana New"/>
                <w:b/>
                <w:sz w:val="28"/>
                <w:szCs w:val="28"/>
                <w:cs/>
              </w:rPr>
              <w:t>ยอด</w:t>
            </w:r>
            <w:r w:rsidR="00F00177" w:rsidRPr="00A377DF">
              <w:rPr>
                <w:rFonts w:ascii="Angsana New" w:hAnsi="Angsana New" w:hint="cs"/>
                <w:b/>
                <w:sz w:val="28"/>
                <w:szCs w:val="28"/>
                <w:cs/>
              </w:rPr>
              <w:t>เพิ่มขึ้น</w:t>
            </w:r>
            <w:r w:rsidRPr="00A377DF">
              <w:rPr>
                <w:rFonts w:ascii="Angsana New" w:hAnsi="Angsana New"/>
                <w:b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709" w:type="dxa"/>
            <w:shd w:val="clear" w:color="auto" w:fill="auto"/>
          </w:tcPr>
          <w:p w14:paraId="20795EB7" w14:textId="77777777" w:rsidR="00FA22DC" w:rsidRPr="00A377DF" w:rsidRDefault="00FA22DC" w:rsidP="008739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336294" w14:textId="1B27A551" w:rsidR="00FA22DC" w:rsidRPr="00826FCF" w:rsidRDefault="00F00177" w:rsidP="008739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113</w:t>
            </w:r>
          </w:p>
        </w:tc>
      </w:tr>
      <w:tr w:rsidR="00FA22DC" w:rsidRPr="005764E7" w14:paraId="0D517B16" w14:textId="77777777" w:rsidTr="00DA54C3">
        <w:trPr>
          <w:cantSplit/>
          <w:trHeight w:hRule="exact" w:val="397"/>
        </w:trPr>
        <w:tc>
          <w:tcPr>
            <w:tcW w:w="4394" w:type="dxa"/>
            <w:shd w:val="clear" w:color="auto" w:fill="auto"/>
            <w:vAlign w:val="bottom"/>
          </w:tcPr>
          <w:p w14:paraId="63995D78" w14:textId="77777777" w:rsidR="00FA22DC" w:rsidRPr="00E74E50" w:rsidRDefault="00FA22DC" w:rsidP="008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ยอดคงเหลือ ณ วันที่ </w:t>
            </w:r>
            <w:r w:rsidRPr="00A81E9D">
              <w:rPr>
                <w:rFonts w:ascii="Angsana New" w:hAnsi="Angsana New"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Cs/>
                <w:sz w:val="28"/>
                <w:szCs w:val="28"/>
              </w:rPr>
              <w:t>1</w:t>
            </w: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A377DF">
              <w:rPr>
                <w:rFonts w:ascii="Angsana New" w:hAnsi="Angsana New"/>
                <w:b/>
                <w:sz w:val="28"/>
                <w:szCs w:val="28"/>
                <w:cs/>
              </w:rPr>
              <w:t>ธันวาคม</w:t>
            </w:r>
            <w:r w:rsidRPr="00A377DF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Pr="009D07E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14:paraId="0DA3AED8" w14:textId="77777777" w:rsidR="00FA22DC" w:rsidRPr="00A377DF" w:rsidRDefault="00FA22DC" w:rsidP="008739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B775DAC" w14:textId="737A8E74" w:rsidR="00FA22DC" w:rsidRPr="00826FCF" w:rsidRDefault="00F00177" w:rsidP="00873986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1,152</w:t>
            </w:r>
          </w:p>
        </w:tc>
      </w:tr>
    </w:tbl>
    <w:p w14:paraId="0B998717" w14:textId="17CEE244" w:rsidR="00603BE1" w:rsidRPr="00D566CF" w:rsidRDefault="00603BE1" w:rsidP="00A95B4A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A377DF">
        <w:rPr>
          <w:rFonts w:ascii="Angsana New" w:hAnsi="Angsana New"/>
          <w:sz w:val="28"/>
          <w:szCs w:val="28"/>
          <w:cs/>
        </w:rPr>
        <w:t>สินทรัพย์ทางการเงินหมุนเวียนอื่น</w:t>
      </w:r>
    </w:p>
    <w:p w14:paraId="0EF393C4" w14:textId="234B94C8" w:rsidR="00603BE1" w:rsidRPr="00D566CF" w:rsidRDefault="00603BE1" w:rsidP="00A95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line="240" w:lineRule="auto"/>
        <w:ind w:left="284"/>
        <w:jc w:val="thaiDistribute"/>
        <w:rPr>
          <w:rFonts w:ascii="Angsana New" w:eastAsia="Calibri" w:hAnsi="Angsana New"/>
          <w:sz w:val="28"/>
          <w:szCs w:val="28"/>
        </w:rPr>
      </w:pPr>
      <w:r w:rsidRPr="00A377DF">
        <w:rPr>
          <w:rFonts w:ascii="Angsana New" w:eastAsia="Calibri" w:hAnsi="Angsana New"/>
          <w:sz w:val="28"/>
          <w:szCs w:val="28"/>
          <w:cs/>
        </w:rPr>
        <w:t xml:space="preserve">ณ </w:t>
      </w:r>
      <w:r w:rsidR="001F7153" w:rsidRPr="00A377DF">
        <w:rPr>
          <w:rFonts w:ascii="Angsana New" w:eastAsia="Calibri" w:hAnsi="Angsana New"/>
          <w:sz w:val="28"/>
          <w:szCs w:val="28"/>
          <w:cs/>
        </w:rPr>
        <w:t xml:space="preserve">วันที่ </w:t>
      </w:r>
      <w:r w:rsidR="001F7153" w:rsidRPr="00D566CF">
        <w:rPr>
          <w:rFonts w:ascii="Angsana New" w:eastAsia="Calibri" w:hAnsi="Angsana New"/>
          <w:sz w:val="28"/>
          <w:szCs w:val="28"/>
        </w:rPr>
        <w:t xml:space="preserve">31 </w:t>
      </w:r>
      <w:r w:rsidR="001F7153" w:rsidRPr="00A377DF">
        <w:rPr>
          <w:rFonts w:ascii="Angsana New" w:eastAsia="Calibri" w:hAnsi="Angsana New"/>
          <w:sz w:val="28"/>
          <w:szCs w:val="28"/>
          <w:cs/>
        </w:rPr>
        <w:t>ธันวาคม</w:t>
      </w:r>
      <w:r w:rsidR="004C0C42" w:rsidRPr="00A377DF">
        <w:rPr>
          <w:rFonts w:ascii="Angsana New" w:eastAsia="Calibri" w:hAnsi="Angsana New"/>
          <w:sz w:val="28"/>
          <w:szCs w:val="28"/>
          <w:cs/>
        </w:rPr>
        <w:t xml:space="preserve"> </w:t>
      </w:r>
      <w:r w:rsidR="00FA22DC" w:rsidRPr="00CE05E4">
        <w:rPr>
          <w:rFonts w:ascii="Angsana New" w:eastAsia="Calibri" w:hAnsi="Angsana New"/>
          <w:sz w:val="28"/>
          <w:szCs w:val="28"/>
        </w:rPr>
        <w:t>2565</w:t>
      </w:r>
      <w:r w:rsidR="00FA22DC" w:rsidRPr="009D07E5">
        <w:rPr>
          <w:rFonts w:ascii="Angsana New" w:eastAsia="Calibri" w:hAnsi="Angsana New"/>
          <w:sz w:val="32"/>
          <w:szCs w:val="32"/>
        </w:rPr>
        <w:t xml:space="preserve"> </w:t>
      </w:r>
      <w:r w:rsidRPr="00A377DF">
        <w:rPr>
          <w:rFonts w:ascii="Angsana New" w:eastAsia="Calibri" w:hAnsi="Angsana New"/>
          <w:sz w:val="28"/>
          <w:szCs w:val="28"/>
          <w:cs/>
        </w:rPr>
        <w:t>สินทรัพย์ทางการเงินหมุนเวียนอื่นของบริษัท ได้แก่ เงิน</w:t>
      </w:r>
      <w:r w:rsidR="005A171F" w:rsidRPr="00A377DF">
        <w:rPr>
          <w:rFonts w:ascii="Angsana New" w:eastAsia="Calibri" w:hAnsi="Angsana New"/>
          <w:sz w:val="28"/>
          <w:szCs w:val="28"/>
          <w:cs/>
        </w:rPr>
        <w:t>ลงทุนชั่วคราวในเงินฝากธนาคารประเภทฝากประจำ</w:t>
      </w:r>
    </w:p>
    <w:p w14:paraId="6CBBE61A" w14:textId="77777777" w:rsidR="00A95B4A" w:rsidRPr="00D566CF" w:rsidRDefault="00A95B4A" w:rsidP="00A95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line="240" w:lineRule="auto"/>
        <w:ind w:left="284"/>
        <w:jc w:val="thaiDistribute"/>
        <w:rPr>
          <w:rFonts w:ascii="Angsana New" w:eastAsia="Calibri" w:hAnsi="Angsana New"/>
          <w:sz w:val="28"/>
          <w:szCs w:val="28"/>
        </w:rPr>
      </w:pPr>
    </w:p>
    <w:p w14:paraId="4F0D5505" w14:textId="77777777" w:rsidR="00A95B4A" w:rsidRPr="00D566CF" w:rsidRDefault="00A95B4A" w:rsidP="00A95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line="240" w:lineRule="auto"/>
        <w:ind w:left="284"/>
        <w:jc w:val="thaiDistribute"/>
        <w:rPr>
          <w:rFonts w:ascii="Angsana New" w:eastAsia="Calibri" w:hAnsi="Angsana New"/>
          <w:sz w:val="28"/>
          <w:szCs w:val="28"/>
        </w:rPr>
      </w:pPr>
    </w:p>
    <w:p w14:paraId="1F86EFEB" w14:textId="77777777" w:rsidR="00A95B4A" w:rsidRPr="00D566CF" w:rsidRDefault="00A95B4A" w:rsidP="00A95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line="240" w:lineRule="auto"/>
        <w:ind w:left="284"/>
        <w:jc w:val="thaiDistribute"/>
        <w:rPr>
          <w:rFonts w:ascii="Angsana New" w:eastAsia="Calibri" w:hAnsi="Angsana New"/>
          <w:sz w:val="28"/>
          <w:szCs w:val="28"/>
        </w:rPr>
      </w:pPr>
    </w:p>
    <w:p w14:paraId="48DE3DB1" w14:textId="77777777" w:rsidR="00A95B4A" w:rsidRDefault="00A95B4A" w:rsidP="00A95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line="240" w:lineRule="auto"/>
        <w:ind w:left="284"/>
        <w:jc w:val="thaiDistribute"/>
        <w:rPr>
          <w:rFonts w:ascii="Angsana New" w:eastAsia="Calibri" w:hAnsi="Angsana New"/>
          <w:sz w:val="28"/>
          <w:szCs w:val="28"/>
        </w:rPr>
      </w:pPr>
    </w:p>
    <w:p w14:paraId="29C3A096" w14:textId="77777777" w:rsidR="00A84152" w:rsidRPr="00D566CF" w:rsidRDefault="00A84152" w:rsidP="00A95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line="240" w:lineRule="auto"/>
        <w:ind w:left="284"/>
        <w:jc w:val="thaiDistribute"/>
        <w:rPr>
          <w:rFonts w:ascii="Angsana New" w:eastAsia="Calibri" w:hAnsi="Angsana New"/>
          <w:sz w:val="28"/>
          <w:szCs w:val="28"/>
        </w:rPr>
      </w:pPr>
    </w:p>
    <w:p w14:paraId="1FEFDBAE" w14:textId="77777777" w:rsidR="00A95B4A" w:rsidRPr="00D566CF" w:rsidRDefault="00A95B4A" w:rsidP="00A95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line="240" w:lineRule="auto"/>
        <w:ind w:left="284"/>
        <w:jc w:val="thaiDistribute"/>
        <w:rPr>
          <w:rFonts w:ascii="Angsana New" w:eastAsia="Calibri" w:hAnsi="Angsana New"/>
          <w:sz w:val="28"/>
          <w:szCs w:val="28"/>
        </w:rPr>
      </w:pPr>
    </w:p>
    <w:p w14:paraId="388C68D8" w14:textId="55E649EE" w:rsidR="002D7D4D" w:rsidRPr="00D566CF" w:rsidRDefault="004079A8" w:rsidP="00A95B4A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A377DF">
        <w:rPr>
          <w:rFonts w:ascii="Angsana New" w:hAnsi="Angsana New"/>
          <w:sz w:val="28"/>
          <w:szCs w:val="28"/>
          <w:cs/>
        </w:rPr>
        <w:lastRenderedPageBreak/>
        <w:t>สินทรัพย์ทางการเงินไม่หมุนเวียนอื่น</w:t>
      </w:r>
    </w:p>
    <w:p w14:paraId="265D1EE8" w14:textId="2B4B1B3C" w:rsidR="002D131C" w:rsidRPr="00D566CF" w:rsidRDefault="002D131C" w:rsidP="00D03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  <w:lang w:val="en-GB"/>
        </w:rPr>
      </w:pPr>
      <w:r w:rsidRPr="00A377DF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683"/>
        <w:gridCol w:w="285"/>
        <w:gridCol w:w="425"/>
        <w:gridCol w:w="2120"/>
        <w:gridCol w:w="284"/>
        <w:gridCol w:w="1984"/>
      </w:tblGrid>
      <w:tr w:rsidR="005A7C04" w:rsidRPr="00D566CF" w14:paraId="37814A81" w14:textId="77777777" w:rsidTr="00A84152">
        <w:trPr>
          <w:trHeight w:hRule="exact" w:val="397"/>
        </w:trPr>
        <w:tc>
          <w:tcPr>
            <w:tcW w:w="4683" w:type="dxa"/>
          </w:tcPr>
          <w:p w14:paraId="3233E568" w14:textId="7B608E35" w:rsidR="005A7C04" w:rsidRPr="00D566CF" w:rsidRDefault="005A7C04" w:rsidP="002D131C">
            <w:pPr>
              <w:pStyle w:val="1"/>
              <w:widowControl/>
              <w:ind w:left="456"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85" w:type="dxa"/>
          </w:tcPr>
          <w:p w14:paraId="0BF4904A" w14:textId="77777777" w:rsidR="005A7C04" w:rsidRPr="00D566CF" w:rsidRDefault="005A7C04" w:rsidP="00AA52F6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405021A0" w14:textId="77777777" w:rsidR="005A7C04" w:rsidRPr="00D566CF" w:rsidRDefault="005A7C04" w:rsidP="00AA52F6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88" w:type="dxa"/>
            <w:gridSpan w:val="3"/>
            <w:tcBorders>
              <w:bottom w:val="single" w:sz="4" w:space="0" w:color="auto"/>
            </w:tcBorders>
            <w:vAlign w:val="bottom"/>
          </w:tcPr>
          <w:p w14:paraId="5D26E08C" w14:textId="77777777" w:rsidR="005A7C04" w:rsidRPr="00A377DF" w:rsidRDefault="005A7C04" w:rsidP="00AA52F6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5A7C04" w:rsidRPr="00D566CF" w14:paraId="33982071" w14:textId="77777777" w:rsidTr="00A84152">
        <w:trPr>
          <w:trHeight w:hRule="exact" w:val="397"/>
        </w:trPr>
        <w:tc>
          <w:tcPr>
            <w:tcW w:w="4683" w:type="dxa"/>
            <w:shd w:val="clear" w:color="auto" w:fill="auto"/>
            <w:vAlign w:val="center"/>
          </w:tcPr>
          <w:p w14:paraId="76140310" w14:textId="77777777" w:rsidR="005A7C04" w:rsidRPr="00D566CF" w:rsidRDefault="005A7C04" w:rsidP="00AA52F6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5" w:type="dxa"/>
          </w:tcPr>
          <w:p w14:paraId="78C67299" w14:textId="77777777" w:rsidR="005A7C04" w:rsidRPr="00A377DF" w:rsidRDefault="005A7C04" w:rsidP="00AA52F6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70274619" w14:textId="77777777" w:rsidR="005A7C04" w:rsidRPr="00D566CF" w:rsidRDefault="005A7C04" w:rsidP="00AA52F6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88" w:type="dxa"/>
            <w:gridSpan w:val="3"/>
            <w:tcBorders>
              <w:top w:val="single" w:sz="4" w:space="0" w:color="auto"/>
            </w:tcBorders>
            <w:vAlign w:val="bottom"/>
          </w:tcPr>
          <w:p w14:paraId="2DB92A4A" w14:textId="63944F5C" w:rsidR="005A7C04" w:rsidRPr="00D566CF" w:rsidRDefault="0039081E" w:rsidP="00AA52F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ง</w:t>
            </w:r>
            <w:r w:rsidR="00925DF4" w:rsidRPr="00A377DF">
              <w:rPr>
                <w:rFonts w:ascii="Angsana New" w:hAnsi="Angsana New"/>
                <w:sz w:val="28"/>
                <w:szCs w:val="28"/>
                <w:cs/>
              </w:rPr>
              <w:t>บ</w:t>
            </w:r>
            <w:r w:rsidR="005A7C04" w:rsidRPr="00A377DF">
              <w:rPr>
                <w:rFonts w:ascii="Angsana New" w:hAnsi="Angsana New"/>
                <w:sz w:val="28"/>
                <w:szCs w:val="28"/>
                <w:cs/>
              </w:rPr>
              <w:t xml:space="preserve">การเงินที่แสดงเงินลงทุนตามวิธีส่วนได้เสีย/     </w:t>
            </w:r>
          </w:p>
        </w:tc>
      </w:tr>
      <w:tr w:rsidR="005A7C04" w:rsidRPr="00D566CF" w14:paraId="460F6AFE" w14:textId="77777777" w:rsidTr="00A84152">
        <w:trPr>
          <w:trHeight w:hRule="exact" w:val="397"/>
        </w:trPr>
        <w:tc>
          <w:tcPr>
            <w:tcW w:w="4683" w:type="dxa"/>
            <w:shd w:val="clear" w:color="auto" w:fill="auto"/>
            <w:vAlign w:val="center"/>
          </w:tcPr>
          <w:p w14:paraId="6E21546F" w14:textId="77777777" w:rsidR="005A7C04" w:rsidRPr="00D566CF" w:rsidRDefault="005A7C04" w:rsidP="00AA52F6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5" w:type="dxa"/>
          </w:tcPr>
          <w:p w14:paraId="0FB107CF" w14:textId="77777777" w:rsidR="005A7C04" w:rsidRPr="00A377DF" w:rsidRDefault="005A7C04" w:rsidP="00AA52F6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15854FD1" w14:textId="77777777" w:rsidR="005A7C04" w:rsidRPr="00D566CF" w:rsidRDefault="005A7C04" w:rsidP="00AA52F6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88" w:type="dxa"/>
            <w:gridSpan w:val="3"/>
            <w:vAlign w:val="bottom"/>
          </w:tcPr>
          <w:p w14:paraId="3653C092" w14:textId="66631B8B" w:rsidR="005A7C04" w:rsidRPr="00A377DF" w:rsidRDefault="0039081E" w:rsidP="00AA52F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ง</w:t>
            </w:r>
            <w:r w:rsidR="00925DF4" w:rsidRPr="00A377DF">
              <w:rPr>
                <w:rFonts w:ascii="Angsana New" w:hAnsi="Angsana New"/>
                <w:sz w:val="28"/>
                <w:szCs w:val="28"/>
                <w:cs/>
              </w:rPr>
              <w:t>บ</w:t>
            </w:r>
            <w:r w:rsidR="005A7C04" w:rsidRPr="00A377DF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5A7C04" w:rsidRPr="00D566CF" w14:paraId="30AB3CE8" w14:textId="77777777" w:rsidTr="00A84152">
        <w:trPr>
          <w:trHeight w:hRule="exact" w:val="397"/>
        </w:trPr>
        <w:tc>
          <w:tcPr>
            <w:tcW w:w="4683" w:type="dxa"/>
            <w:shd w:val="clear" w:color="auto" w:fill="auto"/>
            <w:vAlign w:val="center"/>
          </w:tcPr>
          <w:p w14:paraId="588876D3" w14:textId="77777777" w:rsidR="005A7C04" w:rsidRPr="00D566CF" w:rsidRDefault="005A7C04" w:rsidP="005A7C04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5" w:type="dxa"/>
          </w:tcPr>
          <w:p w14:paraId="064373B8" w14:textId="77777777" w:rsidR="005A7C04" w:rsidRPr="00A377DF" w:rsidRDefault="005A7C04" w:rsidP="005A7C04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64BAFF02" w14:textId="77777777" w:rsidR="005A7C04" w:rsidRPr="00D566CF" w:rsidRDefault="005A7C04" w:rsidP="005A7C04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5CD29" w14:textId="77777777" w:rsidR="005A7C04" w:rsidRPr="00D566CF" w:rsidRDefault="005A7C04" w:rsidP="005A7C04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492C8B24" w14:textId="77777777" w:rsidR="005A7C04" w:rsidRPr="00D566CF" w:rsidRDefault="005A7C04" w:rsidP="005A7C04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4CE2B79F" w14:textId="49A07C3E" w:rsidR="005A7C04" w:rsidRPr="00D566CF" w:rsidRDefault="005A7C04" w:rsidP="005A7C04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5A7C04" w:rsidRPr="00D566CF" w14:paraId="1966667B" w14:textId="77777777" w:rsidTr="00A84152">
        <w:trPr>
          <w:trHeight w:hRule="exact" w:val="397"/>
        </w:trPr>
        <w:tc>
          <w:tcPr>
            <w:tcW w:w="4683" w:type="dxa"/>
          </w:tcPr>
          <w:p w14:paraId="344C6A92" w14:textId="77777777" w:rsidR="005A7C04" w:rsidRPr="00D566CF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" w:type="dxa"/>
            <w:vAlign w:val="bottom"/>
          </w:tcPr>
          <w:p w14:paraId="72A13828" w14:textId="77777777" w:rsidR="005A7C04" w:rsidRPr="00A377DF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2DF43D8F" w14:textId="77777777" w:rsidR="005A7C04" w:rsidRPr="00D566CF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14:paraId="0DEA6780" w14:textId="78C12F94" w:rsidR="005A7C04" w:rsidRPr="00D566CF" w:rsidRDefault="00035B30" w:rsidP="005A7C0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31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566C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84" w:type="dxa"/>
            <w:vAlign w:val="bottom"/>
          </w:tcPr>
          <w:p w14:paraId="74915717" w14:textId="77777777" w:rsidR="005A7C04" w:rsidRPr="00D566CF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06C6F309" w14:textId="60A93484" w:rsidR="005A7C04" w:rsidRPr="00D566CF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-20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31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A44469" w:rsidRPr="00D566CF">
              <w:rPr>
                <w:rFonts w:ascii="Angsana New" w:hAnsi="Angsana New"/>
                <w:sz w:val="28"/>
                <w:szCs w:val="28"/>
              </w:rPr>
              <w:t>25</w:t>
            </w:r>
            <w:r w:rsidRPr="00D566CF">
              <w:rPr>
                <w:rFonts w:ascii="Angsana New" w:hAnsi="Angsana New"/>
                <w:sz w:val="28"/>
                <w:szCs w:val="28"/>
              </w:rPr>
              <w:t>6</w:t>
            </w:r>
            <w:r w:rsidR="00EB39B1" w:rsidRPr="00D566CF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674C0A" w:rsidRPr="00D566CF" w14:paraId="354245BE" w14:textId="77777777" w:rsidTr="00A84152">
        <w:trPr>
          <w:trHeight w:hRule="exact" w:val="397"/>
        </w:trPr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637BB" w14:textId="7B9BA52E" w:rsidR="00674C0A" w:rsidRPr="00A377DF" w:rsidRDefault="00674C0A" w:rsidP="004A3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ตราสารทุน - หลักทรัพย์จดทะเบียนในตลาดหลักทรัพย์ </w:t>
            </w:r>
          </w:p>
        </w:tc>
        <w:tc>
          <w:tcPr>
            <w:tcW w:w="285" w:type="dxa"/>
            <w:tcBorders>
              <w:left w:val="nil"/>
              <w:bottom w:val="nil"/>
              <w:right w:val="nil"/>
            </w:tcBorders>
          </w:tcPr>
          <w:p w14:paraId="3A44B981" w14:textId="77777777" w:rsidR="00674C0A" w:rsidRPr="00D566CF" w:rsidRDefault="00674C0A" w:rsidP="00674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98D6905" w14:textId="77777777" w:rsidR="00674C0A" w:rsidRPr="00D566CF" w:rsidRDefault="00674C0A" w:rsidP="00674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02D8E1" w14:textId="078B030D" w:rsidR="00674C0A" w:rsidRPr="00D566CF" w:rsidRDefault="00DA1639" w:rsidP="00674C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A163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176,15</w:t>
            </w:r>
            <w:r w:rsidR="00171B9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25471784" w14:textId="77777777" w:rsidR="00674C0A" w:rsidRPr="00D566CF" w:rsidRDefault="00674C0A" w:rsidP="00674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5DEC62" w14:textId="46D3F01E" w:rsidR="00674C0A" w:rsidRPr="00A377DF" w:rsidRDefault="00674C0A" w:rsidP="00674C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185,121</w:t>
            </w:r>
          </w:p>
        </w:tc>
      </w:tr>
      <w:tr w:rsidR="007B5D7C" w:rsidRPr="00D566CF" w14:paraId="43BFA0E6" w14:textId="77777777" w:rsidTr="00A84152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A5134" w14:textId="77777777" w:rsidR="007B5D7C" w:rsidRPr="00D566CF" w:rsidRDefault="007B5D7C" w:rsidP="004A3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ตราสารทุน - หลักทรัพย์ที่ไม่อยู่ในความต้องการตลาด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18A2729" w14:textId="77777777" w:rsidR="007B5D7C" w:rsidRPr="00D566CF" w:rsidRDefault="007B5D7C" w:rsidP="007B5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D1F9E" w14:textId="6824AB27" w:rsidR="007B5D7C" w:rsidRPr="00D566CF" w:rsidRDefault="00C31FF7" w:rsidP="007B5D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60,31</w:t>
            </w:r>
            <w:r w:rsidR="00171B9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2D46D" w14:textId="77777777" w:rsidR="007B5D7C" w:rsidRPr="00D566CF" w:rsidRDefault="007B5D7C" w:rsidP="007B5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C463E" w14:textId="07CA2ECA" w:rsidR="007B5D7C" w:rsidRPr="00D566CF" w:rsidRDefault="007B5D7C" w:rsidP="007B5D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61,333</w:t>
            </w:r>
          </w:p>
        </w:tc>
      </w:tr>
      <w:tr w:rsidR="00674C0A" w:rsidRPr="00D566CF" w14:paraId="7C32ED1D" w14:textId="77777777" w:rsidTr="00A84152">
        <w:trPr>
          <w:trHeight w:hRule="exact" w:val="397"/>
        </w:trPr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C725F" w14:textId="7F153614" w:rsidR="00674C0A" w:rsidRPr="00A377DF" w:rsidRDefault="00674C0A" w:rsidP="004A3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0C0C5FAF" w14:textId="77777777" w:rsidR="00674C0A" w:rsidRPr="00D566CF" w:rsidRDefault="00674C0A" w:rsidP="00674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 w:hanging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1BF86C1" w14:textId="77777777" w:rsidR="00674C0A" w:rsidRPr="00D566CF" w:rsidRDefault="00674C0A" w:rsidP="00674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A16D36" w14:textId="6F51499D" w:rsidR="00674C0A" w:rsidRPr="00A377DF" w:rsidRDefault="00C31FF7" w:rsidP="00674C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31FF7">
              <w:rPr>
                <w:rFonts w:ascii="Angsana New" w:hAnsi="Angsana New"/>
                <w:sz w:val="28"/>
                <w:szCs w:val="28"/>
                <w:lang w:val="en-US"/>
              </w:rPr>
              <w:t>236,4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70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AE774F4" w14:textId="77777777" w:rsidR="00674C0A" w:rsidRPr="00D566CF" w:rsidRDefault="00674C0A" w:rsidP="00674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7E814A" w14:textId="26BEDC1D" w:rsidR="00674C0A" w:rsidRPr="00A377DF" w:rsidRDefault="00674C0A" w:rsidP="00674C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66CF">
              <w:rPr>
                <w:rFonts w:ascii="Angsana New" w:hAnsi="Angsana New"/>
                <w:sz w:val="28"/>
                <w:szCs w:val="28"/>
                <w:lang w:val="en-US"/>
              </w:rPr>
              <w:t>246,454</w:t>
            </w:r>
          </w:p>
        </w:tc>
      </w:tr>
    </w:tbl>
    <w:p w14:paraId="5191269F" w14:textId="15850DDE" w:rsidR="001D379F" w:rsidRPr="00D566CF" w:rsidRDefault="007F37E0" w:rsidP="00124171">
      <w:pPr>
        <w:pStyle w:val="ListParagraph"/>
        <w:numPr>
          <w:ilvl w:val="1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hanging="436"/>
        <w:rPr>
          <w:rFonts w:ascii="Angsana New" w:hAnsi="Angsana New"/>
          <w:b/>
          <w:bCs/>
          <w:sz w:val="28"/>
          <w:szCs w:val="28"/>
        </w:rPr>
      </w:pPr>
      <w:r w:rsidRPr="00D566CF">
        <w:rPr>
          <w:rFonts w:ascii="Angsana New" w:hAnsi="Angsana New"/>
          <w:b/>
          <w:bCs/>
          <w:sz w:val="28"/>
          <w:szCs w:val="28"/>
          <w:cs/>
        </w:rPr>
        <w:t xml:space="preserve">ตราสารทุน </w:t>
      </w:r>
      <w:r w:rsidR="0076740A" w:rsidRPr="00D566CF">
        <w:rPr>
          <w:rFonts w:ascii="Angsana New" w:hAnsi="Angsana New"/>
          <w:b/>
          <w:bCs/>
          <w:sz w:val="28"/>
          <w:szCs w:val="28"/>
          <w:cs/>
        </w:rPr>
        <w:t>-</w:t>
      </w:r>
      <w:r w:rsidRPr="00D566CF">
        <w:rPr>
          <w:rFonts w:ascii="Angsana New" w:hAnsi="Angsana New"/>
          <w:b/>
          <w:bCs/>
          <w:sz w:val="28"/>
          <w:szCs w:val="28"/>
          <w:cs/>
        </w:rPr>
        <w:t xml:space="preserve"> หลักทรัพย์จดทะเบียน</w:t>
      </w:r>
      <w:r w:rsidR="0060799F" w:rsidRPr="00D566CF">
        <w:rPr>
          <w:rFonts w:ascii="Angsana New" w:hAnsi="Angsana New"/>
          <w:b/>
          <w:bCs/>
          <w:sz w:val="28"/>
          <w:szCs w:val="28"/>
          <w:cs/>
        </w:rPr>
        <w:t>ในตลาดหลักทรัพย์</w:t>
      </w:r>
    </w:p>
    <w:tbl>
      <w:tblPr>
        <w:tblW w:w="946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969"/>
        <w:gridCol w:w="1701"/>
        <w:gridCol w:w="283"/>
        <w:gridCol w:w="1559"/>
        <w:gridCol w:w="256"/>
        <w:gridCol w:w="1695"/>
      </w:tblGrid>
      <w:tr w:rsidR="000B3C6D" w:rsidRPr="00D566CF" w14:paraId="7727E35C" w14:textId="77777777" w:rsidTr="00A84152">
        <w:trPr>
          <w:trHeight w:val="397"/>
        </w:trPr>
        <w:tc>
          <w:tcPr>
            <w:tcW w:w="3969" w:type="dxa"/>
          </w:tcPr>
          <w:p w14:paraId="6B6113F3" w14:textId="77777777" w:rsidR="000B3C6D" w:rsidRPr="00D566CF" w:rsidRDefault="000B3C6D" w:rsidP="00A31815">
            <w:pPr>
              <w:pStyle w:val="1"/>
              <w:widowControl/>
              <w:ind w:left="142" w:right="0"/>
              <w:rPr>
                <w:rFonts w:ascii="Angsana New" w:hAnsi="Angsana New" w:cs="Angsana New"/>
                <w:color w:val="auto"/>
              </w:rPr>
            </w:pPr>
            <w:r w:rsidRPr="00D566CF">
              <w:rPr>
                <w:rFonts w:ascii="Angsana New" w:hAnsi="Angsana New" w:cs="Angsana New"/>
                <w:color w:val="auto"/>
              </w:rPr>
              <w:br w:type="page"/>
            </w:r>
          </w:p>
        </w:tc>
        <w:tc>
          <w:tcPr>
            <w:tcW w:w="5494" w:type="dxa"/>
            <w:gridSpan w:val="5"/>
            <w:tcBorders>
              <w:bottom w:val="single" w:sz="4" w:space="0" w:color="auto"/>
            </w:tcBorders>
            <w:vAlign w:val="bottom"/>
          </w:tcPr>
          <w:p w14:paraId="064744D2" w14:textId="77777777" w:rsidR="000B3C6D" w:rsidRPr="00D566CF" w:rsidRDefault="000B3C6D" w:rsidP="00A318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right="-109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A377DF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0B3C6D" w:rsidRPr="00D566CF" w14:paraId="0DA683E8" w14:textId="77777777" w:rsidTr="00A84152">
        <w:trPr>
          <w:trHeight w:val="397"/>
        </w:trPr>
        <w:tc>
          <w:tcPr>
            <w:tcW w:w="3969" w:type="dxa"/>
          </w:tcPr>
          <w:p w14:paraId="504A2DAB" w14:textId="77777777" w:rsidR="000B3C6D" w:rsidRPr="00D566CF" w:rsidRDefault="000B3C6D" w:rsidP="00A31815">
            <w:pPr>
              <w:pStyle w:val="1"/>
              <w:widowControl/>
              <w:ind w:left="142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494" w:type="dxa"/>
            <w:gridSpan w:val="5"/>
            <w:vAlign w:val="center"/>
          </w:tcPr>
          <w:p w14:paraId="48C6CCAA" w14:textId="77777777" w:rsidR="000B3C6D" w:rsidRPr="00A377DF" w:rsidRDefault="000B3C6D" w:rsidP="00A318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4860"/>
                <w:tab w:val="left" w:pos="5103"/>
              </w:tabs>
              <w:ind w:left="-145" w:right="-109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งบการเงินที่แสดงเงินลงทุนตามวิธีส่วนได้เสีย/</w:t>
            </w:r>
          </w:p>
        </w:tc>
      </w:tr>
      <w:tr w:rsidR="000B3C6D" w:rsidRPr="00D566CF" w14:paraId="4680D88A" w14:textId="77777777" w:rsidTr="00A84152">
        <w:trPr>
          <w:trHeight w:val="397"/>
        </w:trPr>
        <w:tc>
          <w:tcPr>
            <w:tcW w:w="3969" w:type="dxa"/>
          </w:tcPr>
          <w:p w14:paraId="481F0F35" w14:textId="77777777" w:rsidR="000B3C6D" w:rsidRPr="00D566CF" w:rsidRDefault="000B3C6D" w:rsidP="00A31815">
            <w:pPr>
              <w:pStyle w:val="1"/>
              <w:widowControl/>
              <w:ind w:left="142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494" w:type="dxa"/>
            <w:gridSpan w:val="5"/>
            <w:tcBorders>
              <w:bottom w:val="single" w:sz="4" w:space="0" w:color="auto"/>
            </w:tcBorders>
            <w:vAlign w:val="bottom"/>
          </w:tcPr>
          <w:p w14:paraId="6A97395F" w14:textId="77777777" w:rsidR="000B3C6D" w:rsidRPr="00A377DF" w:rsidRDefault="000B3C6D" w:rsidP="00A318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4860"/>
                <w:tab w:val="left" w:pos="5103"/>
              </w:tabs>
              <w:ind w:left="-145" w:right="-109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B3C6D" w:rsidRPr="00D566CF" w14:paraId="014EEE26" w14:textId="77777777" w:rsidTr="00A84152">
        <w:trPr>
          <w:trHeight w:val="397"/>
        </w:trPr>
        <w:tc>
          <w:tcPr>
            <w:tcW w:w="3969" w:type="dxa"/>
          </w:tcPr>
          <w:p w14:paraId="57FFF69B" w14:textId="77777777" w:rsidR="000B3C6D" w:rsidRPr="00D566CF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1A4754C" w14:textId="77777777" w:rsidR="000B3C6D" w:rsidRPr="00A377DF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6" w:hanging="93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  กิจการที่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6D34A80B" w14:textId="77777777" w:rsidR="000B3C6D" w:rsidRPr="00D566CF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81F9A1F" w14:textId="77777777" w:rsidR="000B3C6D" w:rsidRPr="00A377DF" w:rsidRDefault="000B3C6D" w:rsidP="00A31815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bottom"/>
          </w:tcPr>
          <w:p w14:paraId="0F684EF0" w14:textId="77777777" w:rsidR="000B3C6D" w:rsidRPr="00D566CF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  <w:vAlign w:val="bottom"/>
          </w:tcPr>
          <w:p w14:paraId="2FA8FF17" w14:textId="77777777" w:rsidR="000B3C6D" w:rsidRPr="00D566CF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3C6D" w:rsidRPr="00D566CF" w14:paraId="477F7D0A" w14:textId="77777777" w:rsidTr="00A84152">
        <w:trPr>
          <w:trHeight w:val="397"/>
        </w:trPr>
        <w:tc>
          <w:tcPr>
            <w:tcW w:w="3969" w:type="dxa"/>
            <w:vAlign w:val="center"/>
          </w:tcPr>
          <w:p w14:paraId="4C12E4A5" w14:textId="77777777" w:rsidR="000B3C6D" w:rsidRPr="00D566CF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BDA7AAB" w14:textId="77777777" w:rsidR="000B3C6D" w:rsidRPr="00A377DF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83" w:type="dxa"/>
            <w:vAlign w:val="bottom"/>
          </w:tcPr>
          <w:p w14:paraId="57A0A033" w14:textId="77777777" w:rsidR="000B3C6D" w:rsidRPr="00D566CF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82EB991" w14:textId="77777777" w:rsidR="000B3C6D" w:rsidRPr="00A377DF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56" w:type="dxa"/>
            <w:vAlign w:val="bottom"/>
          </w:tcPr>
          <w:p w14:paraId="4391BEE0" w14:textId="77777777" w:rsidR="000B3C6D" w:rsidRPr="00D566CF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  <w:vAlign w:val="bottom"/>
          </w:tcPr>
          <w:p w14:paraId="495470FD" w14:textId="77777777" w:rsidR="000B3C6D" w:rsidRPr="00D566CF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B3C6D" w:rsidRPr="00D566CF" w14:paraId="7919FAB0" w14:textId="77777777" w:rsidTr="00A84152">
        <w:trPr>
          <w:trHeight w:val="397"/>
        </w:trPr>
        <w:tc>
          <w:tcPr>
            <w:tcW w:w="3969" w:type="dxa"/>
          </w:tcPr>
          <w:p w14:paraId="00ECCE64" w14:textId="77777777" w:rsidR="000B3C6D" w:rsidRPr="00D566CF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7B67912" w14:textId="1EA52388" w:rsidR="000B3C6D" w:rsidRPr="00D566CF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(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="00322142" w:rsidRPr="00D566CF">
              <w:rPr>
                <w:rFonts w:ascii="Angsana New" w:hAnsi="Angsana New"/>
                <w:sz w:val="28"/>
                <w:szCs w:val="28"/>
              </w:rPr>
              <w:t>4</w:t>
            </w:r>
            <w:r w:rsidRPr="00D566C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4E4F577E" w14:textId="77777777" w:rsidR="000B3C6D" w:rsidRPr="00D566CF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DC6BB4" w14:textId="77777777" w:rsidR="000B3C6D" w:rsidRPr="00A377DF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14:paraId="271CC257" w14:textId="77777777" w:rsidR="000B3C6D" w:rsidRPr="00D566CF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58574E" w14:textId="77777777" w:rsidR="000B3C6D" w:rsidRPr="00D566CF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3C6D" w:rsidRPr="00D566CF" w14:paraId="355D37F9" w14:textId="77777777" w:rsidTr="00A84152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32A58" w14:textId="4C8397B8" w:rsidR="000B3C6D" w:rsidRPr="00A377DF" w:rsidRDefault="00C75599" w:rsidP="0027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firstLine="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566CF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D566CF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6C6E47" w14:textId="77777777" w:rsidR="000B3C6D" w:rsidRPr="00D566CF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F5A76" w14:textId="77777777" w:rsidR="000B3C6D" w:rsidRPr="00D566CF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CE0AFA" w14:textId="77777777" w:rsidR="000B3C6D" w:rsidRPr="00D566CF" w:rsidRDefault="000B3C6D" w:rsidP="00A318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87F5CE" w14:textId="77777777" w:rsidR="000B3C6D" w:rsidRPr="00D566CF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EDC9A2" w14:textId="77777777" w:rsidR="000B3C6D" w:rsidRPr="00D566CF" w:rsidRDefault="000B3C6D" w:rsidP="00A318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CC67A1" w:rsidRPr="00D566CF" w14:paraId="35A6B52A" w14:textId="77777777" w:rsidTr="00A84152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9296B" w14:textId="77777777" w:rsidR="00CC67A1" w:rsidRPr="00A377DF" w:rsidRDefault="00CC67A1" w:rsidP="00CC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6BF2B" w14:textId="1FA89757" w:rsidR="00CC67A1" w:rsidRPr="00D566CF" w:rsidRDefault="00CC67A1" w:rsidP="00CC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21,143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0B189" w14:textId="77777777" w:rsidR="00CC67A1" w:rsidRPr="00D566CF" w:rsidRDefault="00CC67A1" w:rsidP="00CC67A1">
            <w:pPr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7913D" w14:textId="20FC6C7A" w:rsidR="00CC67A1" w:rsidRPr="00A377DF" w:rsidRDefault="00CC67A1" w:rsidP="00CC67A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C67A1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        17,18</w:t>
            </w:r>
            <w:r w:rsidRPr="00AA2ACC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2</w:t>
            </w:r>
            <w:r w:rsidRPr="00CC67A1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0B9B0A" w14:textId="77777777" w:rsidR="00CC67A1" w:rsidRPr="00CC67A1" w:rsidRDefault="00CC67A1" w:rsidP="00CC67A1">
            <w:pPr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7AC39" w14:textId="21C6B81B" w:rsidR="00CC67A1" w:rsidRPr="00CC67A1" w:rsidRDefault="00CC67A1" w:rsidP="00CC67A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CC67A1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          38,325 </w:t>
            </w:r>
          </w:p>
        </w:tc>
      </w:tr>
      <w:tr w:rsidR="00CC67A1" w:rsidRPr="00D566CF" w14:paraId="60DEF8EF" w14:textId="77777777" w:rsidTr="00A84152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0D769" w14:textId="77777777" w:rsidR="00CC67A1" w:rsidRPr="00A377DF" w:rsidRDefault="00CC67A1" w:rsidP="00CC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4C392" w14:textId="1002C46D" w:rsidR="00CC67A1" w:rsidRPr="00D566CF" w:rsidRDefault="00CC67A1" w:rsidP="00CC67A1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130,027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F6525" w14:textId="77777777" w:rsidR="00CC67A1" w:rsidRPr="00D566CF" w:rsidRDefault="00CC67A1" w:rsidP="00CC67A1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8239D" w14:textId="356DC43B" w:rsidR="00CC67A1" w:rsidRPr="00D566CF" w:rsidRDefault="00CC67A1" w:rsidP="00CC67A1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7,80</w:t>
            </w:r>
            <w:r w:rsidR="001B0C6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5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B42E1" w14:textId="77777777" w:rsidR="00CC67A1" w:rsidRPr="00D566CF" w:rsidRDefault="00CC67A1" w:rsidP="00CC67A1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1B3E3" w14:textId="643E134C" w:rsidR="00CC67A1" w:rsidRPr="00D566CF" w:rsidRDefault="00CC67A1" w:rsidP="00CC67A1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137,82</w:t>
            </w:r>
            <w:r w:rsidR="001B0C6C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CC67A1" w:rsidRPr="00D566CF" w14:paraId="129FA924" w14:textId="77777777" w:rsidTr="00A84152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0D11F" w14:textId="77777777" w:rsidR="00CC67A1" w:rsidRPr="00A377DF" w:rsidRDefault="00CC67A1" w:rsidP="00CC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B638C78" w14:textId="67FFBF6C" w:rsidR="00CC67A1" w:rsidRPr="00D566CF" w:rsidRDefault="00CC67A1" w:rsidP="00CC67A1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151,170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0BB3F" w14:textId="77777777" w:rsidR="00CC67A1" w:rsidRPr="00D566CF" w:rsidRDefault="00CC67A1" w:rsidP="00CC67A1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DEC5034" w14:textId="769C9733" w:rsidR="00CC67A1" w:rsidRPr="00D566CF" w:rsidRDefault="00CC67A1" w:rsidP="00CC67A1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24,98</w:t>
            </w:r>
            <w:r w:rsidR="00C23A7A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DBF71" w14:textId="77777777" w:rsidR="00CC67A1" w:rsidRPr="00D566CF" w:rsidRDefault="00CC67A1" w:rsidP="00CC67A1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936491C" w14:textId="519ACCE1" w:rsidR="00CC67A1" w:rsidRPr="00D566CF" w:rsidRDefault="00CC67A1" w:rsidP="00CC67A1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176,15</w:t>
            </w:r>
            <w:r w:rsidR="00C23A7A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4</w:t>
            </w:r>
          </w:p>
        </w:tc>
      </w:tr>
      <w:tr w:rsidR="00CC67A1" w:rsidRPr="00D566CF" w14:paraId="04FE80E5" w14:textId="77777777" w:rsidTr="00A84152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8881F" w14:textId="77777777" w:rsidR="00CC67A1" w:rsidRPr="00A377DF" w:rsidRDefault="00CC67A1" w:rsidP="00CC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firstLine="9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AD006" w14:textId="77777777" w:rsidR="00CC67A1" w:rsidRPr="00D566CF" w:rsidRDefault="00CC67A1" w:rsidP="00CC67A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B49F3" w14:textId="77777777" w:rsidR="00CC67A1" w:rsidRPr="00D566CF" w:rsidRDefault="00CC67A1" w:rsidP="00CC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20CBF7" w14:textId="77777777" w:rsidR="00CC67A1" w:rsidRPr="00D566CF" w:rsidRDefault="00CC67A1" w:rsidP="00CC67A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3D90A8" w14:textId="77777777" w:rsidR="00CC67A1" w:rsidRPr="00D566CF" w:rsidRDefault="00CC67A1" w:rsidP="00CC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E35346" w14:textId="77777777" w:rsidR="00CC67A1" w:rsidRPr="00D566CF" w:rsidRDefault="00CC67A1" w:rsidP="00CC67A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CC67A1" w:rsidRPr="00D566CF" w14:paraId="3E6C7860" w14:textId="77777777" w:rsidTr="00A84152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38A37" w14:textId="77777777" w:rsidR="00CC67A1" w:rsidRPr="00D566CF" w:rsidRDefault="00CC67A1" w:rsidP="00CC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firstLine="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566CF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D566CF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A1C39" w14:textId="77777777" w:rsidR="00CC67A1" w:rsidRPr="00D566CF" w:rsidRDefault="00CC67A1" w:rsidP="00CC67A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9920C" w14:textId="77777777" w:rsidR="00CC67A1" w:rsidRPr="00D566CF" w:rsidRDefault="00CC67A1" w:rsidP="00CC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640499F1" w14:textId="77777777" w:rsidR="00CC67A1" w:rsidRPr="00D566CF" w:rsidRDefault="00CC67A1" w:rsidP="00CC67A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vAlign w:val="bottom"/>
          </w:tcPr>
          <w:p w14:paraId="1F92AC9C" w14:textId="77777777" w:rsidR="00CC67A1" w:rsidRPr="00D566CF" w:rsidRDefault="00CC67A1" w:rsidP="00CC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left w:val="nil"/>
              <w:right w:val="nil"/>
            </w:tcBorders>
            <w:vAlign w:val="bottom"/>
          </w:tcPr>
          <w:p w14:paraId="58F4B263" w14:textId="77777777" w:rsidR="00CC67A1" w:rsidRPr="00D566CF" w:rsidRDefault="00CC67A1" w:rsidP="00CC67A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CC67A1" w:rsidRPr="00D566CF" w14:paraId="6E85B601" w14:textId="77777777" w:rsidTr="00A84152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2D0BE" w14:textId="77777777" w:rsidR="00CC67A1" w:rsidRPr="00A377DF" w:rsidRDefault="00CC67A1" w:rsidP="00CC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firstLine="1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1EE902" w14:textId="77777777" w:rsidR="00CC67A1" w:rsidRPr="00D566CF" w:rsidRDefault="00CC67A1" w:rsidP="00CC67A1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21,143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DBF5B" w14:textId="77777777" w:rsidR="00CC67A1" w:rsidRPr="00D566CF" w:rsidRDefault="00CC67A1" w:rsidP="00CC67A1">
            <w:pPr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02C06E" w14:textId="77777777" w:rsidR="00CC67A1" w:rsidRPr="00D566CF" w:rsidRDefault="00CC67A1" w:rsidP="00CC67A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17,182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9D028A" w14:textId="77777777" w:rsidR="00CC67A1" w:rsidRPr="00D566CF" w:rsidRDefault="00CC67A1" w:rsidP="00CC67A1">
            <w:pPr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776C62" w14:textId="77777777" w:rsidR="00CC67A1" w:rsidRPr="00D566CF" w:rsidRDefault="00CC67A1" w:rsidP="00CC67A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38,325</w:t>
            </w:r>
          </w:p>
        </w:tc>
      </w:tr>
      <w:tr w:rsidR="00CC67A1" w:rsidRPr="00D566CF" w14:paraId="1DBA1885" w14:textId="77777777" w:rsidTr="00A84152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42C5E" w14:textId="77777777" w:rsidR="00CC67A1" w:rsidRPr="00A377DF" w:rsidRDefault="00CC67A1" w:rsidP="00CC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firstLine="1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46CA1F" w14:textId="77777777" w:rsidR="00CC67A1" w:rsidRPr="00D566CF" w:rsidRDefault="00CC67A1" w:rsidP="00CC67A1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142,286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4D509" w14:textId="77777777" w:rsidR="00CC67A1" w:rsidRPr="00D566CF" w:rsidRDefault="00CC67A1" w:rsidP="00CC67A1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2DA8F0" w14:textId="77777777" w:rsidR="00CC67A1" w:rsidRPr="00D566CF" w:rsidRDefault="00CC67A1" w:rsidP="00CC67A1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4,510</w:t>
            </w:r>
          </w:p>
        </w:tc>
        <w:tc>
          <w:tcPr>
            <w:tcW w:w="25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6E3E5" w14:textId="77777777" w:rsidR="00CC67A1" w:rsidRPr="00D566CF" w:rsidRDefault="00CC67A1" w:rsidP="00CC67A1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518077" w14:textId="77777777" w:rsidR="00CC67A1" w:rsidRPr="00D566CF" w:rsidRDefault="00CC67A1" w:rsidP="00CC67A1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146,796</w:t>
            </w:r>
          </w:p>
        </w:tc>
      </w:tr>
      <w:tr w:rsidR="00CC67A1" w:rsidRPr="00D566CF" w14:paraId="6B9A963B" w14:textId="77777777" w:rsidTr="00A84152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B5E24" w14:textId="77777777" w:rsidR="00CC67A1" w:rsidRPr="00A377DF" w:rsidRDefault="00CC67A1" w:rsidP="00CC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firstLine="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674AEA" w14:textId="1B16DD4F" w:rsidR="00CC67A1" w:rsidRPr="00D566CF" w:rsidRDefault="00CC67A1" w:rsidP="00CC67A1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66CF">
              <w:rPr>
                <w:rFonts w:ascii="Angsana New" w:hAnsi="Angsana New"/>
                <w:b/>
                <w:bCs/>
                <w:sz w:val="28"/>
                <w:szCs w:val="28"/>
              </w:rPr>
              <w:t>163,429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1E9EC" w14:textId="77777777" w:rsidR="00CC67A1" w:rsidRPr="00D566CF" w:rsidRDefault="00CC67A1" w:rsidP="00CC67A1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67C067" w14:textId="77777777" w:rsidR="00CC67A1" w:rsidRPr="00D566CF" w:rsidRDefault="00CC67A1" w:rsidP="00CC67A1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66CF">
              <w:rPr>
                <w:rFonts w:ascii="Angsana New" w:hAnsi="Angsana New"/>
                <w:b/>
                <w:bCs/>
                <w:sz w:val="28"/>
                <w:szCs w:val="28"/>
              </w:rPr>
              <w:t>21,692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CF5B4" w14:textId="77777777" w:rsidR="00CC67A1" w:rsidRPr="00D566CF" w:rsidRDefault="00CC67A1" w:rsidP="00CC67A1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7ABC67" w14:textId="77777777" w:rsidR="00CC67A1" w:rsidRPr="00D566CF" w:rsidRDefault="00CC67A1" w:rsidP="00CC67A1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66CF">
              <w:rPr>
                <w:rFonts w:ascii="Angsana New" w:hAnsi="Angsana New"/>
                <w:b/>
                <w:bCs/>
                <w:sz w:val="28"/>
                <w:szCs w:val="28"/>
              </w:rPr>
              <w:t>185,121</w:t>
            </w:r>
          </w:p>
        </w:tc>
      </w:tr>
    </w:tbl>
    <w:p w14:paraId="1DEB6464" w14:textId="77777777" w:rsidR="00322142" w:rsidRPr="00D566CF" w:rsidRDefault="00322142" w:rsidP="003221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5ACCE015" w14:textId="77777777" w:rsidR="00322142" w:rsidRDefault="00322142" w:rsidP="00682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64845FD0" w14:textId="77777777" w:rsidR="00682204" w:rsidRDefault="00682204" w:rsidP="00682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48C184DC" w14:textId="77777777" w:rsidR="00A84152" w:rsidRPr="00682204" w:rsidRDefault="00A84152" w:rsidP="00682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3C23A62F" w14:textId="132F7014" w:rsidR="001D379F" w:rsidRPr="00D566CF" w:rsidRDefault="001D379F" w:rsidP="0057647F">
      <w:pPr>
        <w:pStyle w:val="ListParagraph"/>
        <w:numPr>
          <w:ilvl w:val="1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hanging="436"/>
        <w:rPr>
          <w:rFonts w:ascii="Angsana New" w:hAnsi="Angsana New"/>
          <w:b/>
          <w:bCs/>
          <w:sz w:val="28"/>
          <w:szCs w:val="28"/>
        </w:rPr>
      </w:pPr>
      <w:r w:rsidRPr="00A377DF">
        <w:rPr>
          <w:rFonts w:ascii="Angsana New" w:hAnsi="Angsana New"/>
          <w:b/>
          <w:bCs/>
          <w:sz w:val="28"/>
          <w:szCs w:val="28"/>
          <w:cs/>
        </w:rPr>
        <w:lastRenderedPageBreak/>
        <w:t>ตราสารทุน - หลักทรัพย์ที่ไม่อยู่ในความต้องการตลาด</w:t>
      </w:r>
    </w:p>
    <w:tbl>
      <w:tblPr>
        <w:tblW w:w="946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972"/>
        <w:gridCol w:w="1721"/>
        <w:gridCol w:w="284"/>
        <w:gridCol w:w="1574"/>
        <w:gridCol w:w="284"/>
        <w:gridCol w:w="1628"/>
      </w:tblGrid>
      <w:tr w:rsidR="001D379F" w:rsidRPr="00D566CF" w14:paraId="79FBD7CA" w14:textId="77777777" w:rsidTr="009F6554">
        <w:trPr>
          <w:trHeight w:val="397"/>
        </w:trPr>
        <w:tc>
          <w:tcPr>
            <w:tcW w:w="3972" w:type="dxa"/>
            <w:vAlign w:val="center"/>
          </w:tcPr>
          <w:p w14:paraId="3EAB1EE8" w14:textId="77777777" w:rsidR="001D379F" w:rsidRPr="00D566CF" w:rsidRDefault="001D379F" w:rsidP="00544211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  <w:r w:rsidRPr="00D566CF">
              <w:rPr>
                <w:rFonts w:ascii="Angsana New" w:hAnsi="Angsana New" w:cs="Angsana New"/>
                <w:color w:val="auto"/>
              </w:rPr>
              <w:br w:type="page"/>
            </w:r>
          </w:p>
        </w:tc>
        <w:tc>
          <w:tcPr>
            <w:tcW w:w="5491" w:type="dxa"/>
            <w:gridSpan w:val="5"/>
            <w:tcBorders>
              <w:bottom w:val="single" w:sz="4" w:space="0" w:color="auto"/>
            </w:tcBorders>
            <w:vAlign w:val="bottom"/>
          </w:tcPr>
          <w:p w14:paraId="45CD8F36" w14:textId="77777777" w:rsidR="001D379F" w:rsidRPr="00A377DF" w:rsidRDefault="001D379F" w:rsidP="00544211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1D379F" w:rsidRPr="00D566CF" w14:paraId="1DA5077E" w14:textId="77777777" w:rsidTr="009F6554">
        <w:trPr>
          <w:trHeight w:val="397"/>
        </w:trPr>
        <w:tc>
          <w:tcPr>
            <w:tcW w:w="3972" w:type="dxa"/>
            <w:vAlign w:val="center"/>
          </w:tcPr>
          <w:p w14:paraId="4D926408" w14:textId="77777777" w:rsidR="001D379F" w:rsidRPr="00D566CF" w:rsidRDefault="001D379F" w:rsidP="00544211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491" w:type="dxa"/>
            <w:gridSpan w:val="5"/>
            <w:vAlign w:val="center"/>
          </w:tcPr>
          <w:p w14:paraId="0414664B" w14:textId="77777777" w:rsidR="001D379F" w:rsidRPr="00A377DF" w:rsidRDefault="001D379F" w:rsidP="00544211">
            <w:pPr>
              <w:pStyle w:val="3"/>
              <w:tabs>
                <w:tab w:val="clear" w:pos="360"/>
                <w:tab w:val="clear" w:pos="720"/>
              </w:tabs>
              <w:ind w:left="-254" w:firstLine="14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งบการเงินที่แสดงเงินลงทุนตามวิธีส่วนได้เสีย/</w:t>
            </w:r>
          </w:p>
        </w:tc>
      </w:tr>
      <w:tr w:rsidR="001D379F" w:rsidRPr="00D566CF" w14:paraId="71C264EF" w14:textId="77777777" w:rsidTr="009F6554">
        <w:trPr>
          <w:trHeight w:val="397"/>
        </w:trPr>
        <w:tc>
          <w:tcPr>
            <w:tcW w:w="3972" w:type="dxa"/>
            <w:vAlign w:val="center"/>
          </w:tcPr>
          <w:p w14:paraId="5F1D21BF" w14:textId="77777777" w:rsidR="001D379F" w:rsidRPr="00D566CF" w:rsidRDefault="001D379F" w:rsidP="00544211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491" w:type="dxa"/>
            <w:gridSpan w:val="5"/>
            <w:tcBorders>
              <w:bottom w:val="single" w:sz="4" w:space="0" w:color="auto"/>
            </w:tcBorders>
            <w:vAlign w:val="center"/>
          </w:tcPr>
          <w:p w14:paraId="7BA48655" w14:textId="77777777" w:rsidR="001D379F" w:rsidRPr="00A377DF" w:rsidRDefault="001D379F" w:rsidP="00544211">
            <w:pPr>
              <w:pStyle w:val="3"/>
              <w:tabs>
                <w:tab w:val="clear" w:pos="360"/>
                <w:tab w:val="clear" w:pos="720"/>
              </w:tabs>
              <w:ind w:left="-254" w:firstLine="14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D379F" w:rsidRPr="00D566CF" w14:paraId="4DE9D050" w14:textId="77777777" w:rsidTr="009F6554">
        <w:trPr>
          <w:trHeight w:val="397"/>
        </w:trPr>
        <w:tc>
          <w:tcPr>
            <w:tcW w:w="3972" w:type="dxa"/>
            <w:vAlign w:val="center"/>
          </w:tcPr>
          <w:p w14:paraId="49A720FB" w14:textId="77777777" w:rsidR="001D379F" w:rsidRPr="00D566CF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2BA91646" w14:textId="77777777" w:rsidR="001D379F" w:rsidRPr="00A377DF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10C85426" w14:textId="77777777" w:rsidR="001D379F" w:rsidRPr="00D566CF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  <w:vAlign w:val="bottom"/>
          </w:tcPr>
          <w:p w14:paraId="7050EBAD" w14:textId="77777777" w:rsidR="001D379F" w:rsidRPr="00A377DF" w:rsidRDefault="001D379F" w:rsidP="0054421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6B6E3CB0" w14:textId="77777777" w:rsidR="001D379F" w:rsidRPr="00D566CF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sz="4" w:space="0" w:color="auto"/>
            </w:tcBorders>
            <w:vAlign w:val="bottom"/>
          </w:tcPr>
          <w:p w14:paraId="7F1B1B0D" w14:textId="77777777" w:rsidR="001D379F" w:rsidRPr="00D566CF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379F" w:rsidRPr="00D566CF" w14:paraId="134BAA64" w14:textId="77777777" w:rsidTr="009F6554">
        <w:trPr>
          <w:trHeight w:val="397"/>
        </w:trPr>
        <w:tc>
          <w:tcPr>
            <w:tcW w:w="3972" w:type="dxa"/>
            <w:vAlign w:val="center"/>
          </w:tcPr>
          <w:p w14:paraId="1DE95A04" w14:textId="77777777" w:rsidR="001D379F" w:rsidRPr="00D566CF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1C2F13D6" w14:textId="77777777" w:rsidR="001D379F" w:rsidRPr="00D566CF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84" w:type="dxa"/>
            <w:vAlign w:val="bottom"/>
          </w:tcPr>
          <w:p w14:paraId="5518BE0D" w14:textId="77777777" w:rsidR="001D379F" w:rsidRPr="00D566CF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bottom w:val="single" w:sz="4" w:space="0" w:color="auto"/>
            </w:tcBorders>
            <w:vAlign w:val="bottom"/>
          </w:tcPr>
          <w:p w14:paraId="313FD33D" w14:textId="77777777" w:rsidR="001D379F" w:rsidRPr="00D566CF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84" w:type="dxa"/>
            <w:vAlign w:val="bottom"/>
          </w:tcPr>
          <w:p w14:paraId="78978ED1" w14:textId="77777777" w:rsidR="001D379F" w:rsidRPr="00D566CF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  <w:vAlign w:val="bottom"/>
          </w:tcPr>
          <w:p w14:paraId="694EE8F3" w14:textId="77777777" w:rsidR="001D379F" w:rsidRPr="00D566CF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D379F" w:rsidRPr="00D566CF" w14:paraId="111CD2CE" w14:textId="77777777" w:rsidTr="009F6554">
        <w:trPr>
          <w:trHeight w:val="397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D47852" w14:textId="77777777" w:rsidR="001D379F" w:rsidRPr="00A377DF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8D241" w14:textId="7D1563FA" w:rsidR="001D379F" w:rsidRPr="00A377DF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(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="00322142" w:rsidRPr="00D566CF">
              <w:rPr>
                <w:rFonts w:ascii="Angsana New" w:hAnsi="Angsana New"/>
                <w:sz w:val="28"/>
                <w:szCs w:val="28"/>
              </w:rPr>
              <w:t>4</w:t>
            </w:r>
            <w:r w:rsidRPr="00D566C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6FA1A" w14:textId="77777777" w:rsidR="001D379F" w:rsidRPr="00D566CF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5A644" w14:textId="77777777" w:rsidR="001D379F" w:rsidRPr="00D566CF" w:rsidRDefault="001D379F" w:rsidP="0054421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84AFB" w14:textId="77777777" w:rsidR="001D379F" w:rsidRPr="00D566CF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15593" w14:textId="77777777" w:rsidR="001D379F" w:rsidRPr="00D566CF" w:rsidRDefault="001D379F" w:rsidP="0054421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1D379F" w:rsidRPr="00D566CF" w14:paraId="7AC5867F" w14:textId="77777777" w:rsidTr="009F6554">
        <w:trPr>
          <w:trHeight w:val="397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FD99E" w14:textId="0D6C81C0" w:rsidR="001D379F" w:rsidRPr="00D566CF" w:rsidRDefault="00573584" w:rsidP="009A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566CF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D566CF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C3F64" w14:textId="77777777" w:rsidR="001D379F" w:rsidRPr="00D566CF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8B39E" w14:textId="77777777" w:rsidR="001D379F" w:rsidRPr="00D566CF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8FC1DE" w14:textId="77777777" w:rsidR="001D379F" w:rsidRPr="00D566CF" w:rsidRDefault="001D379F" w:rsidP="0054421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0D12BB" w14:textId="77777777" w:rsidR="001D379F" w:rsidRPr="00D566CF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94426F" w14:textId="77777777" w:rsidR="001D379F" w:rsidRPr="00D566CF" w:rsidRDefault="001D379F" w:rsidP="0054421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C7610B" w:rsidRPr="00D566CF" w14:paraId="15F31617" w14:textId="77777777" w:rsidTr="009F6554">
        <w:trPr>
          <w:trHeight w:val="397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59EBE" w14:textId="77777777" w:rsidR="00C7610B" w:rsidRPr="00A377DF" w:rsidRDefault="00C7610B" w:rsidP="00C7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78203" w14:textId="0BF5DD54" w:rsidR="00C7610B" w:rsidRPr="00D566CF" w:rsidRDefault="00C7610B" w:rsidP="00C7610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3A6A0" w14:textId="77777777" w:rsidR="00C7610B" w:rsidRPr="00D566CF" w:rsidRDefault="00C7610B" w:rsidP="00C7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C136E" w14:textId="72388653" w:rsidR="00C7610B" w:rsidRPr="00D566CF" w:rsidRDefault="00C7610B" w:rsidP="00C7610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14,325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22B7E" w14:textId="77777777" w:rsidR="00C7610B" w:rsidRPr="00D566CF" w:rsidRDefault="00C7610B" w:rsidP="00C7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B5405" w14:textId="7D8621CC" w:rsidR="00C7610B" w:rsidRPr="00D566CF" w:rsidRDefault="00C7610B" w:rsidP="00C7610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21,525</w:t>
            </w:r>
          </w:p>
        </w:tc>
      </w:tr>
      <w:tr w:rsidR="00F40A74" w:rsidRPr="00D566CF" w14:paraId="4F258B3B" w14:textId="77777777" w:rsidTr="009F6554">
        <w:trPr>
          <w:trHeight w:val="397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334C4" w14:textId="77777777" w:rsidR="00F40A74" w:rsidRPr="00A377DF" w:rsidRDefault="00F40A74" w:rsidP="00F4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752C16D2" w14:textId="21AD58EC" w:rsidR="00F40A74" w:rsidRPr="00A377DF" w:rsidRDefault="007B3839" w:rsidP="00F40A7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(5,889)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46B67" w14:textId="77777777" w:rsidR="00F40A74" w:rsidRPr="00D566CF" w:rsidRDefault="00F40A74" w:rsidP="00F4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4924AA" w14:textId="2D86E3DC" w:rsidR="00F40A74" w:rsidRPr="00D566CF" w:rsidRDefault="00886879" w:rsidP="00F40A7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44,680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1043DA" w14:textId="77777777" w:rsidR="00F40A74" w:rsidRPr="00D566CF" w:rsidRDefault="00F40A74" w:rsidP="00F4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0807F2" w14:textId="1596D611" w:rsidR="00F40A74" w:rsidRPr="00D566CF" w:rsidRDefault="00886879" w:rsidP="00F40A7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38,791</w:t>
            </w:r>
          </w:p>
        </w:tc>
      </w:tr>
      <w:tr w:rsidR="00F40A74" w:rsidRPr="00D566CF" w14:paraId="39CED8E1" w14:textId="77777777" w:rsidTr="009F6554">
        <w:trPr>
          <w:trHeight w:val="397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B38BD" w14:textId="77777777" w:rsidR="00F40A74" w:rsidRPr="00A377DF" w:rsidRDefault="00F40A74" w:rsidP="00F4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9C9E20" w14:textId="1F57AF2E" w:rsidR="00F40A74" w:rsidRPr="00D566CF" w:rsidRDefault="007B3839" w:rsidP="00F40A7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1,311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B0804" w14:textId="77777777" w:rsidR="00F40A74" w:rsidRPr="00D566CF" w:rsidRDefault="00F40A74" w:rsidP="00F4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1F6BDA" w14:textId="027C6C62" w:rsidR="00F40A74" w:rsidRPr="00D566CF" w:rsidRDefault="00886879" w:rsidP="00F40A7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59,005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96156" w14:textId="77777777" w:rsidR="00F40A74" w:rsidRPr="00D566CF" w:rsidRDefault="00F40A74" w:rsidP="00F4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3980399" w14:textId="0B7E49BA" w:rsidR="00F40A74" w:rsidRPr="00D566CF" w:rsidRDefault="00886879" w:rsidP="00F40A7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60,316</w:t>
            </w:r>
          </w:p>
        </w:tc>
      </w:tr>
      <w:tr w:rsidR="00F40A74" w:rsidRPr="00D566CF" w14:paraId="3E03C408" w14:textId="77777777" w:rsidTr="009F6554">
        <w:trPr>
          <w:trHeight w:val="397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2F07A" w14:textId="77777777" w:rsidR="00F40A74" w:rsidRPr="00D566CF" w:rsidRDefault="00F40A74" w:rsidP="00F4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04FC4" w14:textId="77777777" w:rsidR="00F40A74" w:rsidRPr="00A377DF" w:rsidRDefault="00F40A74" w:rsidP="00F4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0C4B5" w14:textId="77777777" w:rsidR="00F40A74" w:rsidRPr="00D566CF" w:rsidRDefault="00F40A74" w:rsidP="00F4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71790" w14:textId="77777777" w:rsidR="00F40A74" w:rsidRPr="00D566CF" w:rsidRDefault="00F40A74" w:rsidP="00F40A7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FD7E9" w14:textId="77777777" w:rsidR="00F40A74" w:rsidRPr="00D566CF" w:rsidRDefault="00F40A74" w:rsidP="00F4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AF55C" w14:textId="77777777" w:rsidR="00F40A74" w:rsidRPr="00D566CF" w:rsidRDefault="00F40A74" w:rsidP="00F40A7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40A74" w:rsidRPr="00D566CF" w14:paraId="39787B74" w14:textId="77777777" w:rsidTr="009F6554">
        <w:trPr>
          <w:trHeight w:val="397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43941" w14:textId="77777777" w:rsidR="00F40A74" w:rsidRPr="00D566CF" w:rsidRDefault="00F40A74" w:rsidP="00F4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566CF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D566CF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53DFE" w14:textId="77777777" w:rsidR="00F40A74" w:rsidRPr="00D566CF" w:rsidRDefault="00F40A74" w:rsidP="00F4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808C6" w14:textId="77777777" w:rsidR="00F40A74" w:rsidRPr="00D566CF" w:rsidRDefault="00F40A74" w:rsidP="00F4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F5630E" w14:textId="77777777" w:rsidR="00F40A74" w:rsidRPr="00D566CF" w:rsidRDefault="00F40A74" w:rsidP="00F40A7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E5E2BC" w14:textId="77777777" w:rsidR="00F40A74" w:rsidRPr="00D566CF" w:rsidRDefault="00F40A74" w:rsidP="00F4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380730" w14:textId="77777777" w:rsidR="00F40A74" w:rsidRPr="00D566CF" w:rsidRDefault="00F40A74" w:rsidP="00F40A7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40A74" w:rsidRPr="00D566CF" w14:paraId="51C897C2" w14:textId="77777777" w:rsidTr="009F6554">
        <w:trPr>
          <w:trHeight w:val="397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4E1C3" w14:textId="77777777" w:rsidR="00F40A74" w:rsidRPr="00A377DF" w:rsidRDefault="00F40A74" w:rsidP="00F4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5E0C3" w14:textId="77777777" w:rsidR="00F40A74" w:rsidRPr="00D566CF" w:rsidRDefault="00F40A74" w:rsidP="00F40A7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C7A66" w14:textId="77777777" w:rsidR="00F40A74" w:rsidRPr="00D566CF" w:rsidRDefault="00F40A74" w:rsidP="00F4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06190" w14:textId="77777777" w:rsidR="00F40A74" w:rsidRPr="00D566CF" w:rsidRDefault="00F40A74" w:rsidP="00F40A7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14,325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BA83C" w14:textId="77777777" w:rsidR="00F40A74" w:rsidRPr="00D566CF" w:rsidRDefault="00F40A74" w:rsidP="00F4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1ADE2" w14:textId="77777777" w:rsidR="00F40A74" w:rsidRPr="00D566CF" w:rsidRDefault="00F40A74" w:rsidP="00F40A7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21,525</w:t>
            </w:r>
          </w:p>
        </w:tc>
      </w:tr>
      <w:tr w:rsidR="00F40A74" w:rsidRPr="00D566CF" w14:paraId="3430E82E" w14:textId="77777777" w:rsidTr="009F6554">
        <w:trPr>
          <w:trHeight w:val="397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2D375" w14:textId="77777777" w:rsidR="00F40A74" w:rsidRPr="00A377DF" w:rsidRDefault="00F40A74" w:rsidP="00F4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6EB26" w14:textId="77777777" w:rsidR="00F40A74" w:rsidRPr="00D566CF" w:rsidRDefault="00F40A74" w:rsidP="00F40A7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(2,571)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7DAC3" w14:textId="77777777" w:rsidR="00F40A74" w:rsidRPr="00D566CF" w:rsidRDefault="00F40A74" w:rsidP="00F4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02908" w14:textId="77777777" w:rsidR="00F40A74" w:rsidRPr="00D566CF" w:rsidRDefault="00F40A74" w:rsidP="00F40A7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42,379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2E89A" w14:textId="77777777" w:rsidR="00F40A74" w:rsidRPr="00D566CF" w:rsidRDefault="00F40A74" w:rsidP="00F4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24DD6" w14:textId="77777777" w:rsidR="00F40A74" w:rsidRPr="00D566CF" w:rsidRDefault="00F40A74" w:rsidP="00F40A7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39,808</w:t>
            </w:r>
          </w:p>
        </w:tc>
      </w:tr>
      <w:tr w:rsidR="00F40A74" w:rsidRPr="00D566CF" w14:paraId="72F314AD" w14:textId="77777777" w:rsidTr="009F6554">
        <w:trPr>
          <w:trHeight w:val="397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7F398" w14:textId="77777777" w:rsidR="00F40A74" w:rsidRPr="00A377DF" w:rsidRDefault="00F40A74" w:rsidP="00F4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58E19E" w14:textId="77777777" w:rsidR="00F40A74" w:rsidRPr="00D566CF" w:rsidRDefault="00F40A74" w:rsidP="00F40A7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sz w:val="28"/>
                <w:szCs w:val="28"/>
                <w:lang w:val="en-US"/>
              </w:rPr>
              <w:t>4,629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4243F" w14:textId="77777777" w:rsidR="00F40A74" w:rsidRPr="00D566CF" w:rsidRDefault="00F40A74" w:rsidP="00F4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B7F410D" w14:textId="77777777" w:rsidR="00F40A74" w:rsidRPr="00A377DF" w:rsidRDefault="00F40A74" w:rsidP="00F40A7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66CF">
              <w:rPr>
                <w:rFonts w:ascii="Angsana New" w:hAnsi="Angsana New"/>
                <w:sz w:val="28"/>
                <w:szCs w:val="28"/>
                <w:lang w:val="en-US"/>
              </w:rPr>
              <w:t>56,704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F8A74" w14:textId="77777777" w:rsidR="00F40A74" w:rsidRPr="00D566CF" w:rsidRDefault="00F40A74" w:rsidP="00F4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F9F725D" w14:textId="77777777" w:rsidR="00F40A74" w:rsidRPr="00D566CF" w:rsidRDefault="00F40A74" w:rsidP="00F40A7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sz w:val="28"/>
                <w:szCs w:val="28"/>
                <w:lang w:val="en-US"/>
              </w:rPr>
              <w:t>61,333</w:t>
            </w:r>
          </w:p>
        </w:tc>
      </w:tr>
    </w:tbl>
    <w:p w14:paraId="54233472" w14:textId="72BFD2EC" w:rsidR="00EC42E5" w:rsidRPr="00D566CF" w:rsidRDefault="00EC42E5" w:rsidP="001D3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sz w:val="28"/>
          <w:szCs w:val="28"/>
        </w:rPr>
        <w:sectPr w:rsidR="00EC42E5" w:rsidRPr="00D566CF" w:rsidSect="001357AE">
          <w:headerReference w:type="default" r:id="rId8"/>
          <w:footerReference w:type="default" r:id="rId9"/>
          <w:pgSz w:w="11909" w:h="16834" w:code="9"/>
          <w:pgMar w:top="1440" w:right="851" w:bottom="578" w:left="1440" w:header="1276" w:footer="448" w:gutter="0"/>
          <w:pgNumType w:start="9"/>
          <w:cols w:space="720"/>
          <w:docGrid w:linePitch="245"/>
        </w:sectPr>
      </w:pPr>
    </w:p>
    <w:p w14:paraId="6FA9827E" w14:textId="77777777" w:rsidR="00CD4062" w:rsidRPr="00D566CF" w:rsidRDefault="006E3C5E" w:rsidP="00F87E94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1134" w:hanging="425"/>
        <w:rPr>
          <w:rFonts w:ascii="Angsana New" w:hAnsi="Angsana New"/>
          <w:sz w:val="28"/>
          <w:szCs w:val="28"/>
        </w:rPr>
      </w:pPr>
      <w:r w:rsidRPr="00A377DF">
        <w:rPr>
          <w:rFonts w:ascii="Angsana New" w:hAnsi="Angsana New"/>
          <w:sz w:val="28"/>
          <w:szCs w:val="28"/>
          <w:cs/>
        </w:rPr>
        <w:lastRenderedPageBreak/>
        <w:t>เ</w:t>
      </w:r>
      <w:r w:rsidR="000E19AF" w:rsidRPr="00A377DF">
        <w:rPr>
          <w:rFonts w:ascii="Angsana New" w:hAnsi="Angsana New"/>
          <w:sz w:val="28"/>
          <w:szCs w:val="28"/>
          <w:cs/>
        </w:rPr>
        <w:t>งินลงทุนในบริษัทร่วม</w:t>
      </w:r>
      <w:r w:rsidR="009A3FC6" w:rsidRPr="00A377DF">
        <w:rPr>
          <w:rFonts w:ascii="Angsana New" w:hAnsi="Angsana New"/>
          <w:sz w:val="28"/>
          <w:szCs w:val="28"/>
          <w:cs/>
        </w:rPr>
        <w:t xml:space="preserve"> </w:t>
      </w:r>
      <w:r w:rsidR="00315EE7" w:rsidRPr="00A377DF">
        <w:rPr>
          <w:rFonts w:ascii="Angsana New" w:hAnsi="Angsana New"/>
          <w:sz w:val="28"/>
          <w:szCs w:val="28"/>
          <w:cs/>
        </w:rPr>
        <w:t>-</w:t>
      </w:r>
      <w:r w:rsidR="009A3FC6" w:rsidRPr="00A377DF">
        <w:rPr>
          <w:rFonts w:ascii="Angsana New" w:hAnsi="Angsana New"/>
          <w:sz w:val="28"/>
          <w:szCs w:val="28"/>
          <w:cs/>
        </w:rPr>
        <w:t xml:space="preserve"> สุทธิ</w:t>
      </w:r>
      <w:r w:rsidR="00124EAF" w:rsidRPr="00A377DF">
        <w:rPr>
          <w:rFonts w:ascii="Angsana New" w:hAnsi="Angsana New"/>
          <w:sz w:val="28"/>
          <w:szCs w:val="28"/>
          <w:cs/>
        </w:rPr>
        <w:t xml:space="preserve"> </w:t>
      </w:r>
    </w:p>
    <w:p w14:paraId="2F626F70" w14:textId="0813DCEC" w:rsidR="00B74494" w:rsidRPr="00D566CF" w:rsidRDefault="00B74494" w:rsidP="00EE7C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1134"/>
        </w:tabs>
        <w:spacing w:before="120" w:after="120" w:line="240" w:lineRule="auto"/>
        <w:ind w:left="709"/>
        <w:rPr>
          <w:rFonts w:ascii="Angsana New" w:hAnsi="Angsana New"/>
          <w:sz w:val="28"/>
          <w:szCs w:val="28"/>
          <w:lang w:val="en-ZW"/>
        </w:rPr>
      </w:pPr>
      <w:r w:rsidRPr="00D566CF">
        <w:rPr>
          <w:rFonts w:ascii="Angsana New" w:hAnsi="Angsana New"/>
          <w:sz w:val="28"/>
          <w:szCs w:val="28"/>
        </w:rPr>
        <w:tab/>
      </w:r>
      <w:r w:rsidRPr="00A377DF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14458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2301"/>
        <w:gridCol w:w="426"/>
        <w:gridCol w:w="992"/>
        <w:gridCol w:w="283"/>
        <w:gridCol w:w="1276"/>
        <w:gridCol w:w="284"/>
        <w:gridCol w:w="1275"/>
        <w:gridCol w:w="284"/>
        <w:gridCol w:w="1100"/>
        <w:gridCol w:w="284"/>
        <w:gridCol w:w="1275"/>
        <w:gridCol w:w="284"/>
        <w:gridCol w:w="1276"/>
        <w:gridCol w:w="283"/>
        <w:gridCol w:w="1276"/>
        <w:gridCol w:w="283"/>
        <w:gridCol w:w="1276"/>
      </w:tblGrid>
      <w:tr w:rsidR="00E45951" w:rsidRPr="00D566CF" w14:paraId="05408A25" w14:textId="77777777" w:rsidTr="009F6554">
        <w:trPr>
          <w:trHeight w:val="397"/>
        </w:trPr>
        <w:tc>
          <w:tcPr>
            <w:tcW w:w="2301" w:type="dxa"/>
          </w:tcPr>
          <w:p w14:paraId="55000F3D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</w:tcPr>
          <w:p w14:paraId="7E556D8D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E58A49F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19B03EE8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vAlign w:val="bottom"/>
          </w:tcPr>
          <w:p w14:paraId="196A0747" w14:textId="067B8F71" w:rsidR="007B231F" w:rsidRPr="00D566CF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13A5DCBA" w14:textId="77777777" w:rsidR="007B231F" w:rsidRPr="00D566CF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337" w:type="dxa"/>
            <w:gridSpan w:val="9"/>
            <w:tcBorders>
              <w:bottom w:val="single" w:sz="4" w:space="0" w:color="auto"/>
            </w:tcBorders>
            <w:vAlign w:val="bottom"/>
          </w:tcPr>
          <w:p w14:paraId="5D118C4F" w14:textId="77777777" w:rsidR="007B231F" w:rsidRPr="00A377DF" w:rsidRDefault="007B231F" w:rsidP="000F18C6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7DF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</w:tr>
      <w:tr w:rsidR="0091663A" w:rsidRPr="00D566CF" w14:paraId="16F88179" w14:textId="77777777" w:rsidTr="009F6554">
        <w:trPr>
          <w:trHeight w:val="397"/>
        </w:trPr>
        <w:tc>
          <w:tcPr>
            <w:tcW w:w="2727" w:type="dxa"/>
            <w:gridSpan w:val="2"/>
          </w:tcPr>
          <w:p w14:paraId="1841873B" w14:textId="79BF35EA" w:rsidR="0091663A" w:rsidRPr="00D566CF" w:rsidRDefault="0091663A" w:rsidP="0091663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4EDB156" w14:textId="77777777" w:rsidR="0091663A" w:rsidRPr="00D566CF" w:rsidRDefault="0091663A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4DB8EDFC" w14:textId="77777777" w:rsidR="0091663A" w:rsidRPr="00D566CF" w:rsidRDefault="0091663A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vAlign w:val="bottom"/>
          </w:tcPr>
          <w:p w14:paraId="4A8EA9CC" w14:textId="4D3A8844" w:rsidR="0091663A" w:rsidRPr="00D566CF" w:rsidRDefault="0091663A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66C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377DF">
              <w:rPr>
                <w:rFonts w:ascii="Angsana New" w:hAnsi="Angsana New" w:cs="Angsan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284" w:type="dxa"/>
          </w:tcPr>
          <w:p w14:paraId="5E14DB5D" w14:textId="77777777" w:rsidR="0091663A" w:rsidRPr="00D566CF" w:rsidRDefault="0091663A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337" w:type="dxa"/>
            <w:gridSpan w:val="9"/>
            <w:tcBorders>
              <w:bottom w:val="single" w:sz="4" w:space="0" w:color="auto"/>
            </w:tcBorders>
            <w:vAlign w:val="bottom"/>
          </w:tcPr>
          <w:p w14:paraId="613059F9" w14:textId="20B85641" w:rsidR="0091663A" w:rsidRPr="00A377DF" w:rsidRDefault="00F15B2E" w:rsidP="000F18C6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7DF">
              <w:rPr>
                <w:rFonts w:ascii="Angsana New" w:hAnsi="Angsana New" w:cs="Angsana New"/>
                <w:sz w:val="24"/>
                <w:szCs w:val="24"/>
                <w:cs/>
              </w:rPr>
              <w:t>ง</w:t>
            </w:r>
            <w:r w:rsidR="00925DF4" w:rsidRPr="00A377DF">
              <w:rPr>
                <w:rFonts w:ascii="Angsana New" w:hAnsi="Angsana New" w:cs="Angsana New"/>
                <w:sz w:val="24"/>
                <w:szCs w:val="24"/>
                <w:cs/>
              </w:rPr>
              <w:t>บ</w:t>
            </w:r>
            <w:r w:rsidR="0091663A" w:rsidRPr="00A377DF">
              <w:rPr>
                <w:rFonts w:ascii="Angsana New" w:hAnsi="Angsana New" w:cs="Angsana New"/>
                <w:sz w:val="24"/>
                <w:szCs w:val="24"/>
                <w:cs/>
              </w:rPr>
              <w:t>การเงินที่แสดงเงินลงทุนตามวิธีส่วนได้เสีย/</w:t>
            </w:r>
            <w:r w:rsidR="005B7074" w:rsidRPr="00A377DF">
              <w:rPr>
                <w:rFonts w:ascii="Angsana New" w:hAnsi="Angsana New" w:cs="Angsana New"/>
                <w:sz w:val="24"/>
                <w:szCs w:val="24"/>
                <w:cs/>
              </w:rPr>
              <w:t>งบ</w:t>
            </w:r>
            <w:r w:rsidR="0091663A" w:rsidRPr="00A377DF">
              <w:rPr>
                <w:rFonts w:ascii="Angsana New" w:hAnsi="Angsana New" w:cs="Angsana New"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E45951" w:rsidRPr="00D566CF" w14:paraId="7B08CD3D" w14:textId="77777777" w:rsidTr="009F6554">
        <w:trPr>
          <w:trHeight w:val="397"/>
        </w:trPr>
        <w:tc>
          <w:tcPr>
            <w:tcW w:w="2301" w:type="dxa"/>
          </w:tcPr>
          <w:p w14:paraId="18005FF2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</w:tcPr>
          <w:p w14:paraId="616D8AB9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26FC3CF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54B7A58E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vAlign w:val="bottom"/>
          </w:tcPr>
          <w:p w14:paraId="24570BC2" w14:textId="77777777" w:rsidR="007B231F" w:rsidRPr="00D566CF" w:rsidRDefault="0093794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77DF">
              <w:rPr>
                <w:rFonts w:ascii="Angsana New" w:hAnsi="Angsana New" w:cs="Angsana New"/>
                <w:sz w:val="24"/>
                <w:szCs w:val="24"/>
                <w:cs/>
              </w:rPr>
              <w:t>สัดส่วน</w:t>
            </w:r>
          </w:p>
        </w:tc>
        <w:tc>
          <w:tcPr>
            <w:tcW w:w="284" w:type="dxa"/>
          </w:tcPr>
          <w:p w14:paraId="3A6ADCC8" w14:textId="77777777" w:rsidR="007B231F" w:rsidRPr="00D566CF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30A4AD30" w14:textId="77777777" w:rsidR="007B231F" w:rsidRPr="00A377DF" w:rsidRDefault="007B231F" w:rsidP="00493C9A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894DDAF" w14:textId="77777777" w:rsidR="007B231F" w:rsidRPr="00D566CF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5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954D8" w14:textId="77777777" w:rsidR="007B231F" w:rsidRPr="00D566CF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77DF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</w:tr>
      <w:tr w:rsidR="00E45951" w:rsidRPr="00D566CF" w14:paraId="018BA276" w14:textId="77777777" w:rsidTr="009F6554">
        <w:trPr>
          <w:trHeight w:val="397"/>
        </w:trPr>
        <w:tc>
          <w:tcPr>
            <w:tcW w:w="2301" w:type="dxa"/>
          </w:tcPr>
          <w:p w14:paraId="1BB69725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</w:tcPr>
          <w:p w14:paraId="46D13531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2F26EF7" w14:textId="77777777" w:rsidR="007B231F" w:rsidRPr="00D566CF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0997F597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bottom"/>
          </w:tcPr>
          <w:p w14:paraId="25B55F00" w14:textId="77777777" w:rsidR="007B231F" w:rsidRPr="00D566CF" w:rsidRDefault="0093794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77DF">
              <w:rPr>
                <w:rFonts w:ascii="Angsana New" w:hAnsi="Angsana New" w:cs="Angsana New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284" w:type="dxa"/>
          </w:tcPr>
          <w:p w14:paraId="3A0A3EDE" w14:textId="77777777" w:rsidR="007B231F" w:rsidRPr="00D566CF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361AA982" w14:textId="77777777" w:rsidR="007B231F" w:rsidRPr="00A377DF" w:rsidRDefault="007B231F" w:rsidP="00493C9A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37E5B86B" w14:textId="77777777" w:rsidR="007B231F" w:rsidRPr="00D566CF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0B2B2" w14:textId="77777777" w:rsidR="007B231F" w:rsidRPr="00D566CF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77DF">
              <w:rPr>
                <w:rFonts w:ascii="Angsana New" w:hAnsi="Angsana New" w:cs="Angsana New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13417A2" w14:textId="77777777" w:rsidR="007B231F" w:rsidRPr="00D566CF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7B4179" w14:textId="77777777" w:rsidR="007B231F" w:rsidRPr="00D566CF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77DF">
              <w:rPr>
                <w:rFonts w:ascii="Angsana New" w:hAnsi="Angsana New" w:cs="Angsana New"/>
                <w:sz w:val="24"/>
                <w:szCs w:val="24"/>
                <w:cs/>
              </w:rPr>
              <w:t>วิธีส่วนได้เสีย</w:t>
            </w:r>
          </w:p>
        </w:tc>
      </w:tr>
      <w:tr w:rsidR="006E0937" w:rsidRPr="00D566CF" w14:paraId="6304D1AE" w14:textId="77777777" w:rsidTr="009F6554">
        <w:trPr>
          <w:trHeight w:val="397"/>
        </w:trPr>
        <w:tc>
          <w:tcPr>
            <w:tcW w:w="2301" w:type="dxa"/>
          </w:tcPr>
          <w:p w14:paraId="64E431A0" w14:textId="77777777" w:rsidR="006E0937" w:rsidRPr="00A377DF" w:rsidRDefault="006E0937" w:rsidP="006E0937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26" w:type="dxa"/>
          </w:tcPr>
          <w:p w14:paraId="2150C023" w14:textId="77777777" w:rsidR="006E0937" w:rsidRPr="00D566CF" w:rsidRDefault="006E0937" w:rsidP="006E0937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1E7CB11" w14:textId="4BB0B14C" w:rsidR="006E0937" w:rsidRPr="00D566CF" w:rsidRDefault="006E0937" w:rsidP="006E0937">
            <w:pPr>
              <w:pStyle w:val="a4"/>
              <w:widowControl/>
              <w:ind w:left="-96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77DF">
              <w:rPr>
                <w:rFonts w:ascii="Angsana New" w:hAnsi="Angsana New" w:cs="Angsana New"/>
                <w:sz w:val="24"/>
                <w:szCs w:val="24"/>
                <w:cs/>
              </w:rPr>
              <w:t>ประเภท</w:t>
            </w:r>
          </w:p>
        </w:tc>
        <w:tc>
          <w:tcPr>
            <w:tcW w:w="283" w:type="dxa"/>
          </w:tcPr>
          <w:p w14:paraId="2466288A" w14:textId="77777777" w:rsidR="006E0937" w:rsidRPr="00D566CF" w:rsidRDefault="006E0937" w:rsidP="006E0937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2DF60B" w14:textId="3701ED99" w:rsidR="006E0937" w:rsidRPr="00A377DF" w:rsidRDefault="006E0937" w:rsidP="006E0937">
            <w:pPr>
              <w:pStyle w:val="a4"/>
              <w:widowControl/>
              <w:ind w:left="-96" w:right="-72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A377D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566CF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FD3541" w:rsidRPr="00D566CF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84" w:type="dxa"/>
            <w:vAlign w:val="bottom"/>
          </w:tcPr>
          <w:p w14:paraId="444501E0" w14:textId="77777777" w:rsidR="006E0937" w:rsidRPr="00D566CF" w:rsidRDefault="006E0937" w:rsidP="006E093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2665CE36" w14:textId="4415D2A0" w:rsidR="006E0937" w:rsidRPr="00D566CF" w:rsidRDefault="006E0937" w:rsidP="006E0937">
            <w:pPr>
              <w:pStyle w:val="a4"/>
              <w:widowControl/>
              <w:ind w:left="-96" w:right="-7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7D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566CF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84" w:type="dxa"/>
          </w:tcPr>
          <w:p w14:paraId="2AA4AD4F" w14:textId="77777777" w:rsidR="006E0937" w:rsidRPr="00D566CF" w:rsidRDefault="006E0937" w:rsidP="006E0937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0" w:type="dxa"/>
            <w:vAlign w:val="bottom"/>
          </w:tcPr>
          <w:p w14:paraId="0A997250" w14:textId="77777777" w:rsidR="006E0937" w:rsidRPr="00A377DF" w:rsidRDefault="006E0937" w:rsidP="006E0937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7DF">
              <w:rPr>
                <w:rFonts w:ascii="Angsana New" w:hAnsi="Angsana New" w:cs="Angsana New"/>
                <w:sz w:val="24"/>
                <w:szCs w:val="24"/>
                <w:cs/>
              </w:rPr>
              <w:t>ทุน</w:t>
            </w:r>
          </w:p>
        </w:tc>
        <w:tc>
          <w:tcPr>
            <w:tcW w:w="284" w:type="dxa"/>
            <w:vAlign w:val="bottom"/>
          </w:tcPr>
          <w:p w14:paraId="3BC32CE5" w14:textId="77777777" w:rsidR="006E0937" w:rsidRPr="00D566CF" w:rsidRDefault="006E0937" w:rsidP="006E093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99E321F" w14:textId="36FCE28B" w:rsidR="006E0937" w:rsidRPr="00D566CF" w:rsidRDefault="006E0937" w:rsidP="006E0937">
            <w:pPr>
              <w:pStyle w:val="a4"/>
              <w:widowControl/>
              <w:ind w:left="-96" w:right="-76"/>
              <w:jc w:val="center"/>
              <w:rPr>
                <w:rFonts w:ascii="Angsana New" w:hAnsi="Angsana New" w:cs="Angsana New"/>
                <w:sz w:val="24"/>
                <w:szCs w:val="24"/>
                <w:lang w:val="en-ZW"/>
              </w:rPr>
            </w:pPr>
            <w:r w:rsidRPr="00A377D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566CF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FD3541" w:rsidRPr="00D566CF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84" w:type="dxa"/>
            <w:vAlign w:val="bottom"/>
          </w:tcPr>
          <w:p w14:paraId="54F59C70" w14:textId="77777777" w:rsidR="006E0937" w:rsidRPr="00D566CF" w:rsidRDefault="006E0937" w:rsidP="006E093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D7F51F9" w14:textId="6B640BFC" w:rsidR="006E0937" w:rsidRPr="00A377DF" w:rsidRDefault="006E0937" w:rsidP="006E093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7D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566CF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83" w:type="dxa"/>
            <w:vAlign w:val="bottom"/>
          </w:tcPr>
          <w:p w14:paraId="48789CC4" w14:textId="77777777" w:rsidR="006E0937" w:rsidRPr="00D566CF" w:rsidRDefault="006E0937" w:rsidP="006E093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22E6D7" w14:textId="715B1663" w:rsidR="006E0937" w:rsidRPr="00A377DF" w:rsidRDefault="006E0937" w:rsidP="006E0937">
            <w:pPr>
              <w:pStyle w:val="a4"/>
              <w:widowControl/>
              <w:ind w:left="-96" w:right="-7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7D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566CF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FD3541" w:rsidRPr="00D566CF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83" w:type="dxa"/>
            <w:vAlign w:val="bottom"/>
          </w:tcPr>
          <w:p w14:paraId="13FEA591" w14:textId="77777777" w:rsidR="006E0937" w:rsidRPr="00D566CF" w:rsidRDefault="006E0937" w:rsidP="006E093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B226EE3" w14:textId="2794B39D" w:rsidR="006E0937" w:rsidRPr="00A377DF" w:rsidRDefault="006E0937" w:rsidP="006E093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7D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566CF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BD1B0E" w:rsidRPr="00D566CF" w14:paraId="5FE10768" w14:textId="77777777" w:rsidTr="009F6554">
        <w:trPr>
          <w:trHeight w:val="397"/>
        </w:trPr>
        <w:tc>
          <w:tcPr>
            <w:tcW w:w="2301" w:type="dxa"/>
          </w:tcPr>
          <w:p w14:paraId="45AD0902" w14:textId="77777777" w:rsidR="00BD1B0E" w:rsidRPr="00A377DF" w:rsidRDefault="00BD1B0E" w:rsidP="006E0937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26" w:type="dxa"/>
          </w:tcPr>
          <w:p w14:paraId="1A3F7DA0" w14:textId="77777777" w:rsidR="00BD1B0E" w:rsidRPr="00D566CF" w:rsidRDefault="00BD1B0E" w:rsidP="006E0937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0C32C2F" w14:textId="3B0C0844" w:rsidR="00BD1B0E" w:rsidRPr="00A377DF" w:rsidRDefault="00BD1B0E" w:rsidP="00BD1B0E">
            <w:pPr>
              <w:pStyle w:val="a4"/>
              <w:widowControl/>
              <w:ind w:left="-96"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7DF">
              <w:rPr>
                <w:rFonts w:ascii="Angsana New" w:hAnsi="Angsana New" w:cs="Angsana New"/>
                <w:sz w:val="24"/>
                <w:szCs w:val="24"/>
                <w:cs/>
              </w:rPr>
              <w:t>กิจการ</w:t>
            </w:r>
          </w:p>
        </w:tc>
        <w:tc>
          <w:tcPr>
            <w:tcW w:w="283" w:type="dxa"/>
          </w:tcPr>
          <w:p w14:paraId="2A82BE5F" w14:textId="77777777" w:rsidR="00BD1B0E" w:rsidRPr="00D566CF" w:rsidRDefault="00BD1B0E" w:rsidP="006E0937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CE1E4C" w14:textId="31325BF6" w:rsidR="00BD1B0E" w:rsidRPr="00A377DF" w:rsidRDefault="00D52074" w:rsidP="006E0937">
            <w:pPr>
              <w:pStyle w:val="a4"/>
              <w:widowControl/>
              <w:ind w:left="-96"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7DF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  <w:r w:rsidR="00BD1B0E" w:rsidRPr="00A377DF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BD1B0E" w:rsidRPr="00D566CF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84" w:type="dxa"/>
            <w:vAlign w:val="bottom"/>
          </w:tcPr>
          <w:p w14:paraId="226D3702" w14:textId="77777777" w:rsidR="00BD1B0E" w:rsidRPr="00D566CF" w:rsidRDefault="00BD1B0E" w:rsidP="006E093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2E402B2" w14:textId="7841530B" w:rsidR="00BD1B0E" w:rsidRPr="00D566CF" w:rsidRDefault="00BD1B0E" w:rsidP="006E0937">
            <w:pPr>
              <w:pStyle w:val="a4"/>
              <w:widowControl/>
              <w:ind w:left="-96" w:right="-7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7DF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D566CF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284" w:type="dxa"/>
          </w:tcPr>
          <w:p w14:paraId="10483EA2" w14:textId="77777777" w:rsidR="00BD1B0E" w:rsidRPr="00D566CF" w:rsidRDefault="00BD1B0E" w:rsidP="006E0937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0" w:type="dxa"/>
            <w:vAlign w:val="bottom"/>
          </w:tcPr>
          <w:p w14:paraId="3E9789C5" w14:textId="070F339A" w:rsidR="00BD1B0E" w:rsidRPr="00A377DF" w:rsidRDefault="00BD1B0E" w:rsidP="006E0937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7DF">
              <w:rPr>
                <w:rFonts w:ascii="Angsana New" w:hAnsi="Angsana New" w:cs="Angsana New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284" w:type="dxa"/>
            <w:vAlign w:val="bottom"/>
          </w:tcPr>
          <w:p w14:paraId="568D17E4" w14:textId="77777777" w:rsidR="00BD1B0E" w:rsidRPr="00D566CF" w:rsidRDefault="00BD1B0E" w:rsidP="006E093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DDA710C" w14:textId="15F3CC97" w:rsidR="00BD1B0E" w:rsidRPr="00A377DF" w:rsidRDefault="00D52074" w:rsidP="006E0937">
            <w:pPr>
              <w:pStyle w:val="a4"/>
              <w:widowControl/>
              <w:ind w:left="-96" w:right="-7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7DF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D566CF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84" w:type="dxa"/>
            <w:vAlign w:val="bottom"/>
          </w:tcPr>
          <w:p w14:paraId="402FD6CA" w14:textId="77777777" w:rsidR="00BD1B0E" w:rsidRPr="00D566CF" w:rsidRDefault="00BD1B0E" w:rsidP="006E093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64FDFEC" w14:textId="4F4AF4E7" w:rsidR="00BD1B0E" w:rsidRPr="00A377DF" w:rsidRDefault="00BD1B0E" w:rsidP="006E093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7DF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D566CF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283" w:type="dxa"/>
            <w:vAlign w:val="bottom"/>
          </w:tcPr>
          <w:p w14:paraId="414E20B9" w14:textId="77777777" w:rsidR="00BD1B0E" w:rsidRPr="00D566CF" w:rsidRDefault="00BD1B0E" w:rsidP="006E093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4A37B0" w14:textId="2767D0C5" w:rsidR="00BD1B0E" w:rsidRPr="00A377DF" w:rsidRDefault="00D52074" w:rsidP="006E0937">
            <w:pPr>
              <w:pStyle w:val="a4"/>
              <w:widowControl/>
              <w:ind w:left="-96" w:right="-7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7DF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D566CF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83" w:type="dxa"/>
            <w:vAlign w:val="bottom"/>
          </w:tcPr>
          <w:p w14:paraId="53475D03" w14:textId="77777777" w:rsidR="00BD1B0E" w:rsidRPr="00D566CF" w:rsidRDefault="00BD1B0E" w:rsidP="006E093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3C82284" w14:textId="1B9F14F1" w:rsidR="00BD1B0E" w:rsidRPr="00A377DF" w:rsidRDefault="00BD1B0E" w:rsidP="006E093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7DF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D566CF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E45951" w:rsidRPr="00D566CF" w14:paraId="15EF418C" w14:textId="77777777" w:rsidTr="009F6554">
        <w:trPr>
          <w:trHeight w:val="397"/>
        </w:trPr>
        <w:tc>
          <w:tcPr>
            <w:tcW w:w="2301" w:type="dxa"/>
            <w:vAlign w:val="bottom"/>
          </w:tcPr>
          <w:p w14:paraId="48C9D00D" w14:textId="77777777" w:rsidR="00B70FF9" w:rsidRPr="00A377DF" w:rsidRDefault="00B70FF9" w:rsidP="00EE7C80">
            <w:pPr>
              <w:pStyle w:val="a4"/>
              <w:widowControl/>
              <w:ind w:left="33" w:right="0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A377D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บริษัทร่วม</w:t>
            </w:r>
          </w:p>
        </w:tc>
        <w:tc>
          <w:tcPr>
            <w:tcW w:w="426" w:type="dxa"/>
          </w:tcPr>
          <w:p w14:paraId="013F5752" w14:textId="77777777" w:rsidR="00B70FF9" w:rsidRPr="00D566CF" w:rsidRDefault="00B70FF9" w:rsidP="00B70FF9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6059B09" w14:textId="77777777" w:rsidR="00B70FF9" w:rsidRPr="00D566CF" w:rsidRDefault="00B70FF9" w:rsidP="00B70FF9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50199597" w14:textId="77777777" w:rsidR="00B70FF9" w:rsidRPr="00D566CF" w:rsidRDefault="00B70FF9" w:rsidP="00B70FF9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08CA7D6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2F0F7863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F8A37EB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7490226C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auto"/>
          </w:tcPr>
          <w:p w14:paraId="58858EFB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16CB15DE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812A198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4DCE03AF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37024A4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303AA024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41E4298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27ED9FEE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21D37B7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041F" w:rsidRPr="00D566CF" w14:paraId="64D6F6F8" w14:textId="77777777" w:rsidTr="009F6554">
        <w:trPr>
          <w:trHeight w:val="397"/>
        </w:trPr>
        <w:tc>
          <w:tcPr>
            <w:tcW w:w="2727" w:type="dxa"/>
            <w:gridSpan w:val="2"/>
            <w:vAlign w:val="bottom"/>
          </w:tcPr>
          <w:p w14:paraId="7511C70C" w14:textId="4C862FB1" w:rsidR="0059041F" w:rsidRPr="00D566CF" w:rsidRDefault="0059041F" w:rsidP="0059041F">
            <w:pPr>
              <w:pStyle w:val="a4"/>
              <w:widowControl/>
              <w:ind w:left="69" w:right="0"/>
              <w:rPr>
                <w:rFonts w:ascii="Angsana New" w:hAnsi="Angsana New" w:cs="Angsana New"/>
                <w:sz w:val="24"/>
                <w:szCs w:val="24"/>
              </w:rPr>
            </w:pPr>
            <w:r w:rsidRPr="00A377DF">
              <w:rPr>
                <w:rFonts w:ascii="Angsana New" w:hAnsi="Angsana New" w:cs="Angsana New"/>
                <w:sz w:val="24"/>
                <w:szCs w:val="24"/>
                <w:cs/>
              </w:rPr>
              <w:t>บริษัท นิวพลัสนิตติ้ง จำกัด (มหาชน)</w:t>
            </w:r>
          </w:p>
        </w:tc>
        <w:tc>
          <w:tcPr>
            <w:tcW w:w="992" w:type="dxa"/>
            <w:vAlign w:val="bottom"/>
          </w:tcPr>
          <w:p w14:paraId="460E1B02" w14:textId="69CA99FB" w:rsidR="0059041F" w:rsidRPr="00A377D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7DF">
              <w:rPr>
                <w:rFonts w:ascii="Angsana New" w:hAnsi="Angsana New" w:cs="Angsana New"/>
                <w:sz w:val="24"/>
                <w:szCs w:val="24"/>
                <w:cs/>
              </w:rPr>
              <w:t>ผลิตสิ่งทอ</w:t>
            </w:r>
          </w:p>
        </w:tc>
        <w:tc>
          <w:tcPr>
            <w:tcW w:w="283" w:type="dxa"/>
            <w:vAlign w:val="bottom"/>
          </w:tcPr>
          <w:p w14:paraId="262EFB1D" w14:textId="77777777" w:rsidR="0059041F" w:rsidRPr="00D566CF" w:rsidRDefault="0059041F" w:rsidP="0059041F">
            <w:pPr>
              <w:pStyle w:val="a4"/>
              <w:widowControl/>
              <w:ind w:left="363"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6443C6" w14:textId="1F21EEC4" w:rsidR="0059041F" w:rsidRPr="00D566CF" w:rsidRDefault="004B5257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14.79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88904A1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B837E82" w14:textId="31C8486D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66CF">
              <w:rPr>
                <w:rFonts w:ascii="Angsana New" w:hAnsi="Angsana New" w:cs="Angsana New"/>
                <w:sz w:val="24"/>
                <w:szCs w:val="24"/>
              </w:rPr>
              <w:t>14.79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E994241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488F895C" w14:textId="0E12BE2C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66CF">
              <w:rPr>
                <w:rFonts w:ascii="Angsana New" w:hAnsi="Angsana New" w:cs="Angsana New"/>
                <w:sz w:val="24"/>
                <w:szCs w:val="24"/>
              </w:rPr>
              <w:t>100,000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5956EC8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0C7B8C3" w14:textId="28D4D06E" w:rsidR="0059041F" w:rsidRPr="00D566CF" w:rsidRDefault="00501AC5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1AC5">
              <w:rPr>
                <w:rFonts w:ascii="Angsana New" w:hAnsi="Angsana New"/>
                <w:sz w:val="24"/>
                <w:szCs w:val="24"/>
              </w:rPr>
              <w:t>69,932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907DCF7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B4DE8D" w14:textId="61FFCC9C" w:rsidR="0059041F" w:rsidRPr="00D566CF" w:rsidRDefault="0059041F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69,932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ECA9380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896BE4" w14:textId="1E9921C6" w:rsidR="0059041F" w:rsidRPr="00D566CF" w:rsidRDefault="006E2F53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2F53">
              <w:rPr>
                <w:rFonts w:ascii="Angsana New" w:hAnsi="Angsana New"/>
                <w:sz w:val="24"/>
                <w:szCs w:val="24"/>
              </w:rPr>
              <w:t>45,</w:t>
            </w:r>
            <w:r w:rsidR="006753B8">
              <w:rPr>
                <w:rFonts w:ascii="Angsana New" w:hAnsi="Angsana New"/>
                <w:sz w:val="24"/>
                <w:szCs w:val="24"/>
              </w:rPr>
              <w:t>631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EFCF43A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322C37" w14:textId="19001BF5" w:rsidR="0059041F" w:rsidRPr="00D566CF" w:rsidRDefault="0059041F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46,3</w:t>
            </w:r>
            <w:r w:rsidR="000B5999" w:rsidRPr="00D566CF">
              <w:rPr>
                <w:rFonts w:ascii="Angsana New" w:hAnsi="Angsana New"/>
                <w:sz w:val="24"/>
                <w:szCs w:val="24"/>
              </w:rPr>
              <w:t>80</w:t>
            </w:r>
          </w:p>
        </w:tc>
      </w:tr>
      <w:tr w:rsidR="0059041F" w:rsidRPr="00D566CF" w14:paraId="2F275DCE" w14:textId="77777777" w:rsidTr="009F6554">
        <w:trPr>
          <w:trHeight w:val="397"/>
        </w:trPr>
        <w:tc>
          <w:tcPr>
            <w:tcW w:w="3719" w:type="dxa"/>
            <w:gridSpan w:val="3"/>
            <w:vAlign w:val="bottom"/>
          </w:tcPr>
          <w:p w14:paraId="4FFA1B87" w14:textId="5479C9F1" w:rsidR="0059041F" w:rsidRPr="00D566CF" w:rsidRDefault="0059041F" w:rsidP="0059041F">
            <w:pPr>
              <w:pStyle w:val="a4"/>
              <w:widowControl/>
              <w:ind w:left="69" w:right="0"/>
              <w:rPr>
                <w:rFonts w:ascii="Angsana New" w:hAnsi="Angsana New" w:cs="Angsana New"/>
                <w:sz w:val="24"/>
                <w:szCs w:val="24"/>
              </w:rPr>
            </w:pPr>
            <w:r w:rsidRPr="00A377D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A377DF">
              <w:rPr>
                <w:rFonts w:ascii="Angsana New" w:hAnsi="Angsana New" w:cs="Angsana New"/>
                <w:sz w:val="24"/>
                <w:szCs w:val="24"/>
                <w:cs/>
              </w:rPr>
              <w:t xml:space="preserve"> : ค่าเผื่อผลขาดทุนจากการด้อยค่า</w:t>
            </w:r>
          </w:p>
        </w:tc>
        <w:tc>
          <w:tcPr>
            <w:tcW w:w="283" w:type="dxa"/>
          </w:tcPr>
          <w:p w14:paraId="48FEF976" w14:textId="77777777" w:rsidR="0059041F" w:rsidRPr="00D566CF" w:rsidRDefault="0059041F" w:rsidP="0059041F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8B50186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30873D4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650797D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8517259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479C942D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CED6600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EFE2C" w14:textId="5DE5D3D1" w:rsidR="0059041F" w:rsidRPr="00A377DF" w:rsidRDefault="00501AC5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01AC5">
              <w:rPr>
                <w:rFonts w:ascii="Angsana New" w:hAnsi="Angsana New"/>
                <w:sz w:val="24"/>
                <w:szCs w:val="24"/>
              </w:rPr>
              <w:t>(5,</w:t>
            </w:r>
            <w:r w:rsidR="006753B8">
              <w:rPr>
                <w:rFonts w:ascii="Angsana New" w:hAnsi="Angsana New"/>
                <w:sz w:val="24"/>
                <w:szCs w:val="24"/>
              </w:rPr>
              <w:t>755</w:t>
            </w:r>
            <w:r w:rsidRPr="00501AC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F198E3D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2931B" w14:textId="012CFF04" w:rsidR="0059041F" w:rsidRPr="00D566CF" w:rsidRDefault="0059041F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(4,498)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082173A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1CA31" w14:textId="321D89B5" w:rsidR="0059041F" w:rsidRPr="00D566CF" w:rsidRDefault="006E2F53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A76742A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34913" w14:textId="1514F602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66C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9041F" w:rsidRPr="00D566CF" w14:paraId="724200BF" w14:textId="77777777" w:rsidTr="009F6554">
        <w:trPr>
          <w:trHeight w:val="397"/>
        </w:trPr>
        <w:tc>
          <w:tcPr>
            <w:tcW w:w="2301" w:type="dxa"/>
            <w:vAlign w:val="bottom"/>
          </w:tcPr>
          <w:p w14:paraId="14468413" w14:textId="77777777" w:rsidR="0059041F" w:rsidRPr="00D566CF" w:rsidRDefault="0059041F" w:rsidP="0059041F">
            <w:pPr>
              <w:pStyle w:val="a4"/>
              <w:widowControl/>
              <w:ind w:left="33" w:right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377D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426" w:type="dxa"/>
          </w:tcPr>
          <w:p w14:paraId="70459761" w14:textId="77777777" w:rsidR="0059041F" w:rsidRPr="00D566CF" w:rsidRDefault="0059041F" w:rsidP="0059041F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8CD5335" w14:textId="77777777" w:rsidR="0059041F" w:rsidRPr="00D566CF" w:rsidRDefault="0059041F" w:rsidP="0059041F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37FDF28B" w14:textId="77777777" w:rsidR="0059041F" w:rsidRPr="00D566CF" w:rsidRDefault="0059041F" w:rsidP="0059041F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44E939E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581D50F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0D7974A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9D3A8A8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07FA0668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DD4814D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C711F51" w14:textId="2F3F72CA" w:rsidR="0059041F" w:rsidRPr="00D566CF" w:rsidRDefault="00A2609E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64,</w:t>
            </w:r>
            <w:r w:rsidR="006753B8">
              <w:rPr>
                <w:rFonts w:ascii="Angsana New" w:hAnsi="Angsana New"/>
                <w:b/>
                <w:bCs/>
                <w:sz w:val="24"/>
                <w:szCs w:val="24"/>
              </w:rPr>
              <w:t>177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ACB570C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D71B24" w14:textId="1C903E60" w:rsidR="0059041F" w:rsidRPr="00D566CF" w:rsidRDefault="0059041F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66CF">
              <w:rPr>
                <w:rFonts w:ascii="Angsana New" w:hAnsi="Angsana New"/>
                <w:b/>
                <w:bCs/>
                <w:sz w:val="24"/>
                <w:szCs w:val="24"/>
              </w:rPr>
              <w:t>65,434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838D4E6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4C4476" w14:textId="0376A9DB" w:rsidR="0059041F" w:rsidRPr="00D566CF" w:rsidRDefault="00A2609E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45,</w:t>
            </w:r>
            <w:r w:rsidR="006753B8">
              <w:rPr>
                <w:rFonts w:ascii="Angsana New" w:hAnsi="Angsana New"/>
                <w:b/>
                <w:bCs/>
                <w:sz w:val="24"/>
                <w:szCs w:val="24"/>
              </w:rPr>
              <w:t>631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3EB3298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00AEE2" w14:textId="6E7890EB" w:rsidR="0059041F" w:rsidRPr="00D566CF" w:rsidRDefault="0059041F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66CF">
              <w:rPr>
                <w:rFonts w:ascii="Angsana New" w:hAnsi="Angsana New"/>
                <w:b/>
                <w:bCs/>
                <w:sz w:val="24"/>
                <w:szCs w:val="24"/>
              </w:rPr>
              <w:t>46,3</w:t>
            </w:r>
            <w:r w:rsidR="000B5999" w:rsidRPr="00D566CF">
              <w:rPr>
                <w:rFonts w:ascii="Angsana New" w:hAnsi="Angsana New"/>
                <w:b/>
                <w:bCs/>
                <w:sz w:val="24"/>
                <w:szCs w:val="24"/>
              </w:rPr>
              <w:t>80</w:t>
            </w:r>
          </w:p>
        </w:tc>
      </w:tr>
    </w:tbl>
    <w:p w14:paraId="131C1EBB" w14:textId="7D798C32" w:rsidR="00B76E70" w:rsidRPr="00D566CF" w:rsidRDefault="00B76E70" w:rsidP="005944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261"/>
          <w:tab w:val="left" w:pos="3544"/>
        </w:tabs>
        <w:spacing w:before="120" w:after="120" w:line="240" w:lineRule="auto"/>
        <w:ind w:left="1134" w:right="-11"/>
        <w:jc w:val="thaiDistribute"/>
        <w:rPr>
          <w:rFonts w:ascii="Angsana New" w:hAnsi="Angsana New"/>
          <w:sz w:val="28"/>
          <w:szCs w:val="28"/>
        </w:rPr>
      </w:pPr>
      <w:r w:rsidRPr="00A377DF">
        <w:rPr>
          <w:rFonts w:ascii="Angsana New" w:hAnsi="Angsana New"/>
          <w:sz w:val="28"/>
          <w:szCs w:val="28"/>
          <w:cs/>
        </w:rPr>
        <w:t>เงินลงทุนในบริษัทร่วมตาม</w:t>
      </w:r>
      <w:r w:rsidR="00714E7B" w:rsidRPr="00A377DF">
        <w:rPr>
          <w:rFonts w:ascii="Angsana New" w:hAnsi="Angsana New"/>
          <w:sz w:val="28"/>
          <w:szCs w:val="28"/>
          <w:cs/>
        </w:rPr>
        <w:t>งบ</w:t>
      </w:r>
      <w:r w:rsidR="00A31F9B" w:rsidRPr="00A377DF">
        <w:rPr>
          <w:rFonts w:ascii="Angsana New" w:hAnsi="Angsana New"/>
          <w:sz w:val="28"/>
          <w:szCs w:val="28"/>
          <w:cs/>
        </w:rPr>
        <w:t>การเงิน</w:t>
      </w:r>
      <w:r w:rsidRPr="00A377DF">
        <w:rPr>
          <w:rFonts w:ascii="Angsana New" w:hAnsi="Angsana New"/>
          <w:sz w:val="28"/>
          <w:szCs w:val="28"/>
          <w:cs/>
        </w:rPr>
        <w:t>เฉพาะกิจการแสดงตามราคาทุนหักค่าเผื่อการด้อยค่าของเงินลงทุน</w:t>
      </w:r>
      <w:r w:rsidR="007244B9" w:rsidRPr="00A377DF">
        <w:rPr>
          <w:rFonts w:ascii="Angsana New" w:hAnsi="Angsana New"/>
          <w:sz w:val="28"/>
          <w:szCs w:val="28"/>
          <w:cs/>
        </w:rPr>
        <w:t xml:space="preserve"> </w:t>
      </w:r>
      <w:r w:rsidRPr="00A377DF">
        <w:rPr>
          <w:rFonts w:ascii="Angsana New" w:hAnsi="Angsana New"/>
          <w:sz w:val="28"/>
          <w:szCs w:val="28"/>
          <w:cs/>
        </w:rPr>
        <w:t>บริษัทพิจารณามูลค่าที่คาดว่าจะได้รับคืน</w:t>
      </w:r>
      <w:r w:rsidR="00AB165F" w:rsidRPr="00A377DF">
        <w:rPr>
          <w:rFonts w:ascii="Angsana New" w:hAnsi="Angsana New"/>
          <w:sz w:val="28"/>
          <w:szCs w:val="28"/>
          <w:cs/>
        </w:rPr>
        <w:t>โดยใช้</w:t>
      </w:r>
      <w:r w:rsidR="00A02CDF" w:rsidRPr="00A377DF">
        <w:rPr>
          <w:rFonts w:ascii="Angsana New" w:hAnsi="Angsana New"/>
          <w:sz w:val="28"/>
          <w:szCs w:val="28"/>
          <w:cs/>
        </w:rPr>
        <w:t>มูลค่า</w:t>
      </w:r>
      <w:r w:rsidR="007C09DC" w:rsidRPr="00A377DF">
        <w:rPr>
          <w:rFonts w:ascii="Angsana New" w:hAnsi="Angsana New"/>
          <w:sz w:val="28"/>
          <w:szCs w:val="28"/>
          <w:cs/>
        </w:rPr>
        <w:t>ตาม</w:t>
      </w:r>
      <w:r w:rsidR="00A02CDF" w:rsidRPr="00A377DF">
        <w:rPr>
          <w:rFonts w:ascii="Angsana New" w:hAnsi="Angsana New"/>
          <w:sz w:val="28"/>
          <w:szCs w:val="28"/>
          <w:cs/>
        </w:rPr>
        <w:t>ส่วนของผู้ถือหุ้นของ</w:t>
      </w:r>
      <w:r w:rsidR="00AB165F" w:rsidRPr="00A377DF">
        <w:rPr>
          <w:rFonts w:ascii="Angsana New" w:hAnsi="Angsana New"/>
          <w:sz w:val="28"/>
          <w:szCs w:val="28"/>
          <w:cs/>
        </w:rPr>
        <w:t xml:space="preserve">บริษัทร่วม </w:t>
      </w:r>
      <w:r w:rsidR="006E0937" w:rsidRPr="00A377DF">
        <w:rPr>
          <w:rFonts w:ascii="Angsana New" w:hAnsi="Angsana New"/>
          <w:sz w:val="28"/>
          <w:szCs w:val="28"/>
          <w:cs/>
        </w:rPr>
        <w:t xml:space="preserve">ณ </w:t>
      </w:r>
      <w:r w:rsidR="000B5999" w:rsidRPr="00A377DF">
        <w:rPr>
          <w:rFonts w:ascii="Angsana New" w:hAnsi="Angsana New"/>
          <w:sz w:val="28"/>
          <w:szCs w:val="28"/>
          <w:cs/>
        </w:rPr>
        <w:t>วันที</w:t>
      </w:r>
      <w:r w:rsidR="00F01D7E" w:rsidRPr="00A377DF">
        <w:rPr>
          <w:rFonts w:ascii="Angsana New" w:hAnsi="Angsana New"/>
          <w:sz w:val="28"/>
          <w:szCs w:val="28"/>
          <w:cs/>
        </w:rPr>
        <w:t>่</w:t>
      </w:r>
      <w:r w:rsidR="004014A2" w:rsidRPr="00A377DF">
        <w:rPr>
          <w:rFonts w:ascii="Angsana New" w:hAnsi="Angsana New"/>
          <w:sz w:val="28"/>
          <w:szCs w:val="28"/>
          <w:cs/>
        </w:rPr>
        <w:t xml:space="preserve"> </w:t>
      </w:r>
      <w:r w:rsidR="00307A6D" w:rsidRPr="00D566CF">
        <w:rPr>
          <w:rFonts w:ascii="Angsana New" w:hAnsi="Angsana New"/>
          <w:sz w:val="28"/>
          <w:szCs w:val="28"/>
        </w:rPr>
        <w:t xml:space="preserve">31 </w:t>
      </w:r>
      <w:r w:rsidR="004014A2" w:rsidRPr="00A377DF">
        <w:rPr>
          <w:rFonts w:ascii="Angsana New" w:hAnsi="Angsana New"/>
          <w:sz w:val="28"/>
          <w:szCs w:val="28"/>
          <w:cs/>
        </w:rPr>
        <w:t>ธันวาคม</w:t>
      </w:r>
      <w:r w:rsidR="004A5848" w:rsidRPr="00A377DF">
        <w:rPr>
          <w:rFonts w:ascii="Angsana New" w:hAnsi="Angsana New"/>
          <w:sz w:val="28"/>
          <w:szCs w:val="28"/>
          <w:cs/>
        </w:rPr>
        <w:t xml:space="preserve"> </w:t>
      </w:r>
      <w:r w:rsidR="00376E65" w:rsidRPr="00D566CF">
        <w:rPr>
          <w:rFonts w:ascii="Angsana New" w:eastAsia="Arial Unicode MS" w:hAnsi="Angsana New"/>
          <w:snapToGrid w:val="0"/>
          <w:sz w:val="28"/>
          <w:szCs w:val="28"/>
          <w:lang w:eastAsia="th-TH"/>
        </w:rPr>
        <w:t>256</w:t>
      </w:r>
      <w:r w:rsidR="00FD3541" w:rsidRPr="00D566CF">
        <w:rPr>
          <w:rFonts w:ascii="Angsana New" w:eastAsia="Arial Unicode MS" w:hAnsi="Angsana New"/>
          <w:snapToGrid w:val="0"/>
          <w:sz w:val="28"/>
          <w:szCs w:val="28"/>
          <w:lang w:eastAsia="th-TH"/>
        </w:rPr>
        <w:t xml:space="preserve">6 </w:t>
      </w:r>
      <w:r w:rsidR="00FD3541" w:rsidRPr="00A377DF">
        <w:rPr>
          <w:rFonts w:ascii="Angsana New" w:eastAsia="Arial Unicode MS" w:hAnsi="Angsana New"/>
          <w:snapToGrid w:val="0"/>
          <w:sz w:val="28"/>
          <w:szCs w:val="28"/>
          <w:cs/>
          <w:lang w:eastAsia="th-TH"/>
        </w:rPr>
        <w:t xml:space="preserve">และ </w:t>
      </w:r>
      <w:r w:rsidR="00FD3541" w:rsidRPr="00D566CF">
        <w:rPr>
          <w:rFonts w:ascii="Angsana New" w:eastAsia="Arial Unicode MS" w:hAnsi="Angsana New"/>
          <w:snapToGrid w:val="0"/>
          <w:sz w:val="28"/>
          <w:szCs w:val="28"/>
          <w:lang w:eastAsia="th-TH"/>
        </w:rPr>
        <w:t>2565</w:t>
      </w:r>
      <w:r w:rsidR="00307A6D" w:rsidRPr="00A377DF">
        <w:rPr>
          <w:rFonts w:ascii="Angsana New" w:hAnsi="Angsana New"/>
          <w:sz w:val="28"/>
          <w:szCs w:val="28"/>
          <w:cs/>
        </w:rPr>
        <w:t xml:space="preserve"> </w:t>
      </w:r>
      <w:r w:rsidRPr="00A377DF">
        <w:rPr>
          <w:rFonts w:ascii="Angsana New" w:hAnsi="Angsana New"/>
          <w:sz w:val="28"/>
          <w:szCs w:val="28"/>
          <w:cs/>
        </w:rPr>
        <w:t xml:space="preserve">บริษัทบันทึกค่าเผื่อการด้อยค่าของเงินลงทุนในบริษัทร่วม จำนวน </w:t>
      </w:r>
      <w:r w:rsidR="00FC64FE">
        <w:rPr>
          <w:rFonts w:ascii="Angsana New" w:hAnsi="Angsana New"/>
          <w:sz w:val="28"/>
          <w:szCs w:val="28"/>
        </w:rPr>
        <w:t>5.</w:t>
      </w:r>
      <w:r w:rsidR="00AE0706">
        <w:rPr>
          <w:rFonts w:ascii="Angsana New" w:hAnsi="Angsana New"/>
          <w:sz w:val="28"/>
          <w:szCs w:val="28"/>
        </w:rPr>
        <w:t>76</w:t>
      </w:r>
      <w:r w:rsidRPr="00A377DF">
        <w:rPr>
          <w:rFonts w:ascii="Angsana New" w:hAnsi="Angsana New"/>
          <w:sz w:val="28"/>
          <w:szCs w:val="28"/>
          <w:cs/>
        </w:rPr>
        <w:t xml:space="preserve"> ล้านบาท และ </w:t>
      </w:r>
      <w:r w:rsidR="004014A2" w:rsidRPr="00D566CF">
        <w:rPr>
          <w:rFonts w:ascii="Angsana New" w:hAnsi="Angsana New"/>
          <w:sz w:val="28"/>
          <w:szCs w:val="28"/>
        </w:rPr>
        <w:t>4.50</w:t>
      </w:r>
      <w:r w:rsidR="00B32E92" w:rsidRPr="00A377DF">
        <w:rPr>
          <w:rFonts w:ascii="Angsana New" w:hAnsi="Angsana New"/>
          <w:sz w:val="28"/>
          <w:szCs w:val="28"/>
          <w:cs/>
        </w:rPr>
        <w:t xml:space="preserve"> </w:t>
      </w:r>
      <w:r w:rsidRPr="00A377DF">
        <w:rPr>
          <w:rFonts w:ascii="Angsana New" w:hAnsi="Angsana New"/>
          <w:sz w:val="28"/>
          <w:szCs w:val="28"/>
          <w:cs/>
        </w:rPr>
        <w:t>ล้านบาท ตามลำดับ</w:t>
      </w:r>
      <w:r w:rsidR="00AB165F" w:rsidRPr="00A377DF">
        <w:rPr>
          <w:rFonts w:ascii="Angsana New" w:hAnsi="Angsana New"/>
          <w:sz w:val="28"/>
          <w:szCs w:val="28"/>
          <w:cs/>
        </w:rPr>
        <w:t xml:space="preserve"> </w:t>
      </w:r>
      <w:r w:rsidRPr="00A377DF">
        <w:rPr>
          <w:rFonts w:ascii="Angsana New" w:hAnsi="Angsana New"/>
          <w:sz w:val="28"/>
          <w:szCs w:val="28"/>
          <w:cs/>
        </w:rPr>
        <w:t xml:space="preserve"> </w:t>
      </w:r>
      <w:r w:rsidR="003D6034" w:rsidRPr="00A377DF">
        <w:rPr>
          <w:rFonts w:ascii="Angsana New" w:hAnsi="Angsana New"/>
          <w:sz w:val="28"/>
          <w:szCs w:val="28"/>
          <w:cs/>
        </w:rPr>
        <w:t>ในระหว่าง</w:t>
      </w:r>
      <w:r w:rsidR="00770023" w:rsidRPr="00A377DF">
        <w:rPr>
          <w:rFonts w:ascii="Angsana New" w:hAnsi="Angsana New"/>
          <w:sz w:val="28"/>
          <w:szCs w:val="28"/>
          <w:cs/>
        </w:rPr>
        <w:t>ปี</w:t>
      </w:r>
      <w:r w:rsidRPr="00A377DF">
        <w:rPr>
          <w:rFonts w:ascii="Angsana New" w:hAnsi="Angsana New"/>
          <w:sz w:val="28"/>
          <w:szCs w:val="28"/>
          <w:cs/>
        </w:rPr>
        <w:t>บริษัทบันทึ</w:t>
      </w:r>
      <w:r w:rsidR="00395F9F" w:rsidRPr="00A377DF">
        <w:rPr>
          <w:rFonts w:ascii="Angsana New" w:hAnsi="Angsana New"/>
          <w:sz w:val="28"/>
          <w:szCs w:val="28"/>
          <w:cs/>
        </w:rPr>
        <w:t>ก</w:t>
      </w:r>
      <w:r w:rsidRPr="00A377DF">
        <w:rPr>
          <w:rFonts w:ascii="Angsana New" w:hAnsi="Angsana New"/>
          <w:sz w:val="28"/>
          <w:szCs w:val="28"/>
          <w:cs/>
        </w:rPr>
        <w:t>ด้อยค่</w:t>
      </w:r>
      <w:r w:rsidR="007412A1" w:rsidRPr="00A377DF">
        <w:rPr>
          <w:rFonts w:ascii="Angsana New" w:hAnsi="Angsana New"/>
          <w:sz w:val="28"/>
          <w:szCs w:val="28"/>
          <w:cs/>
        </w:rPr>
        <w:t>าของเงินลงทุนในบริษัทร่วม จำนวน</w:t>
      </w:r>
      <w:r w:rsidR="000603D6" w:rsidRPr="00A377DF">
        <w:rPr>
          <w:rFonts w:ascii="Angsana New" w:hAnsi="Angsana New"/>
          <w:sz w:val="28"/>
          <w:szCs w:val="28"/>
          <w:cs/>
        </w:rPr>
        <w:t xml:space="preserve"> </w:t>
      </w:r>
      <w:r w:rsidR="00E24B92">
        <w:rPr>
          <w:rFonts w:ascii="Angsana New" w:hAnsi="Angsana New"/>
          <w:sz w:val="28"/>
          <w:szCs w:val="28"/>
        </w:rPr>
        <w:t>1.</w:t>
      </w:r>
      <w:r w:rsidR="00AE0706">
        <w:rPr>
          <w:rFonts w:ascii="Angsana New" w:hAnsi="Angsana New"/>
          <w:sz w:val="28"/>
          <w:szCs w:val="28"/>
        </w:rPr>
        <w:t>26</w:t>
      </w:r>
      <w:r w:rsidRPr="00A377DF">
        <w:rPr>
          <w:rFonts w:ascii="Angsana New" w:hAnsi="Angsana New"/>
          <w:sz w:val="28"/>
          <w:szCs w:val="28"/>
          <w:cs/>
        </w:rPr>
        <w:t xml:space="preserve"> ล้านบาท </w:t>
      </w:r>
    </w:p>
    <w:p w14:paraId="38D3AC13" w14:textId="77777777" w:rsidR="00240D0A" w:rsidRPr="00D566CF" w:rsidRDefault="00240D0A" w:rsidP="008D3AA6">
      <w:pPr>
        <w:spacing w:before="240"/>
        <w:jc w:val="thaiDistribute"/>
        <w:rPr>
          <w:rFonts w:ascii="Angsana New" w:hAnsi="Angsana New"/>
          <w:sz w:val="28"/>
          <w:szCs w:val="28"/>
        </w:rPr>
        <w:sectPr w:rsidR="00240D0A" w:rsidRPr="00D566CF" w:rsidSect="001357AE">
          <w:headerReference w:type="default" r:id="rId10"/>
          <w:footerReference w:type="default" r:id="rId11"/>
          <w:headerReference w:type="first" r:id="rId12"/>
          <w:footerReference w:type="first" r:id="rId13"/>
          <w:pgSz w:w="16834" w:h="11909" w:orient="landscape" w:code="9"/>
          <w:pgMar w:top="1440" w:right="816" w:bottom="851" w:left="578" w:header="1282" w:footer="446" w:gutter="0"/>
          <w:cols w:space="720"/>
          <w:docGrid w:linePitch="245"/>
        </w:sectPr>
      </w:pPr>
    </w:p>
    <w:p w14:paraId="2B7D1AF6" w14:textId="77777777" w:rsidR="008F06D1" w:rsidRPr="00D566CF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798022D6" w14:textId="77777777" w:rsidR="008F06D1" w:rsidRPr="00D566CF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43C552EB" w14:textId="77777777" w:rsidR="008F06D1" w:rsidRPr="00D566CF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040ADFDC" w14:textId="77777777" w:rsidR="008F06D1" w:rsidRPr="00D566CF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303AB046" w14:textId="77777777" w:rsidR="008F06D1" w:rsidRPr="00D566CF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56892D7E" w14:textId="77777777" w:rsidR="008F06D1" w:rsidRPr="00D566CF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67A32039" w14:textId="77777777" w:rsidR="008F06D1" w:rsidRPr="00D566CF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7F6CA57F" w14:textId="5C277F00" w:rsidR="00967CF5" w:rsidRPr="00D566CF" w:rsidRDefault="00967CF5" w:rsidP="00AB0B28">
      <w:pPr>
        <w:pStyle w:val="a"/>
        <w:tabs>
          <w:tab w:val="left" w:pos="9356"/>
        </w:tabs>
        <w:spacing w:after="120"/>
        <w:ind w:left="284" w:right="-23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บริษัทบันทึกเงินลงทุนในบริษัทร่วมตามวิธีส่วนได้เสียใน</w:t>
      </w:r>
      <w:r w:rsidR="005B7074"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งบ</w:t>
      </w:r>
      <w:r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การเงินที่แสดงเงินลงทุนตามวิธีส่วนได้เสีย</w:t>
      </w:r>
      <w:r w:rsidR="00FC259D"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เงินลงทุน ณ วันที่ </w:t>
      </w:r>
      <w:r w:rsidRPr="00D566CF">
        <w:rPr>
          <w:rFonts w:ascii="Angsana New" w:hAnsi="Angsana New" w:cs="Angsana New"/>
          <w:spacing w:val="-2"/>
          <w:sz w:val="28"/>
          <w:szCs w:val="28"/>
          <w:lang w:val="en-US"/>
        </w:rPr>
        <w:t>3</w:t>
      </w:r>
      <w:r w:rsidR="00E22C2A" w:rsidRPr="00D566CF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1 </w:t>
      </w:r>
      <w:r w:rsidR="00E22C2A"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ธันวาคม</w:t>
      </w:r>
      <w:r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307A6D" w:rsidRPr="00D566CF">
        <w:rPr>
          <w:rFonts w:ascii="Angsana New" w:hAnsi="Angsana New" w:cs="Angsana New"/>
          <w:spacing w:val="-2"/>
          <w:sz w:val="28"/>
          <w:szCs w:val="28"/>
          <w:lang w:val="en-US"/>
        </w:rPr>
        <w:t>2566</w:t>
      </w:r>
      <w:r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และส่วนแบ่งกำไร</w:t>
      </w:r>
      <w:r w:rsidR="009562CD"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(ขาดทุน) </w:t>
      </w:r>
      <w:r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จากบริษัทร่วมสำหรับ</w:t>
      </w:r>
      <w:r w:rsidR="00E22C2A"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ปี</w:t>
      </w:r>
      <w:r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สิ้นสุด</w:t>
      </w:r>
      <w:r w:rsidR="006E0937"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วันที่ </w:t>
      </w:r>
      <w:r w:rsidR="006E0937" w:rsidRPr="00D566CF">
        <w:rPr>
          <w:rFonts w:ascii="Angsana New" w:hAnsi="Angsana New" w:cs="Angsana New"/>
          <w:spacing w:val="-2"/>
          <w:sz w:val="28"/>
          <w:szCs w:val="28"/>
          <w:lang w:val="en-US"/>
        </w:rPr>
        <w:t>3</w:t>
      </w:r>
      <w:r w:rsidR="00E23C31" w:rsidRPr="00D566CF">
        <w:rPr>
          <w:rFonts w:ascii="Angsana New" w:hAnsi="Angsana New" w:cs="Angsana New"/>
          <w:spacing w:val="-2"/>
          <w:sz w:val="28"/>
          <w:szCs w:val="28"/>
          <w:lang w:val="en-US"/>
        </w:rPr>
        <w:t>1</w:t>
      </w:r>
      <w:r w:rsidR="006E0937"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E23C31"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ธันวาคม</w:t>
      </w:r>
      <w:r w:rsidR="006E0937"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6E0937" w:rsidRPr="00D566CF">
        <w:rPr>
          <w:rFonts w:ascii="Angsana New" w:hAnsi="Angsana New" w:cs="Angsana New"/>
          <w:spacing w:val="-2"/>
          <w:sz w:val="28"/>
          <w:szCs w:val="28"/>
          <w:lang w:val="en-US"/>
        </w:rPr>
        <w:t>2566</w:t>
      </w:r>
      <w:r w:rsidR="006E0937"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ถือตาม</w:t>
      </w:r>
      <w:r w:rsidR="005B7074"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งบ</w:t>
      </w:r>
      <w:r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การเงินรวมสำหรับ</w:t>
      </w:r>
      <w:r w:rsidR="00E23C31"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ปีสิ้นสุด</w:t>
      </w:r>
      <w:r w:rsidR="006E0937"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วันที่ </w:t>
      </w:r>
      <w:r w:rsidR="006E0937" w:rsidRPr="00D566CF">
        <w:rPr>
          <w:rFonts w:ascii="Angsana New" w:hAnsi="Angsana New" w:cs="Angsana New"/>
          <w:spacing w:val="-2"/>
          <w:sz w:val="28"/>
          <w:szCs w:val="28"/>
          <w:lang w:val="en-US"/>
        </w:rPr>
        <w:t>3</w:t>
      </w:r>
      <w:r w:rsidR="00E23C31" w:rsidRPr="00D566CF">
        <w:rPr>
          <w:rFonts w:ascii="Angsana New" w:hAnsi="Angsana New" w:cs="Angsana New"/>
          <w:spacing w:val="-2"/>
          <w:sz w:val="28"/>
          <w:szCs w:val="28"/>
          <w:lang w:val="en-US"/>
        </w:rPr>
        <w:t>1</w:t>
      </w:r>
      <w:r w:rsidR="006E0937"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E23C31"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ธันวาคม</w:t>
      </w:r>
      <w:r w:rsidR="006E0937"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6E0937" w:rsidRPr="00D566CF">
        <w:rPr>
          <w:rFonts w:ascii="Angsana New" w:hAnsi="Angsana New" w:cs="Angsana New"/>
          <w:spacing w:val="-2"/>
          <w:sz w:val="28"/>
          <w:szCs w:val="28"/>
          <w:lang w:val="en-US"/>
        </w:rPr>
        <w:t>2566</w:t>
      </w:r>
      <w:r w:rsidR="006E0937"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ของบริษัท นิวพลัสนิตติ้ง จำกัด (มหาชน) และบริษัทย่อย ซึ่งตรวจสอบโดยผู้สอบบัญชีอื่น มูลค่าของเงินลงทุน</w:t>
      </w:r>
      <w:r w:rsidR="006C146D"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ตามวิธีส่วนได้เสีย</w:t>
      </w:r>
      <w:r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นี้ ณ </w:t>
      </w:r>
      <w:r w:rsidR="006E0937"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วันที่ </w:t>
      </w:r>
      <w:r w:rsidR="006E0937" w:rsidRPr="00D566CF">
        <w:rPr>
          <w:rFonts w:ascii="Angsana New" w:hAnsi="Angsana New" w:cs="Angsana New"/>
          <w:spacing w:val="-2"/>
          <w:sz w:val="28"/>
          <w:szCs w:val="28"/>
          <w:lang w:val="en-US"/>
        </w:rPr>
        <w:t>3</w:t>
      </w:r>
      <w:r w:rsidR="009C1E98" w:rsidRPr="00D566CF">
        <w:rPr>
          <w:rFonts w:ascii="Angsana New" w:hAnsi="Angsana New" w:cs="Angsana New"/>
          <w:spacing w:val="-2"/>
          <w:sz w:val="28"/>
          <w:szCs w:val="28"/>
          <w:lang w:val="en-US"/>
        </w:rPr>
        <w:t>1</w:t>
      </w:r>
      <w:r w:rsidR="006E0937"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9C1E98"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ธันวาคม</w:t>
      </w:r>
      <w:r w:rsidR="006E0937"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6E0937" w:rsidRPr="00D566CF">
        <w:rPr>
          <w:rFonts w:ascii="Angsana New" w:hAnsi="Angsana New" w:cs="Angsana New"/>
          <w:spacing w:val="-2"/>
          <w:sz w:val="28"/>
          <w:szCs w:val="28"/>
          <w:lang w:val="en-US"/>
        </w:rPr>
        <w:t>2566</w:t>
      </w:r>
      <w:r w:rsidR="006E0937"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9C1E98"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และ </w:t>
      </w:r>
      <w:r w:rsidR="00307A6D" w:rsidRPr="00D566CF">
        <w:rPr>
          <w:rFonts w:ascii="Angsana New" w:hAnsi="Angsana New" w:cs="Angsana New"/>
          <w:spacing w:val="-2"/>
          <w:sz w:val="28"/>
          <w:szCs w:val="28"/>
          <w:lang w:val="en-US"/>
        </w:rPr>
        <w:t>2565</w:t>
      </w:r>
      <w:r w:rsidR="005602E2"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มีจำนวน </w:t>
      </w:r>
      <w:r w:rsidR="00AF228C">
        <w:rPr>
          <w:rFonts w:ascii="Angsana New" w:hAnsi="Angsana New" w:cs="Angsana New"/>
          <w:spacing w:val="-2"/>
          <w:sz w:val="28"/>
          <w:szCs w:val="28"/>
          <w:lang w:val="en-US"/>
        </w:rPr>
        <w:t>45.</w:t>
      </w:r>
      <w:r w:rsidR="00706A16">
        <w:rPr>
          <w:rFonts w:ascii="Angsana New" w:hAnsi="Angsana New" w:cs="Angsana New"/>
          <w:spacing w:val="-2"/>
          <w:sz w:val="28"/>
          <w:szCs w:val="28"/>
          <w:lang w:val="en-US"/>
        </w:rPr>
        <w:t>63</w:t>
      </w:r>
      <w:r w:rsidR="005602E2"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ล้านบาท และ </w:t>
      </w:r>
      <w:r w:rsidR="00307A6D" w:rsidRPr="00D566CF">
        <w:rPr>
          <w:rFonts w:ascii="Angsana New" w:hAnsi="Angsana New" w:cs="Angsana New"/>
          <w:spacing w:val="-2"/>
          <w:sz w:val="28"/>
          <w:szCs w:val="28"/>
          <w:lang w:val="en-US"/>
        </w:rPr>
        <w:t>46.3</w:t>
      </w:r>
      <w:r w:rsidR="00AF228C">
        <w:rPr>
          <w:rFonts w:ascii="Angsana New" w:hAnsi="Angsana New" w:cs="Angsana New"/>
          <w:spacing w:val="-2"/>
          <w:sz w:val="28"/>
          <w:szCs w:val="28"/>
          <w:lang w:val="en-US"/>
        </w:rPr>
        <w:t>8</w:t>
      </w:r>
      <w:r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ล้านบาท ตามลำดับ ส่วนแบ่ง</w:t>
      </w:r>
      <w:r w:rsidR="0049464E" w:rsidRPr="00A377DF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 xml:space="preserve"> (ขาดทุน) </w:t>
      </w:r>
      <w:r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จากบริษัทร่วมนี้สำหรับ</w:t>
      </w:r>
      <w:r w:rsidR="00540C87"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ปี</w:t>
      </w:r>
      <w:r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สิ้นสุด</w:t>
      </w:r>
      <w:r w:rsidR="006E0937"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วันที่ </w:t>
      </w:r>
      <w:r w:rsidR="006E0937" w:rsidRPr="00D566CF">
        <w:rPr>
          <w:rFonts w:ascii="Angsana New" w:hAnsi="Angsana New" w:cs="Angsana New"/>
          <w:spacing w:val="-2"/>
          <w:sz w:val="28"/>
          <w:szCs w:val="28"/>
          <w:lang w:val="en-US"/>
        </w:rPr>
        <w:t>3</w:t>
      </w:r>
      <w:r w:rsidR="00D7247E" w:rsidRPr="00D566CF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1 </w:t>
      </w:r>
      <w:r w:rsidR="00D7247E"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ธันวาคม</w:t>
      </w:r>
      <w:r w:rsidR="006E0937"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6E0937" w:rsidRPr="00D566CF">
        <w:rPr>
          <w:rFonts w:ascii="Angsana New" w:hAnsi="Angsana New" w:cs="Angsana New"/>
          <w:spacing w:val="-2"/>
          <w:sz w:val="28"/>
          <w:szCs w:val="28"/>
          <w:lang w:val="en-US"/>
        </w:rPr>
        <w:t>2566</w:t>
      </w:r>
      <w:r w:rsidR="006E0937"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5602E2"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และ </w:t>
      </w:r>
      <w:r w:rsidR="00307A6D" w:rsidRPr="00D566CF">
        <w:rPr>
          <w:rFonts w:ascii="Angsana New" w:eastAsia="Arial Unicode MS" w:hAnsi="Angsana New" w:cs="Angsana New"/>
          <w:snapToGrid w:val="0"/>
          <w:sz w:val="28"/>
          <w:szCs w:val="28"/>
          <w:lang w:val="en-US" w:eastAsia="th-TH"/>
        </w:rPr>
        <w:t>2565</w:t>
      </w:r>
      <w:r w:rsidR="00376E65" w:rsidRPr="00A377DF">
        <w:rPr>
          <w:rFonts w:ascii="Angsana New" w:eastAsia="Arial Unicode MS" w:hAnsi="Angsana New" w:cs="Angsana New"/>
          <w:snapToGrid w:val="0"/>
          <w:sz w:val="28"/>
          <w:szCs w:val="28"/>
          <w:cs/>
          <w:lang w:val="en-US" w:eastAsia="th-TH"/>
        </w:rPr>
        <w:t xml:space="preserve"> </w:t>
      </w:r>
      <w:r w:rsidR="005602E2"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มีจำนวน</w:t>
      </w:r>
      <w:r w:rsidR="006C146D"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ผล</w:t>
      </w:r>
      <w:r w:rsidR="007C0B41"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ขาดทุน</w:t>
      </w:r>
      <w:r w:rsidR="00FB060A"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4539A8">
        <w:rPr>
          <w:rFonts w:ascii="Angsana New" w:hAnsi="Angsana New" w:cs="Angsana New"/>
          <w:spacing w:val="-2"/>
          <w:sz w:val="28"/>
          <w:szCs w:val="28"/>
          <w:lang w:val="en-US"/>
        </w:rPr>
        <w:t>0.</w:t>
      </w:r>
      <w:r w:rsidR="00706A16">
        <w:rPr>
          <w:rFonts w:ascii="Angsana New" w:hAnsi="Angsana New" w:cs="Angsana New"/>
          <w:spacing w:val="-2"/>
          <w:sz w:val="28"/>
          <w:szCs w:val="28"/>
          <w:lang w:val="en-US"/>
        </w:rPr>
        <w:t>75</w:t>
      </w:r>
      <w:r w:rsidR="007C0B41"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5602E2" w:rsidRPr="00A377DF">
        <w:rPr>
          <w:rFonts w:ascii="Angsana New" w:hAnsi="Angsana New" w:cs="Angsana New"/>
          <w:color w:val="000000" w:themeColor="text1"/>
          <w:spacing w:val="-2"/>
          <w:sz w:val="28"/>
          <w:szCs w:val="28"/>
          <w:cs/>
          <w:lang w:val="en-US"/>
        </w:rPr>
        <w:t xml:space="preserve">ล้านบาท </w:t>
      </w:r>
      <w:r w:rsidR="005602E2"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และ </w:t>
      </w:r>
      <w:r w:rsidR="00491B8C">
        <w:rPr>
          <w:rFonts w:ascii="Angsana New" w:hAnsi="Angsana New" w:cs="Angsana New"/>
          <w:spacing w:val="-2"/>
          <w:sz w:val="28"/>
          <w:szCs w:val="28"/>
          <w:lang w:val="en-US"/>
        </w:rPr>
        <w:t>3.04</w:t>
      </w:r>
      <w:r w:rsidRPr="00A377D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ล้านบาท</w:t>
      </w:r>
      <w:r w:rsidRPr="00A377DF">
        <w:rPr>
          <w:rFonts w:ascii="Angsana New" w:hAnsi="Angsana New" w:cs="Angsana New"/>
          <w:sz w:val="28"/>
          <w:szCs w:val="28"/>
          <w:cs/>
          <w:lang w:val="en-US"/>
        </w:rPr>
        <w:t xml:space="preserve"> ตามลำดับ </w:t>
      </w:r>
    </w:p>
    <w:p w14:paraId="51DCC232" w14:textId="0615EDE2" w:rsidR="008D3AA6" w:rsidRPr="00D566CF" w:rsidRDefault="00967CF5" w:rsidP="00967CF5">
      <w:pPr>
        <w:pStyle w:val="a"/>
        <w:tabs>
          <w:tab w:val="clear" w:pos="1080"/>
        </w:tabs>
        <w:spacing w:before="120" w:after="120"/>
        <w:ind w:left="284" w:right="119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A377DF">
        <w:rPr>
          <w:rFonts w:ascii="Angsana New" w:hAnsi="Angsana New" w:cs="Angsana New"/>
          <w:sz w:val="28"/>
          <w:szCs w:val="28"/>
          <w:cs/>
          <w:lang w:val="en-US"/>
        </w:rPr>
        <w:t>ข้อมูลทางการเงินที่สำคัญของบริษัทร่วม มีดังนี้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709"/>
        <w:gridCol w:w="2302"/>
        <w:gridCol w:w="283"/>
        <w:gridCol w:w="2234"/>
      </w:tblGrid>
      <w:tr w:rsidR="00FD002A" w:rsidRPr="00D566CF" w14:paraId="22A0F398" w14:textId="77777777" w:rsidTr="00B70BB8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2DA19" w14:textId="77777777" w:rsidR="00FD002A" w:rsidRPr="00A377DF" w:rsidRDefault="00FD002A" w:rsidP="006A120C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745B411" w14:textId="77777777" w:rsidR="00FD002A" w:rsidRPr="00D566CF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19D8DA" w14:textId="77777777" w:rsidR="00FD002A" w:rsidRPr="00A377DF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B74494" w:rsidRPr="00D566CF" w14:paraId="5A16BE38" w14:textId="77777777" w:rsidTr="00B70BB8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A4262" w14:textId="77777777" w:rsidR="00B74494" w:rsidRPr="00A377DF" w:rsidRDefault="00B74494" w:rsidP="00C74A72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B5168B1" w14:textId="77777777" w:rsidR="00B74494" w:rsidRPr="00D566CF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2C3C6C" w14:textId="238CC40C" w:rsidR="00B74494" w:rsidRPr="00D566CF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A377DF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บริษัท นิวพลัสนิตติ้ง จำกัด (มหาชน) และบริษัทย่อย</w:t>
            </w:r>
          </w:p>
        </w:tc>
      </w:tr>
      <w:tr w:rsidR="00B74494" w:rsidRPr="00D566CF" w14:paraId="112CDFA4" w14:textId="77777777" w:rsidTr="00B70BB8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B6D4D" w14:textId="77777777" w:rsidR="00B74494" w:rsidRPr="00A377DF" w:rsidRDefault="00B74494" w:rsidP="00C74A72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E8D1430" w14:textId="77777777" w:rsidR="00B74494" w:rsidRPr="00D566CF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C60E3" w14:textId="559AAE3D" w:rsidR="00B74494" w:rsidRPr="00A377DF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  <w:r w:rsidR="002639CB"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2DAA13" w14:textId="77777777" w:rsidR="00B74494" w:rsidRPr="00D566CF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E26AED" w14:textId="609BF558" w:rsidR="00B74494" w:rsidRPr="00D566CF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A377DF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31</w:t>
            </w:r>
          </w:p>
        </w:tc>
      </w:tr>
      <w:tr w:rsidR="00C74A72" w:rsidRPr="00D566CF" w14:paraId="68997AA9" w14:textId="77777777" w:rsidTr="00B70BB8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DE43D" w14:textId="77777777" w:rsidR="00C74A72" w:rsidRPr="00A377DF" w:rsidRDefault="00C74A72" w:rsidP="00C74A72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119BFB8" w14:textId="77777777" w:rsidR="00C74A72" w:rsidRPr="00D566CF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DCBB3B" w14:textId="06716EB0" w:rsidR="00C74A72" w:rsidRPr="00D566CF" w:rsidRDefault="002639CB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A377DF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ธันวาคม</w:t>
            </w:r>
            <w:r w:rsidR="00B74494" w:rsidRPr="00A377DF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  <w:r w:rsidR="005602E2"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FB060A"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7818D" w14:textId="77777777" w:rsidR="00C74A72" w:rsidRPr="00D566CF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01E420" w14:textId="394ED460" w:rsidR="00C74A72" w:rsidRPr="00A377DF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FB060A"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</w:t>
            </w:r>
          </w:p>
        </w:tc>
      </w:tr>
      <w:tr w:rsidR="00C74A72" w:rsidRPr="00D566CF" w14:paraId="359F9757" w14:textId="77777777" w:rsidTr="00D4213D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399D5" w14:textId="5EC1F95F" w:rsidR="00C74A72" w:rsidRPr="00A377DF" w:rsidRDefault="00B74494" w:rsidP="00D4213D">
            <w:pPr>
              <w:ind w:left="-7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งบแสดงฐานะการเงินแบบย่อ</w:t>
            </w:r>
            <w:r w:rsidR="00C74A72"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1648F" w14:textId="77777777" w:rsidR="00C74A72" w:rsidRPr="00D566CF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B962C" w14:textId="77777777" w:rsidR="00C74A72" w:rsidRPr="00A377DF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CCFC1" w14:textId="77777777" w:rsidR="00C74A72" w:rsidRPr="00D566CF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AFAAD" w14:textId="77777777" w:rsidR="00C74A72" w:rsidRPr="00A377DF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FB060A" w:rsidRPr="00D566CF" w14:paraId="00754E87" w14:textId="77777777" w:rsidTr="00D4213D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DABF0" w14:textId="77777777" w:rsidR="00FB060A" w:rsidRPr="00A377DF" w:rsidRDefault="00FB060A" w:rsidP="00D4213D">
            <w:pPr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9ED07" w14:textId="77777777" w:rsidR="00FB060A" w:rsidRPr="00D566C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471363" w14:textId="372ADED1" w:rsidR="00FB060A" w:rsidRPr="00D566CF" w:rsidRDefault="00186B69" w:rsidP="00FB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6B69">
              <w:rPr>
                <w:rFonts w:ascii="Angsana New" w:hAnsi="Angsana New"/>
                <w:sz w:val="28"/>
                <w:szCs w:val="28"/>
              </w:rPr>
              <w:t>18</w:t>
            </w:r>
            <w:r w:rsidR="00A44B3F">
              <w:rPr>
                <w:rFonts w:ascii="Angsana New" w:hAnsi="Angsana New"/>
                <w:sz w:val="28"/>
                <w:szCs w:val="28"/>
              </w:rPr>
              <w:t>3,618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FA1BF" w14:textId="77777777" w:rsidR="00FB060A" w:rsidRPr="00D566C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ACDBB4" w14:textId="7C9FDACB" w:rsidR="00FB060A" w:rsidRPr="00D566C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                       194,075 </w:t>
            </w:r>
          </w:p>
        </w:tc>
      </w:tr>
      <w:tr w:rsidR="00FB060A" w:rsidRPr="00D566CF" w14:paraId="6F2246DE" w14:textId="77777777" w:rsidTr="00D4213D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2451F" w14:textId="77777777" w:rsidR="00FB060A" w:rsidRPr="00A377DF" w:rsidRDefault="00FB060A" w:rsidP="00D4213D">
            <w:pPr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272F5" w14:textId="77777777" w:rsidR="00FB060A" w:rsidRPr="00D566C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70E4ED" w14:textId="34F4215A" w:rsidR="00FB060A" w:rsidRPr="00D566CF" w:rsidRDefault="00186B69" w:rsidP="00FB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6B69">
              <w:rPr>
                <w:rFonts w:ascii="Angsana New" w:hAnsi="Angsana New"/>
                <w:sz w:val="28"/>
                <w:szCs w:val="28"/>
              </w:rPr>
              <w:t>316,019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B37F8" w14:textId="77777777" w:rsidR="00FB060A" w:rsidRPr="00D566C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B6F1269" w14:textId="70D4336F" w:rsidR="00FB060A" w:rsidRPr="00D566C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                       320,445</w:t>
            </w:r>
          </w:p>
        </w:tc>
      </w:tr>
      <w:tr w:rsidR="00FB060A" w:rsidRPr="00D566CF" w14:paraId="4C8FD533" w14:textId="77777777" w:rsidTr="00D4213D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5B540" w14:textId="77777777" w:rsidR="00FB060A" w:rsidRPr="00A377DF" w:rsidRDefault="00FB060A" w:rsidP="00D4213D">
            <w:pPr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722CE" w14:textId="77777777" w:rsidR="00FB060A" w:rsidRPr="00D566C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CF0868" w14:textId="79AE8BB1" w:rsidR="00FB060A" w:rsidRPr="00A377DF" w:rsidRDefault="00186B69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186B6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24,513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27A3D" w14:textId="77777777" w:rsidR="00FB060A" w:rsidRPr="00D566C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9844AF" w14:textId="25AD2EF7" w:rsidR="00FB060A" w:rsidRPr="00A377D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31,401</w:t>
            </w:r>
          </w:p>
        </w:tc>
      </w:tr>
      <w:tr w:rsidR="00FB060A" w:rsidRPr="00D566CF" w14:paraId="00DFBE05" w14:textId="77777777" w:rsidTr="00D4213D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2E762" w14:textId="77777777" w:rsidR="00FB060A" w:rsidRPr="00A377DF" w:rsidRDefault="00FB060A" w:rsidP="00D4213D">
            <w:pPr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37CFC" w14:textId="77777777" w:rsidR="00FB060A" w:rsidRPr="00D566C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FE95FA" w14:textId="4A85771E" w:rsidR="00FB060A" w:rsidRPr="00A377DF" w:rsidRDefault="00A44B3F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41,247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C8E22" w14:textId="77777777" w:rsidR="00FB060A" w:rsidRPr="00D566C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7580EC" w14:textId="223CD966" w:rsidR="00FB060A" w:rsidRPr="00A377D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40,755</w:t>
            </w:r>
          </w:p>
        </w:tc>
      </w:tr>
      <w:tr w:rsidR="00FB060A" w:rsidRPr="00D566CF" w14:paraId="1D7159D1" w14:textId="77777777" w:rsidTr="00B70BB8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988F4" w14:textId="77777777" w:rsidR="00FB060A" w:rsidRPr="00A377DF" w:rsidRDefault="00FB060A" w:rsidP="00FB060A">
            <w:pPr>
              <w:ind w:left="3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157C8E5" w14:textId="77777777" w:rsidR="00FB060A" w:rsidRPr="00D566C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2A668" w14:textId="77777777" w:rsidR="00FB060A" w:rsidRPr="00D566C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6E898" w14:textId="77777777" w:rsidR="00FB060A" w:rsidRPr="00D566C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1C5D462" w14:textId="77777777" w:rsidR="00FB060A" w:rsidRPr="00D566C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B060A" w:rsidRPr="00D566CF" w14:paraId="6D49522F" w14:textId="77777777" w:rsidTr="00B70BB8">
        <w:trPr>
          <w:trHeight w:val="397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ED176" w14:textId="77777777" w:rsidR="00FB060A" w:rsidRPr="00D566CF" w:rsidRDefault="00FB060A" w:rsidP="00FB060A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B69A45" w14:textId="28A5897D" w:rsidR="00FB060A" w:rsidRPr="00A377D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right="-27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FB060A" w:rsidRPr="00D566CF" w14:paraId="2F24D027" w14:textId="77777777" w:rsidTr="00977D74">
        <w:trPr>
          <w:trHeight w:val="397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C3B68" w14:textId="77777777" w:rsidR="00FB060A" w:rsidRPr="00D566CF" w:rsidRDefault="00FB060A" w:rsidP="00FB060A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709C31" w14:textId="71984BEF" w:rsidR="00FB060A" w:rsidRPr="00A377DF" w:rsidRDefault="00FB060A" w:rsidP="007D0C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บริษัท นิวพลัสนิตติ้ง จำกัด (มหาชน) และบริษัทย่อย</w:t>
            </w:r>
          </w:p>
        </w:tc>
      </w:tr>
      <w:tr w:rsidR="002417A2" w:rsidRPr="00D566CF" w14:paraId="3F667283" w14:textId="77777777" w:rsidTr="00977D74">
        <w:trPr>
          <w:trHeight w:val="397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14DEF" w14:textId="77777777" w:rsidR="002417A2" w:rsidRPr="00D566CF" w:rsidRDefault="002417A2" w:rsidP="002639CB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175D62" w14:textId="23B230C0" w:rsidR="002417A2" w:rsidRPr="00A377DF" w:rsidRDefault="00977D74" w:rsidP="002639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สำหรับปีสิ้นสุด วันที่ 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31 </w:t>
            </w:r>
            <w:r w:rsidRPr="00A377D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2639CB" w:rsidRPr="00D566CF" w14:paraId="55DF5A8C" w14:textId="77777777" w:rsidTr="00977D74">
        <w:trPr>
          <w:trHeight w:val="397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F00BE" w14:textId="77777777" w:rsidR="002639CB" w:rsidRPr="00A377DF" w:rsidRDefault="002639CB" w:rsidP="002639CB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57E888" w14:textId="01DE59F0" w:rsidR="002639CB" w:rsidRPr="00D566CF" w:rsidRDefault="002639CB" w:rsidP="002639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807083" w14:textId="77777777" w:rsidR="002639CB" w:rsidRPr="00A377DF" w:rsidRDefault="002639CB" w:rsidP="002639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6C3FFA" w14:textId="5DBD70AB" w:rsidR="002639CB" w:rsidRPr="00A377DF" w:rsidRDefault="002639CB" w:rsidP="002417A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2565</w:t>
            </w:r>
          </w:p>
        </w:tc>
      </w:tr>
      <w:tr w:rsidR="00FB060A" w:rsidRPr="00D566CF" w14:paraId="0F8BBC22" w14:textId="77777777" w:rsidTr="00B70BB8">
        <w:trPr>
          <w:trHeight w:val="397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1BECB" w14:textId="4582A622" w:rsidR="00FB060A" w:rsidRPr="00A377DF" w:rsidRDefault="00FB060A" w:rsidP="00FB060A">
            <w:pPr>
              <w:ind w:left="-7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งบกำไรขาดทุนและกำไรขาดทุนเบ็ดเสร็จอื่นแบบย่อ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CEA91E" w14:textId="402C363A" w:rsidR="00FB060A" w:rsidRPr="00D566C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4D5D7E4" w14:textId="02734FF2" w:rsidR="00FB060A" w:rsidRPr="00D566C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</w:tcPr>
          <w:p w14:paraId="07D19D49" w14:textId="7B291AAB" w:rsidR="00FB060A" w:rsidRPr="00A377D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FB060A" w:rsidRPr="00D566CF" w14:paraId="667D9290" w14:textId="77777777" w:rsidTr="00D4213D">
        <w:trPr>
          <w:trHeight w:val="397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C255D" w14:textId="26EE1997" w:rsidR="00FB060A" w:rsidRPr="00A377DF" w:rsidRDefault="00FB060A" w:rsidP="00FB060A">
            <w:pPr>
              <w:ind w:left="-7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230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D33840" w14:textId="6FD33813" w:rsidR="00FB060A" w:rsidRPr="00D566CF" w:rsidRDefault="00D96ED2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96ED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239,07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077D3" w14:textId="3F3AB234" w:rsidR="00FB060A" w:rsidRPr="00D566C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1A42B3" w14:textId="20C279CD" w:rsidR="00FB060A" w:rsidRPr="00D566CF" w:rsidRDefault="002C2D9E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220,117</w:t>
            </w:r>
          </w:p>
        </w:tc>
      </w:tr>
      <w:tr w:rsidR="00FB060A" w:rsidRPr="00D566CF" w14:paraId="5B99C6DD" w14:textId="77777777" w:rsidTr="00D4213D">
        <w:trPr>
          <w:trHeight w:val="397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87B02" w14:textId="3AA77BAF" w:rsidR="00FB060A" w:rsidRPr="00A377DF" w:rsidRDefault="00FB060A" w:rsidP="00FB060A">
            <w:pPr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0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E86FAA" w14:textId="644989B5" w:rsidR="00FB060A" w:rsidRPr="00D566C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5E14D" w14:textId="2782E06D" w:rsidR="00FB060A" w:rsidRPr="00D566C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8E5D2F" w14:textId="4640B261" w:rsidR="00FB060A" w:rsidRPr="00A377D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FB060A" w:rsidRPr="00D566CF" w14:paraId="55F9816C" w14:textId="77777777" w:rsidTr="00D4213D">
        <w:trPr>
          <w:trHeight w:val="397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EF09D" w14:textId="03A6EBCA" w:rsidR="00FB060A" w:rsidRPr="00A377DF" w:rsidRDefault="007E293E" w:rsidP="00FB060A">
            <w:pPr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กำไร </w:t>
            </w:r>
            <w:r w:rsidR="00FB060A" w:rsidRPr="00D566CF">
              <w:rPr>
                <w:rFonts w:ascii="Angsana New" w:hAnsi="Angsana New"/>
                <w:sz w:val="28"/>
                <w:szCs w:val="28"/>
              </w:rPr>
              <w:t>(</w:t>
            </w:r>
            <w:r w:rsidR="00FB060A" w:rsidRPr="00A377DF">
              <w:rPr>
                <w:rFonts w:ascii="Angsana New" w:hAnsi="Angsana New"/>
                <w:sz w:val="28"/>
                <w:szCs w:val="28"/>
                <w:cs/>
              </w:rPr>
              <w:t>ขาดทุน)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37A2C" w14:textId="485CA25B" w:rsidR="00FB060A" w:rsidRPr="00A377DF" w:rsidRDefault="00CB2BC3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B2BC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602DA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8,505</w:t>
            </w:r>
            <w:r w:rsidRPr="00CB2BC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DCE07" w14:textId="0A10C432" w:rsidR="00FB060A" w:rsidRPr="00D566C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DB65A" w14:textId="75BD05FB" w:rsidR="00FB060A" w:rsidRPr="00D566CF" w:rsidRDefault="00E35E9C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2C2D9E"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18,877</w:t>
            </w: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FB060A" w:rsidRPr="00D566CF" w14:paraId="28FCD431" w14:textId="77777777" w:rsidTr="00D4213D">
        <w:trPr>
          <w:trHeight w:val="397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6E732" w14:textId="7137A445" w:rsidR="00FB060A" w:rsidRPr="00A377DF" w:rsidRDefault="00FB060A" w:rsidP="00FB060A">
            <w:pPr>
              <w:tabs>
                <w:tab w:val="clear" w:pos="227"/>
                <w:tab w:val="clear" w:pos="454"/>
              </w:tabs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กำไร (ขาดทุน) เบ็ดเสร็จอื่น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82C4AF" w14:textId="6438C94A" w:rsidR="00FB060A" w:rsidRPr="00D566CF" w:rsidRDefault="00BC543B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C543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3B9AC" w14:textId="77B2B2D0" w:rsidR="00FB060A" w:rsidRPr="00D566C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B467BF" w14:textId="1DC6BE99" w:rsidR="00FB060A" w:rsidRPr="00D566CF" w:rsidRDefault="002C2D9E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45,4</w:t>
            </w:r>
            <w:r w:rsidR="00814FD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71</w:t>
            </w:r>
          </w:p>
        </w:tc>
      </w:tr>
      <w:tr w:rsidR="00FB060A" w:rsidRPr="00D566CF" w14:paraId="694AA4A3" w14:textId="77777777" w:rsidTr="00D4213D">
        <w:trPr>
          <w:trHeight w:val="397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5326C" w14:textId="50034039" w:rsidR="00FB060A" w:rsidRPr="00A377DF" w:rsidRDefault="00FB060A" w:rsidP="00FB060A">
            <w:pPr>
              <w:tabs>
                <w:tab w:val="clear" w:pos="227"/>
                <w:tab w:val="clear" w:pos="454"/>
              </w:tabs>
              <w:ind w:left="-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กำไร (ขาดทุน) เบ็ดเสร็จรวม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E8A891" w14:textId="24CF7CFE" w:rsidR="00FB060A" w:rsidRPr="00A377DF" w:rsidRDefault="00BC543B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BC543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602DA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8,488</w:t>
            </w:r>
            <w:r w:rsidRPr="00BC543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D7A6B" w14:textId="3CC02F70" w:rsidR="00FB060A" w:rsidRPr="00D566C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0BA876" w14:textId="208221BE" w:rsidR="00FB060A" w:rsidRPr="00D566CF" w:rsidRDefault="00E35E9C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2C2D9E"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26,59</w:t>
            </w:r>
            <w:r w:rsidR="00814FD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</w:t>
            </w: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FB060A" w:rsidRPr="00D566CF" w14:paraId="5A933335" w14:textId="77777777" w:rsidTr="00B70BB8">
        <w:trPr>
          <w:trHeight w:val="397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ADF06" w14:textId="383B8825" w:rsidR="00FB060A" w:rsidRPr="00A377DF" w:rsidRDefault="00FB060A" w:rsidP="00FB060A">
            <w:pPr>
              <w:tabs>
                <w:tab w:val="clear" w:pos="227"/>
                <w:tab w:val="clear" w:pos="454"/>
              </w:tabs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0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2B32FC8" w14:textId="3D09FE10" w:rsidR="00FB060A" w:rsidRPr="00D566C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C719B66" w14:textId="7F978416" w:rsidR="00FB060A" w:rsidRPr="00D566C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236C794" w14:textId="5EE2CD81" w:rsidR="00FB060A" w:rsidRPr="00D566C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</w:tbl>
    <w:p w14:paraId="045BC258" w14:textId="77777777" w:rsidR="008D3AA6" w:rsidRPr="00D566CF" w:rsidRDefault="008D3AA6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03DEBCD2" w14:textId="227E303C" w:rsidR="00246AAC" w:rsidRDefault="00246AAC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4A8B475D" w14:textId="77777777" w:rsidR="00B70BB8" w:rsidRPr="00D566CF" w:rsidRDefault="00B70BB8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65755DFD" w14:textId="3EA8DFC5" w:rsidR="008218A9" w:rsidRPr="00D566CF" w:rsidRDefault="008218A9" w:rsidP="008218A9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A377DF">
        <w:rPr>
          <w:rFonts w:ascii="Angsana New" w:hAnsi="Angsana New"/>
          <w:sz w:val="28"/>
          <w:szCs w:val="28"/>
          <w:cs/>
        </w:rPr>
        <w:lastRenderedPageBreak/>
        <w:t>อสังหาริมทรัพย์เพื่อการลงทุน - สุทธิ</w:t>
      </w:r>
    </w:p>
    <w:p w14:paraId="61541BD1" w14:textId="6FDAC110" w:rsidR="00151861" w:rsidRDefault="008218A9" w:rsidP="00151861">
      <w:pPr>
        <w:pStyle w:val="Capt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rPr>
          <w:rFonts w:ascii="Angsana New" w:hAnsi="Angsana New"/>
          <w:b w:val="0"/>
          <w:bCs w:val="0"/>
          <w:sz w:val="28"/>
          <w:szCs w:val="28"/>
        </w:rPr>
      </w:pPr>
      <w:r w:rsidRPr="00D566CF">
        <w:rPr>
          <w:rFonts w:ascii="Angsana New" w:hAnsi="Angsana New"/>
          <w:b w:val="0"/>
          <w:bCs w:val="0"/>
          <w:sz w:val="28"/>
          <w:szCs w:val="28"/>
          <w:cs/>
        </w:rPr>
        <w:t>รายการเคลื่อนไหวของบัญชี</w:t>
      </w:r>
      <w:r w:rsidR="00F20DCB" w:rsidRPr="00D566CF">
        <w:rPr>
          <w:rFonts w:ascii="Angsana New" w:hAnsi="Angsana New"/>
          <w:b w:val="0"/>
          <w:bCs w:val="0"/>
          <w:sz w:val="28"/>
          <w:szCs w:val="28"/>
          <w:cs/>
        </w:rPr>
        <w:t>อสังหาริมทรัพย์เพื่อการลงทุน</w:t>
      </w:r>
      <w:r w:rsidRPr="00D566CF">
        <w:rPr>
          <w:rFonts w:ascii="Angsana New" w:hAnsi="Angsana New"/>
          <w:b w:val="0"/>
          <w:bCs w:val="0"/>
          <w:sz w:val="28"/>
          <w:szCs w:val="28"/>
          <w:cs/>
        </w:rPr>
        <w:t>สำหรับปีสิ้นสุดวันที่</w:t>
      </w:r>
      <w:r w:rsidRPr="00D566CF">
        <w:rPr>
          <w:rFonts w:ascii="Angsana New" w:hAnsi="Angsana New"/>
          <w:b w:val="0"/>
          <w:bCs w:val="0"/>
          <w:sz w:val="28"/>
          <w:szCs w:val="28"/>
        </w:rPr>
        <w:t xml:space="preserve"> 31 </w:t>
      </w:r>
      <w:r w:rsidRPr="00A377DF">
        <w:rPr>
          <w:rFonts w:ascii="Angsana New" w:hAnsi="Angsana New"/>
          <w:b w:val="0"/>
          <w:bCs w:val="0"/>
          <w:sz w:val="28"/>
          <w:szCs w:val="28"/>
          <w:cs/>
        </w:rPr>
        <w:t xml:space="preserve">ธันวาคม </w:t>
      </w:r>
      <w:r w:rsidRPr="00D566CF">
        <w:rPr>
          <w:rFonts w:ascii="Angsana New" w:hAnsi="Angsana New"/>
          <w:b w:val="0"/>
          <w:bCs w:val="0"/>
          <w:sz w:val="28"/>
          <w:szCs w:val="28"/>
        </w:rPr>
        <w:t xml:space="preserve">2566 </w:t>
      </w:r>
      <w:r w:rsidR="00DA6366" w:rsidRPr="00A377DF">
        <w:rPr>
          <w:rFonts w:ascii="Angsana New" w:hAnsi="Angsana New" w:hint="cs"/>
          <w:b w:val="0"/>
          <w:bCs w:val="0"/>
          <w:sz w:val="28"/>
          <w:szCs w:val="28"/>
          <w:cs/>
        </w:rPr>
        <w:t xml:space="preserve">และ </w:t>
      </w:r>
      <w:r w:rsidR="00DA6366">
        <w:rPr>
          <w:rFonts w:ascii="Angsana New" w:hAnsi="Angsana New"/>
          <w:b w:val="0"/>
          <w:bCs w:val="0"/>
          <w:sz w:val="28"/>
          <w:szCs w:val="28"/>
        </w:rPr>
        <w:t xml:space="preserve">2565 </w:t>
      </w:r>
      <w:r w:rsidRPr="00A377DF">
        <w:rPr>
          <w:rFonts w:ascii="Angsana New" w:hAnsi="Angsana New"/>
          <w:b w:val="0"/>
          <w:bCs w:val="0"/>
          <w:sz w:val="28"/>
          <w:szCs w:val="28"/>
          <w:cs/>
        </w:rPr>
        <w:t>มีดังนี้</w:t>
      </w:r>
    </w:p>
    <w:tbl>
      <w:tblPr>
        <w:tblW w:w="4756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2225"/>
        <w:gridCol w:w="1460"/>
        <w:gridCol w:w="284"/>
        <w:gridCol w:w="1560"/>
        <w:gridCol w:w="284"/>
        <w:gridCol w:w="1558"/>
        <w:gridCol w:w="282"/>
        <w:gridCol w:w="1701"/>
      </w:tblGrid>
      <w:tr w:rsidR="00B0072C" w:rsidRPr="00D566CF" w14:paraId="4FB861CB" w14:textId="77777777" w:rsidTr="00CC13A0">
        <w:trPr>
          <w:trHeight w:val="397"/>
          <w:tblHeader/>
        </w:trPr>
        <w:tc>
          <w:tcPr>
            <w:tcW w:w="1189" w:type="pct"/>
          </w:tcPr>
          <w:p w14:paraId="757F9273" w14:textId="77777777" w:rsidR="00B0072C" w:rsidRPr="00D566CF" w:rsidRDefault="00B0072C" w:rsidP="009A4099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811" w:type="pct"/>
            <w:gridSpan w:val="7"/>
            <w:tcBorders>
              <w:bottom w:val="single" w:sz="4" w:space="0" w:color="auto"/>
            </w:tcBorders>
            <w:vAlign w:val="bottom"/>
          </w:tcPr>
          <w:p w14:paraId="3A2244DB" w14:textId="77777777" w:rsidR="00B0072C" w:rsidRPr="00D566CF" w:rsidRDefault="00B0072C" w:rsidP="009A409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0072C" w:rsidRPr="00D566CF" w14:paraId="41EACF28" w14:textId="77777777" w:rsidTr="00CC13A0">
        <w:trPr>
          <w:trHeight w:val="397"/>
          <w:tblHeader/>
        </w:trPr>
        <w:tc>
          <w:tcPr>
            <w:tcW w:w="1189" w:type="pct"/>
          </w:tcPr>
          <w:p w14:paraId="6F8C9996" w14:textId="77777777" w:rsidR="00B0072C" w:rsidRPr="00D566CF" w:rsidRDefault="00B0072C" w:rsidP="009A4099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811" w:type="pct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ECFE75" w14:textId="77777777" w:rsidR="00B0072C" w:rsidRPr="00A377DF" w:rsidRDefault="00B0072C" w:rsidP="009A4099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B0072C" w:rsidRPr="00D566CF" w14:paraId="7F300A34" w14:textId="77777777" w:rsidTr="00CC13A0">
        <w:trPr>
          <w:trHeight w:val="397"/>
          <w:tblHeader/>
        </w:trPr>
        <w:tc>
          <w:tcPr>
            <w:tcW w:w="1189" w:type="pct"/>
          </w:tcPr>
          <w:p w14:paraId="21258685" w14:textId="77777777" w:rsidR="00B0072C" w:rsidRPr="00D566CF" w:rsidRDefault="00B0072C" w:rsidP="009A4099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E7469F" w14:textId="14E77C3B" w:rsidR="00B0072C" w:rsidRPr="00A377DF" w:rsidRDefault="00CC13A0" w:rsidP="009A409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52" w:type="pct"/>
            <w:tcBorders>
              <w:top w:val="single" w:sz="4" w:space="0" w:color="auto"/>
            </w:tcBorders>
            <w:vAlign w:val="bottom"/>
          </w:tcPr>
          <w:p w14:paraId="548D159C" w14:textId="77777777" w:rsidR="00B0072C" w:rsidRPr="00D566CF" w:rsidRDefault="00B0072C" w:rsidP="009A409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82D5F7" w14:textId="3C3547D5" w:rsidR="00B0072C" w:rsidRPr="00D566CF" w:rsidRDefault="00CC13A0" w:rsidP="009A409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ที่ดินให้เช่า</w:t>
            </w:r>
          </w:p>
        </w:tc>
        <w:tc>
          <w:tcPr>
            <w:tcW w:w="152" w:type="pct"/>
            <w:tcBorders>
              <w:top w:val="single" w:sz="4" w:space="0" w:color="auto"/>
            </w:tcBorders>
            <w:vAlign w:val="bottom"/>
          </w:tcPr>
          <w:p w14:paraId="0D574BD6" w14:textId="77777777" w:rsidR="00B0072C" w:rsidRPr="00D566CF" w:rsidRDefault="00B0072C" w:rsidP="009A409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0501D1" w14:textId="0F1AFE6B" w:rsidR="00B0072C" w:rsidRPr="00D566CF" w:rsidRDefault="00CC13A0" w:rsidP="009A409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อาคารให้เช่า</w:t>
            </w:r>
          </w:p>
        </w:tc>
        <w:tc>
          <w:tcPr>
            <w:tcW w:w="151" w:type="pct"/>
            <w:tcBorders>
              <w:top w:val="single" w:sz="4" w:space="0" w:color="auto"/>
            </w:tcBorders>
            <w:vAlign w:val="bottom"/>
          </w:tcPr>
          <w:p w14:paraId="0023AE29" w14:textId="77777777" w:rsidR="00B0072C" w:rsidRPr="00D566CF" w:rsidRDefault="00B0072C" w:rsidP="009A409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DCF857" w14:textId="77777777" w:rsidR="00B0072C" w:rsidRPr="00D566CF" w:rsidRDefault="00B0072C" w:rsidP="009A4099">
            <w:pPr>
              <w:ind w:left="160" w:right="-108" w:hanging="2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0072C" w:rsidRPr="00D566CF" w14:paraId="286C7B6F" w14:textId="77777777" w:rsidTr="00B0072C">
        <w:trPr>
          <w:trHeight w:val="397"/>
        </w:trPr>
        <w:tc>
          <w:tcPr>
            <w:tcW w:w="1189" w:type="pct"/>
            <w:vAlign w:val="bottom"/>
          </w:tcPr>
          <w:p w14:paraId="71046AFE" w14:textId="77777777" w:rsidR="00B0072C" w:rsidRPr="00A377DF" w:rsidRDefault="00B0072C" w:rsidP="009A4099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780" w:type="pct"/>
            <w:tcBorders>
              <w:top w:val="single" w:sz="4" w:space="0" w:color="auto"/>
            </w:tcBorders>
            <w:vAlign w:val="bottom"/>
          </w:tcPr>
          <w:p w14:paraId="1D36A128" w14:textId="77777777" w:rsidR="00B0072C" w:rsidRPr="00D566CF" w:rsidRDefault="00B0072C" w:rsidP="009A4099">
            <w:pPr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  <w:vAlign w:val="bottom"/>
          </w:tcPr>
          <w:p w14:paraId="53D1330D" w14:textId="77777777" w:rsidR="00B0072C" w:rsidRPr="00D566CF" w:rsidRDefault="00B0072C" w:rsidP="009A4099">
            <w:pPr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  <w:vAlign w:val="bottom"/>
          </w:tcPr>
          <w:p w14:paraId="1BA06A6B" w14:textId="77777777" w:rsidR="00B0072C" w:rsidRPr="00D566CF" w:rsidRDefault="00B0072C" w:rsidP="009A4099">
            <w:pPr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  <w:vAlign w:val="bottom"/>
          </w:tcPr>
          <w:p w14:paraId="741F4589" w14:textId="77777777" w:rsidR="00B0072C" w:rsidRPr="00D566CF" w:rsidRDefault="00B0072C" w:rsidP="009A4099">
            <w:pPr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</w:tcBorders>
            <w:vAlign w:val="bottom"/>
          </w:tcPr>
          <w:p w14:paraId="6EBBA196" w14:textId="77777777" w:rsidR="00B0072C" w:rsidRPr="00D566CF" w:rsidRDefault="00B0072C" w:rsidP="009A4099">
            <w:pPr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pct"/>
            <w:vAlign w:val="bottom"/>
          </w:tcPr>
          <w:p w14:paraId="2F32EB68" w14:textId="77777777" w:rsidR="00B0072C" w:rsidRPr="00D566CF" w:rsidRDefault="00B0072C" w:rsidP="009A4099">
            <w:pPr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pct"/>
            <w:tcBorders>
              <w:top w:val="single" w:sz="4" w:space="0" w:color="auto"/>
            </w:tcBorders>
            <w:vAlign w:val="bottom"/>
          </w:tcPr>
          <w:p w14:paraId="4F7DCE9F" w14:textId="77777777" w:rsidR="00B0072C" w:rsidRPr="00D566CF" w:rsidRDefault="00B0072C" w:rsidP="009A4099">
            <w:pPr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072C" w:rsidRPr="00D566CF" w14:paraId="3A8733B2" w14:textId="77777777" w:rsidTr="007F4DE9">
        <w:trPr>
          <w:trHeight w:val="397"/>
        </w:trPr>
        <w:tc>
          <w:tcPr>
            <w:tcW w:w="1189" w:type="pct"/>
            <w:vAlign w:val="bottom"/>
          </w:tcPr>
          <w:p w14:paraId="64C82AB6" w14:textId="77777777" w:rsidR="00B0072C" w:rsidRPr="00D566CF" w:rsidRDefault="00B0072C" w:rsidP="009A4099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lang w:val="en-ZW"/>
              </w:rPr>
            </w:pPr>
            <w:r w:rsidRPr="00A377DF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566CF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1</w:t>
            </w:r>
            <w:r w:rsidRPr="00A377DF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 มกราคม </w:t>
            </w:r>
            <w:r w:rsidRPr="00D566CF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780" w:type="pct"/>
            <w:vAlign w:val="center"/>
          </w:tcPr>
          <w:p w14:paraId="27A30248" w14:textId="042ACB39" w:rsidR="00B0072C" w:rsidRPr="00D566CF" w:rsidRDefault="00E416DD" w:rsidP="009A4099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416DD">
              <w:rPr>
                <w:rFonts w:ascii="Angsana New" w:hAnsi="Angsana New"/>
                <w:sz w:val="28"/>
                <w:szCs w:val="28"/>
                <w:lang w:val="en-US"/>
              </w:rPr>
              <w:t>5,04</w:t>
            </w:r>
            <w:r w:rsidR="00762AE1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52" w:type="pct"/>
            <w:vAlign w:val="center"/>
          </w:tcPr>
          <w:p w14:paraId="339B45A5" w14:textId="77777777" w:rsidR="00B0072C" w:rsidRPr="00D566CF" w:rsidRDefault="00B0072C" w:rsidP="009A409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4" w:type="pct"/>
            <w:vAlign w:val="center"/>
          </w:tcPr>
          <w:p w14:paraId="66CB9B56" w14:textId="1E199895" w:rsidR="00B0072C" w:rsidRPr="00D566CF" w:rsidRDefault="00E416DD" w:rsidP="009A4099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416DD">
              <w:rPr>
                <w:rFonts w:ascii="Angsana New" w:hAnsi="Angsana New"/>
                <w:sz w:val="28"/>
                <w:szCs w:val="28"/>
                <w:lang w:val="en-US"/>
              </w:rPr>
              <w:t>1,40</w:t>
            </w:r>
            <w:r w:rsidR="00762AE1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52" w:type="pct"/>
            <w:vAlign w:val="center"/>
          </w:tcPr>
          <w:p w14:paraId="2C132EA0" w14:textId="77777777" w:rsidR="00B0072C" w:rsidRPr="00D566CF" w:rsidRDefault="00B0072C" w:rsidP="009A4099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vAlign w:val="center"/>
          </w:tcPr>
          <w:p w14:paraId="76F077AE" w14:textId="034F87E9" w:rsidR="00B0072C" w:rsidRPr="00D566CF" w:rsidRDefault="00E416DD" w:rsidP="009A4099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416DD">
              <w:rPr>
                <w:rFonts w:ascii="Angsana New" w:hAnsi="Angsana New"/>
                <w:sz w:val="28"/>
                <w:szCs w:val="28"/>
                <w:lang w:val="en-US"/>
              </w:rPr>
              <w:t>7,37</w:t>
            </w:r>
            <w:r w:rsidR="00762AE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51" w:type="pct"/>
            <w:vAlign w:val="center"/>
          </w:tcPr>
          <w:p w14:paraId="022C39F6" w14:textId="77777777" w:rsidR="00B0072C" w:rsidRPr="00D566CF" w:rsidRDefault="00B0072C" w:rsidP="009A409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pct"/>
            <w:vAlign w:val="center"/>
          </w:tcPr>
          <w:p w14:paraId="75B84DA2" w14:textId="3C15A798" w:rsidR="00B0072C" w:rsidRPr="00D566CF" w:rsidRDefault="007F4DE9" w:rsidP="009A4099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13,824</w:t>
            </w:r>
          </w:p>
        </w:tc>
      </w:tr>
      <w:tr w:rsidR="00B0072C" w:rsidRPr="00D566CF" w14:paraId="7ACDBBDB" w14:textId="77777777" w:rsidTr="007F4DE9">
        <w:trPr>
          <w:trHeight w:val="397"/>
        </w:trPr>
        <w:tc>
          <w:tcPr>
            <w:tcW w:w="1189" w:type="pct"/>
            <w:vAlign w:val="bottom"/>
          </w:tcPr>
          <w:p w14:paraId="6FD6F72C" w14:textId="77777777" w:rsidR="00B0072C" w:rsidRPr="00A377DF" w:rsidRDefault="00B0072C" w:rsidP="009A4099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6AEAB2" w14:textId="212B1788" w:rsidR="00B0072C" w:rsidRPr="00D566CF" w:rsidRDefault="00936AF8" w:rsidP="009A4099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46BA880E" w14:textId="77777777" w:rsidR="00B0072C" w:rsidRPr="00D566CF" w:rsidRDefault="00B0072C" w:rsidP="009A409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024F4F" w14:textId="0D327069" w:rsidR="00B0072C" w:rsidRPr="00D566CF" w:rsidRDefault="00936AF8" w:rsidP="009A4099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5CA97BD0" w14:textId="77777777" w:rsidR="00B0072C" w:rsidRPr="00D566CF" w:rsidRDefault="00B0072C" w:rsidP="009A4099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FFCCFA" w14:textId="630F21DE" w:rsidR="00B0072C" w:rsidRPr="00D566CF" w:rsidRDefault="00936AF8" w:rsidP="009A4099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1" w:type="pct"/>
            <w:shd w:val="clear" w:color="auto" w:fill="auto"/>
            <w:vAlign w:val="center"/>
          </w:tcPr>
          <w:p w14:paraId="2C677AAC" w14:textId="77777777" w:rsidR="00B0072C" w:rsidRPr="00D566CF" w:rsidRDefault="00B0072C" w:rsidP="009A409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D9E909" w14:textId="5693248D" w:rsidR="00B0072C" w:rsidRPr="00A377DF" w:rsidRDefault="00936AF8" w:rsidP="009A4099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7F4DE9" w:rsidRPr="00D566CF" w14:paraId="75D1EF13" w14:textId="77777777" w:rsidTr="007F4DE9">
        <w:trPr>
          <w:trHeight w:val="397"/>
        </w:trPr>
        <w:tc>
          <w:tcPr>
            <w:tcW w:w="1189" w:type="pct"/>
            <w:vAlign w:val="bottom"/>
          </w:tcPr>
          <w:p w14:paraId="41ACCC9A" w14:textId="77777777" w:rsidR="007F4DE9" w:rsidRPr="00D566CF" w:rsidRDefault="007F4DE9" w:rsidP="007F4DE9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A377D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566C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31</w:t>
            </w:r>
            <w:r w:rsidRPr="00A377D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D566C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780" w:type="pct"/>
            <w:tcBorders>
              <w:top w:val="single" w:sz="4" w:space="0" w:color="auto"/>
            </w:tcBorders>
            <w:vAlign w:val="center"/>
          </w:tcPr>
          <w:p w14:paraId="113E4157" w14:textId="424D19F7" w:rsidR="007F4DE9" w:rsidRPr="007F4DE9" w:rsidRDefault="007F4DE9" w:rsidP="007F4DE9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F4DE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5,047</w:t>
            </w:r>
          </w:p>
        </w:tc>
        <w:tc>
          <w:tcPr>
            <w:tcW w:w="152" w:type="pct"/>
            <w:vAlign w:val="center"/>
          </w:tcPr>
          <w:p w14:paraId="1C5D5F67" w14:textId="77777777" w:rsidR="007F4DE9" w:rsidRPr="007F4DE9" w:rsidRDefault="007F4DE9" w:rsidP="007F4DE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  <w:vAlign w:val="center"/>
          </w:tcPr>
          <w:p w14:paraId="4521C01E" w14:textId="22E9E90E" w:rsidR="007F4DE9" w:rsidRPr="007F4DE9" w:rsidRDefault="007F4DE9" w:rsidP="007F4DE9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F4DE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1,406</w:t>
            </w:r>
          </w:p>
        </w:tc>
        <w:tc>
          <w:tcPr>
            <w:tcW w:w="152" w:type="pct"/>
            <w:vAlign w:val="center"/>
          </w:tcPr>
          <w:p w14:paraId="3AD4269A" w14:textId="77777777" w:rsidR="007F4DE9" w:rsidRPr="007F4DE9" w:rsidRDefault="007F4DE9" w:rsidP="007F4DE9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tcBorders>
              <w:top w:val="single" w:sz="4" w:space="0" w:color="auto"/>
            </w:tcBorders>
            <w:vAlign w:val="center"/>
          </w:tcPr>
          <w:p w14:paraId="77D9A467" w14:textId="029E8D24" w:rsidR="007F4DE9" w:rsidRPr="007F4DE9" w:rsidRDefault="007F4DE9" w:rsidP="007F4DE9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F4DE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7,371</w:t>
            </w:r>
          </w:p>
        </w:tc>
        <w:tc>
          <w:tcPr>
            <w:tcW w:w="151" w:type="pct"/>
            <w:vAlign w:val="center"/>
          </w:tcPr>
          <w:p w14:paraId="7385080A" w14:textId="77777777" w:rsidR="007F4DE9" w:rsidRPr="007F4DE9" w:rsidRDefault="007F4DE9" w:rsidP="007F4DE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9" w:type="pct"/>
            <w:tcBorders>
              <w:top w:val="single" w:sz="4" w:space="0" w:color="auto"/>
            </w:tcBorders>
            <w:vAlign w:val="center"/>
          </w:tcPr>
          <w:p w14:paraId="519254F4" w14:textId="17994365" w:rsidR="007F4DE9" w:rsidRPr="007F4DE9" w:rsidRDefault="007F4DE9" w:rsidP="007F4DE9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F4DE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13,824</w:t>
            </w:r>
          </w:p>
        </w:tc>
      </w:tr>
      <w:tr w:rsidR="00936AF8" w:rsidRPr="00D566CF" w14:paraId="7EC7DF9D" w14:textId="77777777" w:rsidTr="00B0072C">
        <w:trPr>
          <w:trHeight w:val="397"/>
        </w:trPr>
        <w:tc>
          <w:tcPr>
            <w:tcW w:w="1189" w:type="pct"/>
            <w:vAlign w:val="bottom"/>
          </w:tcPr>
          <w:p w14:paraId="11CDB553" w14:textId="77777777" w:rsidR="00936AF8" w:rsidRPr="00D566CF" w:rsidRDefault="00936AF8" w:rsidP="00936AF8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</w:pPr>
            <w:r w:rsidRPr="00A377DF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เพิ่มขึ้น                                                            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F0CD9" w14:textId="1212E3FA" w:rsidR="00936AF8" w:rsidRPr="00D566CF" w:rsidRDefault="00936AF8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383CC889" w14:textId="77777777" w:rsidR="00936AF8" w:rsidRPr="00D566CF" w:rsidRDefault="00936AF8" w:rsidP="00936AF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E5F23C" w14:textId="79C0AF3B" w:rsidR="00936AF8" w:rsidRPr="00D566CF" w:rsidRDefault="00936AF8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268A9FB2" w14:textId="77777777" w:rsidR="00936AF8" w:rsidRPr="00D566CF" w:rsidRDefault="00936AF8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1D3679" w14:textId="700F5A39" w:rsidR="00936AF8" w:rsidRPr="00D566CF" w:rsidRDefault="00936AF8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1" w:type="pct"/>
            <w:shd w:val="clear" w:color="auto" w:fill="auto"/>
            <w:vAlign w:val="center"/>
          </w:tcPr>
          <w:p w14:paraId="0EBF8C63" w14:textId="77777777" w:rsidR="00936AF8" w:rsidRPr="00D566CF" w:rsidRDefault="00936AF8" w:rsidP="00936AF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796FEE" w14:textId="18053D36" w:rsidR="00936AF8" w:rsidRPr="00A377DF" w:rsidRDefault="00936AF8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936AF8" w:rsidRPr="00D566CF" w14:paraId="6E6F7E67" w14:textId="77777777" w:rsidTr="00B0072C">
        <w:trPr>
          <w:trHeight w:val="397"/>
        </w:trPr>
        <w:tc>
          <w:tcPr>
            <w:tcW w:w="1189" w:type="pct"/>
            <w:vAlign w:val="bottom"/>
          </w:tcPr>
          <w:p w14:paraId="54DA884A" w14:textId="77777777" w:rsidR="00936AF8" w:rsidRPr="00D566CF" w:rsidRDefault="00936AF8" w:rsidP="00936AF8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A377D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566C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31</w:t>
            </w:r>
            <w:r w:rsidRPr="00A377D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D566C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3EDB6A" w14:textId="2A8857B6" w:rsidR="00936AF8" w:rsidRPr="00D566CF" w:rsidRDefault="00936AF8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5,047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4974262F" w14:textId="77777777" w:rsidR="00936AF8" w:rsidRPr="00D566CF" w:rsidRDefault="00936AF8" w:rsidP="00936AF8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E9A727" w14:textId="1FBC595D" w:rsidR="00936AF8" w:rsidRPr="00D566CF" w:rsidRDefault="00936AF8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1,406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29BE40FC" w14:textId="77777777" w:rsidR="00936AF8" w:rsidRPr="00D566CF" w:rsidRDefault="00936AF8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CFD7C5" w14:textId="0AAFA521" w:rsidR="00936AF8" w:rsidRPr="00D566CF" w:rsidRDefault="00936AF8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7,371</w:t>
            </w:r>
          </w:p>
        </w:tc>
        <w:tc>
          <w:tcPr>
            <w:tcW w:w="151" w:type="pct"/>
            <w:shd w:val="clear" w:color="auto" w:fill="auto"/>
            <w:vAlign w:val="center"/>
          </w:tcPr>
          <w:p w14:paraId="7A955A55" w14:textId="77777777" w:rsidR="00936AF8" w:rsidRPr="00D566CF" w:rsidRDefault="00936AF8" w:rsidP="00936AF8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B770CE" w14:textId="3BF85407" w:rsidR="00936AF8" w:rsidRPr="00A377DF" w:rsidRDefault="00936AF8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13,824</w:t>
            </w:r>
          </w:p>
        </w:tc>
      </w:tr>
      <w:tr w:rsidR="00936AF8" w:rsidRPr="00D566CF" w14:paraId="219BC79D" w14:textId="77777777" w:rsidTr="00B0072C">
        <w:trPr>
          <w:trHeight w:val="397"/>
        </w:trPr>
        <w:tc>
          <w:tcPr>
            <w:tcW w:w="1189" w:type="pct"/>
          </w:tcPr>
          <w:p w14:paraId="46512104" w14:textId="77777777" w:rsidR="00936AF8" w:rsidRPr="00A377DF" w:rsidRDefault="00936AF8" w:rsidP="00936AF8">
            <w:pPr>
              <w:pStyle w:val="BlockText"/>
              <w:spacing w:line="240" w:lineRule="atLeast"/>
              <w:ind w:left="459" w:right="0" w:hanging="573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780" w:type="pct"/>
            <w:shd w:val="clear" w:color="auto" w:fill="auto"/>
            <w:vAlign w:val="center"/>
          </w:tcPr>
          <w:p w14:paraId="42BA57F2" w14:textId="77777777" w:rsidR="00936AF8" w:rsidRPr="00D566CF" w:rsidRDefault="00936AF8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01CCB409" w14:textId="77777777" w:rsidR="00936AF8" w:rsidRPr="00D566CF" w:rsidRDefault="00936AF8" w:rsidP="00936AF8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4" w:type="pct"/>
            <w:shd w:val="clear" w:color="auto" w:fill="auto"/>
            <w:vAlign w:val="center"/>
          </w:tcPr>
          <w:p w14:paraId="25237DEF" w14:textId="77777777" w:rsidR="00936AF8" w:rsidRPr="00D566CF" w:rsidRDefault="00936AF8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5DA30A4C" w14:textId="77777777" w:rsidR="00936AF8" w:rsidRPr="00D566CF" w:rsidRDefault="00936AF8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52CEF999" w14:textId="77777777" w:rsidR="00936AF8" w:rsidRPr="00D566CF" w:rsidRDefault="00936AF8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14:paraId="694A4350" w14:textId="77777777" w:rsidR="00936AF8" w:rsidRPr="00D566CF" w:rsidRDefault="00936AF8" w:rsidP="00936AF8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9" w:type="pct"/>
            <w:shd w:val="clear" w:color="auto" w:fill="auto"/>
            <w:vAlign w:val="center"/>
          </w:tcPr>
          <w:p w14:paraId="61054102" w14:textId="77777777" w:rsidR="00936AF8" w:rsidRPr="00A377DF" w:rsidRDefault="00936AF8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936AF8" w:rsidRPr="00D566CF" w14:paraId="5B9C229F" w14:textId="77777777" w:rsidTr="00B0072C">
        <w:trPr>
          <w:trHeight w:val="397"/>
        </w:trPr>
        <w:tc>
          <w:tcPr>
            <w:tcW w:w="1189" w:type="pct"/>
            <w:vAlign w:val="bottom"/>
          </w:tcPr>
          <w:p w14:paraId="0DC0352C" w14:textId="74CF883F" w:rsidR="00936AF8" w:rsidRPr="00A377DF" w:rsidRDefault="00936AF8" w:rsidP="00936AF8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ด้อยค่า</w:t>
            </w:r>
          </w:p>
        </w:tc>
        <w:tc>
          <w:tcPr>
            <w:tcW w:w="780" w:type="pct"/>
            <w:shd w:val="clear" w:color="auto" w:fill="auto"/>
            <w:vAlign w:val="center"/>
          </w:tcPr>
          <w:p w14:paraId="21C48425" w14:textId="77777777" w:rsidR="00936AF8" w:rsidRPr="00D566CF" w:rsidRDefault="00936AF8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0B0E4AE6" w14:textId="77777777" w:rsidR="00936AF8" w:rsidRPr="00D566CF" w:rsidRDefault="00936AF8" w:rsidP="00936AF8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4" w:type="pct"/>
            <w:shd w:val="clear" w:color="auto" w:fill="auto"/>
            <w:vAlign w:val="center"/>
          </w:tcPr>
          <w:p w14:paraId="3E5C09A9" w14:textId="77777777" w:rsidR="00936AF8" w:rsidRPr="00D566CF" w:rsidRDefault="00936AF8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6BEB6365" w14:textId="77777777" w:rsidR="00936AF8" w:rsidRPr="00D566CF" w:rsidRDefault="00936AF8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40511313" w14:textId="77777777" w:rsidR="00936AF8" w:rsidRPr="00D566CF" w:rsidRDefault="00936AF8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14:paraId="0155A3A3" w14:textId="77777777" w:rsidR="00936AF8" w:rsidRPr="00D566CF" w:rsidRDefault="00936AF8" w:rsidP="00936AF8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9" w:type="pct"/>
            <w:shd w:val="clear" w:color="auto" w:fill="auto"/>
            <w:vAlign w:val="center"/>
          </w:tcPr>
          <w:p w14:paraId="4D734EA0" w14:textId="77777777" w:rsidR="00936AF8" w:rsidRPr="00A377DF" w:rsidRDefault="00936AF8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936AF8" w:rsidRPr="00D566CF" w14:paraId="0C8EA50A" w14:textId="77777777" w:rsidTr="00740BA0">
        <w:trPr>
          <w:trHeight w:val="397"/>
        </w:trPr>
        <w:tc>
          <w:tcPr>
            <w:tcW w:w="1189" w:type="pct"/>
            <w:vAlign w:val="bottom"/>
          </w:tcPr>
          <w:p w14:paraId="0FE9128B" w14:textId="1BA67D2A" w:rsidR="00936AF8" w:rsidRPr="00A377DF" w:rsidRDefault="00936AF8" w:rsidP="00936AF8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566CF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 xml:space="preserve">1 </w:t>
            </w:r>
            <w:r w:rsidRPr="00A377DF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มกราคม </w:t>
            </w:r>
            <w:r w:rsidRPr="00D566CF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780" w:type="pct"/>
            <w:shd w:val="clear" w:color="auto" w:fill="auto"/>
            <w:vAlign w:val="center"/>
          </w:tcPr>
          <w:p w14:paraId="7B791DBB" w14:textId="1B444D77" w:rsidR="00936AF8" w:rsidRPr="00740BA0" w:rsidRDefault="00740BA0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0BA0">
              <w:rPr>
                <w:rFonts w:ascii="Angsana New" w:hAnsi="Angsana New"/>
                <w:sz w:val="28"/>
                <w:szCs w:val="28"/>
                <w:lang w:val="en-US"/>
              </w:rPr>
              <w:t>3,835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70769AD2" w14:textId="77777777" w:rsidR="00936AF8" w:rsidRPr="00740BA0" w:rsidRDefault="00936AF8" w:rsidP="00936AF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4" w:type="pct"/>
            <w:shd w:val="clear" w:color="auto" w:fill="auto"/>
            <w:vAlign w:val="center"/>
          </w:tcPr>
          <w:p w14:paraId="111E6F4A" w14:textId="265C97BD" w:rsidR="00936AF8" w:rsidRPr="00740BA0" w:rsidRDefault="00740BA0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57A02D3E" w14:textId="77777777" w:rsidR="00936AF8" w:rsidRPr="00740BA0" w:rsidRDefault="00936AF8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36F488AD" w14:textId="4935E867" w:rsidR="00936AF8" w:rsidRPr="00740BA0" w:rsidRDefault="00740BA0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1" w:type="pct"/>
            <w:shd w:val="clear" w:color="auto" w:fill="auto"/>
            <w:vAlign w:val="center"/>
          </w:tcPr>
          <w:p w14:paraId="5E2C36ED" w14:textId="77777777" w:rsidR="00936AF8" w:rsidRPr="00740BA0" w:rsidRDefault="00936AF8" w:rsidP="00936AF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pct"/>
            <w:shd w:val="clear" w:color="auto" w:fill="auto"/>
            <w:vAlign w:val="center"/>
          </w:tcPr>
          <w:p w14:paraId="61441962" w14:textId="0D1C7056" w:rsidR="00936AF8" w:rsidRPr="00740BA0" w:rsidRDefault="00740BA0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3,835</w:t>
            </w:r>
          </w:p>
        </w:tc>
      </w:tr>
      <w:tr w:rsidR="00936AF8" w:rsidRPr="00D566CF" w14:paraId="0C475D74" w14:textId="77777777" w:rsidTr="00740BA0">
        <w:trPr>
          <w:trHeight w:val="397"/>
        </w:trPr>
        <w:tc>
          <w:tcPr>
            <w:tcW w:w="1189" w:type="pct"/>
            <w:vAlign w:val="bottom"/>
          </w:tcPr>
          <w:p w14:paraId="575E1B57" w14:textId="773A5A50" w:rsidR="00936AF8" w:rsidRPr="00E416DD" w:rsidRDefault="00936AF8" w:rsidP="00936AF8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E416DD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กลับรายการด้อยค่า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4BC6F9" w14:textId="1CAB72DF" w:rsidR="00936AF8" w:rsidRPr="00740BA0" w:rsidRDefault="00740BA0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(1,251)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061D2DA8" w14:textId="77777777" w:rsidR="00936AF8" w:rsidRPr="00740BA0" w:rsidRDefault="00936AF8" w:rsidP="00936AF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6D286D" w14:textId="170E43A6" w:rsidR="00936AF8" w:rsidRPr="00740BA0" w:rsidRDefault="00740BA0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7EB49F62" w14:textId="77777777" w:rsidR="00936AF8" w:rsidRPr="00740BA0" w:rsidRDefault="00936AF8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535EDF" w14:textId="1945F7D2" w:rsidR="00936AF8" w:rsidRPr="00740BA0" w:rsidRDefault="00740BA0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1" w:type="pct"/>
            <w:shd w:val="clear" w:color="auto" w:fill="auto"/>
            <w:vAlign w:val="center"/>
          </w:tcPr>
          <w:p w14:paraId="036B7CFD" w14:textId="77777777" w:rsidR="00936AF8" w:rsidRPr="00740BA0" w:rsidRDefault="00936AF8" w:rsidP="00936AF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A69FA5" w14:textId="4B94D78C" w:rsidR="00936AF8" w:rsidRPr="00740BA0" w:rsidRDefault="00740BA0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(1,251)</w:t>
            </w:r>
          </w:p>
        </w:tc>
      </w:tr>
      <w:tr w:rsidR="00936AF8" w:rsidRPr="00D566CF" w14:paraId="587C8AA4" w14:textId="77777777" w:rsidTr="006132FB">
        <w:trPr>
          <w:trHeight w:val="397"/>
        </w:trPr>
        <w:tc>
          <w:tcPr>
            <w:tcW w:w="1189" w:type="pct"/>
            <w:vAlign w:val="bottom"/>
          </w:tcPr>
          <w:p w14:paraId="28D8DCD2" w14:textId="289BA840" w:rsidR="00936AF8" w:rsidRPr="00A377DF" w:rsidRDefault="00936AF8" w:rsidP="00936AF8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566C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31</w:t>
            </w:r>
            <w:r w:rsidRPr="00A377D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D566C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9C282D" w14:textId="2E932620" w:rsidR="00936AF8" w:rsidRPr="00D566CF" w:rsidRDefault="00740BA0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2,584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5BBE0F8D" w14:textId="77777777" w:rsidR="00936AF8" w:rsidRPr="00D566CF" w:rsidRDefault="00936AF8" w:rsidP="00936AF8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677FD2" w14:textId="5E2A647A" w:rsidR="00936AF8" w:rsidRPr="00D566CF" w:rsidRDefault="00740BA0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0E9F6ED6" w14:textId="77777777" w:rsidR="00936AF8" w:rsidRPr="00D566CF" w:rsidRDefault="00936AF8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6BCF87" w14:textId="1B5D87C5" w:rsidR="00936AF8" w:rsidRPr="00D566CF" w:rsidRDefault="00740BA0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51" w:type="pct"/>
            <w:shd w:val="clear" w:color="auto" w:fill="auto"/>
            <w:vAlign w:val="center"/>
          </w:tcPr>
          <w:p w14:paraId="640521F7" w14:textId="77777777" w:rsidR="00936AF8" w:rsidRPr="00D566CF" w:rsidRDefault="00936AF8" w:rsidP="00936AF8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F4FC37" w14:textId="0465F6FB" w:rsidR="00936AF8" w:rsidRPr="00A377DF" w:rsidRDefault="00740BA0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2,584</w:t>
            </w:r>
          </w:p>
        </w:tc>
      </w:tr>
      <w:tr w:rsidR="00936AF8" w:rsidRPr="00D566CF" w14:paraId="60792D7F" w14:textId="77777777" w:rsidTr="004F11C2">
        <w:trPr>
          <w:trHeight w:val="397"/>
        </w:trPr>
        <w:tc>
          <w:tcPr>
            <w:tcW w:w="1189" w:type="pct"/>
            <w:vAlign w:val="bottom"/>
          </w:tcPr>
          <w:p w14:paraId="3CDFAC6A" w14:textId="0D3A9EE3" w:rsidR="00936AF8" w:rsidRPr="00A377DF" w:rsidRDefault="00936AF8" w:rsidP="00936AF8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E416DD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กลับรายการด้อยค่า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E63B7E" w14:textId="1002E7E9" w:rsidR="00936AF8" w:rsidRPr="006132FB" w:rsidRDefault="000D0483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32F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7A853A92" w14:textId="77777777" w:rsidR="00936AF8" w:rsidRPr="006132FB" w:rsidRDefault="00936AF8" w:rsidP="00936AF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24DF29" w14:textId="45BF8E66" w:rsidR="00936AF8" w:rsidRPr="006132FB" w:rsidRDefault="006132FB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759205ED" w14:textId="77777777" w:rsidR="00936AF8" w:rsidRPr="006132FB" w:rsidRDefault="00936AF8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FA53B9" w14:textId="60C6A689" w:rsidR="00936AF8" w:rsidRPr="006132FB" w:rsidRDefault="006132FB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1" w:type="pct"/>
            <w:shd w:val="clear" w:color="auto" w:fill="auto"/>
            <w:vAlign w:val="center"/>
          </w:tcPr>
          <w:p w14:paraId="076ADF84" w14:textId="77777777" w:rsidR="00936AF8" w:rsidRPr="006132FB" w:rsidRDefault="00936AF8" w:rsidP="00936AF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0D6F72" w14:textId="3FEFD18D" w:rsidR="00936AF8" w:rsidRPr="006132FB" w:rsidRDefault="006132FB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936AF8" w:rsidRPr="00D566CF" w14:paraId="0B6966B0" w14:textId="77777777" w:rsidTr="004F11C2">
        <w:trPr>
          <w:trHeight w:val="397"/>
        </w:trPr>
        <w:tc>
          <w:tcPr>
            <w:tcW w:w="1189" w:type="pct"/>
            <w:vAlign w:val="bottom"/>
          </w:tcPr>
          <w:p w14:paraId="23D34D1C" w14:textId="6B256592" w:rsidR="00936AF8" w:rsidRPr="00A377DF" w:rsidRDefault="00936AF8" w:rsidP="00936AF8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566C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31 </w:t>
            </w:r>
            <w:r w:rsidRPr="00A377D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566C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41FB31" w14:textId="39C9661B" w:rsidR="00936AF8" w:rsidRPr="00D566CF" w:rsidRDefault="006132FB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2,584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0A4E86B5" w14:textId="77777777" w:rsidR="00936AF8" w:rsidRPr="00D566CF" w:rsidRDefault="00936AF8" w:rsidP="00936AF8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9283A2" w14:textId="7E5EFDC2" w:rsidR="00936AF8" w:rsidRPr="00D566CF" w:rsidRDefault="006132FB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6CD081F7" w14:textId="77777777" w:rsidR="00936AF8" w:rsidRPr="00D566CF" w:rsidRDefault="00936AF8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16CFB4" w14:textId="1D3A0785" w:rsidR="00936AF8" w:rsidRPr="00D566CF" w:rsidRDefault="006132FB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51" w:type="pct"/>
            <w:shd w:val="clear" w:color="auto" w:fill="auto"/>
            <w:vAlign w:val="center"/>
          </w:tcPr>
          <w:p w14:paraId="042AEBDC" w14:textId="77777777" w:rsidR="00936AF8" w:rsidRPr="00D566CF" w:rsidRDefault="00936AF8" w:rsidP="00936AF8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A704A0" w14:textId="74DFDFAD" w:rsidR="00936AF8" w:rsidRPr="00A377DF" w:rsidRDefault="006132FB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2,584</w:t>
            </w:r>
          </w:p>
        </w:tc>
      </w:tr>
      <w:tr w:rsidR="00936AF8" w:rsidRPr="00D566CF" w14:paraId="175C9EF5" w14:textId="77777777" w:rsidTr="004F11C2">
        <w:trPr>
          <w:trHeight w:val="397"/>
        </w:trPr>
        <w:tc>
          <w:tcPr>
            <w:tcW w:w="1189" w:type="pct"/>
            <w:vAlign w:val="bottom"/>
          </w:tcPr>
          <w:p w14:paraId="6747A365" w14:textId="77777777" w:rsidR="00936AF8" w:rsidRPr="00A377DF" w:rsidRDefault="00936AF8" w:rsidP="00936AF8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5446A3" w14:textId="77777777" w:rsidR="00936AF8" w:rsidRPr="00D566CF" w:rsidRDefault="00936AF8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3626B91A" w14:textId="77777777" w:rsidR="00936AF8" w:rsidRPr="00D566CF" w:rsidRDefault="00936AF8" w:rsidP="00936AF8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97E4C7" w14:textId="77777777" w:rsidR="00936AF8" w:rsidRPr="00D566CF" w:rsidRDefault="00936AF8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0C3060F7" w14:textId="77777777" w:rsidR="00936AF8" w:rsidRPr="00D566CF" w:rsidRDefault="00936AF8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049FD3" w14:textId="77777777" w:rsidR="00936AF8" w:rsidRPr="00D566CF" w:rsidRDefault="00936AF8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14:paraId="47742F0E" w14:textId="77777777" w:rsidR="00936AF8" w:rsidRPr="00D566CF" w:rsidRDefault="00936AF8" w:rsidP="00936AF8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3DF7EA" w14:textId="77777777" w:rsidR="00936AF8" w:rsidRPr="00A377DF" w:rsidRDefault="00936AF8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936AF8" w:rsidRPr="00D566CF" w14:paraId="669A9A38" w14:textId="77777777" w:rsidTr="00B0072C">
        <w:trPr>
          <w:trHeight w:val="397"/>
        </w:trPr>
        <w:tc>
          <w:tcPr>
            <w:tcW w:w="1189" w:type="pct"/>
            <w:vAlign w:val="bottom"/>
          </w:tcPr>
          <w:p w14:paraId="70459C5D" w14:textId="77777777" w:rsidR="00936AF8" w:rsidRPr="00A377DF" w:rsidRDefault="00936AF8" w:rsidP="00936AF8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ค่าเสื่อมราคาสะสม</w:t>
            </w:r>
          </w:p>
        </w:tc>
        <w:tc>
          <w:tcPr>
            <w:tcW w:w="780" w:type="pct"/>
            <w:shd w:val="clear" w:color="auto" w:fill="auto"/>
            <w:vAlign w:val="center"/>
          </w:tcPr>
          <w:p w14:paraId="74BE9CDF" w14:textId="77777777" w:rsidR="00936AF8" w:rsidRPr="00D566CF" w:rsidRDefault="00936AF8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4F950515" w14:textId="77777777" w:rsidR="00936AF8" w:rsidRPr="00D566CF" w:rsidRDefault="00936AF8" w:rsidP="00936AF8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4" w:type="pct"/>
            <w:shd w:val="clear" w:color="auto" w:fill="auto"/>
            <w:vAlign w:val="center"/>
          </w:tcPr>
          <w:p w14:paraId="22F0CA07" w14:textId="77777777" w:rsidR="00936AF8" w:rsidRPr="00D566CF" w:rsidRDefault="00936AF8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0A832864" w14:textId="77777777" w:rsidR="00936AF8" w:rsidRPr="00D566CF" w:rsidRDefault="00936AF8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64B1407E" w14:textId="77777777" w:rsidR="00936AF8" w:rsidRPr="00D566CF" w:rsidRDefault="00936AF8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14:paraId="7F041C81" w14:textId="77777777" w:rsidR="00936AF8" w:rsidRPr="00D566CF" w:rsidRDefault="00936AF8" w:rsidP="00936AF8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9" w:type="pct"/>
            <w:shd w:val="clear" w:color="auto" w:fill="auto"/>
            <w:vAlign w:val="center"/>
          </w:tcPr>
          <w:p w14:paraId="5BC66EEE" w14:textId="77777777" w:rsidR="00936AF8" w:rsidRPr="00A377DF" w:rsidRDefault="00936AF8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936AF8" w:rsidRPr="00D566CF" w14:paraId="61DC48FE" w14:textId="77777777" w:rsidTr="00B0072C">
        <w:trPr>
          <w:trHeight w:val="397"/>
        </w:trPr>
        <w:tc>
          <w:tcPr>
            <w:tcW w:w="1189" w:type="pct"/>
            <w:vAlign w:val="bottom"/>
          </w:tcPr>
          <w:p w14:paraId="541B368D" w14:textId="77777777" w:rsidR="00936AF8" w:rsidRPr="00A377DF" w:rsidRDefault="00936AF8" w:rsidP="00936AF8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566CF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 xml:space="preserve">1 </w:t>
            </w:r>
            <w:r w:rsidRPr="00A377DF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มกราคม </w:t>
            </w:r>
            <w:r w:rsidRPr="00D566CF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780" w:type="pct"/>
            <w:shd w:val="clear" w:color="auto" w:fill="auto"/>
            <w:vAlign w:val="center"/>
          </w:tcPr>
          <w:p w14:paraId="3B6D85C1" w14:textId="4EC8E05F" w:rsidR="00936AF8" w:rsidRPr="00D566CF" w:rsidRDefault="00C5246D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73B11081" w14:textId="77777777" w:rsidR="00936AF8" w:rsidRPr="00D566CF" w:rsidRDefault="00936AF8" w:rsidP="00936AF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4" w:type="pct"/>
            <w:shd w:val="clear" w:color="auto" w:fill="auto"/>
            <w:vAlign w:val="center"/>
          </w:tcPr>
          <w:p w14:paraId="6AD32B6F" w14:textId="0B548963" w:rsidR="00936AF8" w:rsidRPr="00D566CF" w:rsidRDefault="00C5246D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423623DB" w14:textId="77777777" w:rsidR="00936AF8" w:rsidRPr="00D566CF" w:rsidRDefault="00936AF8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320A5D01" w14:textId="021A0091" w:rsidR="00936AF8" w:rsidRPr="00D566CF" w:rsidRDefault="00C5246D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7,371</w:t>
            </w:r>
          </w:p>
        </w:tc>
        <w:tc>
          <w:tcPr>
            <w:tcW w:w="151" w:type="pct"/>
            <w:shd w:val="clear" w:color="auto" w:fill="auto"/>
            <w:vAlign w:val="center"/>
          </w:tcPr>
          <w:p w14:paraId="529EBE0A" w14:textId="77777777" w:rsidR="00936AF8" w:rsidRPr="00D566CF" w:rsidRDefault="00936AF8" w:rsidP="00936AF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pct"/>
            <w:shd w:val="clear" w:color="auto" w:fill="auto"/>
            <w:vAlign w:val="center"/>
          </w:tcPr>
          <w:p w14:paraId="2EED54D5" w14:textId="6D728FBE" w:rsidR="00936AF8" w:rsidRPr="00A377DF" w:rsidRDefault="00C5246D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7,371</w:t>
            </w:r>
          </w:p>
        </w:tc>
      </w:tr>
      <w:tr w:rsidR="00936AF8" w:rsidRPr="00D566CF" w14:paraId="5ED0ACB2" w14:textId="77777777" w:rsidTr="00B0072C">
        <w:trPr>
          <w:trHeight w:val="397"/>
        </w:trPr>
        <w:tc>
          <w:tcPr>
            <w:tcW w:w="1189" w:type="pct"/>
            <w:vAlign w:val="bottom"/>
          </w:tcPr>
          <w:p w14:paraId="5AE91B67" w14:textId="77777777" w:rsidR="00936AF8" w:rsidRPr="00A377DF" w:rsidRDefault="00936AF8" w:rsidP="00936AF8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780" w:type="pct"/>
            <w:shd w:val="clear" w:color="auto" w:fill="auto"/>
            <w:vAlign w:val="center"/>
          </w:tcPr>
          <w:p w14:paraId="15BF1750" w14:textId="5F015931" w:rsidR="00936AF8" w:rsidRPr="00D566CF" w:rsidRDefault="00C5246D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5EEE1521" w14:textId="77777777" w:rsidR="00936AF8" w:rsidRPr="00D566CF" w:rsidRDefault="00936AF8" w:rsidP="00936AF8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4" w:type="pct"/>
            <w:shd w:val="clear" w:color="auto" w:fill="auto"/>
            <w:vAlign w:val="center"/>
          </w:tcPr>
          <w:p w14:paraId="6EAD6E40" w14:textId="51C79FAA" w:rsidR="00936AF8" w:rsidRPr="00D566CF" w:rsidRDefault="00C5246D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0E6B703C" w14:textId="77777777" w:rsidR="00936AF8" w:rsidRPr="00D566CF" w:rsidRDefault="00936AF8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4ABD5F53" w14:textId="7245280D" w:rsidR="00936AF8" w:rsidRPr="00D566CF" w:rsidRDefault="00C5246D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51" w:type="pct"/>
            <w:shd w:val="clear" w:color="auto" w:fill="auto"/>
            <w:vAlign w:val="center"/>
          </w:tcPr>
          <w:p w14:paraId="5DFECF76" w14:textId="77777777" w:rsidR="00936AF8" w:rsidRPr="00D566CF" w:rsidRDefault="00936AF8" w:rsidP="00936AF8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9" w:type="pct"/>
            <w:shd w:val="clear" w:color="auto" w:fill="auto"/>
            <w:vAlign w:val="center"/>
          </w:tcPr>
          <w:p w14:paraId="1369D9AE" w14:textId="621E7F1F" w:rsidR="00936AF8" w:rsidRPr="00A377DF" w:rsidRDefault="00C5246D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936AF8" w:rsidRPr="00D566CF" w14:paraId="5E4C3ECE" w14:textId="77777777" w:rsidTr="00B0072C">
        <w:trPr>
          <w:trHeight w:val="397"/>
        </w:trPr>
        <w:tc>
          <w:tcPr>
            <w:tcW w:w="1189" w:type="pct"/>
            <w:vAlign w:val="bottom"/>
          </w:tcPr>
          <w:p w14:paraId="067E0342" w14:textId="77777777" w:rsidR="00936AF8" w:rsidRPr="00A377DF" w:rsidRDefault="00936AF8" w:rsidP="00936AF8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566C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31</w:t>
            </w:r>
            <w:r w:rsidRPr="00A377D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D566C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E63226" w14:textId="46FFA09A" w:rsidR="00936AF8" w:rsidRPr="00D566CF" w:rsidRDefault="00C5246D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0B1EAAB5" w14:textId="77777777" w:rsidR="00936AF8" w:rsidRPr="00D566CF" w:rsidRDefault="00936AF8" w:rsidP="00936AF8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879F7F" w14:textId="1762CB38" w:rsidR="00936AF8" w:rsidRPr="00D566CF" w:rsidRDefault="00C5246D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17FE9864" w14:textId="77777777" w:rsidR="00936AF8" w:rsidRPr="00D566CF" w:rsidRDefault="00936AF8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28F239" w14:textId="669E6875" w:rsidR="00936AF8" w:rsidRPr="00D566CF" w:rsidRDefault="00C5246D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7,371</w:t>
            </w:r>
          </w:p>
        </w:tc>
        <w:tc>
          <w:tcPr>
            <w:tcW w:w="151" w:type="pct"/>
            <w:shd w:val="clear" w:color="auto" w:fill="auto"/>
            <w:vAlign w:val="center"/>
          </w:tcPr>
          <w:p w14:paraId="46E12988" w14:textId="77777777" w:rsidR="00936AF8" w:rsidRPr="00D566CF" w:rsidRDefault="00936AF8" w:rsidP="00936AF8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03226B" w14:textId="75D2A656" w:rsidR="00936AF8" w:rsidRPr="00A377DF" w:rsidRDefault="00C5246D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7,371</w:t>
            </w:r>
          </w:p>
        </w:tc>
      </w:tr>
      <w:tr w:rsidR="00936AF8" w:rsidRPr="00D566CF" w14:paraId="67FDA089" w14:textId="77777777" w:rsidTr="00B0072C">
        <w:trPr>
          <w:trHeight w:val="397"/>
        </w:trPr>
        <w:tc>
          <w:tcPr>
            <w:tcW w:w="1189" w:type="pct"/>
            <w:vAlign w:val="bottom"/>
          </w:tcPr>
          <w:p w14:paraId="2E12602B" w14:textId="77777777" w:rsidR="00936AF8" w:rsidRPr="00A377DF" w:rsidRDefault="00936AF8" w:rsidP="00936AF8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56A79F" w14:textId="102FD56C" w:rsidR="00936AF8" w:rsidRPr="00BF4DA3" w:rsidRDefault="00225705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0B6922E1" w14:textId="77777777" w:rsidR="00936AF8" w:rsidRPr="00BF4DA3" w:rsidRDefault="00936AF8" w:rsidP="00936AF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6BDA58" w14:textId="161B5073" w:rsidR="00936AF8" w:rsidRPr="00BF4DA3" w:rsidRDefault="00225705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53A43C2E" w14:textId="77777777" w:rsidR="00936AF8" w:rsidRPr="00BF4DA3" w:rsidRDefault="00936AF8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A5A539" w14:textId="30EA18CE" w:rsidR="00936AF8" w:rsidRPr="00BF4DA3" w:rsidRDefault="00225705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1" w:type="pct"/>
            <w:shd w:val="clear" w:color="auto" w:fill="auto"/>
            <w:vAlign w:val="center"/>
          </w:tcPr>
          <w:p w14:paraId="13C066DC" w14:textId="77777777" w:rsidR="00936AF8" w:rsidRPr="00BF4DA3" w:rsidRDefault="00936AF8" w:rsidP="00936AF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36AFA8" w14:textId="1FC66630" w:rsidR="00936AF8" w:rsidRPr="00A377DF" w:rsidRDefault="00225705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936AF8" w:rsidRPr="00D566CF" w14:paraId="686B75B9" w14:textId="77777777" w:rsidTr="00B0072C">
        <w:trPr>
          <w:trHeight w:val="397"/>
        </w:trPr>
        <w:tc>
          <w:tcPr>
            <w:tcW w:w="1189" w:type="pct"/>
            <w:vAlign w:val="bottom"/>
          </w:tcPr>
          <w:p w14:paraId="0804A62D" w14:textId="77777777" w:rsidR="00936AF8" w:rsidRPr="00A377DF" w:rsidRDefault="00936AF8" w:rsidP="00936AF8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566C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31 </w:t>
            </w:r>
            <w:r w:rsidRPr="00A377D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566C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928698" w14:textId="194B00A1" w:rsidR="00936AF8" w:rsidRPr="00D566CF" w:rsidRDefault="00225705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40426F21" w14:textId="77777777" w:rsidR="00936AF8" w:rsidRPr="00D566CF" w:rsidRDefault="00936AF8" w:rsidP="00936AF8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AE0CD8" w14:textId="6D63D503" w:rsidR="00936AF8" w:rsidRPr="00D566CF" w:rsidRDefault="00225705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632F9BB9" w14:textId="77777777" w:rsidR="00936AF8" w:rsidRPr="00D566CF" w:rsidRDefault="00936AF8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75FF92" w14:textId="30EFFD2E" w:rsidR="00936AF8" w:rsidRPr="00D566CF" w:rsidRDefault="00225705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7,371</w:t>
            </w:r>
          </w:p>
        </w:tc>
        <w:tc>
          <w:tcPr>
            <w:tcW w:w="151" w:type="pct"/>
            <w:shd w:val="clear" w:color="auto" w:fill="auto"/>
            <w:vAlign w:val="center"/>
          </w:tcPr>
          <w:p w14:paraId="2DDA4514" w14:textId="77777777" w:rsidR="00936AF8" w:rsidRPr="00D566CF" w:rsidRDefault="00936AF8" w:rsidP="00936AF8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98DD38" w14:textId="4F41C9E5" w:rsidR="00936AF8" w:rsidRPr="00A377DF" w:rsidRDefault="00225705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7,371</w:t>
            </w:r>
          </w:p>
        </w:tc>
      </w:tr>
      <w:tr w:rsidR="00936AF8" w:rsidRPr="00D566CF" w14:paraId="0D02A201" w14:textId="77777777" w:rsidTr="00B0072C">
        <w:trPr>
          <w:trHeight w:val="397"/>
        </w:trPr>
        <w:tc>
          <w:tcPr>
            <w:tcW w:w="1189" w:type="pct"/>
            <w:vAlign w:val="bottom"/>
          </w:tcPr>
          <w:p w14:paraId="7D9025E0" w14:textId="77777777" w:rsidR="00936AF8" w:rsidRPr="00A377DF" w:rsidRDefault="00936AF8" w:rsidP="00936AF8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7D9019" w14:textId="77777777" w:rsidR="00936AF8" w:rsidRPr="00D566CF" w:rsidRDefault="00936AF8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6C0DBA51" w14:textId="77777777" w:rsidR="00936AF8" w:rsidRPr="00D566CF" w:rsidRDefault="00936AF8" w:rsidP="00936AF8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B19358" w14:textId="77777777" w:rsidR="00936AF8" w:rsidRPr="00D566CF" w:rsidRDefault="00936AF8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686E876F" w14:textId="77777777" w:rsidR="00936AF8" w:rsidRPr="00D566CF" w:rsidRDefault="00936AF8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4E9FD0" w14:textId="77777777" w:rsidR="00936AF8" w:rsidRPr="00D566CF" w:rsidRDefault="00936AF8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14:paraId="2A55DD62" w14:textId="77777777" w:rsidR="00936AF8" w:rsidRPr="00D566CF" w:rsidRDefault="00936AF8" w:rsidP="00936AF8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1AC4F4" w14:textId="77777777" w:rsidR="00936AF8" w:rsidRPr="00A377DF" w:rsidRDefault="00936AF8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936AF8" w:rsidRPr="00D566CF" w14:paraId="0577ADD3" w14:textId="77777777" w:rsidTr="00B0072C">
        <w:trPr>
          <w:trHeight w:val="397"/>
        </w:trPr>
        <w:tc>
          <w:tcPr>
            <w:tcW w:w="1189" w:type="pct"/>
            <w:vAlign w:val="bottom"/>
          </w:tcPr>
          <w:p w14:paraId="390DC047" w14:textId="77777777" w:rsidR="00936AF8" w:rsidRPr="00A377DF" w:rsidRDefault="00936AF8" w:rsidP="00936AF8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780" w:type="pct"/>
            <w:shd w:val="clear" w:color="auto" w:fill="auto"/>
            <w:vAlign w:val="center"/>
          </w:tcPr>
          <w:p w14:paraId="19A2B876" w14:textId="77777777" w:rsidR="00936AF8" w:rsidRPr="00D566CF" w:rsidRDefault="00936AF8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128B497B" w14:textId="77777777" w:rsidR="00936AF8" w:rsidRPr="00D566CF" w:rsidRDefault="00936AF8" w:rsidP="00936AF8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4" w:type="pct"/>
            <w:shd w:val="clear" w:color="auto" w:fill="auto"/>
            <w:vAlign w:val="center"/>
          </w:tcPr>
          <w:p w14:paraId="048EB985" w14:textId="77777777" w:rsidR="00936AF8" w:rsidRPr="00D566CF" w:rsidRDefault="00936AF8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726FE1E1" w14:textId="77777777" w:rsidR="00936AF8" w:rsidRPr="00D566CF" w:rsidRDefault="00936AF8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49396847" w14:textId="77777777" w:rsidR="00936AF8" w:rsidRPr="00D566CF" w:rsidRDefault="00936AF8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14:paraId="3A62493B" w14:textId="77777777" w:rsidR="00936AF8" w:rsidRPr="00D566CF" w:rsidRDefault="00936AF8" w:rsidP="00936AF8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9" w:type="pct"/>
            <w:shd w:val="clear" w:color="auto" w:fill="auto"/>
            <w:vAlign w:val="center"/>
          </w:tcPr>
          <w:p w14:paraId="67A02350" w14:textId="77777777" w:rsidR="00936AF8" w:rsidRPr="00A377DF" w:rsidRDefault="00936AF8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936AF8" w:rsidRPr="00D566CF" w14:paraId="74567C5F" w14:textId="77777777" w:rsidTr="00B0072C">
        <w:trPr>
          <w:trHeight w:val="397"/>
        </w:trPr>
        <w:tc>
          <w:tcPr>
            <w:tcW w:w="1189" w:type="pct"/>
            <w:shd w:val="clear" w:color="auto" w:fill="auto"/>
            <w:vAlign w:val="bottom"/>
          </w:tcPr>
          <w:p w14:paraId="5B54317F" w14:textId="77777777" w:rsidR="00936AF8" w:rsidRPr="00A377DF" w:rsidRDefault="00936AF8" w:rsidP="00936AF8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566CF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A377DF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566CF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780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10D7C7C" w14:textId="7F9FC4B6" w:rsidR="00936AF8" w:rsidRPr="00E416DD" w:rsidRDefault="00225705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2,463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4D6D4E01" w14:textId="77777777" w:rsidR="00936AF8" w:rsidRPr="00E416DD" w:rsidRDefault="00936AF8" w:rsidP="00936AF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4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556559A" w14:textId="583EF97D" w:rsidR="00936AF8" w:rsidRPr="00E416DD" w:rsidRDefault="00B167AD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1,406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0C1EDB9A" w14:textId="77777777" w:rsidR="00936AF8" w:rsidRPr="00E416DD" w:rsidRDefault="00936AF8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6DB50BB" w14:textId="1157967E" w:rsidR="00936AF8" w:rsidRPr="00E416DD" w:rsidRDefault="00D32E97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1" w:type="pct"/>
            <w:shd w:val="clear" w:color="auto" w:fill="auto"/>
            <w:vAlign w:val="center"/>
          </w:tcPr>
          <w:p w14:paraId="76B4C8BB" w14:textId="77777777" w:rsidR="00936AF8" w:rsidRPr="00E416DD" w:rsidRDefault="00936AF8" w:rsidP="00936AF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085B3FC" w14:textId="41A0CD0C" w:rsidR="00936AF8" w:rsidRPr="00E416DD" w:rsidRDefault="00936AF8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416DD">
              <w:rPr>
                <w:rFonts w:ascii="Angsana New" w:hAnsi="Angsana New"/>
                <w:sz w:val="28"/>
                <w:szCs w:val="28"/>
                <w:lang w:val="en-US"/>
              </w:rPr>
              <w:t>3,869</w:t>
            </w:r>
          </w:p>
        </w:tc>
      </w:tr>
      <w:tr w:rsidR="00936AF8" w:rsidRPr="00D566CF" w14:paraId="632F3FA4" w14:textId="77777777" w:rsidTr="00B0072C">
        <w:trPr>
          <w:trHeight w:val="397"/>
        </w:trPr>
        <w:tc>
          <w:tcPr>
            <w:tcW w:w="1189" w:type="pct"/>
            <w:vAlign w:val="bottom"/>
          </w:tcPr>
          <w:p w14:paraId="34EE40B3" w14:textId="77777777" w:rsidR="00936AF8" w:rsidRPr="00A377DF" w:rsidRDefault="00936AF8" w:rsidP="00936AF8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566CF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A377DF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566CF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78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993197B" w14:textId="369B2B05" w:rsidR="00936AF8" w:rsidRPr="007600D7" w:rsidRDefault="00225705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2,463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0B45489F" w14:textId="77777777" w:rsidR="00936AF8" w:rsidRPr="007600D7" w:rsidRDefault="00936AF8" w:rsidP="00936AF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BFFB36E" w14:textId="0C56A7EF" w:rsidR="00936AF8" w:rsidRPr="007600D7" w:rsidRDefault="00B167AD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1,406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1B938198" w14:textId="77777777" w:rsidR="00936AF8" w:rsidRPr="007600D7" w:rsidRDefault="00936AF8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4DF56CD" w14:textId="68350F5A" w:rsidR="00936AF8" w:rsidRPr="007600D7" w:rsidRDefault="00D32E97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1" w:type="pct"/>
            <w:shd w:val="clear" w:color="auto" w:fill="auto"/>
            <w:vAlign w:val="center"/>
          </w:tcPr>
          <w:p w14:paraId="07119AE4" w14:textId="77777777" w:rsidR="00936AF8" w:rsidRPr="007600D7" w:rsidRDefault="00936AF8" w:rsidP="00936AF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96FDAF2" w14:textId="5C9C7017" w:rsidR="00936AF8" w:rsidRPr="00A377DF" w:rsidRDefault="00936AF8" w:rsidP="00936A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3,869</w:t>
            </w:r>
          </w:p>
        </w:tc>
      </w:tr>
    </w:tbl>
    <w:p w14:paraId="4718358F" w14:textId="0E2F8BA5" w:rsidR="00676453" w:rsidRDefault="00BD08C5" w:rsidP="00CD7DBE">
      <w:pPr>
        <w:pStyle w:val="Capt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 New" w:hAnsi="Angsana New"/>
          <w:b w:val="0"/>
          <w:bCs w:val="0"/>
          <w:color w:val="FF0000"/>
          <w:sz w:val="28"/>
          <w:szCs w:val="28"/>
        </w:rPr>
      </w:pPr>
      <w:r w:rsidRPr="00A377DF">
        <w:rPr>
          <w:rFonts w:ascii="Angsana New" w:hAnsi="Angsana New"/>
          <w:b w:val="0"/>
          <w:bCs w:val="0"/>
          <w:sz w:val="28"/>
          <w:szCs w:val="28"/>
          <w:cs/>
        </w:rPr>
        <w:t xml:space="preserve">ณ วันที่ </w:t>
      </w:r>
      <w:r w:rsidRPr="00AA2ACC">
        <w:rPr>
          <w:rFonts w:ascii="Angsana New" w:hAnsi="Angsana New"/>
          <w:b w:val="0"/>
          <w:bCs w:val="0"/>
          <w:sz w:val="28"/>
          <w:szCs w:val="28"/>
        </w:rPr>
        <w:t xml:space="preserve">31 </w:t>
      </w:r>
      <w:r w:rsidRPr="00A377DF">
        <w:rPr>
          <w:rFonts w:ascii="Angsana New" w:hAnsi="Angsana New"/>
          <w:b w:val="0"/>
          <w:bCs w:val="0"/>
          <w:sz w:val="28"/>
          <w:szCs w:val="28"/>
          <w:cs/>
        </w:rPr>
        <w:t xml:space="preserve">ธันวาคม </w:t>
      </w:r>
      <w:r w:rsidRPr="00AA2ACC">
        <w:rPr>
          <w:rFonts w:ascii="Angsana New" w:hAnsi="Angsana New"/>
          <w:b w:val="0"/>
          <w:bCs w:val="0"/>
          <w:sz w:val="28"/>
          <w:szCs w:val="28"/>
        </w:rPr>
        <w:t xml:space="preserve">2566 </w:t>
      </w:r>
      <w:r w:rsidRPr="00A377DF">
        <w:rPr>
          <w:rFonts w:ascii="Angsana New" w:hAnsi="Angsana New"/>
          <w:b w:val="0"/>
          <w:bCs w:val="0"/>
          <w:sz w:val="28"/>
          <w:szCs w:val="28"/>
          <w:cs/>
        </w:rPr>
        <w:t xml:space="preserve">และ </w:t>
      </w:r>
      <w:r w:rsidRPr="00AA2ACC">
        <w:rPr>
          <w:rFonts w:ascii="Angsana New" w:hAnsi="Angsana New"/>
          <w:b w:val="0"/>
          <w:bCs w:val="0"/>
          <w:sz w:val="28"/>
          <w:szCs w:val="28"/>
        </w:rPr>
        <w:t xml:space="preserve">2565 </w:t>
      </w:r>
      <w:r w:rsidR="00676453" w:rsidRPr="00A377DF">
        <w:rPr>
          <w:rFonts w:ascii="Angsana New" w:hAnsi="Angsana New"/>
          <w:b w:val="0"/>
          <w:bCs w:val="0"/>
          <w:sz w:val="28"/>
          <w:szCs w:val="28"/>
          <w:cs/>
        </w:rPr>
        <w:t xml:space="preserve">อสังหาริมทรัพย์เพื่อการลงทุนที่ตัดค่าเสื่อมราคาทั้งจำนวนแล้วแต่ยังคงใช้งานอยู่ มีราคาทุนจำนวน </w:t>
      </w:r>
      <w:r w:rsidR="001B3110">
        <w:rPr>
          <w:rFonts w:ascii="Angsana New" w:hAnsi="Angsana New"/>
          <w:b w:val="0"/>
          <w:bCs w:val="0"/>
          <w:sz w:val="28"/>
          <w:szCs w:val="28"/>
        </w:rPr>
        <w:t>7.37</w:t>
      </w:r>
      <w:r w:rsidR="00676453" w:rsidRPr="00D566CF">
        <w:rPr>
          <w:rFonts w:ascii="Angsana New" w:hAnsi="Angsana New"/>
          <w:b w:val="0"/>
          <w:bCs w:val="0"/>
          <w:sz w:val="28"/>
          <w:szCs w:val="28"/>
        </w:rPr>
        <w:t xml:space="preserve"> </w:t>
      </w:r>
      <w:r w:rsidR="00676453" w:rsidRPr="00A377DF">
        <w:rPr>
          <w:rFonts w:ascii="Angsana New" w:hAnsi="Angsana New"/>
          <w:b w:val="0"/>
          <w:bCs w:val="0"/>
          <w:sz w:val="28"/>
          <w:szCs w:val="28"/>
          <w:cs/>
        </w:rPr>
        <w:t xml:space="preserve">ล้านบาท และ </w:t>
      </w:r>
      <w:r w:rsidR="00676453" w:rsidRPr="00D566CF">
        <w:rPr>
          <w:rFonts w:ascii="Angsana New" w:hAnsi="Angsana New"/>
          <w:b w:val="0"/>
          <w:bCs w:val="0"/>
          <w:sz w:val="28"/>
          <w:szCs w:val="28"/>
        </w:rPr>
        <w:t xml:space="preserve">7.37 </w:t>
      </w:r>
      <w:r w:rsidR="00676453" w:rsidRPr="00A377DF">
        <w:rPr>
          <w:rFonts w:ascii="Angsana New" w:hAnsi="Angsana New"/>
          <w:b w:val="0"/>
          <w:bCs w:val="0"/>
          <w:sz w:val="28"/>
          <w:szCs w:val="28"/>
          <w:cs/>
        </w:rPr>
        <w:t>ล้านบาท ตามลำดับ</w:t>
      </w:r>
      <w:r w:rsidR="003460EB">
        <w:rPr>
          <w:rFonts w:ascii="Angsana New" w:hAnsi="Angsana New"/>
          <w:b w:val="0"/>
          <w:bCs w:val="0"/>
          <w:sz w:val="28"/>
          <w:szCs w:val="28"/>
        </w:rPr>
        <w:t xml:space="preserve"> </w:t>
      </w:r>
    </w:p>
    <w:p w14:paraId="4B0333B0" w14:textId="77777777" w:rsidR="000F48A6" w:rsidRDefault="000F48A6" w:rsidP="000F48A6"/>
    <w:p w14:paraId="50682F17" w14:textId="50D16B42" w:rsidR="00240D0A" w:rsidRPr="00D566CF" w:rsidRDefault="00240D0A" w:rsidP="00F20DCB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A377DF">
        <w:rPr>
          <w:rFonts w:ascii="Angsana New" w:hAnsi="Angsana New"/>
          <w:sz w:val="28"/>
          <w:szCs w:val="28"/>
          <w:cs/>
        </w:rPr>
        <w:lastRenderedPageBreak/>
        <w:t>ที่ดิน อาคารและอุปกรณ์ - สุทธิ</w:t>
      </w:r>
    </w:p>
    <w:p w14:paraId="60BE8149" w14:textId="52794C84" w:rsidR="009B29B0" w:rsidRPr="00D566CF" w:rsidRDefault="009B29B0" w:rsidP="00E17D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jc w:val="thaiDistribute"/>
        <w:rPr>
          <w:rFonts w:ascii="Angsana New" w:hAnsi="Angsana New"/>
          <w:sz w:val="28"/>
          <w:szCs w:val="28"/>
        </w:rPr>
      </w:pPr>
      <w:r w:rsidRPr="00D566CF">
        <w:rPr>
          <w:rFonts w:ascii="Angsana New" w:hAnsi="Angsana New"/>
          <w:sz w:val="28"/>
          <w:szCs w:val="28"/>
          <w:cs/>
        </w:rPr>
        <w:t>รายการเคลื่อนไหวของบัญชีที่ดิน อาคารและอุปกรณ์สำหรับ</w:t>
      </w:r>
      <w:r w:rsidR="00223171" w:rsidRPr="00D566CF">
        <w:rPr>
          <w:rFonts w:ascii="Angsana New" w:hAnsi="Angsana New"/>
          <w:sz w:val="28"/>
          <w:szCs w:val="28"/>
          <w:cs/>
        </w:rPr>
        <w:t>ปี</w:t>
      </w:r>
      <w:r w:rsidRPr="00D566CF">
        <w:rPr>
          <w:rFonts w:ascii="Angsana New" w:hAnsi="Angsana New"/>
          <w:sz w:val="28"/>
          <w:szCs w:val="28"/>
          <w:cs/>
        </w:rPr>
        <w:t>สิ้นสุดวันที่</w:t>
      </w:r>
      <w:r w:rsidRPr="00D566CF">
        <w:rPr>
          <w:rFonts w:ascii="Angsana New" w:hAnsi="Angsana New"/>
          <w:sz w:val="28"/>
          <w:szCs w:val="28"/>
        </w:rPr>
        <w:t xml:space="preserve"> </w:t>
      </w:r>
      <w:r w:rsidR="00687A0F" w:rsidRPr="00D566CF">
        <w:rPr>
          <w:rFonts w:ascii="Angsana New" w:hAnsi="Angsana New"/>
          <w:sz w:val="28"/>
          <w:szCs w:val="28"/>
        </w:rPr>
        <w:t>3</w:t>
      </w:r>
      <w:r w:rsidR="00223171" w:rsidRPr="00D566CF">
        <w:rPr>
          <w:rFonts w:ascii="Angsana New" w:hAnsi="Angsana New"/>
          <w:sz w:val="28"/>
          <w:szCs w:val="28"/>
        </w:rPr>
        <w:t xml:space="preserve">1 </w:t>
      </w:r>
      <w:r w:rsidR="00223171" w:rsidRPr="00A377DF">
        <w:rPr>
          <w:rFonts w:ascii="Angsana New" w:hAnsi="Angsana New"/>
          <w:sz w:val="28"/>
          <w:szCs w:val="28"/>
          <w:cs/>
        </w:rPr>
        <w:t>ธันวาคม</w:t>
      </w:r>
      <w:r w:rsidR="00687A0F" w:rsidRPr="00D566CF">
        <w:rPr>
          <w:rFonts w:ascii="Angsana New" w:hAnsi="Angsana New"/>
          <w:sz w:val="28"/>
          <w:szCs w:val="28"/>
        </w:rPr>
        <w:t xml:space="preserve"> 256</w:t>
      </w:r>
      <w:r w:rsidR="00687A0F" w:rsidRPr="00083721">
        <w:rPr>
          <w:rFonts w:ascii="Angsana New" w:hAnsi="Angsana New"/>
          <w:sz w:val="28"/>
          <w:szCs w:val="28"/>
        </w:rPr>
        <w:t xml:space="preserve">6 </w:t>
      </w:r>
      <w:r w:rsidR="00901DAA" w:rsidRPr="00A377DF">
        <w:rPr>
          <w:rFonts w:ascii="Angsana New" w:hAnsi="Angsana New" w:hint="cs"/>
          <w:sz w:val="28"/>
          <w:szCs w:val="28"/>
          <w:cs/>
        </w:rPr>
        <w:t>และ</w:t>
      </w:r>
      <w:r w:rsidR="00901DAA" w:rsidRPr="00083721">
        <w:rPr>
          <w:rFonts w:ascii="Angsana New" w:hAnsi="Angsana New" w:hint="cs"/>
          <w:sz w:val="28"/>
          <w:szCs w:val="28"/>
        </w:rPr>
        <w:t xml:space="preserve"> </w:t>
      </w:r>
      <w:r w:rsidR="00901DAA">
        <w:rPr>
          <w:rFonts w:ascii="Angsana New" w:hAnsi="Angsana New"/>
          <w:sz w:val="28"/>
          <w:szCs w:val="28"/>
        </w:rPr>
        <w:t xml:space="preserve">2565 </w:t>
      </w:r>
      <w:r w:rsidRPr="00A377DF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4756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2223"/>
        <w:gridCol w:w="1162"/>
        <w:gridCol w:w="286"/>
        <w:gridCol w:w="1158"/>
        <w:gridCol w:w="292"/>
        <w:gridCol w:w="1158"/>
        <w:gridCol w:w="241"/>
        <w:gridCol w:w="1283"/>
        <w:gridCol w:w="284"/>
        <w:gridCol w:w="1267"/>
      </w:tblGrid>
      <w:tr w:rsidR="00023C48" w:rsidRPr="00D566CF" w14:paraId="410AE550" w14:textId="77777777" w:rsidTr="003373E7">
        <w:trPr>
          <w:trHeight w:val="397"/>
          <w:tblHeader/>
        </w:trPr>
        <w:tc>
          <w:tcPr>
            <w:tcW w:w="1188" w:type="pct"/>
          </w:tcPr>
          <w:p w14:paraId="20FA8CB7" w14:textId="77777777" w:rsidR="00023C48" w:rsidRPr="00D566CF" w:rsidRDefault="00023C48" w:rsidP="00C74CC3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812" w:type="pct"/>
            <w:gridSpan w:val="9"/>
            <w:tcBorders>
              <w:bottom w:val="single" w:sz="4" w:space="0" w:color="auto"/>
            </w:tcBorders>
            <w:vAlign w:val="bottom"/>
          </w:tcPr>
          <w:p w14:paraId="46F50699" w14:textId="77777777" w:rsidR="00023C48" w:rsidRPr="00D566CF" w:rsidRDefault="00023C48" w:rsidP="00E63270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23C48" w:rsidRPr="00D566CF" w14:paraId="3E0D0B1D" w14:textId="77777777" w:rsidTr="003373E7">
        <w:trPr>
          <w:trHeight w:val="397"/>
          <w:tblHeader/>
        </w:trPr>
        <w:tc>
          <w:tcPr>
            <w:tcW w:w="1188" w:type="pct"/>
          </w:tcPr>
          <w:p w14:paraId="5A0BFDB6" w14:textId="77777777" w:rsidR="00023C48" w:rsidRPr="00D566CF" w:rsidRDefault="00023C48" w:rsidP="00C74CC3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812" w:type="pct"/>
            <w:gridSpan w:val="9"/>
            <w:tcBorders>
              <w:top w:val="single" w:sz="4" w:space="0" w:color="auto"/>
            </w:tcBorders>
            <w:vAlign w:val="bottom"/>
          </w:tcPr>
          <w:p w14:paraId="19110C2E" w14:textId="77777777" w:rsidR="00023C48" w:rsidRPr="00A377DF" w:rsidRDefault="00023C48" w:rsidP="00E63270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8E4BCC" w:rsidRPr="00D566CF" w14:paraId="7D4D6BAA" w14:textId="77777777" w:rsidTr="003373E7">
        <w:trPr>
          <w:trHeight w:val="397"/>
          <w:tblHeader/>
        </w:trPr>
        <w:tc>
          <w:tcPr>
            <w:tcW w:w="1188" w:type="pct"/>
          </w:tcPr>
          <w:p w14:paraId="15703F8A" w14:textId="77777777" w:rsidR="00023C48" w:rsidRPr="00A377DF" w:rsidRDefault="00023C48" w:rsidP="00C74CC3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vAlign w:val="bottom"/>
          </w:tcPr>
          <w:p w14:paraId="0E42491C" w14:textId="77777777" w:rsidR="00023C48" w:rsidRPr="00D566CF" w:rsidRDefault="00023C48" w:rsidP="00E63270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</w:tcBorders>
            <w:vAlign w:val="bottom"/>
          </w:tcPr>
          <w:p w14:paraId="1FFB5E96" w14:textId="77777777" w:rsidR="00023C48" w:rsidRPr="00D566CF" w:rsidRDefault="00023C48" w:rsidP="00E63270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vAlign w:val="bottom"/>
          </w:tcPr>
          <w:p w14:paraId="096868CD" w14:textId="77777777" w:rsidR="00023C48" w:rsidRPr="00D566CF" w:rsidRDefault="00023C48" w:rsidP="00E63270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" w:type="pct"/>
            <w:tcBorders>
              <w:top w:val="single" w:sz="4" w:space="0" w:color="auto"/>
            </w:tcBorders>
            <w:vAlign w:val="bottom"/>
          </w:tcPr>
          <w:p w14:paraId="05893ED1" w14:textId="77777777" w:rsidR="00023C48" w:rsidRPr="00D566CF" w:rsidRDefault="00023C48" w:rsidP="00E63270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vAlign w:val="bottom"/>
          </w:tcPr>
          <w:p w14:paraId="7D3B9032" w14:textId="77777777" w:rsidR="00023C48" w:rsidRPr="00A377DF" w:rsidRDefault="00023C48" w:rsidP="00E63270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129" w:type="pct"/>
            <w:tcBorders>
              <w:top w:val="single" w:sz="4" w:space="0" w:color="auto"/>
            </w:tcBorders>
            <w:vAlign w:val="bottom"/>
          </w:tcPr>
          <w:p w14:paraId="7117B7CF" w14:textId="77777777" w:rsidR="00023C48" w:rsidRPr="00D566CF" w:rsidRDefault="00023C48" w:rsidP="00E63270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14:paraId="35F384E6" w14:textId="77777777" w:rsidR="00023C48" w:rsidRPr="00D566CF" w:rsidRDefault="00023C48" w:rsidP="00E63270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  <w:tcBorders>
              <w:top w:val="single" w:sz="4" w:space="0" w:color="auto"/>
            </w:tcBorders>
            <w:vAlign w:val="bottom"/>
          </w:tcPr>
          <w:p w14:paraId="5A3E3967" w14:textId="77777777" w:rsidR="00023C48" w:rsidRPr="00D566CF" w:rsidRDefault="00023C48" w:rsidP="00E63270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202D1A0F" w14:textId="77777777" w:rsidR="00023C48" w:rsidRPr="00D566CF" w:rsidRDefault="00023C48" w:rsidP="00E63270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4BCC" w:rsidRPr="00D566CF" w14:paraId="4B291E87" w14:textId="77777777" w:rsidTr="003373E7">
        <w:trPr>
          <w:trHeight w:val="397"/>
          <w:tblHeader/>
        </w:trPr>
        <w:tc>
          <w:tcPr>
            <w:tcW w:w="1188" w:type="pct"/>
          </w:tcPr>
          <w:p w14:paraId="1E285E22" w14:textId="77777777" w:rsidR="00023C48" w:rsidRPr="00D566CF" w:rsidRDefault="00023C48" w:rsidP="00C74CC3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21" w:type="pct"/>
            <w:vAlign w:val="bottom"/>
          </w:tcPr>
          <w:p w14:paraId="0DAFFE1E" w14:textId="77777777" w:rsidR="00023C48" w:rsidRPr="00A377DF" w:rsidRDefault="00023C48" w:rsidP="00E63270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" w:type="pct"/>
            <w:vAlign w:val="bottom"/>
          </w:tcPr>
          <w:p w14:paraId="33B48E7B" w14:textId="77777777" w:rsidR="00023C48" w:rsidRPr="00D566CF" w:rsidRDefault="00023C48" w:rsidP="00E63270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vAlign w:val="bottom"/>
          </w:tcPr>
          <w:p w14:paraId="30CAC666" w14:textId="77777777" w:rsidR="00023C48" w:rsidRPr="00A377DF" w:rsidRDefault="00023C48" w:rsidP="00E63270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156" w:type="pct"/>
            <w:vAlign w:val="bottom"/>
          </w:tcPr>
          <w:p w14:paraId="6E29F5FE" w14:textId="77777777" w:rsidR="00023C48" w:rsidRPr="00D566CF" w:rsidRDefault="00023C48" w:rsidP="00E63270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vAlign w:val="bottom"/>
          </w:tcPr>
          <w:p w14:paraId="5ACF014A" w14:textId="77777777" w:rsidR="00023C48" w:rsidRPr="00A377DF" w:rsidRDefault="00023C48" w:rsidP="00E63270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129" w:type="pct"/>
            <w:vAlign w:val="bottom"/>
          </w:tcPr>
          <w:p w14:paraId="52716300" w14:textId="77777777" w:rsidR="00023C48" w:rsidRPr="00D566CF" w:rsidRDefault="00023C48" w:rsidP="00E63270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6" w:type="pct"/>
            <w:vAlign w:val="bottom"/>
          </w:tcPr>
          <w:p w14:paraId="62EFDF26" w14:textId="77777777" w:rsidR="00023C48" w:rsidRPr="00D566CF" w:rsidRDefault="00023C48" w:rsidP="00E63270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  <w:vAlign w:val="bottom"/>
          </w:tcPr>
          <w:p w14:paraId="2750A114" w14:textId="77777777" w:rsidR="00023C48" w:rsidRPr="00D566CF" w:rsidRDefault="00023C48" w:rsidP="00E63270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vAlign w:val="bottom"/>
          </w:tcPr>
          <w:p w14:paraId="5B4041CC" w14:textId="77777777" w:rsidR="00023C48" w:rsidRPr="00A377DF" w:rsidRDefault="00023C48" w:rsidP="00E63270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E4BCC" w:rsidRPr="00D566CF" w14:paraId="5BBD72D8" w14:textId="77777777" w:rsidTr="003373E7">
        <w:trPr>
          <w:trHeight w:val="397"/>
          <w:tblHeader/>
        </w:trPr>
        <w:tc>
          <w:tcPr>
            <w:tcW w:w="1188" w:type="pct"/>
          </w:tcPr>
          <w:p w14:paraId="0384FEB5" w14:textId="77777777" w:rsidR="00023C48" w:rsidRPr="00D566CF" w:rsidRDefault="00023C48" w:rsidP="00C74CC3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vAlign w:val="bottom"/>
          </w:tcPr>
          <w:p w14:paraId="202C1B2E" w14:textId="77777777" w:rsidR="00023C48" w:rsidRPr="00D566CF" w:rsidRDefault="00023C48" w:rsidP="00E63270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53" w:type="pct"/>
            <w:vAlign w:val="bottom"/>
          </w:tcPr>
          <w:p w14:paraId="571B7ABE" w14:textId="77777777" w:rsidR="00023C48" w:rsidRPr="00D566CF" w:rsidRDefault="00023C48" w:rsidP="00E63270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5440AC5B" w14:textId="77777777" w:rsidR="00023C48" w:rsidRPr="00A377DF" w:rsidRDefault="00023C48" w:rsidP="00E63270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156" w:type="pct"/>
            <w:vAlign w:val="bottom"/>
          </w:tcPr>
          <w:p w14:paraId="5020F706" w14:textId="77777777" w:rsidR="00023C48" w:rsidRPr="00D566CF" w:rsidRDefault="00023C48" w:rsidP="00E63270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1BB18476" w14:textId="77777777" w:rsidR="00023C48" w:rsidRPr="00D566CF" w:rsidRDefault="00023C48" w:rsidP="00E63270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29" w:type="pct"/>
            <w:vAlign w:val="bottom"/>
          </w:tcPr>
          <w:p w14:paraId="04337032" w14:textId="77777777" w:rsidR="00023C48" w:rsidRPr="00D566CF" w:rsidRDefault="00023C48" w:rsidP="00E63270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4463F306" w14:textId="77777777" w:rsidR="00023C48" w:rsidRPr="00D566CF" w:rsidRDefault="00023C48" w:rsidP="00E63270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2" w:type="pct"/>
            <w:vAlign w:val="bottom"/>
          </w:tcPr>
          <w:p w14:paraId="496F043F" w14:textId="77777777" w:rsidR="00023C48" w:rsidRPr="00D566CF" w:rsidRDefault="00023C48" w:rsidP="00E63270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</w:tcPr>
          <w:p w14:paraId="4302C146" w14:textId="77777777" w:rsidR="00023C48" w:rsidRPr="00D566CF" w:rsidRDefault="00023C48" w:rsidP="00E63270">
            <w:pPr>
              <w:ind w:left="160" w:right="-108" w:hanging="2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E4BCC" w:rsidRPr="00D566CF" w14:paraId="6BC4872A" w14:textId="77777777" w:rsidTr="003373E7">
        <w:trPr>
          <w:trHeight w:val="397"/>
        </w:trPr>
        <w:tc>
          <w:tcPr>
            <w:tcW w:w="1188" w:type="pct"/>
            <w:vAlign w:val="bottom"/>
          </w:tcPr>
          <w:p w14:paraId="0DEBAF33" w14:textId="77777777" w:rsidR="00023C48" w:rsidRPr="00A377DF" w:rsidRDefault="00023C48" w:rsidP="00E63270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621" w:type="pct"/>
            <w:tcBorders>
              <w:top w:val="single" w:sz="4" w:space="0" w:color="auto"/>
            </w:tcBorders>
            <w:vAlign w:val="bottom"/>
          </w:tcPr>
          <w:p w14:paraId="25ACEC21" w14:textId="77777777" w:rsidR="00023C48" w:rsidRPr="00D566CF" w:rsidRDefault="00023C48" w:rsidP="00E63270">
            <w:pPr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  <w:vAlign w:val="bottom"/>
          </w:tcPr>
          <w:p w14:paraId="75EB7518" w14:textId="77777777" w:rsidR="00023C48" w:rsidRPr="00D566CF" w:rsidRDefault="00023C48" w:rsidP="00E63270">
            <w:pPr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vAlign w:val="bottom"/>
          </w:tcPr>
          <w:p w14:paraId="64F80204" w14:textId="77777777" w:rsidR="00023C48" w:rsidRPr="00D566CF" w:rsidRDefault="00023C48" w:rsidP="00E63270">
            <w:pPr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" w:type="pct"/>
            <w:vAlign w:val="bottom"/>
          </w:tcPr>
          <w:p w14:paraId="19724DAA" w14:textId="77777777" w:rsidR="00023C48" w:rsidRPr="00D566CF" w:rsidRDefault="00023C48" w:rsidP="00E63270">
            <w:pPr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vAlign w:val="bottom"/>
          </w:tcPr>
          <w:p w14:paraId="511A300C" w14:textId="77777777" w:rsidR="00023C48" w:rsidRPr="00D566CF" w:rsidRDefault="00023C48" w:rsidP="00E63270">
            <w:pPr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" w:type="pct"/>
            <w:vAlign w:val="bottom"/>
          </w:tcPr>
          <w:p w14:paraId="74B22C86" w14:textId="77777777" w:rsidR="00023C48" w:rsidRPr="00D566CF" w:rsidRDefault="00023C48" w:rsidP="00E63270">
            <w:pPr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14:paraId="72630DA8" w14:textId="77777777" w:rsidR="00023C48" w:rsidRPr="00D566CF" w:rsidRDefault="00023C48" w:rsidP="00E63270">
            <w:pPr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  <w:vAlign w:val="bottom"/>
          </w:tcPr>
          <w:p w14:paraId="5D0FE555" w14:textId="77777777" w:rsidR="00023C48" w:rsidRPr="00D566CF" w:rsidRDefault="00023C48" w:rsidP="00E63270">
            <w:pPr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45DDDF18" w14:textId="77777777" w:rsidR="00023C48" w:rsidRPr="00D566CF" w:rsidRDefault="00023C48" w:rsidP="00E63270">
            <w:pPr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22B1" w:rsidRPr="00D566CF" w14:paraId="134B95DA" w14:textId="77777777" w:rsidTr="00083721">
        <w:trPr>
          <w:trHeight w:val="397"/>
        </w:trPr>
        <w:tc>
          <w:tcPr>
            <w:tcW w:w="1188" w:type="pct"/>
            <w:vAlign w:val="bottom"/>
          </w:tcPr>
          <w:p w14:paraId="6D82423A" w14:textId="09C381C0" w:rsidR="003122B1" w:rsidRPr="00D566CF" w:rsidRDefault="003122B1" w:rsidP="00E63270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lang w:val="en-ZW"/>
              </w:rPr>
            </w:pPr>
            <w:r w:rsidRPr="00A377DF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566CF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1</w:t>
            </w:r>
            <w:r w:rsidRPr="00A377DF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 มกราคม </w:t>
            </w:r>
            <w:r w:rsidRPr="00D566CF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621" w:type="pct"/>
            <w:vAlign w:val="center"/>
          </w:tcPr>
          <w:p w14:paraId="3933A188" w14:textId="1CF3CDCD" w:rsidR="003122B1" w:rsidRPr="00D566CF" w:rsidRDefault="003122B1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sz w:val="28"/>
                <w:szCs w:val="28"/>
                <w:lang w:val="en-US"/>
              </w:rPr>
              <w:t>14,404</w:t>
            </w:r>
          </w:p>
        </w:tc>
        <w:tc>
          <w:tcPr>
            <w:tcW w:w="153" w:type="pct"/>
            <w:vAlign w:val="center"/>
          </w:tcPr>
          <w:p w14:paraId="0CC8BEFE" w14:textId="77777777" w:rsidR="003122B1" w:rsidRPr="00D566CF" w:rsidRDefault="003122B1" w:rsidP="0008372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vAlign w:val="center"/>
          </w:tcPr>
          <w:p w14:paraId="0C53CEEC" w14:textId="1A7B3A7C" w:rsidR="003122B1" w:rsidRPr="00D566CF" w:rsidRDefault="003122B1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sz w:val="28"/>
                <w:szCs w:val="28"/>
                <w:lang w:val="en-US"/>
              </w:rPr>
              <w:t>35,413</w:t>
            </w:r>
          </w:p>
        </w:tc>
        <w:tc>
          <w:tcPr>
            <w:tcW w:w="156" w:type="pct"/>
            <w:vAlign w:val="center"/>
          </w:tcPr>
          <w:p w14:paraId="0635F381" w14:textId="77777777" w:rsidR="003122B1" w:rsidRPr="00D566CF" w:rsidRDefault="003122B1" w:rsidP="0008372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vAlign w:val="center"/>
          </w:tcPr>
          <w:p w14:paraId="5ECB3F14" w14:textId="25A68E02" w:rsidR="003122B1" w:rsidRPr="00D566CF" w:rsidRDefault="003122B1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sz w:val="28"/>
                <w:szCs w:val="28"/>
                <w:lang w:val="en-US"/>
              </w:rPr>
              <w:t>86,439</w:t>
            </w:r>
          </w:p>
        </w:tc>
        <w:tc>
          <w:tcPr>
            <w:tcW w:w="129" w:type="pct"/>
            <w:vAlign w:val="center"/>
          </w:tcPr>
          <w:p w14:paraId="363FCA58" w14:textId="77777777" w:rsidR="003122B1" w:rsidRPr="00D566CF" w:rsidRDefault="003122B1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6" w:type="pct"/>
            <w:vAlign w:val="center"/>
          </w:tcPr>
          <w:p w14:paraId="484250E9" w14:textId="57ADC070" w:rsidR="003122B1" w:rsidRPr="00D566CF" w:rsidRDefault="003122B1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sz w:val="28"/>
                <w:szCs w:val="28"/>
                <w:lang w:val="en-US"/>
              </w:rPr>
              <w:t>4,489</w:t>
            </w:r>
          </w:p>
        </w:tc>
        <w:tc>
          <w:tcPr>
            <w:tcW w:w="152" w:type="pct"/>
            <w:vAlign w:val="center"/>
          </w:tcPr>
          <w:p w14:paraId="3326C44D" w14:textId="77777777" w:rsidR="003122B1" w:rsidRPr="00D566CF" w:rsidRDefault="003122B1" w:rsidP="0008372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vAlign w:val="center"/>
          </w:tcPr>
          <w:p w14:paraId="714586A7" w14:textId="3AC61F0A" w:rsidR="003122B1" w:rsidRPr="00D566CF" w:rsidRDefault="003122B1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sz w:val="28"/>
                <w:szCs w:val="28"/>
                <w:lang w:val="en-US"/>
              </w:rPr>
              <w:t>140,745</w:t>
            </w:r>
          </w:p>
        </w:tc>
      </w:tr>
      <w:tr w:rsidR="008E4BCC" w:rsidRPr="00D566CF" w14:paraId="3BF0BCC0" w14:textId="77777777" w:rsidTr="00083721">
        <w:trPr>
          <w:trHeight w:val="397"/>
        </w:trPr>
        <w:tc>
          <w:tcPr>
            <w:tcW w:w="1188" w:type="pct"/>
            <w:vAlign w:val="bottom"/>
          </w:tcPr>
          <w:p w14:paraId="55C0964C" w14:textId="77777777" w:rsidR="00162E79" w:rsidRPr="00A377DF" w:rsidRDefault="00162E79" w:rsidP="00E63270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5852D419" w14:textId="77777777" w:rsidR="00162E79" w:rsidRPr="00D566CF" w:rsidRDefault="00162E79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pct"/>
            <w:shd w:val="clear" w:color="auto" w:fill="auto"/>
            <w:vAlign w:val="center"/>
          </w:tcPr>
          <w:p w14:paraId="7C9FB1E6" w14:textId="77777777" w:rsidR="00162E79" w:rsidRPr="00D566CF" w:rsidRDefault="00162E79" w:rsidP="0008372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  <w:vAlign w:val="center"/>
          </w:tcPr>
          <w:p w14:paraId="1578B733" w14:textId="77777777" w:rsidR="00162E79" w:rsidRPr="00D566CF" w:rsidRDefault="00162E79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6" w:type="pct"/>
            <w:shd w:val="clear" w:color="auto" w:fill="auto"/>
            <w:vAlign w:val="center"/>
          </w:tcPr>
          <w:p w14:paraId="5318CFB5" w14:textId="77777777" w:rsidR="00162E79" w:rsidRPr="00D566CF" w:rsidRDefault="00162E79" w:rsidP="0008372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  <w:vAlign w:val="center"/>
          </w:tcPr>
          <w:p w14:paraId="79E524B9" w14:textId="2A12F647" w:rsidR="00162E79" w:rsidRPr="00D566CF" w:rsidRDefault="00162E79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sz w:val="28"/>
                <w:szCs w:val="28"/>
                <w:lang w:val="en-US"/>
              </w:rPr>
              <w:t>3,088</w:t>
            </w:r>
          </w:p>
        </w:tc>
        <w:tc>
          <w:tcPr>
            <w:tcW w:w="129" w:type="pct"/>
            <w:shd w:val="clear" w:color="auto" w:fill="auto"/>
            <w:vAlign w:val="center"/>
          </w:tcPr>
          <w:p w14:paraId="66BEC278" w14:textId="77777777" w:rsidR="00162E79" w:rsidRPr="00D566CF" w:rsidRDefault="00162E79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6" w:type="pct"/>
            <w:shd w:val="clear" w:color="auto" w:fill="auto"/>
            <w:vAlign w:val="center"/>
          </w:tcPr>
          <w:p w14:paraId="3F3759C6" w14:textId="7F7AE184" w:rsidR="00162E79" w:rsidRPr="00D566CF" w:rsidRDefault="00162E79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497BD526" w14:textId="77777777" w:rsidR="00162E79" w:rsidRPr="00D566CF" w:rsidRDefault="00162E79" w:rsidP="0008372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auto"/>
            <w:vAlign w:val="center"/>
          </w:tcPr>
          <w:p w14:paraId="2EACF2F0" w14:textId="7FD91D01" w:rsidR="00162E79" w:rsidRPr="00A377DF" w:rsidRDefault="00162E79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66CF">
              <w:rPr>
                <w:rFonts w:ascii="Angsana New" w:hAnsi="Angsana New"/>
                <w:sz w:val="28"/>
                <w:szCs w:val="28"/>
                <w:lang w:val="en-US"/>
              </w:rPr>
              <w:t>3,088</w:t>
            </w:r>
          </w:p>
        </w:tc>
      </w:tr>
      <w:tr w:rsidR="008E4BCC" w:rsidRPr="00D566CF" w14:paraId="29D978C0" w14:textId="77777777" w:rsidTr="00083721">
        <w:trPr>
          <w:trHeight w:val="397"/>
        </w:trPr>
        <w:tc>
          <w:tcPr>
            <w:tcW w:w="1188" w:type="pct"/>
            <w:vAlign w:val="bottom"/>
          </w:tcPr>
          <w:p w14:paraId="50F554DA" w14:textId="5FB76DCD" w:rsidR="00162E79" w:rsidRPr="00D566CF" w:rsidRDefault="00162E79" w:rsidP="00E63270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A377D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566C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31</w:t>
            </w:r>
            <w:r w:rsidRPr="00A377D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D566C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621" w:type="pct"/>
            <w:tcBorders>
              <w:top w:val="single" w:sz="4" w:space="0" w:color="auto"/>
            </w:tcBorders>
            <w:vAlign w:val="center"/>
          </w:tcPr>
          <w:p w14:paraId="6EC50E5A" w14:textId="77777777" w:rsidR="00162E79" w:rsidRPr="00D566CF" w:rsidRDefault="00162E79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14,404</w:t>
            </w:r>
          </w:p>
        </w:tc>
        <w:tc>
          <w:tcPr>
            <w:tcW w:w="153" w:type="pct"/>
            <w:vAlign w:val="center"/>
          </w:tcPr>
          <w:p w14:paraId="18C486C3" w14:textId="77777777" w:rsidR="00162E79" w:rsidRPr="00D566CF" w:rsidRDefault="00162E79" w:rsidP="0008372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vAlign w:val="center"/>
          </w:tcPr>
          <w:p w14:paraId="4672A841" w14:textId="77777777" w:rsidR="00162E79" w:rsidRPr="00D566CF" w:rsidRDefault="00162E79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35,413</w:t>
            </w:r>
          </w:p>
        </w:tc>
        <w:tc>
          <w:tcPr>
            <w:tcW w:w="156" w:type="pct"/>
            <w:vAlign w:val="center"/>
          </w:tcPr>
          <w:p w14:paraId="37AD8F0B" w14:textId="77777777" w:rsidR="00162E79" w:rsidRPr="00D566CF" w:rsidRDefault="00162E79" w:rsidP="0008372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557323" w14:textId="2BBCB52C" w:rsidR="00162E79" w:rsidRPr="00D566CF" w:rsidRDefault="00162E79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89,527</w:t>
            </w:r>
          </w:p>
        </w:tc>
        <w:tc>
          <w:tcPr>
            <w:tcW w:w="129" w:type="pct"/>
            <w:shd w:val="clear" w:color="auto" w:fill="auto"/>
            <w:vAlign w:val="center"/>
          </w:tcPr>
          <w:p w14:paraId="212ECCE6" w14:textId="77777777" w:rsidR="00162E79" w:rsidRPr="00D566CF" w:rsidRDefault="00162E79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775C76" w14:textId="0697284C" w:rsidR="00162E79" w:rsidRPr="00D566CF" w:rsidRDefault="00162E79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4,489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4D22EA97" w14:textId="77777777" w:rsidR="00162E79" w:rsidRPr="00D566CF" w:rsidRDefault="00162E79" w:rsidP="0008372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8E86E2" w14:textId="21154752" w:rsidR="00162E79" w:rsidRPr="00D566CF" w:rsidRDefault="00162E79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143,833</w:t>
            </w:r>
          </w:p>
        </w:tc>
      </w:tr>
      <w:tr w:rsidR="008E4BCC" w:rsidRPr="00D566CF" w14:paraId="0CE7DCD2" w14:textId="77777777" w:rsidTr="00083721">
        <w:trPr>
          <w:trHeight w:val="397"/>
        </w:trPr>
        <w:tc>
          <w:tcPr>
            <w:tcW w:w="1188" w:type="pct"/>
            <w:vAlign w:val="bottom"/>
          </w:tcPr>
          <w:p w14:paraId="16FA1FC4" w14:textId="77777777" w:rsidR="00023C48" w:rsidRPr="00D566CF" w:rsidRDefault="00023C48" w:rsidP="00E63270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</w:pPr>
            <w:r w:rsidRPr="00A377DF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เพิ่มขึ้น                                                            </w:t>
            </w: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A156A8" w14:textId="3598D773" w:rsidR="00023C48" w:rsidRPr="00D566CF" w:rsidRDefault="00E63270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pct"/>
            <w:shd w:val="clear" w:color="auto" w:fill="auto"/>
            <w:vAlign w:val="center"/>
          </w:tcPr>
          <w:p w14:paraId="0C862434" w14:textId="77777777" w:rsidR="00023C48" w:rsidRPr="00D566CF" w:rsidRDefault="00023C48" w:rsidP="0008372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27A913" w14:textId="438E1485" w:rsidR="00023C48" w:rsidRPr="00D566CF" w:rsidRDefault="00E63270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6" w:type="pct"/>
            <w:shd w:val="clear" w:color="auto" w:fill="auto"/>
            <w:vAlign w:val="center"/>
          </w:tcPr>
          <w:p w14:paraId="398DEAA3" w14:textId="77777777" w:rsidR="00023C48" w:rsidRPr="00D566CF" w:rsidRDefault="00023C48" w:rsidP="0008372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6F338D" w14:textId="7D9B0E75" w:rsidR="00023C48" w:rsidRPr="00D566CF" w:rsidRDefault="00E63270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3,283</w:t>
            </w:r>
          </w:p>
        </w:tc>
        <w:tc>
          <w:tcPr>
            <w:tcW w:w="129" w:type="pct"/>
            <w:shd w:val="clear" w:color="auto" w:fill="auto"/>
            <w:vAlign w:val="center"/>
          </w:tcPr>
          <w:p w14:paraId="091974E1" w14:textId="77777777" w:rsidR="00023C48" w:rsidRPr="00D566CF" w:rsidRDefault="00023C48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A5883F" w14:textId="3CB5FF91" w:rsidR="00023C48" w:rsidRPr="00D566CF" w:rsidRDefault="00E63270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5968AEAE" w14:textId="77777777" w:rsidR="00023C48" w:rsidRPr="00D566CF" w:rsidRDefault="00023C48" w:rsidP="0008372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02223A" w14:textId="29DC3305" w:rsidR="00023C48" w:rsidRPr="00A377DF" w:rsidRDefault="00E63270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3,283</w:t>
            </w:r>
          </w:p>
        </w:tc>
      </w:tr>
      <w:tr w:rsidR="008E4BCC" w:rsidRPr="00D566CF" w14:paraId="65BD8E49" w14:textId="77777777" w:rsidTr="00083721">
        <w:trPr>
          <w:trHeight w:val="397"/>
        </w:trPr>
        <w:tc>
          <w:tcPr>
            <w:tcW w:w="1188" w:type="pct"/>
            <w:vAlign w:val="bottom"/>
          </w:tcPr>
          <w:p w14:paraId="360F1E49" w14:textId="5BE79641" w:rsidR="00023C48" w:rsidRPr="00D566CF" w:rsidRDefault="00023C48" w:rsidP="00E63270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A377D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566C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31</w:t>
            </w:r>
            <w:r w:rsidRPr="00A377D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D566C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</w:t>
            </w:r>
            <w:r w:rsidR="00162E79" w:rsidRPr="00D566C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09A09F" w14:textId="45508975" w:rsidR="00023C48" w:rsidRPr="00D566CF" w:rsidRDefault="00E63270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14,404</w:t>
            </w:r>
          </w:p>
        </w:tc>
        <w:tc>
          <w:tcPr>
            <w:tcW w:w="153" w:type="pct"/>
            <w:shd w:val="clear" w:color="auto" w:fill="auto"/>
            <w:vAlign w:val="center"/>
          </w:tcPr>
          <w:p w14:paraId="7563E640" w14:textId="77777777" w:rsidR="00023C48" w:rsidRPr="00D566CF" w:rsidRDefault="00023C48" w:rsidP="0008372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851412" w14:textId="16C8AC8C" w:rsidR="00023C48" w:rsidRPr="00D566CF" w:rsidRDefault="00E63270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35,413</w:t>
            </w:r>
          </w:p>
        </w:tc>
        <w:tc>
          <w:tcPr>
            <w:tcW w:w="156" w:type="pct"/>
            <w:shd w:val="clear" w:color="auto" w:fill="auto"/>
            <w:vAlign w:val="center"/>
          </w:tcPr>
          <w:p w14:paraId="505FC2E4" w14:textId="77777777" w:rsidR="00023C48" w:rsidRPr="00D566CF" w:rsidRDefault="00023C48" w:rsidP="0008372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C48231" w14:textId="616CFB17" w:rsidR="00023C48" w:rsidRPr="00D566CF" w:rsidRDefault="00E63270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92,810</w:t>
            </w:r>
          </w:p>
        </w:tc>
        <w:tc>
          <w:tcPr>
            <w:tcW w:w="129" w:type="pct"/>
            <w:shd w:val="clear" w:color="auto" w:fill="auto"/>
            <w:vAlign w:val="center"/>
          </w:tcPr>
          <w:p w14:paraId="01C351B8" w14:textId="77777777" w:rsidR="00023C48" w:rsidRPr="00D566CF" w:rsidRDefault="00023C48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22B0FF" w14:textId="75AB043C" w:rsidR="00023C48" w:rsidRPr="00D566CF" w:rsidRDefault="00E63270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4,489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76ED0678" w14:textId="77777777" w:rsidR="00023C48" w:rsidRPr="00D566CF" w:rsidRDefault="00023C48" w:rsidP="0008372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1E26A5" w14:textId="219CA2AA" w:rsidR="00023C48" w:rsidRPr="00A377DF" w:rsidRDefault="00E63270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147,116</w:t>
            </w:r>
          </w:p>
        </w:tc>
      </w:tr>
      <w:tr w:rsidR="00AF353F" w:rsidRPr="00D566CF" w14:paraId="2EC809AF" w14:textId="77777777" w:rsidTr="00083721">
        <w:trPr>
          <w:trHeight w:val="397"/>
        </w:trPr>
        <w:tc>
          <w:tcPr>
            <w:tcW w:w="1188" w:type="pct"/>
          </w:tcPr>
          <w:p w14:paraId="7891820F" w14:textId="77777777" w:rsidR="00AF353F" w:rsidRPr="00A377DF" w:rsidRDefault="00AF353F" w:rsidP="00C74CC3">
            <w:pPr>
              <w:pStyle w:val="BlockText"/>
              <w:spacing w:line="240" w:lineRule="atLeast"/>
              <w:ind w:left="459" w:right="0" w:hanging="573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14:paraId="0137735D" w14:textId="77777777" w:rsidR="00AF353F" w:rsidRPr="00D566CF" w:rsidRDefault="00AF353F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" w:type="pct"/>
            <w:shd w:val="clear" w:color="auto" w:fill="auto"/>
            <w:vAlign w:val="center"/>
          </w:tcPr>
          <w:p w14:paraId="47515847" w14:textId="77777777" w:rsidR="00AF353F" w:rsidRPr="00D566CF" w:rsidRDefault="00AF353F" w:rsidP="0008372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  <w:vAlign w:val="center"/>
          </w:tcPr>
          <w:p w14:paraId="16B47D0E" w14:textId="77777777" w:rsidR="00AF353F" w:rsidRPr="00D566CF" w:rsidRDefault="00AF353F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14:paraId="252E3830" w14:textId="77777777" w:rsidR="00AF353F" w:rsidRPr="00D566CF" w:rsidRDefault="00AF353F" w:rsidP="0008372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  <w:vAlign w:val="center"/>
          </w:tcPr>
          <w:p w14:paraId="792E4274" w14:textId="77777777" w:rsidR="00AF353F" w:rsidRPr="00D566CF" w:rsidRDefault="00AF353F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  <w:shd w:val="clear" w:color="auto" w:fill="auto"/>
            <w:vAlign w:val="center"/>
          </w:tcPr>
          <w:p w14:paraId="7EB8651B" w14:textId="77777777" w:rsidR="00AF353F" w:rsidRPr="00D566CF" w:rsidRDefault="00AF353F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86" w:type="pct"/>
            <w:shd w:val="clear" w:color="auto" w:fill="auto"/>
            <w:vAlign w:val="center"/>
          </w:tcPr>
          <w:p w14:paraId="030BBE83" w14:textId="77777777" w:rsidR="00AF353F" w:rsidRPr="00D566CF" w:rsidRDefault="00AF353F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74986B3F" w14:textId="77777777" w:rsidR="00AF353F" w:rsidRPr="00D566CF" w:rsidRDefault="00AF353F" w:rsidP="0008372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auto"/>
            <w:vAlign w:val="center"/>
          </w:tcPr>
          <w:p w14:paraId="165750EB" w14:textId="77777777" w:rsidR="00AF353F" w:rsidRPr="00A377DF" w:rsidRDefault="00AF353F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8E4BCC" w:rsidRPr="00D566CF" w14:paraId="63C39D33" w14:textId="77777777" w:rsidTr="00083721">
        <w:trPr>
          <w:trHeight w:val="397"/>
        </w:trPr>
        <w:tc>
          <w:tcPr>
            <w:tcW w:w="1188" w:type="pct"/>
            <w:vAlign w:val="bottom"/>
          </w:tcPr>
          <w:p w14:paraId="608AA0A7" w14:textId="2B2C4248" w:rsidR="008E4BCC" w:rsidRPr="00A377DF" w:rsidRDefault="008E4BCC" w:rsidP="00A73326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ค่าเสื่อมราคาสะสม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41420980" w14:textId="77777777" w:rsidR="008E4BCC" w:rsidRPr="00D566CF" w:rsidRDefault="008E4BCC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" w:type="pct"/>
            <w:shd w:val="clear" w:color="auto" w:fill="auto"/>
            <w:vAlign w:val="center"/>
          </w:tcPr>
          <w:p w14:paraId="1D733D62" w14:textId="77777777" w:rsidR="008E4BCC" w:rsidRPr="00D566CF" w:rsidRDefault="008E4BCC" w:rsidP="0008372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  <w:vAlign w:val="center"/>
          </w:tcPr>
          <w:p w14:paraId="69068FD2" w14:textId="77777777" w:rsidR="008E4BCC" w:rsidRPr="00D566CF" w:rsidRDefault="008E4BCC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14:paraId="3BC86679" w14:textId="77777777" w:rsidR="008E4BCC" w:rsidRPr="00D566CF" w:rsidRDefault="008E4BCC" w:rsidP="0008372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  <w:vAlign w:val="center"/>
          </w:tcPr>
          <w:p w14:paraId="120FFB1D" w14:textId="77777777" w:rsidR="008E4BCC" w:rsidRPr="00D566CF" w:rsidRDefault="008E4BCC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  <w:shd w:val="clear" w:color="auto" w:fill="auto"/>
            <w:vAlign w:val="center"/>
          </w:tcPr>
          <w:p w14:paraId="0A214222" w14:textId="77777777" w:rsidR="008E4BCC" w:rsidRPr="00D566CF" w:rsidRDefault="008E4BCC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86" w:type="pct"/>
            <w:shd w:val="clear" w:color="auto" w:fill="auto"/>
            <w:vAlign w:val="center"/>
          </w:tcPr>
          <w:p w14:paraId="38F2C77A" w14:textId="77777777" w:rsidR="008E4BCC" w:rsidRPr="00D566CF" w:rsidRDefault="008E4BCC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54DB64D7" w14:textId="77777777" w:rsidR="008E4BCC" w:rsidRPr="00D566CF" w:rsidRDefault="008E4BCC" w:rsidP="0008372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auto"/>
            <w:vAlign w:val="center"/>
          </w:tcPr>
          <w:p w14:paraId="7FB87DEB" w14:textId="77777777" w:rsidR="008E4BCC" w:rsidRPr="00A377DF" w:rsidRDefault="008E4BCC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9461F4" w:rsidRPr="00D566CF" w14:paraId="0F370BE6" w14:textId="77777777" w:rsidTr="00083721">
        <w:trPr>
          <w:trHeight w:val="397"/>
        </w:trPr>
        <w:tc>
          <w:tcPr>
            <w:tcW w:w="1188" w:type="pct"/>
            <w:vAlign w:val="bottom"/>
          </w:tcPr>
          <w:p w14:paraId="6B062484" w14:textId="289620AF" w:rsidR="009461F4" w:rsidRPr="00A377DF" w:rsidRDefault="009461F4" w:rsidP="00A73326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566CF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 xml:space="preserve">1 </w:t>
            </w:r>
            <w:r w:rsidRPr="00A377DF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มกราคม </w:t>
            </w:r>
            <w:r w:rsidRPr="00D566CF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65B3CC58" w14:textId="589C23D3" w:rsidR="009461F4" w:rsidRPr="00D566CF" w:rsidRDefault="009461F4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pct"/>
            <w:shd w:val="clear" w:color="auto" w:fill="auto"/>
            <w:vAlign w:val="center"/>
          </w:tcPr>
          <w:p w14:paraId="3DB3377E" w14:textId="77777777" w:rsidR="009461F4" w:rsidRPr="00D566CF" w:rsidRDefault="009461F4" w:rsidP="0008372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  <w:vAlign w:val="center"/>
          </w:tcPr>
          <w:p w14:paraId="1F64A95A" w14:textId="791735EF" w:rsidR="009461F4" w:rsidRPr="00D566CF" w:rsidRDefault="009461F4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sz w:val="28"/>
                <w:szCs w:val="28"/>
                <w:lang w:val="en-US"/>
              </w:rPr>
              <w:t>34,998</w:t>
            </w:r>
          </w:p>
        </w:tc>
        <w:tc>
          <w:tcPr>
            <w:tcW w:w="156" w:type="pct"/>
            <w:shd w:val="clear" w:color="auto" w:fill="auto"/>
            <w:vAlign w:val="center"/>
          </w:tcPr>
          <w:p w14:paraId="73C1AD98" w14:textId="77777777" w:rsidR="009461F4" w:rsidRPr="00D566CF" w:rsidRDefault="009461F4" w:rsidP="0008372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  <w:vAlign w:val="center"/>
          </w:tcPr>
          <w:p w14:paraId="682DA07E" w14:textId="0A7CFB54" w:rsidR="009461F4" w:rsidRPr="00D566CF" w:rsidRDefault="009461F4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sz w:val="28"/>
                <w:szCs w:val="28"/>
                <w:lang w:val="en-US"/>
              </w:rPr>
              <w:t>79,035</w:t>
            </w:r>
          </w:p>
        </w:tc>
        <w:tc>
          <w:tcPr>
            <w:tcW w:w="129" w:type="pct"/>
            <w:shd w:val="clear" w:color="auto" w:fill="auto"/>
            <w:vAlign w:val="center"/>
          </w:tcPr>
          <w:p w14:paraId="397300C7" w14:textId="77777777" w:rsidR="009461F4" w:rsidRPr="00D566CF" w:rsidRDefault="009461F4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6" w:type="pct"/>
            <w:shd w:val="clear" w:color="auto" w:fill="auto"/>
            <w:vAlign w:val="center"/>
          </w:tcPr>
          <w:p w14:paraId="0BF1A791" w14:textId="77C26F66" w:rsidR="009461F4" w:rsidRPr="00D566CF" w:rsidRDefault="009461F4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sz w:val="28"/>
                <w:szCs w:val="28"/>
                <w:lang w:val="en-US"/>
              </w:rPr>
              <w:t>3,790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50B60DE9" w14:textId="77777777" w:rsidR="009461F4" w:rsidRPr="00D566CF" w:rsidRDefault="009461F4" w:rsidP="0008372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auto"/>
            <w:vAlign w:val="center"/>
          </w:tcPr>
          <w:p w14:paraId="7340923C" w14:textId="79388A7F" w:rsidR="009461F4" w:rsidRPr="00A377DF" w:rsidRDefault="009461F4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66CF">
              <w:rPr>
                <w:rFonts w:ascii="Angsana New" w:hAnsi="Angsana New"/>
                <w:sz w:val="28"/>
                <w:szCs w:val="28"/>
                <w:lang w:val="en-US"/>
              </w:rPr>
              <w:t>117,823</w:t>
            </w:r>
          </w:p>
        </w:tc>
      </w:tr>
      <w:tr w:rsidR="009461F4" w:rsidRPr="00D566CF" w14:paraId="6BBEB8BA" w14:textId="77777777" w:rsidTr="00083721">
        <w:trPr>
          <w:trHeight w:val="397"/>
        </w:trPr>
        <w:tc>
          <w:tcPr>
            <w:tcW w:w="1188" w:type="pct"/>
            <w:vAlign w:val="bottom"/>
          </w:tcPr>
          <w:p w14:paraId="4DD03305" w14:textId="38445E97" w:rsidR="009461F4" w:rsidRPr="00A377DF" w:rsidRDefault="009461F4" w:rsidP="00A73326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4742370F" w14:textId="09262074" w:rsidR="009461F4" w:rsidRPr="00D566CF" w:rsidRDefault="009461F4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pct"/>
            <w:shd w:val="clear" w:color="auto" w:fill="auto"/>
            <w:vAlign w:val="center"/>
          </w:tcPr>
          <w:p w14:paraId="52471809" w14:textId="77777777" w:rsidR="009461F4" w:rsidRPr="00D566CF" w:rsidRDefault="009461F4" w:rsidP="0008372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  <w:vAlign w:val="center"/>
          </w:tcPr>
          <w:p w14:paraId="0C71E618" w14:textId="16B7AE6D" w:rsidR="009461F4" w:rsidRPr="00D566CF" w:rsidRDefault="009461F4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sz w:val="28"/>
                <w:szCs w:val="28"/>
                <w:lang w:val="en-US"/>
              </w:rPr>
              <w:t>32</w:t>
            </w:r>
          </w:p>
        </w:tc>
        <w:tc>
          <w:tcPr>
            <w:tcW w:w="156" w:type="pct"/>
            <w:shd w:val="clear" w:color="auto" w:fill="auto"/>
            <w:vAlign w:val="center"/>
          </w:tcPr>
          <w:p w14:paraId="0894CB83" w14:textId="77777777" w:rsidR="009461F4" w:rsidRPr="00D566CF" w:rsidRDefault="009461F4" w:rsidP="0008372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  <w:vAlign w:val="center"/>
          </w:tcPr>
          <w:p w14:paraId="4F501B2F" w14:textId="1FAB4C7D" w:rsidR="009461F4" w:rsidRPr="00D566CF" w:rsidRDefault="009461F4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sz w:val="28"/>
                <w:szCs w:val="28"/>
                <w:lang w:val="en-US"/>
              </w:rPr>
              <w:t>3,333</w:t>
            </w:r>
          </w:p>
        </w:tc>
        <w:tc>
          <w:tcPr>
            <w:tcW w:w="129" w:type="pct"/>
            <w:shd w:val="clear" w:color="auto" w:fill="auto"/>
            <w:vAlign w:val="center"/>
          </w:tcPr>
          <w:p w14:paraId="4F2FB590" w14:textId="77777777" w:rsidR="009461F4" w:rsidRPr="00D566CF" w:rsidRDefault="009461F4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86" w:type="pct"/>
            <w:shd w:val="clear" w:color="auto" w:fill="auto"/>
            <w:vAlign w:val="center"/>
          </w:tcPr>
          <w:p w14:paraId="745526D5" w14:textId="09A2166E" w:rsidR="009461F4" w:rsidRPr="00D566CF" w:rsidRDefault="009461F4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sz w:val="28"/>
                <w:szCs w:val="28"/>
                <w:lang w:val="en-US"/>
              </w:rPr>
              <w:t>278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01BFAB33" w14:textId="77777777" w:rsidR="009461F4" w:rsidRPr="00D566CF" w:rsidRDefault="009461F4" w:rsidP="0008372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auto"/>
            <w:vAlign w:val="center"/>
          </w:tcPr>
          <w:p w14:paraId="311773B5" w14:textId="2A432439" w:rsidR="009461F4" w:rsidRPr="00A377DF" w:rsidRDefault="009461F4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566CF">
              <w:rPr>
                <w:rFonts w:ascii="Angsana New" w:hAnsi="Angsana New"/>
                <w:sz w:val="28"/>
                <w:szCs w:val="28"/>
                <w:lang w:val="en-US"/>
              </w:rPr>
              <w:t>3,643</w:t>
            </w:r>
          </w:p>
        </w:tc>
      </w:tr>
      <w:tr w:rsidR="009461F4" w:rsidRPr="00D566CF" w14:paraId="1350FD19" w14:textId="77777777" w:rsidTr="00083721">
        <w:trPr>
          <w:trHeight w:val="397"/>
        </w:trPr>
        <w:tc>
          <w:tcPr>
            <w:tcW w:w="1188" w:type="pct"/>
            <w:vAlign w:val="bottom"/>
          </w:tcPr>
          <w:p w14:paraId="3DC48795" w14:textId="31EDA2A5" w:rsidR="009461F4" w:rsidRPr="00A377DF" w:rsidRDefault="009461F4" w:rsidP="00A73326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566C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31</w:t>
            </w:r>
            <w:r w:rsidRPr="00A377D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D566C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62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9244B2" w14:textId="6CD16344" w:rsidR="009461F4" w:rsidRPr="00D566CF" w:rsidRDefault="009461F4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pct"/>
            <w:shd w:val="clear" w:color="auto" w:fill="auto"/>
            <w:vAlign w:val="center"/>
          </w:tcPr>
          <w:p w14:paraId="01622F7E" w14:textId="77777777" w:rsidR="009461F4" w:rsidRPr="00D566CF" w:rsidRDefault="009461F4" w:rsidP="0008372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C4AB8C" w14:textId="37DA0943" w:rsidR="009461F4" w:rsidRPr="00D566CF" w:rsidRDefault="009461F4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35,030</w:t>
            </w:r>
          </w:p>
        </w:tc>
        <w:tc>
          <w:tcPr>
            <w:tcW w:w="156" w:type="pct"/>
            <w:shd w:val="clear" w:color="auto" w:fill="auto"/>
            <w:vAlign w:val="center"/>
          </w:tcPr>
          <w:p w14:paraId="49F5EB3B" w14:textId="77777777" w:rsidR="009461F4" w:rsidRPr="00D566CF" w:rsidRDefault="009461F4" w:rsidP="0008372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4E25D0" w14:textId="42A215FF" w:rsidR="009461F4" w:rsidRPr="00D566CF" w:rsidRDefault="009461F4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82,368</w:t>
            </w:r>
          </w:p>
        </w:tc>
        <w:tc>
          <w:tcPr>
            <w:tcW w:w="129" w:type="pct"/>
            <w:shd w:val="clear" w:color="auto" w:fill="auto"/>
            <w:vAlign w:val="center"/>
          </w:tcPr>
          <w:p w14:paraId="230D89F6" w14:textId="77777777" w:rsidR="009461F4" w:rsidRPr="00D566CF" w:rsidRDefault="009461F4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725D56" w14:textId="5F32BC7D" w:rsidR="009461F4" w:rsidRPr="00D566CF" w:rsidRDefault="009461F4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4,068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13738436" w14:textId="77777777" w:rsidR="009461F4" w:rsidRPr="00D566CF" w:rsidRDefault="009461F4" w:rsidP="0008372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A3C888" w14:textId="3875F3FB" w:rsidR="009461F4" w:rsidRPr="00A377DF" w:rsidRDefault="009461F4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566C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121,466</w:t>
            </w:r>
          </w:p>
        </w:tc>
      </w:tr>
      <w:tr w:rsidR="009461F4" w:rsidRPr="00D566CF" w14:paraId="7F3C3EE9" w14:textId="77777777" w:rsidTr="00083721">
        <w:trPr>
          <w:trHeight w:val="397"/>
        </w:trPr>
        <w:tc>
          <w:tcPr>
            <w:tcW w:w="1188" w:type="pct"/>
            <w:vAlign w:val="bottom"/>
          </w:tcPr>
          <w:p w14:paraId="250A6CF1" w14:textId="2CCD219F" w:rsidR="009461F4" w:rsidRPr="00A377DF" w:rsidRDefault="009461F4" w:rsidP="00A73326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02309F" w14:textId="3DE6C6F6" w:rsidR="009461F4" w:rsidRPr="00BF4DA3" w:rsidRDefault="00643635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B00C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pct"/>
            <w:shd w:val="clear" w:color="auto" w:fill="auto"/>
            <w:vAlign w:val="center"/>
          </w:tcPr>
          <w:p w14:paraId="1B0FF9CA" w14:textId="77777777" w:rsidR="009461F4" w:rsidRPr="00BF4DA3" w:rsidRDefault="009461F4" w:rsidP="0008372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EE6C6F" w14:textId="5A2F7614" w:rsidR="009461F4" w:rsidRPr="00BF4DA3" w:rsidRDefault="00FC3CFC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4DA3">
              <w:rPr>
                <w:rFonts w:ascii="Angsana New" w:hAnsi="Angsana New"/>
                <w:sz w:val="28"/>
                <w:szCs w:val="28"/>
                <w:lang w:val="en-US"/>
              </w:rPr>
              <w:t>33</w:t>
            </w:r>
          </w:p>
        </w:tc>
        <w:tc>
          <w:tcPr>
            <w:tcW w:w="156" w:type="pct"/>
            <w:shd w:val="clear" w:color="auto" w:fill="auto"/>
            <w:vAlign w:val="center"/>
          </w:tcPr>
          <w:p w14:paraId="2BC2C50D" w14:textId="77777777" w:rsidR="009461F4" w:rsidRPr="00BF4DA3" w:rsidRDefault="009461F4" w:rsidP="0008372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0E5EAF" w14:textId="695F4AAF" w:rsidR="009461F4" w:rsidRPr="00BF4DA3" w:rsidRDefault="006353D3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3,116</w:t>
            </w:r>
          </w:p>
        </w:tc>
        <w:tc>
          <w:tcPr>
            <w:tcW w:w="129" w:type="pct"/>
            <w:shd w:val="clear" w:color="auto" w:fill="auto"/>
            <w:vAlign w:val="center"/>
          </w:tcPr>
          <w:p w14:paraId="44534D0B" w14:textId="77777777" w:rsidR="009461F4" w:rsidRPr="00BF4DA3" w:rsidRDefault="009461F4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BF874C" w14:textId="73E80169" w:rsidR="009461F4" w:rsidRPr="00BF4DA3" w:rsidRDefault="006353D3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270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30B64275" w14:textId="77777777" w:rsidR="009461F4" w:rsidRPr="00BF4DA3" w:rsidRDefault="009461F4" w:rsidP="0008372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203FCB" w14:textId="668D7D74" w:rsidR="009461F4" w:rsidRPr="00A377DF" w:rsidRDefault="006F5B46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4DA3">
              <w:rPr>
                <w:rFonts w:ascii="Angsana New" w:hAnsi="Angsana New"/>
                <w:sz w:val="28"/>
                <w:szCs w:val="28"/>
                <w:lang w:val="en-US"/>
              </w:rPr>
              <w:t>3,419</w:t>
            </w:r>
          </w:p>
        </w:tc>
      </w:tr>
      <w:tr w:rsidR="002F39E1" w:rsidRPr="00D566CF" w14:paraId="30C2BF1D" w14:textId="77777777" w:rsidTr="00083721">
        <w:trPr>
          <w:trHeight w:val="397"/>
        </w:trPr>
        <w:tc>
          <w:tcPr>
            <w:tcW w:w="1188" w:type="pct"/>
            <w:vAlign w:val="bottom"/>
          </w:tcPr>
          <w:p w14:paraId="2DDD9B94" w14:textId="3DAB8440" w:rsidR="008E4BCC" w:rsidRPr="00A377DF" w:rsidRDefault="006F5B5B" w:rsidP="00A73326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566C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31 </w:t>
            </w:r>
            <w:r w:rsidRPr="00A377D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566C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A64513" w14:textId="596BADD2" w:rsidR="008E4BCC" w:rsidRPr="00D566CF" w:rsidRDefault="00643635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pct"/>
            <w:shd w:val="clear" w:color="auto" w:fill="auto"/>
            <w:vAlign w:val="center"/>
          </w:tcPr>
          <w:p w14:paraId="6AB4A83E" w14:textId="77777777" w:rsidR="008E4BCC" w:rsidRPr="00D566CF" w:rsidRDefault="008E4BCC" w:rsidP="0008372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A73129" w14:textId="654AE64E" w:rsidR="008E4BCC" w:rsidRPr="00D566CF" w:rsidRDefault="00643635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4363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35,06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156" w:type="pct"/>
            <w:shd w:val="clear" w:color="auto" w:fill="auto"/>
            <w:vAlign w:val="center"/>
          </w:tcPr>
          <w:p w14:paraId="3C15B52E" w14:textId="77777777" w:rsidR="008E4BCC" w:rsidRPr="00D566CF" w:rsidRDefault="008E4BCC" w:rsidP="0008372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D483E6" w14:textId="63D6CB53" w:rsidR="008E4BCC" w:rsidRPr="00D566CF" w:rsidRDefault="006F5B46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85,484</w:t>
            </w:r>
          </w:p>
        </w:tc>
        <w:tc>
          <w:tcPr>
            <w:tcW w:w="129" w:type="pct"/>
            <w:shd w:val="clear" w:color="auto" w:fill="auto"/>
            <w:vAlign w:val="center"/>
          </w:tcPr>
          <w:p w14:paraId="1ED4CE65" w14:textId="77777777" w:rsidR="008E4BCC" w:rsidRPr="00D566CF" w:rsidRDefault="008E4BCC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FEC93D" w14:textId="0332E18A" w:rsidR="008E4BCC" w:rsidRPr="00D566CF" w:rsidRDefault="00052909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5290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4,33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1D7B0D1E" w14:textId="77777777" w:rsidR="008E4BCC" w:rsidRPr="00D566CF" w:rsidRDefault="008E4BCC" w:rsidP="0008372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B2F737" w14:textId="374AC3E9" w:rsidR="008E4BCC" w:rsidRPr="00A377DF" w:rsidRDefault="00643635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124,885</w:t>
            </w:r>
          </w:p>
        </w:tc>
      </w:tr>
      <w:tr w:rsidR="00E17D20" w:rsidRPr="00D566CF" w14:paraId="258213FF" w14:textId="77777777" w:rsidTr="00083721">
        <w:trPr>
          <w:trHeight w:val="397"/>
        </w:trPr>
        <w:tc>
          <w:tcPr>
            <w:tcW w:w="1188" w:type="pct"/>
            <w:vAlign w:val="bottom"/>
          </w:tcPr>
          <w:p w14:paraId="14899504" w14:textId="77777777" w:rsidR="00E17D20" w:rsidRPr="00A377DF" w:rsidRDefault="00E17D20" w:rsidP="00A73326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267951" w14:textId="77777777" w:rsidR="00E17D20" w:rsidRPr="00D566CF" w:rsidRDefault="00E17D20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" w:type="pct"/>
            <w:shd w:val="clear" w:color="auto" w:fill="auto"/>
            <w:vAlign w:val="center"/>
          </w:tcPr>
          <w:p w14:paraId="4809017A" w14:textId="77777777" w:rsidR="00E17D20" w:rsidRPr="00D566CF" w:rsidRDefault="00E17D20" w:rsidP="0008372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8A7246" w14:textId="77777777" w:rsidR="00E17D20" w:rsidRPr="00D566CF" w:rsidRDefault="00E17D20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14:paraId="064EAFD0" w14:textId="77777777" w:rsidR="00E17D20" w:rsidRPr="00D566CF" w:rsidRDefault="00E17D20" w:rsidP="0008372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BB83E0" w14:textId="77777777" w:rsidR="00E17D20" w:rsidRPr="00D566CF" w:rsidRDefault="00E17D20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  <w:shd w:val="clear" w:color="auto" w:fill="auto"/>
            <w:vAlign w:val="center"/>
          </w:tcPr>
          <w:p w14:paraId="1BBEDC87" w14:textId="77777777" w:rsidR="00E17D20" w:rsidRPr="00D566CF" w:rsidRDefault="00E17D20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1EEAB5" w14:textId="77777777" w:rsidR="00E17D20" w:rsidRPr="00D566CF" w:rsidRDefault="00E17D20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311ED60E" w14:textId="77777777" w:rsidR="00E17D20" w:rsidRPr="00D566CF" w:rsidRDefault="00E17D20" w:rsidP="0008372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06A8B0" w14:textId="77777777" w:rsidR="00E17D20" w:rsidRPr="00A377DF" w:rsidRDefault="00E17D20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2730DE" w:rsidRPr="00D566CF" w14:paraId="3441FB19" w14:textId="77777777" w:rsidTr="00083721">
        <w:trPr>
          <w:trHeight w:val="397"/>
        </w:trPr>
        <w:tc>
          <w:tcPr>
            <w:tcW w:w="1188" w:type="pct"/>
            <w:vAlign w:val="bottom"/>
          </w:tcPr>
          <w:p w14:paraId="358F6A27" w14:textId="58C372E4" w:rsidR="002730DE" w:rsidRPr="00A377DF" w:rsidRDefault="002730DE" w:rsidP="00A73326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59E83BCC" w14:textId="77777777" w:rsidR="002730DE" w:rsidRPr="00D566CF" w:rsidRDefault="002730DE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" w:type="pct"/>
            <w:shd w:val="clear" w:color="auto" w:fill="auto"/>
            <w:vAlign w:val="center"/>
          </w:tcPr>
          <w:p w14:paraId="3D4AF4F3" w14:textId="77777777" w:rsidR="002730DE" w:rsidRPr="00D566CF" w:rsidRDefault="002730DE" w:rsidP="0008372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  <w:vAlign w:val="center"/>
          </w:tcPr>
          <w:p w14:paraId="7FA3E112" w14:textId="77777777" w:rsidR="002730DE" w:rsidRPr="00D566CF" w:rsidRDefault="002730DE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14:paraId="4CFE64BA" w14:textId="77777777" w:rsidR="002730DE" w:rsidRPr="00D566CF" w:rsidRDefault="002730DE" w:rsidP="0008372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  <w:vAlign w:val="center"/>
          </w:tcPr>
          <w:p w14:paraId="566B10B5" w14:textId="77777777" w:rsidR="002730DE" w:rsidRPr="00D566CF" w:rsidRDefault="002730DE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  <w:shd w:val="clear" w:color="auto" w:fill="auto"/>
            <w:vAlign w:val="center"/>
          </w:tcPr>
          <w:p w14:paraId="646CC120" w14:textId="77777777" w:rsidR="002730DE" w:rsidRPr="00D566CF" w:rsidRDefault="002730DE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86" w:type="pct"/>
            <w:shd w:val="clear" w:color="auto" w:fill="auto"/>
            <w:vAlign w:val="center"/>
          </w:tcPr>
          <w:p w14:paraId="3B39CC81" w14:textId="77777777" w:rsidR="002730DE" w:rsidRPr="00D566CF" w:rsidRDefault="002730DE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33674F93" w14:textId="77777777" w:rsidR="002730DE" w:rsidRPr="00D566CF" w:rsidRDefault="002730DE" w:rsidP="0008372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auto"/>
            <w:vAlign w:val="center"/>
          </w:tcPr>
          <w:p w14:paraId="1D6484A9" w14:textId="77777777" w:rsidR="002730DE" w:rsidRPr="00A377DF" w:rsidRDefault="002730DE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4E48BB" w:rsidRPr="00D566CF" w14:paraId="76E5BA2A" w14:textId="77777777" w:rsidTr="00083721">
        <w:trPr>
          <w:trHeight w:val="397"/>
        </w:trPr>
        <w:tc>
          <w:tcPr>
            <w:tcW w:w="1188" w:type="pct"/>
            <w:shd w:val="clear" w:color="auto" w:fill="auto"/>
            <w:vAlign w:val="bottom"/>
          </w:tcPr>
          <w:p w14:paraId="3A2A95F9" w14:textId="12E0D447" w:rsidR="004E48BB" w:rsidRPr="00A377DF" w:rsidRDefault="004E48BB" w:rsidP="00A73326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566CF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A377DF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566CF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621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EC85484" w14:textId="52D5B23A" w:rsidR="004E48BB" w:rsidRPr="00D566CF" w:rsidRDefault="004E48BB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sz w:val="28"/>
                <w:szCs w:val="28"/>
                <w:lang w:val="en-US"/>
              </w:rPr>
              <w:t>14,404</w:t>
            </w:r>
          </w:p>
        </w:tc>
        <w:tc>
          <w:tcPr>
            <w:tcW w:w="153" w:type="pct"/>
            <w:shd w:val="clear" w:color="auto" w:fill="auto"/>
            <w:vAlign w:val="center"/>
          </w:tcPr>
          <w:p w14:paraId="365F0460" w14:textId="77777777" w:rsidR="004E48BB" w:rsidRPr="00D566CF" w:rsidRDefault="004E48BB" w:rsidP="0008372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637A818" w14:textId="6B2340AC" w:rsidR="004E48BB" w:rsidRPr="00D566CF" w:rsidRDefault="004E48BB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sz w:val="28"/>
                <w:szCs w:val="28"/>
                <w:lang w:val="en-US"/>
              </w:rPr>
              <w:t>383</w:t>
            </w:r>
          </w:p>
        </w:tc>
        <w:tc>
          <w:tcPr>
            <w:tcW w:w="156" w:type="pct"/>
            <w:shd w:val="clear" w:color="auto" w:fill="auto"/>
            <w:vAlign w:val="center"/>
          </w:tcPr>
          <w:p w14:paraId="50389D06" w14:textId="77777777" w:rsidR="004E48BB" w:rsidRPr="00D566CF" w:rsidRDefault="004E48BB" w:rsidP="0008372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6ECD635" w14:textId="4274EC03" w:rsidR="004E48BB" w:rsidRPr="00D566CF" w:rsidRDefault="004E48BB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sz w:val="28"/>
                <w:szCs w:val="28"/>
                <w:lang w:val="en-US"/>
              </w:rPr>
              <w:t>7,159</w:t>
            </w:r>
          </w:p>
        </w:tc>
        <w:tc>
          <w:tcPr>
            <w:tcW w:w="129" w:type="pct"/>
            <w:shd w:val="clear" w:color="auto" w:fill="auto"/>
            <w:vAlign w:val="center"/>
          </w:tcPr>
          <w:p w14:paraId="66E27FBA" w14:textId="77777777" w:rsidR="004E48BB" w:rsidRPr="00D566CF" w:rsidRDefault="004E48BB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86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A4ADF8F" w14:textId="1A8F0DBA" w:rsidR="004E48BB" w:rsidRPr="00D566CF" w:rsidRDefault="004E48BB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sz w:val="28"/>
                <w:szCs w:val="28"/>
                <w:lang w:val="en-US"/>
              </w:rPr>
              <w:t>421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456F3462" w14:textId="77777777" w:rsidR="004E48BB" w:rsidRPr="00D566CF" w:rsidRDefault="004E48BB" w:rsidP="0008372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7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6397FB9" w14:textId="7D0E5BDA" w:rsidR="004E48BB" w:rsidRPr="00A377DF" w:rsidRDefault="004E48BB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566CF">
              <w:rPr>
                <w:rFonts w:ascii="Angsana New" w:hAnsi="Angsana New"/>
                <w:sz w:val="28"/>
                <w:szCs w:val="28"/>
                <w:lang w:val="en-US"/>
              </w:rPr>
              <w:t>22,367</w:t>
            </w:r>
          </w:p>
        </w:tc>
      </w:tr>
      <w:tr w:rsidR="002730DE" w:rsidRPr="00D566CF" w14:paraId="3A1A42F4" w14:textId="77777777" w:rsidTr="00083721">
        <w:trPr>
          <w:trHeight w:val="397"/>
        </w:trPr>
        <w:tc>
          <w:tcPr>
            <w:tcW w:w="1188" w:type="pct"/>
            <w:vAlign w:val="bottom"/>
          </w:tcPr>
          <w:p w14:paraId="1B1B410E" w14:textId="63C88046" w:rsidR="002730DE" w:rsidRPr="00A377DF" w:rsidRDefault="002730DE" w:rsidP="00A73326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566CF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A377DF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566CF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</w:t>
            </w:r>
            <w:r w:rsidR="003A09FD" w:rsidRPr="00D566CF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62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F9B6596" w14:textId="7ECC3AF6" w:rsidR="002730DE" w:rsidRPr="007600D7" w:rsidRDefault="008069BC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14,404</w:t>
            </w:r>
          </w:p>
        </w:tc>
        <w:tc>
          <w:tcPr>
            <w:tcW w:w="153" w:type="pct"/>
            <w:shd w:val="clear" w:color="auto" w:fill="auto"/>
            <w:vAlign w:val="center"/>
          </w:tcPr>
          <w:p w14:paraId="079531D8" w14:textId="77777777" w:rsidR="002730DE" w:rsidRPr="007600D7" w:rsidRDefault="002730DE" w:rsidP="0008372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1A5D2CF" w14:textId="4A45E702" w:rsidR="002730DE" w:rsidRPr="007600D7" w:rsidRDefault="00B6096B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350</w:t>
            </w:r>
          </w:p>
        </w:tc>
        <w:tc>
          <w:tcPr>
            <w:tcW w:w="156" w:type="pct"/>
            <w:shd w:val="clear" w:color="auto" w:fill="auto"/>
            <w:vAlign w:val="center"/>
          </w:tcPr>
          <w:p w14:paraId="51951089" w14:textId="77777777" w:rsidR="002730DE" w:rsidRPr="007600D7" w:rsidRDefault="002730DE" w:rsidP="0008372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EA84098" w14:textId="09E66953" w:rsidR="002730DE" w:rsidRPr="007600D7" w:rsidRDefault="004D7394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7,326</w:t>
            </w:r>
          </w:p>
        </w:tc>
        <w:tc>
          <w:tcPr>
            <w:tcW w:w="129" w:type="pct"/>
            <w:shd w:val="clear" w:color="auto" w:fill="auto"/>
            <w:vAlign w:val="center"/>
          </w:tcPr>
          <w:p w14:paraId="77C2F0F1" w14:textId="77777777" w:rsidR="002730DE" w:rsidRPr="007600D7" w:rsidRDefault="002730DE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6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CA232B5" w14:textId="446A0E97" w:rsidR="002730DE" w:rsidRPr="007600D7" w:rsidRDefault="004D7394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151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4580059F" w14:textId="77777777" w:rsidR="002730DE" w:rsidRPr="007600D7" w:rsidRDefault="002730DE" w:rsidP="0008372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B64839F" w14:textId="2252E5F4" w:rsidR="002730DE" w:rsidRPr="00A377DF" w:rsidRDefault="007600D7" w:rsidP="00083721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600D7">
              <w:rPr>
                <w:rFonts w:ascii="Angsana New" w:hAnsi="Angsana New"/>
                <w:sz w:val="28"/>
                <w:szCs w:val="28"/>
                <w:lang w:val="en-US"/>
              </w:rPr>
              <w:t>22,231</w:t>
            </w:r>
          </w:p>
        </w:tc>
      </w:tr>
    </w:tbl>
    <w:p w14:paraId="023F4A41" w14:textId="2467D604" w:rsidR="00023C48" w:rsidRDefault="00A377DF" w:rsidP="00A96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A377DF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A377DF">
        <w:rPr>
          <w:rFonts w:ascii="Angsana New" w:hAnsi="Angsana New"/>
          <w:sz w:val="28"/>
          <w:szCs w:val="28"/>
        </w:rPr>
        <w:t xml:space="preserve">31 </w:t>
      </w:r>
      <w:r w:rsidRPr="00A377DF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A377DF">
        <w:rPr>
          <w:rFonts w:ascii="Angsana New" w:hAnsi="Angsana New"/>
          <w:sz w:val="28"/>
          <w:szCs w:val="28"/>
        </w:rPr>
        <w:t xml:space="preserve">2566 </w:t>
      </w:r>
      <w:r w:rsidRPr="00A377DF">
        <w:rPr>
          <w:rFonts w:ascii="Angsana New" w:hAnsi="Angsana New"/>
          <w:sz w:val="28"/>
          <w:szCs w:val="28"/>
          <w:cs/>
        </w:rPr>
        <w:t xml:space="preserve">และ </w:t>
      </w:r>
      <w:r w:rsidRPr="00A377DF">
        <w:rPr>
          <w:rFonts w:ascii="Angsana New" w:hAnsi="Angsana New"/>
          <w:sz w:val="28"/>
          <w:szCs w:val="28"/>
        </w:rPr>
        <w:t xml:space="preserve">2565 </w:t>
      </w:r>
      <w:r w:rsidR="000F11F6" w:rsidRPr="00A377DF">
        <w:rPr>
          <w:rFonts w:ascii="Angsana New" w:hAnsi="Angsana New"/>
          <w:sz w:val="28"/>
          <w:szCs w:val="28"/>
          <w:cs/>
        </w:rPr>
        <w:t xml:space="preserve">ราคาทุนของอาคารและอุปกรณ์ที่ตัดค่าเสื่อมราคาทั้งจำนวนแล้วแต่ยังคงใช้งานอยู่ มี     จำนวนเงิน </w:t>
      </w:r>
      <w:r w:rsidR="00EC53D7">
        <w:rPr>
          <w:rFonts w:ascii="Angsana New" w:hAnsi="Angsana New"/>
          <w:sz w:val="28"/>
          <w:szCs w:val="28"/>
        </w:rPr>
        <w:t>109.70</w:t>
      </w:r>
      <w:r w:rsidR="000F11F6" w:rsidRPr="00D566CF">
        <w:rPr>
          <w:rFonts w:ascii="Angsana New" w:hAnsi="Angsana New"/>
          <w:sz w:val="28"/>
          <w:szCs w:val="28"/>
        </w:rPr>
        <w:t xml:space="preserve"> </w:t>
      </w:r>
      <w:r w:rsidR="000F11F6" w:rsidRPr="00A377DF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="001E2EC8" w:rsidRPr="00D566CF">
        <w:rPr>
          <w:rFonts w:ascii="Angsana New" w:hAnsi="Angsana New"/>
          <w:sz w:val="28"/>
          <w:szCs w:val="28"/>
        </w:rPr>
        <w:t xml:space="preserve">106.41 </w:t>
      </w:r>
      <w:r w:rsidR="000F11F6" w:rsidRPr="00A377DF">
        <w:rPr>
          <w:rFonts w:ascii="Angsana New" w:hAnsi="Angsana New"/>
          <w:sz w:val="28"/>
          <w:szCs w:val="28"/>
          <w:cs/>
        </w:rPr>
        <w:t>ล้านบาท ตามลำดับ</w:t>
      </w:r>
    </w:p>
    <w:p w14:paraId="0B6D036F" w14:textId="2EA85766" w:rsidR="00B015ED" w:rsidRDefault="00B015ED" w:rsidP="00A96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</w:p>
    <w:p w14:paraId="0B2DA2FF" w14:textId="30E45E6B" w:rsidR="00B015ED" w:rsidRDefault="00B015ED" w:rsidP="00A96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</w:p>
    <w:p w14:paraId="440707BC" w14:textId="77777777" w:rsidR="00B015ED" w:rsidRDefault="00B015ED" w:rsidP="00A96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</w:p>
    <w:p w14:paraId="0794C6E8" w14:textId="77777777" w:rsidR="00B27936" w:rsidRPr="00D566CF" w:rsidRDefault="00B27936" w:rsidP="00A96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</w:p>
    <w:p w14:paraId="6D373A0A" w14:textId="781867DC" w:rsidR="00023C48" w:rsidRPr="00D566CF" w:rsidRDefault="00D82377" w:rsidP="00153BD5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A377DF">
        <w:rPr>
          <w:rFonts w:ascii="Angsana New" w:hAnsi="Angsana New"/>
          <w:sz w:val="28"/>
          <w:szCs w:val="28"/>
          <w:cs/>
        </w:rPr>
        <w:lastRenderedPageBreak/>
        <w:t xml:space="preserve">สินทรัพย์สิทธิการใช้ </w:t>
      </w:r>
      <w:r w:rsidRPr="00D566CF">
        <w:rPr>
          <w:rFonts w:ascii="Angsana New" w:hAnsi="Angsana New"/>
          <w:sz w:val="28"/>
          <w:szCs w:val="28"/>
        </w:rPr>
        <w:t>-</w:t>
      </w:r>
      <w:r w:rsidRPr="00A377DF">
        <w:rPr>
          <w:rFonts w:ascii="Angsana New" w:hAnsi="Angsana New"/>
          <w:sz w:val="28"/>
          <w:szCs w:val="28"/>
          <w:cs/>
        </w:rPr>
        <w:t xml:space="preserve"> สุทธิ</w:t>
      </w:r>
    </w:p>
    <w:p w14:paraId="6955C56F" w14:textId="5CCA3341" w:rsidR="00D82377" w:rsidRDefault="003215E5" w:rsidP="003215E5">
      <w:pPr>
        <w:tabs>
          <w:tab w:val="clear" w:pos="227"/>
          <w:tab w:val="left" w:pos="284"/>
        </w:tabs>
        <w:spacing w:before="120" w:after="120" w:line="240" w:lineRule="auto"/>
        <w:ind w:left="142"/>
        <w:rPr>
          <w:rFonts w:ascii="Angsana New" w:hAnsi="Angsana New"/>
          <w:sz w:val="28"/>
          <w:szCs w:val="28"/>
        </w:rPr>
      </w:pPr>
      <w:r w:rsidRPr="00D566CF">
        <w:rPr>
          <w:rFonts w:ascii="Angsana New" w:hAnsi="Angsana New"/>
          <w:sz w:val="28"/>
          <w:szCs w:val="28"/>
        </w:rPr>
        <w:tab/>
      </w:r>
      <w:r w:rsidRPr="00D566CF">
        <w:rPr>
          <w:rFonts w:ascii="Angsana New" w:hAnsi="Angsana New"/>
          <w:sz w:val="28"/>
          <w:szCs w:val="28"/>
          <w:cs/>
        </w:rPr>
        <w:t>รายการเคลื่อนไหวของบัญชี</w:t>
      </w:r>
      <w:r w:rsidR="007462C5" w:rsidRPr="00D566CF">
        <w:rPr>
          <w:rFonts w:ascii="Angsana New" w:hAnsi="Angsana New"/>
          <w:sz w:val="28"/>
          <w:szCs w:val="28"/>
          <w:cs/>
        </w:rPr>
        <w:t>สินทรัพย์สิทธิการใช้</w:t>
      </w:r>
      <w:r w:rsidRPr="00D566CF">
        <w:rPr>
          <w:rFonts w:ascii="Angsana New" w:hAnsi="Angsana New"/>
          <w:sz w:val="28"/>
          <w:szCs w:val="28"/>
          <w:cs/>
        </w:rPr>
        <w:t>สำหรับปีสิ้นสุดวันที่</w:t>
      </w:r>
      <w:r w:rsidRPr="00D566CF">
        <w:rPr>
          <w:rFonts w:ascii="Angsana New" w:hAnsi="Angsana New"/>
          <w:sz w:val="28"/>
          <w:szCs w:val="28"/>
        </w:rPr>
        <w:t xml:space="preserve"> 31 </w:t>
      </w:r>
      <w:r w:rsidRPr="00A377DF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D566CF">
        <w:rPr>
          <w:rFonts w:ascii="Angsana New" w:hAnsi="Angsana New"/>
          <w:sz w:val="28"/>
          <w:szCs w:val="28"/>
        </w:rPr>
        <w:t xml:space="preserve">2566 </w:t>
      </w:r>
      <w:r w:rsidR="0074187F">
        <w:rPr>
          <w:rFonts w:ascii="Angsana New" w:hAnsi="Angsana New" w:hint="cs"/>
          <w:sz w:val="28"/>
          <w:szCs w:val="28"/>
          <w:cs/>
        </w:rPr>
        <w:t xml:space="preserve">และ </w:t>
      </w:r>
      <w:r w:rsidR="0074187F">
        <w:rPr>
          <w:rFonts w:ascii="Angsana New" w:hAnsi="Angsana New"/>
          <w:sz w:val="28"/>
          <w:szCs w:val="28"/>
        </w:rPr>
        <w:t xml:space="preserve">2565 </w:t>
      </w:r>
      <w:r w:rsidRPr="00A377DF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4773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2723"/>
        <w:gridCol w:w="2024"/>
        <w:gridCol w:w="285"/>
        <w:gridCol w:w="2024"/>
        <w:gridCol w:w="295"/>
        <w:gridCol w:w="2024"/>
        <w:gridCol w:w="13"/>
      </w:tblGrid>
      <w:tr w:rsidR="00B015ED" w:rsidRPr="00B10B0C" w14:paraId="0A59E7A5" w14:textId="77777777" w:rsidTr="0074187F">
        <w:trPr>
          <w:trHeight w:val="397"/>
          <w:tblHeader/>
        </w:trPr>
        <w:tc>
          <w:tcPr>
            <w:tcW w:w="1450" w:type="pct"/>
          </w:tcPr>
          <w:p w14:paraId="77397C32" w14:textId="77777777" w:rsidR="00B015ED" w:rsidRPr="00B10B0C" w:rsidRDefault="00B015ED" w:rsidP="00873986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550" w:type="pct"/>
            <w:gridSpan w:val="6"/>
            <w:tcBorders>
              <w:bottom w:val="single" w:sz="4" w:space="0" w:color="auto"/>
            </w:tcBorders>
          </w:tcPr>
          <w:p w14:paraId="735E7921" w14:textId="77777777" w:rsidR="00B015ED" w:rsidRPr="00B10B0C" w:rsidRDefault="00B015ED" w:rsidP="0087398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015ED" w:rsidRPr="00B10B0C" w14:paraId="220052AB" w14:textId="77777777" w:rsidTr="0074187F">
        <w:trPr>
          <w:trHeight w:val="397"/>
          <w:tblHeader/>
        </w:trPr>
        <w:tc>
          <w:tcPr>
            <w:tcW w:w="1450" w:type="pct"/>
          </w:tcPr>
          <w:p w14:paraId="361853C6" w14:textId="77777777" w:rsidR="00B015ED" w:rsidRPr="00B10B0C" w:rsidRDefault="00B015ED" w:rsidP="00873986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550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29A8F" w14:textId="77777777" w:rsidR="00B015ED" w:rsidRPr="00A377DF" w:rsidRDefault="00B015ED" w:rsidP="00873986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B015ED" w:rsidRPr="00B10B0C" w14:paraId="45BA729F" w14:textId="77777777" w:rsidTr="00873986">
        <w:trPr>
          <w:gridAfter w:val="1"/>
          <w:wAfter w:w="7" w:type="pct"/>
          <w:trHeight w:val="397"/>
          <w:tblHeader/>
        </w:trPr>
        <w:tc>
          <w:tcPr>
            <w:tcW w:w="1450" w:type="pct"/>
          </w:tcPr>
          <w:p w14:paraId="0170211F" w14:textId="77777777" w:rsidR="00B015ED" w:rsidRPr="00A377DF" w:rsidRDefault="00B015ED" w:rsidP="00873986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78" w:type="pct"/>
          </w:tcPr>
          <w:p w14:paraId="45B3622D" w14:textId="77777777" w:rsidR="00B015ED" w:rsidRPr="00B10B0C" w:rsidRDefault="00B015ED" w:rsidP="0087398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</w:tcPr>
          <w:p w14:paraId="0DCA2FDE" w14:textId="77777777" w:rsidR="00B015ED" w:rsidRPr="00B10B0C" w:rsidRDefault="00B015ED" w:rsidP="0087398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pct"/>
          </w:tcPr>
          <w:p w14:paraId="209B1C96" w14:textId="77777777" w:rsidR="00B015ED" w:rsidRPr="00A377DF" w:rsidRDefault="00B015ED" w:rsidP="0087398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157" w:type="pct"/>
          </w:tcPr>
          <w:p w14:paraId="79A45E29" w14:textId="77777777" w:rsidR="00B015ED" w:rsidRPr="00B10B0C" w:rsidRDefault="00B015ED" w:rsidP="0087398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pct"/>
          </w:tcPr>
          <w:p w14:paraId="31BD4986" w14:textId="77777777" w:rsidR="00B015ED" w:rsidRPr="00B10B0C" w:rsidRDefault="00B015ED" w:rsidP="00873986">
            <w:pPr>
              <w:ind w:left="160" w:right="-108" w:hanging="2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15ED" w:rsidRPr="00B10B0C" w14:paraId="26AB56FB" w14:textId="77777777" w:rsidTr="00873986">
        <w:trPr>
          <w:gridAfter w:val="1"/>
          <w:wAfter w:w="7" w:type="pct"/>
          <w:trHeight w:val="397"/>
          <w:tblHeader/>
        </w:trPr>
        <w:tc>
          <w:tcPr>
            <w:tcW w:w="1450" w:type="pct"/>
          </w:tcPr>
          <w:p w14:paraId="1CCC088B" w14:textId="77777777" w:rsidR="00B015ED" w:rsidRPr="00B10B0C" w:rsidRDefault="00B015ED" w:rsidP="00873986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78" w:type="pct"/>
            <w:tcBorders>
              <w:bottom w:val="single" w:sz="4" w:space="0" w:color="auto"/>
            </w:tcBorders>
          </w:tcPr>
          <w:p w14:paraId="5A707A9C" w14:textId="77777777" w:rsidR="00B015ED" w:rsidRPr="00A377DF" w:rsidRDefault="00B015ED" w:rsidP="0087398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2" w:type="pct"/>
          </w:tcPr>
          <w:p w14:paraId="281CA2C4" w14:textId="77777777" w:rsidR="00B015ED" w:rsidRPr="00B10B0C" w:rsidRDefault="00B015ED" w:rsidP="0087398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pct"/>
            <w:tcBorders>
              <w:bottom w:val="single" w:sz="4" w:space="0" w:color="auto"/>
            </w:tcBorders>
          </w:tcPr>
          <w:p w14:paraId="6D9D08D9" w14:textId="77777777" w:rsidR="00B015ED" w:rsidRPr="00A377DF" w:rsidRDefault="00B015ED" w:rsidP="0087398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57" w:type="pct"/>
          </w:tcPr>
          <w:p w14:paraId="3C697042" w14:textId="77777777" w:rsidR="00B015ED" w:rsidRPr="00B10B0C" w:rsidRDefault="00B015ED" w:rsidP="0087398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pct"/>
            <w:tcBorders>
              <w:bottom w:val="single" w:sz="4" w:space="0" w:color="auto"/>
            </w:tcBorders>
          </w:tcPr>
          <w:p w14:paraId="34045E88" w14:textId="77777777" w:rsidR="00B015ED" w:rsidRPr="00A377DF" w:rsidRDefault="00B015ED" w:rsidP="00873986">
            <w:pPr>
              <w:ind w:left="160" w:right="-108" w:hanging="2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015ED" w:rsidRPr="00B10B0C" w14:paraId="776A5E4F" w14:textId="77777777" w:rsidTr="00790448">
        <w:trPr>
          <w:gridAfter w:val="1"/>
          <w:wAfter w:w="7" w:type="pct"/>
          <w:trHeight w:val="397"/>
        </w:trPr>
        <w:tc>
          <w:tcPr>
            <w:tcW w:w="1450" w:type="pct"/>
            <w:vAlign w:val="bottom"/>
          </w:tcPr>
          <w:p w14:paraId="1634B147" w14:textId="77777777" w:rsidR="00B015ED" w:rsidRPr="00A377DF" w:rsidRDefault="00B015ED" w:rsidP="00790448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078" w:type="pct"/>
            <w:tcBorders>
              <w:top w:val="single" w:sz="4" w:space="0" w:color="auto"/>
            </w:tcBorders>
          </w:tcPr>
          <w:p w14:paraId="7E81BF50" w14:textId="77777777" w:rsidR="00B015ED" w:rsidRPr="00B10B0C" w:rsidRDefault="00B015ED" w:rsidP="00873986">
            <w:pPr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</w:tcPr>
          <w:p w14:paraId="52956E0D" w14:textId="77777777" w:rsidR="00B015ED" w:rsidRPr="00B10B0C" w:rsidRDefault="00B015ED" w:rsidP="00873986">
            <w:pPr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pct"/>
            <w:tcBorders>
              <w:top w:val="single" w:sz="4" w:space="0" w:color="auto"/>
            </w:tcBorders>
          </w:tcPr>
          <w:p w14:paraId="49ABCAA7" w14:textId="77777777" w:rsidR="00B015ED" w:rsidRPr="00B10B0C" w:rsidRDefault="00B015ED" w:rsidP="00873986">
            <w:pPr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" w:type="pct"/>
          </w:tcPr>
          <w:p w14:paraId="5E8A5204" w14:textId="77777777" w:rsidR="00B015ED" w:rsidRPr="00B10B0C" w:rsidRDefault="00B015ED" w:rsidP="00873986">
            <w:pPr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pct"/>
            <w:tcBorders>
              <w:top w:val="single" w:sz="4" w:space="0" w:color="auto"/>
            </w:tcBorders>
          </w:tcPr>
          <w:p w14:paraId="7B794C20" w14:textId="77777777" w:rsidR="00B015ED" w:rsidRPr="00B10B0C" w:rsidRDefault="00B015ED" w:rsidP="00873986">
            <w:pPr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15ED" w:rsidRPr="00B10B0C" w14:paraId="65549778" w14:textId="77777777" w:rsidTr="00790448">
        <w:trPr>
          <w:gridAfter w:val="1"/>
          <w:wAfter w:w="7" w:type="pct"/>
          <w:trHeight w:val="397"/>
        </w:trPr>
        <w:tc>
          <w:tcPr>
            <w:tcW w:w="1450" w:type="pct"/>
            <w:vAlign w:val="bottom"/>
          </w:tcPr>
          <w:p w14:paraId="46B0F21D" w14:textId="77777777" w:rsidR="00B015ED" w:rsidRPr="006F1E0D" w:rsidRDefault="00B015ED" w:rsidP="00790448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lang w:val="en-ZW"/>
              </w:rPr>
            </w:pPr>
            <w:r w:rsidRPr="00A377DF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1</w:t>
            </w:r>
            <w:r w:rsidRPr="00A377DF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 มกราคม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078" w:type="pct"/>
            <w:vAlign w:val="center"/>
          </w:tcPr>
          <w:p w14:paraId="0D450E4B" w14:textId="00E645E4" w:rsidR="00B015ED" w:rsidRPr="003122B1" w:rsidRDefault="0033499D" w:rsidP="00873986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499D">
              <w:rPr>
                <w:rFonts w:ascii="Angsana New" w:hAnsi="Angsana New"/>
                <w:sz w:val="28"/>
                <w:szCs w:val="28"/>
                <w:lang w:val="en-US"/>
              </w:rPr>
              <w:t>2,36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52" w:type="pct"/>
            <w:vAlign w:val="center"/>
          </w:tcPr>
          <w:p w14:paraId="2D41F8DD" w14:textId="77777777" w:rsidR="00B015ED" w:rsidRPr="003122B1" w:rsidRDefault="00B015ED" w:rsidP="008739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pct"/>
            <w:vAlign w:val="center"/>
          </w:tcPr>
          <w:p w14:paraId="56F4F0CE" w14:textId="128CC812" w:rsidR="00B015ED" w:rsidRPr="003122B1" w:rsidRDefault="0033499D" w:rsidP="00873986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499D">
              <w:rPr>
                <w:rFonts w:ascii="Angsana New" w:hAnsi="Angsana New"/>
                <w:sz w:val="28"/>
                <w:szCs w:val="28"/>
                <w:lang w:val="en-US"/>
              </w:rPr>
              <w:t>20,659</w:t>
            </w:r>
          </w:p>
        </w:tc>
        <w:tc>
          <w:tcPr>
            <w:tcW w:w="157" w:type="pct"/>
            <w:vAlign w:val="center"/>
          </w:tcPr>
          <w:p w14:paraId="0DC6E35C" w14:textId="77777777" w:rsidR="00B015ED" w:rsidRPr="003122B1" w:rsidRDefault="00B015ED" w:rsidP="008739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pct"/>
            <w:vAlign w:val="center"/>
          </w:tcPr>
          <w:p w14:paraId="220CEFB4" w14:textId="4EDE65B7" w:rsidR="00B015ED" w:rsidRPr="003122B1" w:rsidRDefault="0033499D" w:rsidP="00873986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499D">
              <w:rPr>
                <w:rFonts w:ascii="Angsana New" w:hAnsi="Angsana New"/>
                <w:sz w:val="28"/>
                <w:szCs w:val="28"/>
                <w:lang w:val="en-US"/>
              </w:rPr>
              <w:t>23,02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B015ED" w:rsidRPr="00B10B0C" w14:paraId="169DF366" w14:textId="77777777" w:rsidTr="00790448">
        <w:trPr>
          <w:gridAfter w:val="1"/>
          <w:wAfter w:w="7" w:type="pct"/>
          <w:trHeight w:val="397"/>
        </w:trPr>
        <w:tc>
          <w:tcPr>
            <w:tcW w:w="1450" w:type="pct"/>
            <w:vAlign w:val="bottom"/>
          </w:tcPr>
          <w:p w14:paraId="7943B094" w14:textId="77777777" w:rsidR="00B015ED" w:rsidRPr="00A377DF" w:rsidRDefault="00B015ED" w:rsidP="00790448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0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DA23BD" w14:textId="297B7201" w:rsidR="00B015ED" w:rsidRPr="00B10B0C" w:rsidRDefault="00363F1C" w:rsidP="00873986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2F99DACF" w14:textId="77777777" w:rsidR="00B015ED" w:rsidRPr="00B10B0C" w:rsidRDefault="00B015ED" w:rsidP="008739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6C062D" w14:textId="7FD15D3C" w:rsidR="00B015ED" w:rsidRPr="00B10B0C" w:rsidRDefault="00363F1C" w:rsidP="00873986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7" w:type="pct"/>
            <w:shd w:val="clear" w:color="auto" w:fill="auto"/>
            <w:vAlign w:val="center"/>
          </w:tcPr>
          <w:p w14:paraId="1735B10F" w14:textId="77777777" w:rsidR="00B015ED" w:rsidRPr="00B10B0C" w:rsidRDefault="00B015ED" w:rsidP="008739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D65595" w14:textId="1DF2D4F0" w:rsidR="00B015ED" w:rsidRPr="00A377DF" w:rsidRDefault="00363F1C" w:rsidP="00873986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63F1C" w:rsidRPr="00B10B0C" w14:paraId="782C7791" w14:textId="77777777" w:rsidTr="00790448">
        <w:trPr>
          <w:gridAfter w:val="1"/>
          <w:wAfter w:w="7" w:type="pct"/>
          <w:trHeight w:val="397"/>
        </w:trPr>
        <w:tc>
          <w:tcPr>
            <w:tcW w:w="1450" w:type="pct"/>
            <w:vAlign w:val="bottom"/>
          </w:tcPr>
          <w:p w14:paraId="448F415C" w14:textId="77777777" w:rsidR="00363F1C" w:rsidRPr="00B10B0C" w:rsidRDefault="00363F1C" w:rsidP="00790448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A377D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10B0C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31</w:t>
            </w:r>
            <w:r w:rsidRPr="00A377D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078" w:type="pct"/>
            <w:tcBorders>
              <w:top w:val="single" w:sz="4" w:space="0" w:color="auto"/>
            </w:tcBorders>
            <w:vAlign w:val="center"/>
          </w:tcPr>
          <w:p w14:paraId="46CB44D5" w14:textId="59F2208D" w:rsidR="00363F1C" w:rsidRPr="0058702E" w:rsidRDefault="00363F1C" w:rsidP="00363F1C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3499D">
              <w:rPr>
                <w:rFonts w:ascii="Angsana New" w:hAnsi="Angsana New"/>
                <w:sz w:val="28"/>
                <w:szCs w:val="28"/>
                <w:lang w:val="en-US"/>
              </w:rPr>
              <w:t>2,36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52" w:type="pct"/>
            <w:vAlign w:val="center"/>
          </w:tcPr>
          <w:p w14:paraId="7F1C741F" w14:textId="77777777" w:rsidR="00363F1C" w:rsidRPr="0058702E" w:rsidRDefault="00363F1C" w:rsidP="00363F1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8" w:type="pct"/>
            <w:tcBorders>
              <w:top w:val="single" w:sz="4" w:space="0" w:color="auto"/>
            </w:tcBorders>
            <w:vAlign w:val="center"/>
          </w:tcPr>
          <w:p w14:paraId="019FB3D0" w14:textId="38D79E96" w:rsidR="00363F1C" w:rsidRPr="0058702E" w:rsidRDefault="00363F1C" w:rsidP="00363F1C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3499D">
              <w:rPr>
                <w:rFonts w:ascii="Angsana New" w:hAnsi="Angsana New"/>
                <w:sz w:val="28"/>
                <w:szCs w:val="28"/>
                <w:lang w:val="en-US"/>
              </w:rPr>
              <w:t>20,659</w:t>
            </w:r>
          </w:p>
        </w:tc>
        <w:tc>
          <w:tcPr>
            <w:tcW w:w="157" w:type="pct"/>
            <w:vAlign w:val="center"/>
          </w:tcPr>
          <w:p w14:paraId="66C1F16D" w14:textId="77777777" w:rsidR="00363F1C" w:rsidRPr="0058702E" w:rsidRDefault="00363F1C" w:rsidP="00363F1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8" w:type="pct"/>
            <w:tcBorders>
              <w:top w:val="single" w:sz="4" w:space="0" w:color="auto"/>
            </w:tcBorders>
            <w:vAlign w:val="center"/>
          </w:tcPr>
          <w:p w14:paraId="3957CBA6" w14:textId="42EBA068" w:rsidR="00363F1C" w:rsidRPr="0058702E" w:rsidRDefault="00363F1C" w:rsidP="00363F1C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3499D">
              <w:rPr>
                <w:rFonts w:ascii="Angsana New" w:hAnsi="Angsana New"/>
                <w:sz w:val="28"/>
                <w:szCs w:val="28"/>
                <w:lang w:val="en-US"/>
              </w:rPr>
              <w:t>23,02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B015ED" w:rsidRPr="00B10B0C" w14:paraId="0E959BF7" w14:textId="77777777" w:rsidTr="00790448">
        <w:trPr>
          <w:gridAfter w:val="1"/>
          <w:wAfter w:w="7" w:type="pct"/>
          <w:trHeight w:val="397"/>
        </w:trPr>
        <w:tc>
          <w:tcPr>
            <w:tcW w:w="1450" w:type="pct"/>
            <w:vAlign w:val="bottom"/>
          </w:tcPr>
          <w:p w14:paraId="5CF3F4D4" w14:textId="77777777" w:rsidR="00B015ED" w:rsidRPr="00B10B0C" w:rsidRDefault="00B015ED" w:rsidP="00790448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</w:pPr>
            <w:r w:rsidRPr="00A377DF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เพิ่มขึ้น                                                            </w:t>
            </w:r>
          </w:p>
        </w:tc>
        <w:tc>
          <w:tcPr>
            <w:tcW w:w="1078" w:type="pct"/>
            <w:shd w:val="clear" w:color="auto" w:fill="auto"/>
            <w:vAlign w:val="center"/>
          </w:tcPr>
          <w:p w14:paraId="16044C4C" w14:textId="1EBCCF01" w:rsidR="00B015ED" w:rsidRPr="009F0376" w:rsidRDefault="00C71A88" w:rsidP="00873986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3DEFCCF0" w14:textId="77777777" w:rsidR="00B015ED" w:rsidRPr="009F0376" w:rsidRDefault="00B015ED" w:rsidP="008739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pct"/>
            <w:shd w:val="clear" w:color="auto" w:fill="auto"/>
            <w:vAlign w:val="center"/>
          </w:tcPr>
          <w:p w14:paraId="3395D80C" w14:textId="4C5E0D37" w:rsidR="00B015ED" w:rsidRPr="009F0376" w:rsidRDefault="00C71A88" w:rsidP="00873986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7" w:type="pct"/>
            <w:shd w:val="clear" w:color="auto" w:fill="auto"/>
            <w:vAlign w:val="center"/>
          </w:tcPr>
          <w:p w14:paraId="168E1B6E" w14:textId="77777777" w:rsidR="00B015ED" w:rsidRPr="009F0376" w:rsidRDefault="00B015ED" w:rsidP="008739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pct"/>
            <w:shd w:val="clear" w:color="auto" w:fill="auto"/>
            <w:vAlign w:val="center"/>
          </w:tcPr>
          <w:p w14:paraId="64BF00FB" w14:textId="4F2DC521" w:rsidR="00B015ED" w:rsidRPr="00A377DF" w:rsidRDefault="00C71A88" w:rsidP="00873986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790448" w:rsidRPr="00B10B0C" w14:paraId="1E3174C2" w14:textId="77777777" w:rsidTr="00790448">
        <w:trPr>
          <w:gridAfter w:val="1"/>
          <w:wAfter w:w="7" w:type="pct"/>
          <w:trHeight w:val="397"/>
        </w:trPr>
        <w:tc>
          <w:tcPr>
            <w:tcW w:w="1450" w:type="pct"/>
            <w:vAlign w:val="bottom"/>
          </w:tcPr>
          <w:p w14:paraId="78FA6B13" w14:textId="00C79F81" w:rsidR="00790448" w:rsidRPr="00790448" w:rsidRDefault="00790448" w:rsidP="00790448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790448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โอนออก</w:t>
            </w:r>
          </w:p>
        </w:tc>
        <w:tc>
          <w:tcPr>
            <w:tcW w:w="10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EAA2FA" w14:textId="4B2B01F5" w:rsidR="00790448" w:rsidRPr="00B135A3" w:rsidRDefault="00B135A3" w:rsidP="00873986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135A3">
              <w:rPr>
                <w:rFonts w:ascii="Angsana New" w:hAnsi="Angsana New"/>
                <w:sz w:val="28"/>
                <w:szCs w:val="28"/>
                <w:lang w:val="en-US"/>
              </w:rPr>
              <w:t>(2,362)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797B1A06" w14:textId="77777777" w:rsidR="00790448" w:rsidRPr="00B135A3" w:rsidRDefault="00790448" w:rsidP="008739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A243C8" w14:textId="40ADF513" w:rsidR="00790448" w:rsidRPr="00B135A3" w:rsidRDefault="00B135A3" w:rsidP="00873986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7" w:type="pct"/>
            <w:shd w:val="clear" w:color="auto" w:fill="auto"/>
            <w:vAlign w:val="center"/>
          </w:tcPr>
          <w:p w14:paraId="260EFCD7" w14:textId="77777777" w:rsidR="00790448" w:rsidRPr="00B135A3" w:rsidRDefault="00790448" w:rsidP="008739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068BE4" w14:textId="5A1A9C82" w:rsidR="00790448" w:rsidRPr="00B135A3" w:rsidRDefault="00B135A3" w:rsidP="00873986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(2,362)</w:t>
            </w:r>
          </w:p>
        </w:tc>
      </w:tr>
      <w:tr w:rsidR="00B015ED" w:rsidRPr="00B10B0C" w14:paraId="356A1E44" w14:textId="77777777" w:rsidTr="00790448">
        <w:trPr>
          <w:gridAfter w:val="1"/>
          <w:wAfter w:w="7" w:type="pct"/>
          <w:trHeight w:val="397"/>
        </w:trPr>
        <w:tc>
          <w:tcPr>
            <w:tcW w:w="1450" w:type="pct"/>
            <w:vAlign w:val="bottom"/>
          </w:tcPr>
          <w:p w14:paraId="1C8D1319" w14:textId="77777777" w:rsidR="00B015ED" w:rsidRPr="00B10B0C" w:rsidRDefault="00B015ED" w:rsidP="00790448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A377D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10B0C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31</w:t>
            </w:r>
            <w:r w:rsidRPr="00A377D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225AAE" w14:textId="2BDD3677" w:rsidR="00B015ED" w:rsidRPr="009F0376" w:rsidRDefault="00B135A3" w:rsidP="00873986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1FFDB2AF" w14:textId="77777777" w:rsidR="00B015ED" w:rsidRPr="009F0376" w:rsidRDefault="00B015ED" w:rsidP="00873986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BCA596" w14:textId="4B7911DB" w:rsidR="00B015ED" w:rsidRPr="009F0376" w:rsidRDefault="00C71A88" w:rsidP="00873986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20,659</w:t>
            </w:r>
          </w:p>
        </w:tc>
        <w:tc>
          <w:tcPr>
            <w:tcW w:w="157" w:type="pct"/>
            <w:shd w:val="clear" w:color="auto" w:fill="auto"/>
            <w:vAlign w:val="center"/>
          </w:tcPr>
          <w:p w14:paraId="7A29464D" w14:textId="77777777" w:rsidR="00B015ED" w:rsidRPr="009F0376" w:rsidRDefault="00B015ED" w:rsidP="00873986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7AFDDF" w14:textId="53A8D340" w:rsidR="00B015ED" w:rsidRPr="00A377DF" w:rsidRDefault="00B135A3" w:rsidP="00873986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20,659</w:t>
            </w:r>
          </w:p>
        </w:tc>
      </w:tr>
      <w:tr w:rsidR="00B015ED" w:rsidRPr="00B10B0C" w14:paraId="5A0FB65B" w14:textId="77777777" w:rsidTr="00790448">
        <w:trPr>
          <w:gridAfter w:val="1"/>
          <w:wAfter w:w="7" w:type="pct"/>
          <w:trHeight w:val="397"/>
        </w:trPr>
        <w:tc>
          <w:tcPr>
            <w:tcW w:w="1450" w:type="pct"/>
            <w:vAlign w:val="bottom"/>
          </w:tcPr>
          <w:p w14:paraId="4317F0C4" w14:textId="77777777" w:rsidR="00B015ED" w:rsidRPr="00A377DF" w:rsidRDefault="00B015ED" w:rsidP="00790448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078" w:type="pct"/>
            <w:shd w:val="clear" w:color="auto" w:fill="auto"/>
            <w:vAlign w:val="center"/>
          </w:tcPr>
          <w:p w14:paraId="087C75C9" w14:textId="77777777" w:rsidR="00B015ED" w:rsidRPr="009F0376" w:rsidRDefault="00B015ED" w:rsidP="00873986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29BF46AF" w14:textId="77777777" w:rsidR="00B015ED" w:rsidRPr="009F0376" w:rsidRDefault="00B015ED" w:rsidP="00873986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8" w:type="pct"/>
            <w:shd w:val="clear" w:color="auto" w:fill="auto"/>
            <w:vAlign w:val="center"/>
          </w:tcPr>
          <w:p w14:paraId="2A0776ED" w14:textId="77777777" w:rsidR="00B015ED" w:rsidRPr="009F0376" w:rsidRDefault="00B015ED" w:rsidP="00873986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14:paraId="7B6A2348" w14:textId="77777777" w:rsidR="00B015ED" w:rsidRPr="009F0376" w:rsidRDefault="00B015ED" w:rsidP="00873986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8" w:type="pct"/>
            <w:shd w:val="clear" w:color="auto" w:fill="auto"/>
            <w:vAlign w:val="center"/>
          </w:tcPr>
          <w:p w14:paraId="31D88269" w14:textId="77777777" w:rsidR="00B015ED" w:rsidRPr="00A377DF" w:rsidRDefault="00B015ED" w:rsidP="00873986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B015ED" w:rsidRPr="00B10B0C" w14:paraId="38129DDC" w14:textId="77777777" w:rsidTr="00790448">
        <w:trPr>
          <w:gridAfter w:val="1"/>
          <w:wAfter w:w="7" w:type="pct"/>
          <w:trHeight w:val="397"/>
        </w:trPr>
        <w:tc>
          <w:tcPr>
            <w:tcW w:w="1450" w:type="pct"/>
            <w:vAlign w:val="bottom"/>
          </w:tcPr>
          <w:p w14:paraId="27D3B473" w14:textId="77777777" w:rsidR="00B015ED" w:rsidRPr="00A377DF" w:rsidRDefault="00B015ED" w:rsidP="00790448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ค่าเสื่อมราคาสะสม</w:t>
            </w:r>
          </w:p>
        </w:tc>
        <w:tc>
          <w:tcPr>
            <w:tcW w:w="1078" w:type="pct"/>
            <w:shd w:val="clear" w:color="auto" w:fill="auto"/>
            <w:vAlign w:val="center"/>
          </w:tcPr>
          <w:p w14:paraId="7FBE6F1F" w14:textId="77777777" w:rsidR="00B015ED" w:rsidRPr="009F0376" w:rsidRDefault="00B015ED" w:rsidP="00873986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47BA062D" w14:textId="77777777" w:rsidR="00B015ED" w:rsidRPr="009F0376" w:rsidRDefault="00B015ED" w:rsidP="00873986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8" w:type="pct"/>
            <w:shd w:val="clear" w:color="auto" w:fill="auto"/>
            <w:vAlign w:val="center"/>
          </w:tcPr>
          <w:p w14:paraId="468BC763" w14:textId="77777777" w:rsidR="00B015ED" w:rsidRPr="009F0376" w:rsidRDefault="00B015ED" w:rsidP="00873986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14:paraId="7B6CEF09" w14:textId="77777777" w:rsidR="00B015ED" w:rsidRPr="009F0376" w:rsidRDefault="00B015ED" w:rsidP="00873986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8" w:type="pct"/>
            <w:shd w:val="clear" w:color="auto" w:fill="auto"/>
            <w:vAlign w:val="center"/>
          </w:tcPr>
          <w:p w14:paraId="1D1B36D0" w14:textId="77777777" w:rsidR="00B015ED" w:rsidRPr="00A377DF" w:rsidRDefault="00B015ED" w:rsidP="00873986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B015ED" w:rsidRPr="00B10B0C" w14:paraId="33DC618C" w14:textId="77777777" w:rsidTr="00790448">
        <w:trPr>
          <w:gridAfter w:val="1"/>
          <w:wAfter w:w="7" w:type="pct"/>
          <w:trHeight w:val="397"/>
        </w:trPr>
        <w:tc>
          <w:tcPr>
            <w:tcW w:w="1450" w:type="pct"/>
            <w:vAlign w:val="bottom"/>
          </w:tcPr>
          <w:p w14:paraId="3D3EC1A9" w14:textId="77777777" w:rsidR="00B015ED" w:rsidRPr="00A377DF" w:rsidRDefault="00B015ED" w:rsidP="00790448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8E4BCC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 xml:space="preserve">1 </w:t>
            </w:r>
            <w:r w:rsidRPr="00A377DF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มกราคม </w:t>
            </w:r>
            <w:r w:rsidRPr="008E4BCC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078" w:type="pct"/>
            <w:shd w:val="clear" w:color="auto" w:fill="auto"/>
            <w:vAlign w:val="center"/>
          </w:tcPr>
          <w:p w14:paraId="2B9847D6" w14:textId="3628260D" w:rsidR="00B015ED" w:rsidRPr="009461F4" w:rsidRDefault="00A86A27" w:rsidP="00873986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86A27">
              <w:rPr>
                <w:rFonts w:ascii="Angsana New" w:hAnsi="Angsana New"/>
                <w:sz w:val="28"/>
                <w:szCs w:val="28"/>
                <w:lang w:val="en-US"/>
              </w:rPr>
              <w:t>1,2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0C08B59C" w14:textId="77777777" w:rsidR="00B015ED" w:rsidRPr="009461F4" w:rsidRDefault="00B015ED" w:rsidP="008739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pct"/>
            <w:shd w:val="clear" w:color="auto" w:fill="auto"/>
            <w:vAlign w:val="center"/>
          </w:tcPr>
          <w:p w14:paraId="452BE57B" w14:textId="3C945642" w:rsidR="00B015ED" w:rsidRPr="009461F4" w:rsidRDefault="00A86A27" w:rsidP="00873986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86A27">
              <w:rPr>
                <w:rFonts w:ascii="Angsana New" w:hAnsi="Angsana New"/>
                <w:sz w:val="28"/>
                <w:szCs w:val="28"/>
                <w:lang w:val="en-US"/>
              </w:rPr>
              <w:t>17,805</w:t>
            </w:r>
          </w:p>
        </w:tc>
        <w:tc>
          <w:tcPr>
            <w:tcW w:w="157" w:type="pct"/>
            <w:shd w:val="clear" w:color="auto" w:fill="auto"/>
            <w:vAlign w:val="center"/>
          </w:tcPr>
          <w:p w14:paraId="400F8849" w14:textId="77777777" w:rsidR="00B015ED" w:rsidRPr="009461F4" w:rsidRDefault="00B015ED" w:rsidP="008739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pct"/>
            <w:shd w:val="clear" w:color="auto" w:fill="auto"/>
            <w:vAlign w:val="center"/>
          </w:tcPr>
          <w:p w14:paraId="2EEC21E0" w14:textId="4DB12823" w:rsidR="00B015ED" w:rsidRPr="00A377DF" w:rsidRDefault="00A86A27" w:rsidP="00873986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86A27">
              <w:rPr>
                <w:rFonts w:ascii="Angsana New" w:hAnsi="Angsana New"/>
                <w:sz w:val="28"/>
                <w:szCs w:val="28"/>
                <w:lang w:val="en-US"/>
              </w:rPr>
              <w:t>19,025</w:t>
            </w:r>
          </w:p>
        </w:tc>
      </w:tr>
      <w:tr w:rsidR="00B015ED" w:rsidRPr="00B10B0C" w14:paraId="713A94C2" w14:textId="77777777" w:rsidTr="00790448">
        <w:trPr>
          <w:gridAfter w:val="1"/>
          <w:wAfter w:w="7" w:type="pct"/>
          <w:trHeight w:val="397"/>
        </w:trPr>
        <w:tc>
          <w:tcPr>
            <w:tcW w:w="1450" w:type="pct"/>
            <w:vAlign w:val="bottom"/>
          </w:tcPr>
          <w:p w14:paraId="2897032A" w14:textId="77777777" w:rsidR="00B015ED" w:rsidRPr="00A377DF" w:rsidRDefault="00B015ED" w:rsidP="00790448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078" w:type="pct"/>
            <w:shd w:val="clear" w:color="auto" w:fill="auto"/>
            <w:vAlign w:val="center"/>
          </w:tcPr>
          <w:p w14:paraId="44612ACA" w14:textId="722F939F" w:rsidR="00B015ED" w:rsidRPr="00287F9A" w:rsidRDefault="00287F9A" w:rsidP="00873986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7F9A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CB7F5F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5EB35AA0" w14:textId="77777777" w:rsidR="00B015ED" w:rsidRPr="00287F9A" w:rsidRDefault="00B015ED" w:rsidP="008739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pct"/>
            <w:shd w:val="clear" w:color="auto" w:fill="auto"/>
            <w:vAlign w:val="center"/>
          </w:tcPr>
          <w:p w14:paraId="21A8A4C3" w14:textId="2C24D92E" w:rsidR="00B015ED" w:rsidRPr="00287F9A" w:rsidRDefault="00287F9A" w:rsidP="00873986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7F9A">
              <w:rPr>
                <w:rFonts w:ascii="Angsana New" w:hAnsi="Angsana New"/>
                <w:sz w:val="28"/>
                <w:szCs w:val="28"/>
                <w:lang w:val="en-US"/>
              </w:rPr>
              <w:t>641</w:t>
            </w:r>
          </w:p>
        </w:tc>
        <w:tc>
          <w:tcPr>
            <w:tcW w:w="157" w:type="pct"/>
            <w:shd w:val="clear" w:color="auto" w:fill="auto"/>
            <w:vAlign w:val="center"/>
          </w:tcPr>
          <w:p w14:paraId="5DC5913F" w14:textId="77777777" w:rsidR="00B015ED" w:rsidRPr="00287F9A" w:rsidRDefault="00B015ED" w:rsidP="008739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pct"/>
            <w:shd w:val="clear" w:color="auto" w:fill="auto"/>
            <w:vAlign w:val="center"/>
          </w:tcPr>
          <w:p w14:paraId="7F6217DE" w14:textId="39F214D8" w:rsidR="00B015ED" w:rsidRPr="00A377DF" w:rsidRDefault="00287F9A" w:rsidP="00873986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7F9A">
              <w:rPr>
                <w:rFonts w:ascii="Angsana New" w:hAnsi="Angsana New"/>
                <w:sz w:val="28"/>
                <w:szCs w:val="28"/>
                <w:lang w:val="en-US"/>
              </w:rPr>
              <w:t>1,25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B015ED" w:rsidRPr="00B10B0C" w14:paraId="771F7219" w14:textId="77777777" w:rsidTr="004718A9">
        <w:trPr>
          <w:gridAfter w:val="1"/>
          <w:wAfter w:w="7" w:type="pct"/>
          <w:trHeight w:val="397"/>
        </w:trPr>
        <w:tc>
          <w:tcPr>
            <w:tcW w:w="1450" w:type="pct"/>
            <w:vAlign w:val="bottom"/>
          </w:tcPr>
          <w:p w14:paraId="6F69D314" w14:textId="77777777" w:rsidR="00B015ED" w:rsidRPr="00A377DF" w:rsidRDefault="00B015ED" w:rsidP="00790448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10B0C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31</w:t>
            </w:r>
            <w:r w:rsidRPr="00A377D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B10B0C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07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D3A92A" w14:textId="4446220F" w:rsidR="00B015ED" w:rsidRPr="009F0376" w:rsidRDefault="00287F9A" w:rsidP="00873986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1,8</w:t>
            </w:r>
            <w:r w:rsidR="00CB7F5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580D96AF" w14:textId="77777777" w:rsidR="00B015ED" w:rsidRPr="009F0376" w:rsidRDefault="00B015ED" w:rsidP="00873986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5A9D08" w14:textId="0E58240C" w:rsidR="00B015ED" w:rsidRPr="009F0376" w:rsidRDefault="00287F9A" w:rsidP="00873986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18,446</w:t>
            </w:r>
          </w:p>
        </w:tc>
        <w:tc>
          <w:tcPr>
            <w:tcW w:w="157" w:type="pct"/>
            <w:shd w:val="clear" w:color="auto" w:fill="auto"/>
            <w:vAlign w:val="center"/>
          </w:tcPr>
          <w:p w14:paraId="5B46ED22" w14:textId="77777777" w:rsidR="00B015ED" w:rsidRPr="009F0376" w:rsidRDefault="00B015ED" w:rsidP="00873986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041827" w14:textId="50378BCB" w:rsidR="00B015ED" w:rsidRPr="00A377DF" w:rsidRDefault="00287F9A" w:rsidP="00873986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20,276</w:t>
            </w:r>
          </w:p>
        </w:tc>
      </w:tr>
      <w:tr w:rsidR="00B015ED" w:rsidRPr="00B10B0C" w14:paraId="5FA3F714" w14:textId="77777777" w:rsidTr="004718A9">
        <w:trPr>
          <w:gridAfter w:val="1"/>
          <w:wAfter w:w="7" w:type="pct"/>
          <w:trHeight w:val="397"/>
        </w:trPr>
        <w:tc>
          <w:tcPr>
            <w:tcW w:w="1450" w:type="pct"/>
            <w:vAlign w:val="bottom"/>
          </w:tcPr>
          <w:p w14:paraId="0C69126F" w14:textId="77777777" w:rsidR="00B015ED" w:rsidRPr="00A377DF" w:rsidRDefault="00B015ED" w:rsidP="00790448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078" w:type="pct"/>
            <w:shd w:val="clear" w:color="auto" w:fill="auto"/>
            <w:vAlign w:val="center"/>
          </w:tcPr>
          <w:p w14:paraId="35F4EEC9" w14:textId="0B897E17" w:rsidR="00B015ED" w:rsidRPr="007A26F1" w:rsidRDefault="00EA2B3B" w:rsidP="00873986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EA2B3B">
              <w:rPr>
                <w:rFonts w:ascii="Angsana New" w:hAnsi="Angsana New"/>
                <w:sz w:val="28"/>
                <w:szCs w:val="28"/>
                <w:lang w:val="en-US"/>
              </w:rPr>
              <w:t>532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10797348" w14:textId="77777777" w:rsidR="00B015ED" w:rsidRPr="007A26F1" w:rsidRDefault="00B015ED" w:rsidP="008739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pct"/>
            <w:shd w:val="clear" w:color="auto" w:fill="auto"/>
            <w:vAlign w:val="center"/>
          </w:tcPr>
          <w:p w14:paraId="1E4857F7" w14:textId="4B2233E4" w:rsidR="00B015ED" w:rsidRPr="007A26F1" w:rsidRDefault="006E71CE" w:rsidP="00873986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543</w:t>
            </w:r>
          </w:p>
        </w:tc>
        <w:tc>
          <w:tcPr>
            <w:tcW w:w="157" w:type="pct"/>
            <w:shd w:val="clear" w:color="auto" w:fill="auto"/>
            <w:vAlign w:val="center"/>
          </w:tcPr>
          <w:p w14:paraId="58636B28" w14:textId="77777777" w:rsidR="00B015ED" w:rsidRPr="007A26F1" w:rsidRDefault="00B015ED" w:rsidP="008739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pct"/>
            <w:shd w:val="clear" w:color="auto" w:fill="auto"/>
            <w:vAlign w:val="center"/>
          </w:tcPr>
          <w:p w14:paraId="7912C1DB" w14:textId="6CC461EB" w:rsidR="00B015ED" w:rsidRPr="00A377DF" w:rsidRDefault="007A26F1" w:rsidP="00873986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A26F1">
              <w:rPr>
                <w:rFonts w:ascii="Angsana New" w:hAnsi="Angsana New"/>
                <w:sz w:val="28"/>
                <w:szCs w:val="28"/>
                <w:lang w:val="en-US"/>
              </w:rPr>
              <w:t>1,075</w:t>
            </w:r>
          </w:p>
        </w:tc>
      </w:tr>
      <w:tr w:rsidR="004718A9" w:rsidRPr="004718A9" w14:paraId="51C6A8A6" w14:textId="77777777" w:rsidTr="004718A9">
        <w:trPr>
          <w:gridAfter w:val="1"/>
          <w:wAfter w:w="7" w:type="pct"/>
          <w:trHeight w:val="397"/>
        </w:trPr>
        <w:tc>
          <w:tcPr>
            <w:tcW w:w="1450" w:type="pct"/>
            <w:vAlign w:val="bottom"/>
          </w:tcPr>
          <w:p w14:paraId="4BE0BA65" w14:textId="56A1376A" w:rsidR="004718A9" w:rsidRPr="004718A9" w:rsidRDefault="004718A9" w:rsidP="00790448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โอนออก</w:t>
            </w:r>
          </w:p>
        </w:tc>
        <w:tc>
          <w:tcPr>
            <w:tcW w:w="10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5B95F4" w14:textId="7C05B33C" w:rsidR="004718A9" w:rsidRPr="004718A9" w:rsidRDefault="004718A9" w:rsidP="00873986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(2,362)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5F945C46" w14:textId="77777777" w:rsidR="004718A9" w:rsidRPr="004718A9" w:rsidRDefault="004718A9" w:rsidP="008739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A4D0D4" w14:textId="01BA0FDE" w:rsidR="004718A9" w:rsidRPr="004718A9" w:rsidRDefault="004718A9" w:rsidP="00873986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7" w:type="pct"/>
            <w:shd w:val="clear" w:color="auto" w:fill="auto"/>
            <w:vAlign w:val="center"/>
          </w:tcPr>
          <w:p w14:paraId="22EC4855" w14:textId="77777777" w:rsidR="004718A9" w:rsidRPr="004718A9" w:rsidRDefault="004718A9" w:rsidP="008739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9FAD42" w14:textId="5C80CE89" w:rsidR="004718A9" w:rsidRPr="004718A9" w:rsidRDefault="004718A9" w:rsidP="00873986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(2,362)</w:t>
            </w:r>
          </w:p>
        </w:tc>
      </w:tr>
      <w:tr w:rsidR="00B015ED" w:rsidRPr="00B10B0C" w14:paraId="69AD9A60" w14:textId="77777777" w:rsidTr="00790448">
        <w:trPr>
          <w:gridAfter w:val="1"/>
          <w:wAfter w:w="7" w:type="pct"/>
          <w:trHeight w:val="397"/>
        </w:trPr>
        <w:tc>
          <w:tcPr>
            <w:tcW w:w="1450" w:type="pct"/>
            <w:vAlign w:val="bottom"/>
          </w:tcPr>
          <w:p w14:paraId="304A924F" w14:textId="77777777" w:rsidR="00B015ED" w:rsidRPr="00A377DF" w:rsidRDefault="00B015ED" w:rsidP="00790448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6F5B5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31 </w:t>
            </w:r>
            <w:r w:rsidRPr="00A377D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6F5B5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DBA496" w14:textId="225D73FD" w:rsidR="00B015ED" w:rsidRPr="009F0376" w:rsidRDefault="004718A9" w:rsidP="00873986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0045D7B4" w14:textId="77777777" w:rsidR="00B015ED" w:rsidRPr="009F0376" w:rsidRDefault="00B015ED" w:rsidP="00873986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70B344" w14:textId="6C5D0216" w:rsidR="00B015ED" w:rsidRPr="009F0376" w:rsidRDefault="006E71CE" w:rsidP="00873986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18,989</w:t>
            </w:r>
          </w:p>
        </w:tc>
        <w:tc>
          <w:tcPr>
            <w:tcW w:w="157" w:type="pct"/>
            <w:shd w:val="clear" w:color="auto" w:fill="auto"/>
            <w:vAlign w:val="center"/>
          </w:tcPr>
          <w:p w14:paraId="0899E4E4" w14:textId="77777777" w:rsidR="00B015ED" w:rsidRPr="009F0376" w:rsidRDefault="00B015ED" w:rsidP="00873986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EEAE9E" w14:textId="0F69CF4B" w:rsidR="00B015ED" w:rsidRPr="00A377DF" w:rsidRDefault="004718A9" w:rsidP="00873986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18,989</w:t>
            </w:r>
          </w:p>
        </w:tc>
      </w:tr>
      <w:tr w:rsidR="00A763EB" w:rsidRPr="00B10B0C" w14:paraId="4BB8BCDB" w14:textId="77777777" w:rsidTr="00790448">
        <w:trPr>
          <w:gridAfter w:val="1"/>
          <w:wAfter w:w="7" w:type="pct"/>
          <w:trHeight w:val="397"/>
        </w:trPr>
        <w:tc>
          <w:tcPr>
            <w:tcW w:w="1450" w:type="pct"/>
            <w:vAlign w:val="bottom"/>
          </w:tcPr>
          <w:p w14:paraId="31449E97" w14:textId="77777777" w:rsidR="00A763EB" w:rsidRPr="00A377DF" w:rsidRDefault="00A763EB" w:rsidP="00790448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07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84E079" w14:textId="77777777" w:rsidR="00A763EB" w:rsidRPr="009F0376" w:rsidRDefault="00A763EB" w:rsidP="00873986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74A43EB9" w14:textId="77777777" w:rsidR="00A763EB" w:rsidRPr="009F0376" w:rsidRDefault="00A763EB" w:rsidP="00873986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0724F5" w14:textId="77777777" w:rsidR="00A763EB" w:rsidRPr="009F0376" w:rsidRDefault="00A763EB" w:rsidP="00873986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14:paraId="1921BE9F" w14:textId="77777777" w:rsidR="00A763EB" w:rsidRPr="009F0376" w:rsidRDefault="00A763EB" w:rsidP="00873986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9A97A7" w14:textId="77777777" w:rsidR="00A763EB" w:rsidRPr="00A377DF" w:rsidRDefault="00A763EB" w:rsidP="00873986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B015ED" w:rsidRPr="00B10B0C" w14:paraId="0DF312AA" w14:textId="77777777" w:rsidTr="00790448">
        <w:trPr>
          <w:gridAfter w:val="1"/>
          <w:wAfter w:w="7" w:type="pct"/>
          <w:trHeight w:val="397"/>
        </w:trPr>
        <w:tc>
          <w:tcPr>
            <w:tcW w:w="1450" w:type="pct"/>
            <w:vAlign w:val="bottom"/>
          </w:tcPr>
          <w:p w14:paraId="44084300" w14:textId="77777777" w:rsidR="00B015ED" w:rsidRPr="00A377DF" w:rsidRDefault="00B015ED" w:rsidP="00790448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078" w:type="pct"/>
            <w:shd w:val="clear" w:color="auto" w:fill="auto"/>
            <w:vAlign w:val="center"/>
          </w:tcPr>
          <w:p w14:paraId="0BFF3929" w14:textId="77777777" w:rsidR="00B015ED" w:rsidRPr="009F0376" w:rsidRDefault="00B015ED" w:rsidP="00873986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59408B6C" w14:textId="77777777" w:rsidR="00B015ED" w:rsidRPr="009F0376" w:rsidRDefault="00B015ED" w:rsidP="00873986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8" w:type="pct"/>
            <w:shd w:val="clear" w:color="auto" w:fill="auto"/>
            <w:vAlign w:val="center"/>
          </w:tcPr>
          <w:p w14:paraId="1C318A8C" w14:textId="77777777" w:rsidR="00B015ED" w:rsidRPr="009F0376" w:rsidRDefault="00B015ED" w:rsidP="00873986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14:paraId="339CEE4F" w14:textId="77777777" w:rsidR="00B015ED" w:rsidRPr="009F0376" w:rsidRDefault="00B015ED" w:rsidP="00873986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8" w:type="pct"/>
            <w:shd w:val="clear" w:color="auto" w:fill="auto"/>
            <w:vAlign w:val="center"/>
          </w:tcPr>
          <w:p w14:paraId="266F1130" w14:textId="77777777" w:rsidR="00B015ED" w:rsidRPr="00A377DF" w:rsidRDefault="00B015ED" w:rsidP="00873986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B015ED" w:rsidRPr="00B10B0C" w14:paraId="659D3D3C" w14:textId="77777777" w:rsidTr="00790448">
        <w:trPr>
          <w:gridAfter w:val="1"/>
          <w:wAfter w:w="7" w:type="pct"/>
          <w:trHeight w:val="397"/>
        </w:trPr>
        <w:tc>
          <w:tcPr>
            <w:tcW w:w="1450" w:type="pct"/>
            <w:shd w:val="clear" w:color="auto" w:fill="auto"/>
            <w:vAlign w:val="bottom"/>
          </w:tcPr>
          <w:p w14:paraId="411FCE63" w14:textId="77777777" w:rsidR="00B015ED" w:rsidRPr="00A377DF" w:rsidRDefault="00B015ED" w:rsidP="00790448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A377DF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078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C3D8281" w14:textId="736919E2" w:rsidR="00B015ED" w:rsidRPr="0017732D" w:rsidRDefault="0036707A" w:rsidP="00873986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532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5EC48732" w14:textId="77777777" w:rsidR="00B015ED" w:rsidRPr="0017732D" w:rsidRDefault="00B015ED" w:rsidP="008739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4837E94" w14:textId="1E4E309C" w:rsidR="00B015ED" w:rsidRPr="0017732D" w:rsidRDefault="0036707A" w:rsidP="00873986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2,213</w:t>
            </w:r>
          </w:p>
        </w:tc>
        <w:tc>
          <w:tcPr>
            <w:tcW w:w="157" w:type="pct"/>
            <w:shd w:val="clear" w:color="auto" w:fill="auto"/>
            <w:vAlign w:val="center"/>
          </w:tcPr>
          <w:p w14:paraId="339BBF72" w14:textId="77777777" w:rsidR="00B015ED" w:rsidRPr="0017732D" w:rsidRDefault="00B015ED" w:rsidP="008739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90C3D6B" w14:textId="22E80E2C" w:rsidR="00B015ED" w:rsidRPr="00A377DF" w:rsidRDefault="0017732D" w:rsidP="00873986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2,745</w:t>
            </w:r>
          </w:p>
        </w:tc>
      </w:tr>
      <w:tr w:rsidR="00B015ED" w:rsidRPr="00B10B0C" w14:paraId="76E8CB81" w14:textId="77777777" w:rsidTr="00790448">
        <w:trPr>
          <w:gridAfter w:val="1"/>
          <w:wAfter w:w="7" w:type="pct"/>
          <w:trHeight w:val="397"/>
        </w:trPr>
        <w:tc>
          <w:tcPr>
            <w:tcW w:w="1450" w:type="pct"/>
            <w:vAlign w:val="bottom"/>
          </w:tcPr>
          <w:p w14:paraId="5C43214E" w14:textId="77777777" w:rsidR="00B015ED" w:rsidRPr="00A377DF" w:rsidRDefault="00B015ED" w:rsidP="00790448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A377DF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078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6618681" w14:textId="42EAACBF" w:rsidR="00B015ED" w:rsidRPr="0017732D" w:rsidRDefault="00EA2B3B" w:rsidP="00873986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3671BC2F" w14:textId="77777777" w:rsidR="00B015ED" w:rsidRPr="0017732D" w:rsidRDefault="00B015ED" w:rsidP="008739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44D2F31" w14:textId="2AD7CD89" w:rsidR="00B015ED" w:rsidRPr="0017732D" w:rsidRDefault="0036707A" w:rsidP="00873986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1,670</w:t>
            </w:r>
          </w:p>
        </w:tc>
        <w:tc>
          <w:tcPr>
            <w:tcW w:w="157" w:type="pct"/>
            <w:shd w:val="clear" w:color="auto" w:fill="auto"/>
            <w:vAlign w:val="center"/>
          </w:tcPr>
          <w:p w14:paraId="601835A7" w14:textId="77777777" w:rsidR="00B015ED" w:rsidRPr="0017732D" w:rsidRDefault="00B015ED" w:rsidP="008739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BCF331E" w14:textId="05BFBD9E" w:rsidR="00B015ED" w:rsidRPr="00A377DF" w:rsidRDefault="0017732D" w:rsidP="00873986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1,670</w:t>
            </w:r>
          </w:p>
        </w:tc>
      </w:tr>
    </w:tbl>
    <w:p w14:paraId="130D91FD" w14:textId="664C2DE4" w:rsidR="00E777AF" w:rsidRDefault="008450A5" w:rsidP="00B015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A377DF">
        <w:rPr>
          <w:rFonts w:ascii="Angsana New" w:hAnsi="Angsana New"/>
          <w:sz w:val="28"/>
          <w:szCs w:val="28"/>
          <w:cs/>
        </w:rPr>
        <w:t xml:space="preserve">บริษัทได้ทำสัญญาเช่าอาคาร </w:t>
      </w:r>
      <w:r w:rsidRPr="00D566CF">
        <w:rPr>
          <w:rFonts w:ascii="Angsana New" w:hAnsi="Angsana New"/>
          <w:sz w:val="28"/>
          <w:szCs w:val="28"/>
        </w:rPr>
        <w:t xml:space="preserve">1 </w:t>
      </w:r>
      <w:r w:rsidRPr="00A377DF">
        <w:rPr>
          <w:rFonts w:ascii="Angsana New" w:hAnsi="Angsana New"/>
          <w:sz w:val="28"/>
          <w:szCs w:val="28"/>
          <w:cs/>
        </w:rPr>
        <w:t xml:space="preserve">ฉบับเป็นระยะเวลา </w:t>
      </w:r>
      <w:r w:rsidRPr="00D566CF">
        <w:rPr>
          <w:rFonts w:ascii="Angsana New" w:hAnsi="Angsana New"/>
          <w:sz w:val="28"/>
          <w:szCs w:val="28"/>
        </w:rPr>
        <w:t xml:space="preserve">26 </w:t>
      </w:r>
      <w:r w:rsidRPr="00A377DF">
        <w:rPr>
          <w:rFonts w:ascii="Angsana New" w:hAnsi="Angsana New"/>
          <w:sz w:val="28"/>
          <w:szCs w:val="28"/>
          <w:cs/>
        </w:rPr>
        <w:t xml:space="preserve">ปี </w:t>
      </w:r>
      <w:r w:rsidRPr="00D566CF">
        <w:rPr>
          <w:rFonts w:ascii="Angsana New" w:hAnsi="Angsana New"/>
          <w:sz w:val="28"/>
          <w:szCs w:val="28"/>
        </w:rPr>
        <w:t xml:space="preserve">6 </w:t>
      </w:r>
      <w:r w:rsidRPr="00A377DF">
        <w:rPr>
          <w:rFonts w:ascii="Angsana New" w:hAnsi="Angsana New"/>
          <w:sz w:val="28"/>
          <w:szCs w:val="28"/>
          <w:cs/>
        </w:rPr>
        <w:t xml:space="preserve">เดือน ถึง </w:t>
      </w:r>
      <w:r w:rsidRPr="00D566CF">
        <w:rPr>
          <w:rFonts w:ascii="Angsana New" w:hAnsi="Angsana New"/>
          <w:sz w:val="28"/>
          <w:szCs w:val="28"/>
        </w:rPr>
        <w:t xml:space="preserve">27 </w:t>
      </w:r>
      <w:r w:rsidRPr="00A377DF">
        <w:rPr>
          <w:rFonts w:ascii="Angsana New" w:hAnsi="Angsana New"/>
          <w:sz w:val="28"/>
          <w:szCs w:val="28"/>
          <w:cs/>
        </w:rPr>
        <w:t xml:space="preserve">ปี สิ้นสุดในเดือนมกราคม </w:t>
      </w:r>
      <w:r w:rsidRPr="00D566CF">
        <w:rPr>
          <w:rFonts w:ascii="Angsana New" w:hAnsi="Angsana New"/>
          <w:sz w:val="28"/>
          <w:szCs w:val="28"/>
        </w:rPr>
        <w:t xml:space="preserve">2570 </w:t>
      </w:r>
      <w:r w:rsidRPr="00A377DF">
        <w:rPr>
          <w:rFonts w:ascii="Angsana New" w:hAnsi="Angsana New"/>
          <w:sz w:val="28"/>
          <w:szCs w:val="28"/>
          <w:cs/>
        </w:rPr>
        <w:t xml:space="preserve">ภายใต้เงื่อนไขของสัญญา บริษัทได้จ่ายเงินค่าสิทธิการเช่าเป็นจำนวนเงิน </w:t>
      </w:r>
      <w:r w:rsidRPr="00D566CF">
        <w:rPr>
          <w:rFonts w:ascii="Angsana New" w:hAnsi="Angsana New"/>
          <w:sz w:val="28"/>
          <w:szCs w:val="28"/>
        </w:rPr>
        <w:t xml:space="preserve">19.02 </w:t>
      </w:r>
      <w:r w:rsidRPr="00A377DF">
        <w:rPr>
          <w:rFonts w:ascii="Angsana New" w:hAnsi="Angsana New"/>
          <w:sz w:val="28"/>
          <w:szCs w:val="28"/>
          <w:cs/>
        </w:rPr>
        <w:t>ล้านบาท</w:t>
      </w:r>
    </w:p>
    <w:p w14:paraId="13896E87" w14:textId="566F3855" w:rsidR="00B015ED" w:rsidRDefault="00B015ED" w:rsidP="00B015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</w:p>
    <w:p w14:paraId="03D107D3" w14:textId="681992CC" w:rsidR="00B015ED" w:rsidRDefault="00B015ED" w:rsidP="00B015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</w:p>
    <w:p w14:paraId="38219066" w14:textId="3CF7D3F4" w:rsidR="00B015ED" w:rsidRDefault="00B015ED" w:rsidP="00B015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</w:p>
    <w:p w14:paraId="3783080B" w14:textId="20936169" w:rsidR="00B015ED" w:rsidRDefault="00B015ED" w:rsidP="00163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49FE91B6" w14:textId="07D48AAB" w:rsidR="00023C48" w:rsidRPr="00D566CF" w:rsidRDefault="00C737FA" w:rsidP="00C737FA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A377DF">
        <w:rPr>
          <w:rFonts w:ascii="Angsana New" w:hAnsi="Angsana New"/>
          <w:sz w:val="28"/>
          <w:szCs w:val="28"/>
          <w:cs/>
        </w:rPr>
        <w:lastRenderedPageBreak/>
        <w:t>สินทรัพย์ไม่มีตัวตนอื่น - สุทธิ</w:t>
      </w:r>
    </w:p>
    <w:p w14:paraId="26B8DFC3" w14:textId="622CEE2D" w:rsidR="00023C48" w:rsidRPr="00D566CF" w:rsidRDefault="00C737FA" w:rsidP="00B015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firstLine="284"/>
        <w:jc w:val="thaiDistribute"/>
        <w:rPr>
          <w:rFonts w:ascii="Angsana New" w:hAnsi="Angsana New"/>
          <w:sz w:val="28"/>
          <w:szCs w:val="28"/>
        </w:rPr>
      </w:pPr>
      <w:r w:rsidRPr="009D07E5">
        <w:rPr>
          <w:rFonts w:ascii="Angsana New" w:hAnsi="Angsana New"/>
          <w:sz w:val="28"/>
          <w:szCs w:val="28"/>
          <w:cs/>
        </w:rPr>
        <w:t>รายการเคลื่อนไหว</w:t>
      </w:r>
      <w:r w:rsidR="00B015ED" w:rsidRPr="009D07E5">
        <w:rPr>
          <w:rFonts w:ascii="Angsana New" w:hAnsi="Angsana New"/>
          <w:sz w:val="28"/>
          <w:szCs w:val="28"/>
          <w:cs/>
        </w:rPr>
        <w:t>ของบัญชีสินทรัพย์ไม่มีตัวตนอื่น</w:t>
      </w:r>
      <w:r w:rsidRPr="009D07E5">
        <w:rPr>
          <w:rFonts w:ascii="Angsana New" w:hAnsi="Angsana New"/>
          <w:sz w:val="28"/>
          <w:szCs w:val="28"/>
          <w:cs/>
        </w:rPr>
        <w:t>สำหรับปีสิ้นสุดวันที่</w:t>
      </w:r>
      <w:r w:rsidRPr="009D07E5">
        <w:rPr>
          <w:rFonts w:ascii="Angsana New" w:hAnsi="Angsana New"/>
          <w:sz w:val="28"/>
          <w:szCs w:val="28"/>
        </w:rPr>
        <w:t xml:space="preserve"> </w:t>
      </w:r>
      <w:r w:rsidRPr="00D566CF">
        <w:rPr>
          <w:rFonts w:ascii="Angsana New" w:hAnsi="Angsana New"/>
          <w:sz w:val="28"/>
          <w:szCs w:val="28"/>
        </w:rPr>
        <w:t xml:space="preserve">31 </w:t>
      </w:r>
      <w:r w:rsidRPr="00A377DF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D566CF">
        <w:rPr>
          <w:rFonts w:ascii="Angsana New" w:hAnsi="Angsana New"/>
          <w:sz w:val="28"/>
          <w:szCs w:val="28"/>
        </w:rPr>
        <w:t xml:space="preserve">2566 </w:t>
      </w:r>
      <w:r w:rsidR="00EC77E4">
        <w:rPr>
          <w:rFonts w:ascii="Angsana New" w:hAnsi="Angsana New" w:hint="cs"/>
          <w:sz w:val="28"/>
          <w:szCs w:val="28"/>
          <w:cs/>
        </w:rPr>
        <w:t xml:space="preserve">และ </w:t>
      </w:r>
      <w:r w:rsidR="00EC77E4">
        <w:rPr>
          <w:rFonts w:ascii="Angsana New" w:hAnsi="Angsana New"/>
          <w:sz w:val="28"/>
          <w:szCs w:val="28"/>
        </w:rPr>
        <w:t xml:space="preserve">2565 </w:t>
      </w:r>
      <w:r w:rsidRPr="00A377DF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4756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2832"/>
        <w:gridCol w:w="1424"/>
        <w:gridCol w:w="286"/>
        <w:gridCol w:w="1424"/>
        <w:gridCol w:w="292"/>
        <w:gridCol w:w="1424"/>
        <w:gridCol w:w="241"/>
        <w:gridCol w:w="1424"/>
        <w:gridCol w:w="7"/>
      </w:tblGrid>
      <w:tr w:rsidR="00B015ED" w:rsidRPr="00B10B0C" w14:paraId="4C0E36C8" w14:textId="77777777" w:rsidTr="00873986">
        <w:trPr>
          <w:trHeight w:val="397"/>
          <w:tblHeader/>
        </w:trPr>
        <w:tc>
          <w:tcPr>
            <w:tcW w:w="1514" w:type="pct"/>
          </w:tcPr>
          <w:p w14:paraId="20E3A2A6" w14:textId="77777777" w:rsidR="00B015ED" w:rsidRPr="00B10B0C" w:rsidRDefault="00B015ED" w:rsidP="00873986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486" w:type="pct"/>
            <w:gridSpan w:val="8"/>
            <w:tcBorders>
              <w:bottom w:val="single" w:sz="4" w:space="0" w:color="auto"/>
            </w:tcBorders>
          </w:tcPr>
          <w:p w14:paraId="57E3750C" w14:textId="77777777" w:rsidR="00B015ED" w:rsidRPr="00B10B0C" w:rsidRDefault="00B015ED" w:rsidP="0087398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015ED" w:rsidRPr="00B10B0C" w14:paraId="421E01C6" w14:textId="77777777" w:rsidTr="00873986">
        <w:trPr>
          <w:trHeight w:val="397"/>
          <w:tblHeader/>
        </w:trPr>
        <w:tc>
          <w:tcPr>
            <w:tcW w:w="1514" w:type="pct"/>
          </w:tcPr>
          <w:p w14:paraId="5858864C" w14:textId="77777777" w:rsidR="00B015ED" w:rsidRPr="00B10B0C" w:rsidRDefault="00B015ED" w:rsidP="00873986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486" w:type="pct"/>
            <w:gridSpan w:val="8"/>
            <w:tcBorders>
              <w:top w:val="single" w:sz="4" w:space="0" w:color="auto"/>
            </w:tcBorders>
            <w:vAlign w:val="center"/>
          </w:tcPr>
          <w:p w14:paraId="5725042C" w14:textId="77777777" w:rsidR="00B015ED" w:rsidRPr="00A377DF" w:rsidRDefault="00B015ED" w:rsidP="00873986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B015ED" w:rsidRPr="00B10B0C" w14:paraId="2FBEC208" w14:textId="77777777" w:rsidTr="00873986">
        <w:trPr>
          <w:gridAfter w:val="1"/>
          <w:wAfter w:w="4" w:type="pct"/>
          <w:trHeight w:val="397"/>
          <w:tblHeader/>
        </w:trPr>
        <w:tc>
          <w:tcPr>
            <w:tcW w:w="1514" w:type="pct"/>
          </w:tcPr>
          <w:p w14:paraId="1436D117" w14:textId="77777777" w:rsidR="00B015ED" w:rsidRPr="00391292" w:rsidRDefault="00B015ED" w:rsidP="00873986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16000FC3" w14:textId="77777777" w:rsidR="00B015ED" w:rsidRPr="00B10B0C" w:rsidRDefault="00B015ED" w:rsidP="0087398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เครื่องหมาย</w:t>
            </w:r>
          </w:p>
        </w:tc>
        <w:tc>
          <w:tcPr>
            <w:tcW w:w="153" w:type="pct"/>
            <w:tcBorders>
              <w:top w:val="single" w:sz="4" w:space="0" w:color="auto"/>
            </w:tcBorders>
          </w:tcPr>
          <w:p w14:paraId="1B696C5B" w14:textId="77777777" w:rsidR="00B015ED" w:rsidRPr="00B10B0C" w:rsidRDefault="00B015ED" w:rsidP="0087398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366EA199" w14:textId="77777777" w:rsidR="00B015ED" w:rsidRPr="00B10B0C" w:rsidRDefault="00B015ED" w:rsidP="0087398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ทรัพย์สิน</w:t>
            </w:r>
          </w:p>
        </w:tc>
        <w:tc>
          <w:tcPr>
            <w:tcW w:w="156" w:type="pct"/>
            <w:tcBorders>
              <w:top w:val="single" w:sz="4" w:space="0" w:color="auto"/>
            </w:tcBorders>
          </w:tcPr>
          <w:p w14:paraId="4D3A2972" w14:textId="77777777" w:rsidR="00B015ED" w:rsidRPr="00B10B0C" w:rsidRDefault="00B015ED" w:rsidP="0087398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4B54E377" w14:textId="77777777" w:rsidR="00B015ED" w:rsidRPr="00A377DF" w:rsidRDefault="00B015ED" w:rsidP="0087398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129" w:type="pct"/>
            <w:tcBorders>
              <w:top w:val="single" w:sz="4" w:space="0" w:color="auto"/>
            </w:tcBorders>
          </w:tcPr>
          <w:p w14:paraId="12A71909" w14:textId="77777777" w:rsidR="00B015ED" w:rsidRPr="00B10B0C" w:rsidRDefault="00B015ED" w:rsidP="0087398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2F7828B7" w14:textId="77777777" w:rsidR="00B015ED" w:rsidRPr="00B10B0C" w:rsidRDefault="00B015ED" w:rsidP="0087398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15ED" w:rsidRPr="00B10B0C" w14:paraId="2D00C4C0" w14:textId="77777777" w:rsidTr="00873986">
        <w:trPr>
          <w:gridAfter w:val="1"/>
          <w:wAfter w:w="4" w:type="pct"/>
          <w:trHeight w:val="397"/>
          <w:tblHeader/>
        </w:trPr>
        <w:tc>
          <w:tcPr>
            <w:tcW w:w="1514" w:type="pct"/>
          </w:tcPr>
          <w:p w14:paraId="442686AC" w14:textId="77777777" w:rsidR="00B015ED" w:rsidRPr="00B10B0C" w:rsidRDefault="00B015ED" w:rsidP="00873986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15093F31" w14:textId="77777777" w:rsidR="00B015ED" w:rsidRPr="00B10B0C" w:rsidRDefault="00B015ED" w:rsidP="0087398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การค้า</w:t>
            </w:r>
          </w:p>
        </w:tc>
        <w:tc>
          <w:tcPr>
            <w:tcW w:w="153" w:type="pct"/>
          </w:tcPr>
          <w:p w14:paraId="1EC9F1F3" w14:textId="77777777" w:rsidR="00B015ED" w:rsidRPr="00B10B0C" w:rsidRDefault="00B015ED" w:rsidP="0087398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4453C521" w14:textId="77777777" w:rsidR="00B015ED" w:rsidRPr="00A377DF" w:rsidRDefault="00B015ED" w:rsidP="0087398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สมาชิก</w:t>
            </w:r>
          </w:p>
        </w:tc>
        <w:tc>
          <w:tcPr>
            <w:tcW w:w="156" w:type="pct"/>
          </w:tcPr>
          <w:p w14:paraId="5CBE5243" w14:textId="77777777" w:rsidR="00B015ED" w:rsidRPr="00B10B0C" w:rsidRDefault="00B015ED" w:rsidP="0087398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0C66B4ED" w14:textId="77777777" w:rsidR="00B015ED" w:rsidRPr="00B10B0C" w:rsidRDefault="00B015ED" w:rsidP="0087398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29" w:type="pct"/>
          </w:tcPr>
          <w:p w14:paraId="5B37A0BE" w14:textId="77777777" w:rsidR="00B015ED" w:rsidRPr="00B10B0C" w:rsidRDefault="00B015ED" w:rsidP="0087398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001E7F28" w14:textId="77777777" w:rsidR="00B015ED" w:rsidRPr="00B10B0C" w:rsidRDefault="00B015ED" w:rsidP="00873986">
            <w:pPr>
              <w:ind w:left="160" w:right="-108" w:hanging="2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015ED" w:rsidRPr="00B10B0C" w14:paraId="6706E4B9" w14:textId="77777777" w:rsidTr="00BB4C19">
        <w:trPr>
          <w:gridAfter w:val="1"/>
          <w:wAfter w:w="4" w:type="pct"/>
          <w:trHeight w:val="397"/>
        </w:trPr>
        <w:tc>
          <w:tcPr>
            <w:tcW w:w="1514" w:type="pct"/>
            <w:vAlign w:val="bottom"/>
          </w:tcPr>
          <w:p w14:paraId="1188BB77" w14:textId="77777777" w:rsidR="00B015ED" w:rsidRPr="00A377DF" w:rsidRDefault="00B015ED" w:rsidP="00BB4C19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458C918E" w14:textId="77777777" w:rsidR="00B015ED" w:rsidRPr="00B10B0C" w:rsidRDefault="00B015ED" w:rsidP="00873986">
            <w:pPr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3CB8DFCF" w14:textId="77777777" w:rsidR="00B015ED" w:rsidRPr="00B10B0C" w:rsidRDefault="00B015ED" w:rsidP="00873986">
            <w:pPr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1B6EDF45" w14:textId="77777777" w:rsidR="00B015ED" w:rsidRPr="00B10B0C" w:rsidRDefault="00B015ED" w:rsidP="00873986">
            <w:pPr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" w:type="pct"/>
          </w:tcPr>
          <w:p w14:paraId="07781018" w14:textId="77777777" w:rsidR="00B015ED" w:rsidRPr="00B10B0C" w:rsidRDefault="00B015ED" w:rsidP="00873986">
            <w:pPr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240E1AC6" w14:textId="77777777" w:rsidR="00B015ED" w:rsidRPr="00B10B0C" w:rsidRDefault="00B015ED" w:rsidP="00873986">
            <w:pPr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" w:type="pct"/>
          </w:tcPr>
          <w:p w14:paraId="4C25DE4B" w14:textId="77777777" w:rsidR="00B015ED" w:rsidRPr="00B10B0C" w:rsidRDefault="00B015ED" w:rsidP="00873986">
            <w:pPr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63CDBE35" w14:textId="77777777" w:rsidR="00B015ED" w:rsidRPr="00B10B0C" w:rsidRDefault="00B015ED" w:rsidP="00873986">
            <w:pPr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15ED" w:rsidRPr="00B10B0C" w14:paraId="6199B1B1" w14:textId="77777777" w:rsidTr="00AE6D66">
        <w:trPr>
          <w:gridAfter w:val="1"/>
          <w:wAfter w:w="4" w:type="pct"/>
          <w:trHeight w:val="397"/>
        </w:trPr>
        <w:tc>
          <w:tcPr>
            <w:tcW w:w="1514" w:type="pct"/>
            <w:vAlign w:val="bottom"/>
          </w:tcPr>
          <w:p w14:paraId="0E817583" w14:textId="77777777" w:rsidR="00B015ED" w:rsidRPr="006F1E0D" w:rsidRDefault="00B015ED" w:rsidP="00BB4C19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lang w:val="en-ZW"/>
              </w:rPr>
            </w:pPr>
            <w:r w:rsidRPr="00A377DF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1</w:t>
            </w:r>
            <w:r w:rsidRPr="00A377DF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 มกราคม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761" w:type="pct"/>
            <w:vAlign w:val="center"/>
          </w:tcPr>
          <w:p w14:paraId="1785D013" w14:textId="77777777" w:rsidR="00B015ED" w:rsidRPr="003122B1" w:rsidRDefault="00B015ED" w:rsidP="000D52EE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D07E5">
              <w:rPr>
                <w:rFonts w:ascii="Angsana New" w:hAnsi="Angsana New"/>
                <w:sz w:val="28"/>
                <w:szCs w:val="28"/>
                <w:lang w:val="en-US"/>
              </w:rPr>
              <w:t>898</w:t>
            </w:r>
          </w:p>
        </w:tc>
        <w:tc>
          <w:tcPr>
            <w:tcW w:w="153" w:type="pct"/>
            <w:vAlign w:val="center"/>
          </w:tcPr>
          <w:p w14:paraId="038C2633" w14:textId="77777777" w:rsidR="00B015ED" w:rsidRPr="003122B1" w:rsidRDefault="00B015ED" w:rsidP="000D52E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1" w:type="pct"/>
            <w:vAlign w:val="center"/>
          </w:tcPr>
          <w:p w14:paraId="32A215F8" w14:textId="77777777" w:rsidR="00B015ED" w:rsidRPr="003122B1" w:rsidRDefault="00B015ED" w:rsidP="000D52EE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D07E5">
              <w:rPr>
                <w:rFonts w:ascii="Angsana New" w:hAnsi="Angsana New"/>
                <w:sz w:val="28"/>
                <w:szCs w:val="28"/>
                <w:lang w:val="en-US"/>
              </w:rPr>
              <w:t>995</w:t>
            </w:r>
          </w:p>
        </w:tc>
        <w:tc>
          <w:tcPr>
            <w:tcW w:w="156" w:type="pct"/>
            <w:vAlign w:val="center"/>
          </w:tcPr>
          <w:p w14:paraId="0F31A1B7" w14:textId="77777777" w:rsidR="00B015ED" w:rsidRPr="003122B1" w:rsidRDefault="00B015ED" w:rsidP="000D52E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1" w:type="pct"/>
            <w:vAlign w:val="center"/>
          </w:tcPr>
          <w:p w14:paraId="7E159C0E" w14:textId="77777777" w:rsidR="00B015ED" w:rsidRPr="003122B1" w:rsidRDefault="00B015ED" w:rsidP="000D52EE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D07E5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3C242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D07E5">
              <w:rPr>
                <w:rFonts w:ascii="Angsana New" w:hAnsi="Angsana New"/>
                <w:sz w:val="28"/>
                <w:szCs w:val="28"/>
                <w:lang w:val="en-US"/>
              </w:rPr>
              <w:t>444</w:t>
            </w:r>
          </w:p>
        </w:tc>
        <w:tc>
          <w:tcPr>
            <w:tcW w:w="129" w:type="pct"/>
            <w:vAlign w:val="center"/>
          </w:tcPr>
          <w:p w14:paraId="1E10B63B" w14:textId="77777777" w:rsidR="00B015ED" w:rsidRPr="003122B1" w:rsidRDefault="00B015ED" w:rsidP="000D52EE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61" w:type="pct"/>
            <w:vAlign w:val="center"/>
          </w:tcPr>
          <w:p w14:paraId="022BB3B4" w14:textId="77777777" w:rsidR="00B015ED" w:rsidRPr="003122B1" w:rsidRDefault="00B015ED" w:rsidP="000D52EE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D07E5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Pr="003C242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D07E5">
              <w:rPr>
                <w:rFonts w:ascii="Angsana New" w:hAnsi="Angsana New"/>
                <w:sz w:val="28"/>
                <w:szCs w:val="28"/>
                <w:lang w:val="en-US"/>
              </w:rPr>
              <w:t>337</w:t>
            </w:r>
          </w:p>
        </w:tc>
      </w:tr>
      <w:tr w:rsidR="00B015ED" w:rsidRPr="00B10B0C" w14:paraId="1AFA1D63" w14:textId="77777777" w:rsidTr="00AE6D66">
        <w:trPr>
          <w:gridAfter w:val="1"/>
          <w:wAfter w:w="4" w:type="pct"/>
          <w:trHeight w:val="397"/>
        </w:trPr>
        <w:tc>
          <w:tcPr>
            <w:tcW w:w="1514" w:type="pct"/>
            <w:vAlign w:val="bottom"/>
          </w:tcPr>
          <w:p w14:paraId="6042C112" w14:textId="77777777" w:rsidR="00B015ED" w:rsidRPr="00A377DF" w:rsidRDefault="00B015ED" w:rsidP="00BB4C19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F5C459" w14:textId="77777777" w:rsidR="00B015ED" w:rsidRPr="00B10B0C" w:rsidRDefault="00B015ED" w:rsidP="000D52EE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D07E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pct"/>
            <w:shd w:val="clear" w:color="auto" w:fill="auto"/>
            <w:vAlign w:val="center"/>
          </w:tcPr>
          <w:p w14:paraId="1E7A915B" w14:textId="77777777" w:rsidR="00B015ED" w:rsidRPr="00B10B0C" w:rsidRDefault="00B015ED" w:rsidP="000D52E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270FD2" w14:textId="77777777" w:rsidR="00B015ED" w:rsidRPr="00B10B0C" w:rsidRDefault="00B015ED" w:rsidP="000D52EE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D07E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6" w:type="pct"/>
            <w:shd w:val="clear" w:color="auto" w:fill="auto"/>
            <w:vAlign w:val="center"/>
          </w:tcPr>
          <w:p w14:paraId="7896DB3B" w14:textId="77777777" w:rsidR="00B015ED" w:rsidRPr="00B10B0C" w:rsidRDefault="00B015ED" w:rsidP="000D52E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654E82" w14:textId="77777777" w:rsidR="00B015ED" w:rsidRPr="00B10B0C" w:rsidRDefault="00B015ED" w:rsidP="000D52EE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D07E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" w:type="pct"/>
            <w:shd w:val="clear" w:color="auto" w:fill="auto"/>
            <w:vAlign w:val="center"/>
          </w:tcPr>
          <w:p w14:paraId="1F81B69B" w14:textId="77777777" w:rsidR="00B015ED" w:rsidRPr="00B10B0C" w:rsidRDefault="00B015ED" w:rsidP="000D52EE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4728EE" w14:textId="77777777" w:rsidR="00B015ED" w:rsidRPr="00A377DF" w:rsidRDefault="00B015ED" w:rsidP="000D52EE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D07E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B015ED" w:rsidRPr="00B10B0C" w14:paraId="27552AAB" w14:textId="77777777" w:rsidTr="00AE6D66">
        <w:trPr>
          <w:gridAfter w:val="1"/>
          <w:wAfter w:w="4" w:type="pct"/>
          <w:trHeight w:val="397"/>
        </w:trPr>
        <w:tc>
          <w:tcPr>
            <w:tcW w:w="1514" w:type="pct"/>
            <w:vAlign w:val="bottom"/>
          </w:tcPr>
          <w:p w14:paraId="08461A29" w14:textId="77777777" w:rsidR="00B015ED" w:rsidRPr="00B10B0C" w:rsidRDefault="00B015ED" w:rsidP="00BB4C19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A377D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10B0C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31</w:t>
            </w:r>
            <w:r w:rsidRPr="00A377D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center"/>
          </w:tcPr>
          <w:p w14:paraId="04665D68" w14:textId="77777777" w:rsidR="00B015ED" w:rsidRPr="003C2429" w:rsidRDefault="00B015ED" w:rsidP="000D52EE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D07E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898</w:t>
            </w:r>
          </w:p>
        </w:tc>
        <w:tc>
          <w:tcPr>
            <w:tcW w:w="153" w:type="pct"/>
            <w:vAlign w:val="center"/>
          </w:tcPr>
          <w:p w14:paraId="661A0F55" w14:textId="77777777" w:rsidR="00B015ED" w:rsidRPr="003C2429" w:rsidRDefault="00B015ED" w:rsidP="000D52E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center"/>
          </w:tcPr>
          <w:p w14:paraId="10CB24B2" w14:textId="77777777" w:rsidR="00B015ED" w:rsidRPr="003C2429" w:rsidRDefault="00B015ED" w:rsidP="000D52EE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D07E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995</w:t>
            </w:r>
          </w:p>
        </w:tc>
        <w:tc>
          <w:tcPr>
            <w:tcW w:w="156" w:type="pct"/>
            <w:vAlign w:val="center"/>
          </w:tcPr>
          <w:p w14:paraId="5C4B7AF5" w14:textId="77777777" w:rsidR="00B015ED" w:rsidRPr="003C2429" w:rsidRDefault="00B015ED" w:rsidP="000D52E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center"/>
          </w:tcPr>
          <w:p w14:paraId="56B8EEFB" w14:textId="77777777" w:rsidR="00B015ED" w:rsidRPr="003C2429" w:rsidRDefault="00B015ED" w:rsidP="000D52EE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D07E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  <w:r w:rsidRPr="003C242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9D07E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444</w:t>
            </w:r>
          </w:p>
        </w:tc>
        <w:tc>
          <w:tcPr>
            <w:tcW w:w="129" w:type="pct"/>
            <w:vAlign w:val="center"/>
          </w:tcPr>
          <w:p w14:paraId="0FB4F531" w14:textId="77777777" w:rsidR="00B015ED" w:rsidRPr="003C2429" w:rsidRDefault="00B015ED" w:rsidP="000D52EE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center"/>
          </w:tcPr>
          <w:p w14:paraId="2C2F22C2" w14:textId="77777777" w:rsidR="00B015ED" w:rsidRPr="003C2429" w:rsidRDefault="00B015ED" w:rsidP="000D52EE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D07E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</w:t>
            </w:r>
            <w:r w:rsidRPr="003C242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9D07E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337</w:t>
            </w:r>
          </w:p>
        </w:tc>
      </w:tr>
      <w:tr w:rsidR="00B015ED" w:rsidRPr="00B10B0C" w14:paraId="1FEDE6AC" w14:textId="77777777" w:rsidTr="000D52EE">
        <w:trPr>
          <w:gridAfter w:val="1"/>
          <w:wAfter w:w="4" w:type="pct"/>
          <w:trHeight w:val="397"/>
        </w:trPr>
        <w:tc>
          <w:tcPr>
            <w:tcW w:w="1514" w:type="pct"/>
            <w:vAlign w:val="bottom"/>
          </w:tcPr>
          <w:p w14:paraId="0952B2D3" w14:textId="77777777" w:rsidR="00B015ED" w:rsidRPr="00B10B0C" w:rsidRDefault="00B015ED" w:rsidP="00BB4C19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</w:pPr>
            <w:r w:rsidRPr="00A377DF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เพิ่มขึ้น                                                            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A2EDD1" w14:textId="1C805D99" w:rsidR="00B015ED" w:rsidRPr="009F0376" w:rsidRDefault="0040181C" w:rsidP="000D52EE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pct"/>
            <w:shd w:val="clear" w:color="auto" w:fill="auto"/>
            <w:vAlign w:val="center"/>
          </w:tcPr>
          <w:p w14:paraId="398A485D" w14:textId="77777777" w:rsidR="00B015ED" w:rsidRPr="009F0376" w:rsidRDefault="00B015ED" w:rsidP="000D52E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06DEAC" w14:textId="0393876F" w:rsidR="00B015ED" w:rsidRPr="009F0376" w:rsidRDefault="0040181C" w:rsidP="000D52EE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6" w:type="pct"/>
            <w:shd w:val="clear" w:color="auto" w:fill="auto"/>
            <w:vAlign w:val="center"/>
          </w:tcPr>
          <w:p w14:paraId="67991984" w14:textId="77777777" w:rsidR="00B015ED" w:rsidRPr="009F0376" w:rsidRDefault="00B015ED" w:rsidP="000D52E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74BD28" w14:textId="3E21D561" w:rsidR="00B015ED" w:rsidRPr="009F0376" w:rsidRDefault="0040181C" w:rsidP="000D52EE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" w:type="pct"/>
            <w:shd w:val="clear" w:color="auto" w:fill="auto"/>
            <w:vAlign w:val="center"/>
          </w:tcPr>
          <w:p w14:paraId="5489B06D" w14:textId="77777777" w:rsidR="00B015ED" w:rsidRPr="009F0376" w:rsidRDefault="00B015ED" w:rsidP="000D52EE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421A0B" w14:textId="3303B697" w:rsidR="00B015ED" w:rsidRPr="00A377DF" w:rsidRDefault="0040181C" w:rsidP="000D52EE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0181C" w:rsidRPr="00B10B0C" w14:paraId="0EC92ECB" w14:textId="77777777" w:rsidTr="000D52EE">
        <w:trPr>
          <w:gridAfter w:val="1"/>
          <w:wAfter w:w="4" w:type="pct"/>
          <w:trHeight w:val="397"/>
        </w:trPr>
        <w:tc>
          <w:tcPr>
            <w:tcW w:w="1514" w:type="pct"/>
            <w:vAlign w:val="bottom"/>
          </w:tcPr>
          <w:p w14:paraId="04B723B0" w14:textId="77777777" w:rsidR="0040181C" w:rsidRPr="00B10B0C" w:rsidRDefault="0040181C" w:rsidP="00BB4C19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A377D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10B0C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31</w:t>
            </w:r>
            <w:r w:rsidRPr="00A377D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E0CA31" w14:textId="2F7FBD25" w:rsidR="0040181C" w:rsidRPr="009F0376" w:rsidRDefault="0040181C" w:rsidP="000D52EE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D07E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898</w:t>
            </w:r>
          </w:p>
        </w:tc>
        <w:tc>
          <w:tcPr>
            <w:tcW w:w="153" w:type="pct"/>
            <w:shd w:val="clear" w:color="auto" w:fill="auto"/>
            <w:vAlign w:val="center"/>
          </w:tcPr>
          <w:p w14:paraId="4AB97691" w14:textId="77777777" w:rsidR="0040181C" w:rsidRPr="009F0376" w:rsidRDefault="0040181C" w:rsidP="000D52E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067E6E" w14:textId="52880DFB" w:rsidR="0040181C" w:rsidRPr="009F0376" w:rsidRDefault="0040181C" w:rsidP="000D52EE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D07E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995</w:t>
            </w:r>
          </w:p>
        </w:tc>
        <w:tc>
          <w:tcPr>
            <w:tcW w:w="156" w:type="pct"/>
            <w:shd w:val="clear" w:color="auto" w:fill="auto"/>
            <w:vAlign w:val="center"/>
          </w:tcPr>
          <w:p w14:paraId="3C2D1A87" w14:textId="77777777" w:rsidR="0040181C" w:rsidRPr="009F0376" w:rsidRDefault="0040181C" w:rsidP="000D52E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5F7B58" w14:textId="488D3258" w:rsidR="0040181C" w:rsidRPr="009F0376" w:rsidRDefault="0040181C" w:rsidP="000D52EE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D07E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  <w:r w:rsidRPr="003C242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9D07E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444</w:t>
            </w:r>
          </w:p>
        </w:tc>
        <w:tc>
          <w:tcPr>
            <w:tcW w:w="129" w:type="pct"/>
            <w:shd w:val="clear" w:color="auto" w:fill="auto"/>
            <w:vAlign w:val="center"/>
          </w:tcPr>
          <w:p w14:paraId="4F0BB1B0" w14:textId="77777777" w:rsidR="0040181C" w:rsidRPr="009F0376" w:rsidRDefault="0040181C" w:rsidP="000D52EE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AC9B29" w14:textId="6BD143D7" w:rsidR="0040181C" w:rsidRPr="00A377DF" w:rsidRDefault="0040181C" w:rsidP="000D52EE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9D07E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</w:t>
            </w:r>
            <w:r w:rsidRPr="003C242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9D07E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337</w:t>
            </w:r>
          </w:p>
        </w:tc>
      </w:tr>
      <w:tr w:rsidR="0040181C" w:rsidRPr="00B10B0C" w14:paraId="204DB7DE" w14:textId="77777777" w:rsidTr="000D52EE">
        <w:trPr>
          <w:gridAfter w:val="1"/>
          <w:wAfter w:w="4" w:type="pct"/>
          <w:trHeight w:val="397"/>
        </w:trPr>
        <w:tc>
          <w:tcPr>
            <w:tcW w:w="1514" w:type="pct"/>
            <w:vAlign w:val="bottom"/>
          </w:tcPr>
          <w:p w14:paraId="5714CC61" w14:textId="77777777" w:rsidR="0040181C" w:rsidRPr="00A377DF" w:rsidRDefault="0040181C" w:rsidP="00BB4C19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761" w:type="pct"/>
            <w:shd w:val="clear" w:color="auto" w:fill="auto"/>
            <w:vAlign w:val="center"/>
          </w:tcPr>
          <w:p w14:paraId="53F18CA3" w14:textId="77777777" w:rsidR="0040181C" w:rsidRPr="009F0376" w:rsidRDefault="0040181C" w:rsidP="000D52EE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" w:type="pct"/>
            <w:shd w:val="clear" w:color="auto" w:fill="auto"/>
            <w:vAlign w:val="center"/>
          </w:tcPr>
          <w:p w14:paraId="74AD3C87" w14:textId="77777777" w:rsidR="0040181C" w:rsidRPr="009F0376" w:rsidRDefault="0040181C" w:rsidP="000D52E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shd w:val="clear" w:color="auto" w:fill="auto"/>
            <w:vAlign w:val="center"/>
          </w:tcPr>
          <w:p w14:paraId="34F7F5CA" w14:textId="77777777" w:rsidR="0040181C" w:rsidRPr="009F0376" w:rsidRDefault="0040181C" w:rsidP="000D52EE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14:paraId="279D0BD8" w14:textId="77777777" w:rsidR="0040181C" w:rsidRPr="009F0376" w:rsidRDefault="0040181C" w:rsidP="000D52E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shd w:val="clear" w:color="auto" w:fill="auto"/>
            <w:vAlign w:val="center"/>
          </w:tcPr>
          <w:p w14:paraId="4EDC1F8E" w14:textId="77777777" w:rsidR="0040181C" w:rsidRPr="009F0376" w:rsidRDefault="0040181C" w:rsidP="000D52EE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  <w:shd w:val="clear" w:color="auto" w:fill="auto"/>
            <w:vAlign w:val="center"/>
          </w:tcPr>
          <w:p w14:paraId="6DB36C5D" w14:textId="77777777" w:rsidR="0040181C" w:rsidRPr="009F0376" w:rsidRDefault="0040181C" w:rsidP="000D52EE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61" w:type="pct"/>
            <w:shd w:val="clear" w:color="auto" w:fill="auto"/>
            <w:vAlign w:val="center"/>
          </w:tcPr>
          <w:p w14:paraId="17512D90" w14:textId="77777777" w:rsidR="0040181C" w:rsidRPr="00A377DF" w:rsidRDefault="0040181C" w:rsidP="000D52EE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40181C" w:rsidRPr="00B10B0C" w14:paraId="18671380" w14:textId="77777777" w:rsidTr="000D52EE">
        <w:trPr>
          <w:gridAfter w:val="1"/>
          <w:wAfter w:w="4" w:type="pct"/>
          <w:trHeight w:val="397"/>
        </w:trPr>
        <w:tc>
          <w:tcPr>
            <w:tcW w:w="1514" w:type="pct"/>
            <w:vAlign w:val="bottom"/>
          </w:tcPr>
          <w:p w14:paraId="60938F38" w14:textId="77777777" w:rsidR="0040181C" w:rsidRPr="00A377DF" w:rsidRDefault="0040181C" w:rsidP="00BB4C19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ค่าตัดจำหน่าย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17EA53CD" w14:textId="77777777" w:rsidR="0040181C" w:rsidRPr="009F0376" w:rsidRDefault="0040181C" w:rsidP="000D52EE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" w:type="pct"/>
            <w:shd w:val="clear" w:color="auto" w:fill="auto"/>
            <w:vAlign w:val="center"/>
          </w:tcPr>
          <w:p w14:paraId="139DAE00" w14:textId="77777777" w:rsidR="0040181C" w:rsidRPr="009F0376" w:rsidRDefault="0040181C" w:rsidP="000D52E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shd w:val="clear" w:color="auto" w:fill="auto"/>
            <w:vAlign w:val="center"/>
          </w:tcPr>
          <w:p w14:paraId="2328F744" w14:textId="77777777" w:rsidR="0040181C" w:rsidRPr="009F0376" w:rsidRDefault="0040181C" w:rsidP="000D52EE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14:paraId="75A2A731" w14:textId="77777777" w:rsidR="0040181C" w:rsidRPr="009F0376" w:rsidRDefault="0040181C" w:rsidP="000D52E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shd w:val="clear" w:color="auto" w:fill="auto"/>
            <w:vAlign w:val="center"/>
          </w:tcPr>
          <w:p w14:paraId="7BF50B8B" w14:textId="77777777" w:rsidR="0040181C" w:rsidRPr="009F0376" w:rsidRDefault="0040181C" w:rsidP="000D52EE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  <w:shd w:val="clear" w:color="auto" w:fill="auto"/>
            <w:vAlign w:val="center"/>
          </w:tcPr>
          <w:p w14:paraId="02C8C05F" w14:textId="77777777" w:rsidR="0040181C" w:rsidRPr="009F0376" w:rsidRDefault="0040181C" w:rsidP="000D52EE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61" w:type="pct"/>
            <w:shd w:val="clear" w:color="auto" w:fill="auto"/>
            <w:vAlign w:val="center"/>
          </w:tcPr>
          <w:p w14:paraId="6A88AD23" w14:textId="77777777" w:rsidR="0040181C" w:rsidRPr="00A377DF" w:rsidRDefault="0040181C" w:rsidP="000D52EE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40181C" w:rsidRPr="00B10B0C" w14:paraId="135F5E75" w14:textId="77777777" w:rsidTr="000D52EE">
        <w:trPr>
          <w:gridAfter w:val="1"/>
          <w:wAfter w:w="4" w:type="pct"/>
          <w:trHeight w:val="397"/>
        </w:trPr>
        <w:tc>
          <w:tcPr>
            <w:tcW w:w="1514" w:type="pct"/>
            <w:vAlign w:val="bottom"/>
          </w:tcPr>
          <w:p w14:paraId="4563E2AD" w14:textId="77777777" w:rsidR="0040181C" w:rsidRPr="00A377DF" w:rsidRDefault="0040181C" w:rsidP="00BB4C19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8E4BCC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 xml:space="preserve">1 </w:t>
            </w:r>
            <w:r w:rsidRPr="00A377DF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มกราคม </w:t>
            </w:r>
            <w:r w:rsidRPr="008E4BCC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23FBE423" w14:textId="77777777" w:rsidR="0040181C" w:rsidRPr="009461F4" w:rsidRDefault="0040181C" w:rsidP="000D52EE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D07E5">
              <w:rPr>
                <w:rFonts w:ascii="Angsana New" w:hAnsi="Angsana New"/>
                <w:sz w:val="28"/>
                <w:szCs w:val="28"/>
                <w:lang w:val="en-US"/>
              </w:rPr>
              <w:t>788</w:t>
            </w:r>
          </w:p>
        </w:tc>
        <w:tc>
          <w:tcPr>
            <w:tcW w:w="153" w:type="pct"/>
            <w:shd w:val="clear" w:color="auto" w:fill="auto"/>
            <w:vAlign w:val="center"/>
          </w:tcPr>
          <w:p w14:paraId="116BCBAA" w14:textId="77777777" w:rsidR="0040181C" w:rsidRPr="009461F4" w:rsidRDefault="0040181C" w:rsidP="000D52E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1" w:type="pct"/>
            <w:shd w:val="clear" w:color="auto" w:fill="auto"/>
            <w:vAlign w:val="center"/>
          </w:tcPr>
          <w:p w14:paraId="6F70EE07" w14:textId="77777777" w:rsidR="0040181C" w:rsidRPr="009461F4" w:rsidRDefault="0040181C" w:rsidP="000D52EE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D07E5">
              <w:rPr>
                <w:rFonts w:ascii="Angsana New" w:hAnsi="Angsana New"/>
                <w:sz w:val="28"/>
                <w:szCs w:val="28"/>
                <w:lang w:val="en-US"/>
              </w:rPr>
              <w:t>984</w:t>
            </w:r>
          </w:p>
        </w:tc>
        <w:tc>
          <w:tcPr>
            <w:tcW w:w="156" w:type="pct"/>
            <w:shd w:val="clear" w:color="auto" w:fill="auto"/>
            <w:vAlign w:val="center"/>
          </w:tcPr>
          <w:p w14:paraId="5A68885D" w14:textId="77777777" w:rsidR="0040181C" w:rsidRPr="009461F4" w:rsidRDefault="0040181C" w:rsidP="000D52E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1" w:type="pct"/>
            <w:shd w:val="clear" w:color="auto" w:fill="auto"/>
            <w:vAlign w:val="center"/>
          </w:tcPr>
          <w:p w14:paraId="77444182" w14:textId="77777777" w:rsidR="0040181C" w:rsidRPr="009461F4" w:rsidRDefault="0040181C" w:rsidP="000D52EE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D07E5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3C242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D07E5">
              <w:rPr>
                <w:rFonts w:ascii="Angsana New" w:hAnsi="Angsana New"/>
                <w:sz w:val="28"/>
                <w:szCs w:val="28"/>
                <w:lang w:val="en-US"/>
              </w:rPr>
              <w:t>407</w:t>
            </w:r>
          </w:p>
        </w:tc>
        <w:tc>
          <w:tcPr>
            <w:tcW w:w="129" w:type="pct"/>
            <w:shd w:val="clear" w:color="auto" w:fill="auto"/>
            <w:vAlign w:val="center"/>
          </w:tcPr>
          <w:p w14:paraId="1091FD62" w14:textId="77777777" w:rsidR="0040181C" w:rsidRPr="009461F4" w:rsidRDefault="0040181C" w:rsidP="000D52EE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61" w:type="pct"/>
            <w:shd w:val="clear" w:color="auto" w:fill="auto"/>
            <w:vAlign w:val="center"/>
          </w:tcPr>
          <w:p w14:paraId="4BB25478" w14:textId="77777777" w:rsidR="0040181C" w:rsidRPr="00A377DF" w:rsidRDefault="0040181C" w:rsidP="000D52EE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D07E5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3C242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D07E5">
              <w:rPr>
                <w:rFonts w:ascii="Angsana New" w:hAnsi="Angsana New"/>
                <w:sz w:val="28"/>
                <w:szCs w:val="28"/>
                <w:lang w:val="en-US"/>
              </w:rPr>
              <w:t>179</w:t>
            </w:r>
          </w:p>
        </w:tc>
      </w:tr>
      <w:tr w:rsidR="0040181C" w:rsidRPr="00B10B0C" w14:paraId="52941A77" w14:textId="77777777" w:rsidTr="000D52EE">
        <w:trPr>
          <w:gridAfter w:val="1"/>
          <w:wAfter w:w="4" w:type="pct"/>
          <w:trHeight w:val="397"/>
        </w:trPr>
        <w:tc>
          <w:tcPr>
            <w:tcW w:w="1514" w:type="pct"/>
            <w:vAlign w:val="bottom"/>
          </w:tcPr>
          <w:p w14:paraId="4CB76055" w14:textId="77777777" w:rsidR="0040181C" w:rsidRPr="00A377DF" w:rsidRDefault="0040181C" w:rsidP="00BB4C19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31F76EB4" w14:textId="77777777" w:rsidR="0040181C" w:rsidRPr="003C2429" w:rsidRDefault="0040181C" w:rsidP="000D52EE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D07E5">
              <w:rPr>
                <w:rFonts w:ascii="Angsana New" w:hAnsi="Angsana New"/>
                <w:sz w:val="28"/>
                <w:szCs w:val="28"/>
                <w:lang w:val="en-US"/>
              </w:rPr>
              <w:t>21</w:t>
            </w:r>
          </w:p>
        </w:tc>
        <w:tc>
          <w:tcPr>
            <w:tcW w:w="153" w:type="pct"/>
            <w:shd w:val="clear" w:color="auto" w:fill="auto"/>
            <w:vAlign w:val="center"/>
          </w:tcPr>
          <w:p w14:paraId="7C5EB05A" w14:textId="77777777" w:rsidR="0040181C" w:rsidRPr="003C2429" w:rsidRDefault="0040181C" w:rsidP="000D52E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1" w:type="pct"/>
            <w:shd w:val="clear" w:color="auto" w:fill="auto"/>
            <w:vAlign w:val="center"/>
          </w:tcPr>
          <w:p w14:paraId="57A0590A" w14:textId="77777777" w:rsidR="0040181C" w:rsidRPr="003C2429" w:rsidRDefault="0040181C" w:rsidP="000D52EE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D07E5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</w:p>
        </w:tc>
        <w:tc>
          <w:tcPr>
            <w:tcW w:w="156" w:type="pct"/>
            <w:shd w:val="clear" w:color="auto" w:fill="auto"/>
            <w:vAlign w:val="center"/>
          </w:tcPr>
          <w:p w14:paraId="3D84C7A6" w14:textId="77777777" w:rsidR="0040181C" w:rsidRPr="003C2429" w:rsidRDefault="0040181C" w:rsidP="000D52E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1" w:type="pct"/>
            <w:shd w:val="clear" w:color="auto" w:fill="auto"/>
            <w:vAlign w:val="center"/>
          </w:tcPr>
          <w:p w14:paraId="29EBFE2D" w14:textId="77777777" w:rsidR="0040181C" w:rsidRPr="003C2429" w:rsidRDefault="0040181C" w:rsidP="000D52EE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D07E5">
              <w:rPr>
                <w:rFonts w:ascii="Angsana New" w:hAnsi="Angsana New"/>
                <w:sz w:val="28"/>
                <w:szCs w:val="28"/>
                <w:lang w:val="en-US"/>
              </w:rPr>
              <w:t>493</w:t>
            </w:r>
          </w:p>
        </w:tc>
        <w:tc>
          <w:tcPr>
            <w:tcW w:w="129" w:type="pct"/>
            <w:shd w:val="clear" w:color="auto" w:fill="auto"/>
            <w:vAlign w:val="center"/>
          </w:tcPr>
          <w:p w14:paraId="5D82DA24" w14:textId="77777777" w:rsidR="0040181C" w:rsidRPr="009F0376" w:rsidRDefault="0040181C" w:rsidP="000D52EE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61" w:type="pct"/>
            <w:shd w:val="clear" w:color="auto" w:fill="auto"/>
            <w:vAlign w:val="center"/>
          </w:tcPr>
          <w:p w14:paraId="7FF77017" w14:textId="77777777" w:rsidR="0040181C" w:rsidRPr="00A377DF" w:rsidRDefault="0040181C" w:rsidP="000D52EE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D07E5">
              <w:rPr>
                <w:rFonts w:ascii="Angsana New" w:hAnsi="Angsana New"/>
                <w:sz w:val="28"/>
                <w:szCs w:val="28"/>
                <w:lang w:val="en-US"/>
              </w:rPr>
              <w:t>525</w:t>
            </w:r>
          </w:p>
        </w:tc>
      </w:tr>
      <w:tr w:rsidR="0040181C" w:rsidRPr="00B10B0C" w14:paraId="2AFFBEF5" w14:textId="77777777" w:rsidTr="000D52EE">
        <w:trPr>
          <w:gridAfter w:val="1"/>
          <w:wAfter w:w="4" w:type="pct"/>
          <w:trHeight w:val="397"/>
        </w:trPr>
        <w:tc>
          <w:tcPr>
            <w:tcW w:w="1514" w:type="pct"/>
            <w:vAlign w:val="bottom"/>
          </w:tcPr>
          <w:p w14:paraId="16C827AB" w14:textId="77777777" w:rsidR="0040181C" w:rsidRPr="00A377DF" w:rsidRDefault="0040181C" w:rsidP="00BB4C19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10B0C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31</w:t>
            </w:r>
            <w:r w:rsidRPr="00A377D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B10B0C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A675D5" w14:textId="77777777" w:rsidR="0040181C" w:rsidRPr="009F0376" w:rsidRDefault="0040181C" w:rsidP="000D52EE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D07E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809</w:t>
            </w:r>
          </w:p>
        </w:tc>
        <w:tc>
          <w:tcPr>
            <w:tcW w:w="153" w:type="pct"/>
            <w:shd w:val="clear" w:color="auto" w:fill="auto"/>
            <w:vAlign w:val="center"/>
          </w:tcPr>
          <w:p w14:paraId="68033462" w14:textId="77777777" w:rsidR="0040181C" w:rsidRPr="009F0376" w:rsidRDefault="0040181C" w:rsidP="000D52E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FD82CB" w14:textId="77777777" w:rsidR="0040181C" w:rsidRPr="009F0376" w:rsidRDefault="0040181C" w:rsidP="000D52EE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D07E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995</w:t>
            </w:r>
          </w:p>
        </w:tc>
        <w:tc>
          <w:tcPr>
            <w:tcW w:w="156" w:type="pct"/>
            <w:shd w:val="clear" w:color="auto" w:fill="auto"/>
            <w:vAlign w:val="center"/>
          </w:tcPr>
          <w:p w14:paraId="618F94DD" w14:textId="77777777" w:rsidR="0040181C" w:rsidRPr="009F0376" w:rsidRDefault="0040181C" w:rsidP="000D52E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4ECA6F" w14:textId="77777777" w:rsidR="0040181C" w:rsidRPr="009F0376" w:rsidRDefault="0040181C" w:rsidP="000D52EE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D07E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</w:t>
            </w:r>
            <w:r w:rsidRPr="003C242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9D07E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900</w:t>
            </w:r>
          </w:p>
        </w:tc>
        <w:tc>
          <w:tcPr>
            <w:tcW w:w="129" w:type="pct"/>
            <w:shd w:val="clear" w:color="auto" w:fill="auto"/>
            <w:vAlign w:val="center"/>
          </w:tcPr>
          <w:p w14:paraId="55B8F098" w14:textId="77777777" w:rsidR="0040181C" w:rsidRPr="009F0376" w:rsidRDefault="0040181C" w:rsidP="000D52EE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F2E31E" w14:textId="77777777" w:rsidR="0040181C" w:rsidRPr="00A377DF" w:rsidRDefault="0040181C" w:rsidP="000D52EE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9D07E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  <w:r w:rsidRPr="003C242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9D07E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704</w:t>
            </w:r>
          </w:p>
        </w:tc>
      </w:tr>
      <w:tr w:rsidR="0040181C" w:rsidRPr="00B10B0C" w14:paraId="7FEB1177" w14:textId="77777777" w:rsidTr="000D52EE">
        <w:trPr>
          <w:gridAfter w:val="1"/>
          <w:wAfter w:w="4" w:type="pct"/>
          <w:trHeight w:val="397"/>
        </w:trPr>
        <w:tc>
          <w:tcPr>
            <w:tcW w:w="1514" w:type="pct"/>
            <w:vAlign w:val="bottom"/>
          </w:tcPr>
          <w:p w14:paraId="304D744D" w14:textId="77777777" w:rsidR="0040181C" w:rsidRPr="00A377DF" w:rsidRDefault="0040181C" w:rsidP="00BB4C19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7389C3" w14:textId="25C9265E" w:rsidR="0040181C" w:rsidRPr="0047327E" w:rsidRDefault="00BB4C19" w:rsidP="000D52EE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7327E">
              <w:rPr>
                <w:rFonts w:ascii="Angsana New" w:hAnsi="Angsana New"/>
                <w:sz w:val="28"/>
                <w:szCs w:val="28"/>
                <w:lang w:val="en-US"/>
              </w:rPr>
              <w:t>17</w:t>
            </w:r>
          </w:p>
        </w:tc>
        <w:tc>
          <w:tcPr>
            <w:tcW w:w="153" w:type="pct"/>
            <w:shd w:val="clear" w:color="auto" w:fill="auto"/>
            <w:vAlign w:val="center"/>
          </w:tcPr>
          <w:p w14:paraId="3978C4DF" w14:textId="77777777" w:rsidR="0040181C" w:rsidRPr="0047327E" w:rsidRDefault="0040181C" w:rsidP="000D52E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258057" w14:textId="30D1AABB" w:rsidR="0040181C" w:rsidRPr="0047327E" w:rsidRDefault="00BB4C19" w:rsidP="000D52EE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7327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6" w:type="pct"/>
            <w:shd w:val="clear" w:color="auto" w:fill="auto"/>
            <w:vAlign w:val="center"/>
          </w:tcPr>
          <w:p w14:paraId="5EB987EF" w14:textId="77777777" w:rsidR="0040181C" w:rsidRPr="0047327E" w:rsidRDefault="0040181C" w:rsidP="000D52E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A0BF1C" w14:textId="4A9E156E" w:rsidR="0040181C" w:rsidRPr="0047327E" w:rsidRDefault="00BB4C19" w:rsidP="000D52EE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7327E">
              <w:rPr>
                <w:rFonts w:ascii="Angsana New" w:hAnsi="Angsana New"/>
                <w:sz w:val="28"/>
                <w:szCs w:val="28"/>
                <w:lang w:val="en-US"/>
              </w:rPr>
              <w:t>473</w:t>
            </w:r>
          </w:p>
        </w:tc>
        <w:tc>
          <w:tcPr>
            <w:tcW w:w="129" w:type="pct"/>
            <w:shd w:val="clear" w:color="auto" w:fill="auto"/>
            <w:vAlign w:val="center"/>
          </w:tcPr>
          <w:p w14:paraId="47D03C22" w14:textId="77777777" w:rsidR="0040181C" w:rsidRPr="0047327E" w:rsidRDefault="0040181C" w:rsidP="000D52EE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9FCF94" w14:textId="098EA827" w:rsidR="0040181C" w:rsidRPr="00A377DF" w:rsidRDefault="00BB4C19" w:rsidP="000D52EE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7327E">
              <w:rPr>
                <w:rFonts w:ascii="Angsana New" w:hAnsi="Angsana New"/>
                <w:sz w:val="28"/>
                <w:szCs w:val="28"/>
                <w:lang w:val="en-US"/>
              </w:rPr>
              <w:t>490</w:t>
            </w:r>
          </w:p>
        </w:tc>
      </w:tr>
      <w:tr w:rsidR="0040181C" w:rsidRPr="00B10B0C" w14:paraId="2A75E670" w14:textId="77777777" w:rsidTr="000D52EE">
        <w:trPr>
          <w:gridAfter w:val="1"/>
          <w:wAfter w:w="4" w:type="pct"/>
          <w:trHeight w:val="397"/>
        </w:trPr>
        <w:tc>
          <w:tcPr>
            <w:tcW w:w="1514" w:type="pct"/>
            <w:vAlign w:val="bottom"/>
          </w:tcPr>
          <w:p w14:paraId="780A04FA" w14:textId="77777777" w:rsidR="0040181C" w:rsidRPr="00A377DF" w:rsidRDefault="0040181C" w:rsidP="00BB4C19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6F5B5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31 </w:t>
            </w:r>
            <w:r w:rsidRPr="00A377D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6F5B5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6DE9AD" w14:textId="0EAC5558" w:rsidR="0040181C" w:rsidRPr="0047327E" w:rsidRDefault="004F0337" w:rsidP="000D52EE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7327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82</w:t>
            </w:r>
            <w:r w:rsidR="00023642" w:rsidRPr="0047327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53" w:type="pct"/>
            <w:shd w:val="clear" w:color="auto" w:fill="auto"/>
            <w:vAlign w:val="center"/>
          </w:tcPr>
          <w:p w14:paraId="1AAA5942" w14:textId="77777777" w:rsidR="0040181C" w:rsidRPr="0047327E" w:rsidRDefault="0040181C" w:rsidP="000D52E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2EF06D" w14:textId="0E1B2A27" w:rsidR="0040181C" w:rsidRPr="0047327E" w:rsidRDefault="004F0337" w:rsidP="000D52EE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7327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99</w:t>
            </w:r>
            <w:r w:rsidR="00023642" w:rsidRPr="0047327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156" w:type="pct"/>
            <w:shd w:val="clear" w:color="auto" w:fill="auto"/>
            <w:vAlign w:val="center"/>
          </w:tcPr>
          <w:p w14:paraId="67CA48F5" w14:textId="77777777" w:rsidR="0040181C" w:rsidRPr="0047327E" w:rsidRDefault="0040181C" w:rsidP="000D52E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5DC428" w14:textId="27916C90" w:rsidR="0040181C" w:rsidRPr="0047327E" w:rsidRDefault="004F0337" w:rsidP="000D52EE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7327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5,373</w:t>
            </w:r>
          </w:p>
        </w:tc>
        <w:tc>
          <w:tcPr>
            <w:tcW w:w="129" w:type="pct"/>
            <w:shd w:val="clear" w:color="auto" w:fill="auto"/>
            <w:vAlign w:val="center"/>
          </w:tcPr>
          <w:p w14:paraId="663B149C" w14:textId="77777777" w:rsidR="0040181C" w:rsidRPr="0047327E" w:rsidRDefault="0040181C" w:rsidP="000D52EE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929BF6" w14:textId="15FD91B3" w:rsidR="0040181C" w:rsidRPr="00A377DF" w:rsidRDefault="00023642" w:rsidP="000D52EE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7327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7,194</w:t>
            </w:r>
          </w:p>
        </w:tc>
      </w:tr>
      <w:tr w:rsidR="0040181C" w:rsidRPr="00B10B0C" w14:paraId="46EF593B" w14:textId="77777777" w:rsidTr="000D52EE">
        <w:trPr>
          <w:gridAfter w:val="1"/>
          <w:wAfter w:w="4" w:type="pct"/>
          <w:trHeight w:val="397"/>
        </w:trPr>
        <w:tc>
          <w:tcPr>
            <w:tcW w:w="1514" w:type="pct"/>
            <w:vAlign w:val="bottom"/>
          </w:tcPr>
          <w:p w14:paraId="081627C3" w14:textId="77777777" w:rsidR="0040181C" w:rsidRPr="00A377DF" w:rsidRDefault="0040181C" w:rsidP="00BB4C19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002BD8" w14:textId="77777777" w:rsidR="0040181C" w:rsidRPr="0047327E" w:rsidRDefault="0040181C" w:rsidP="000D52EE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" w:type="pct"/>
            <w:shd w:val="clear" w:color="auto" w:fill="auto"/>
            <w:vAlign w:val="center"/>
          </w:tcPr>
          <w:p w14:paraId="029EECAB" w14:textId="77777777" w:rsidR="0040181C" w:rsidRPr="0047327E" w:rsidRDefault="0040181C" w:rsidP="000D52E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E9FE84" w14:textId="77777777" w:rsidR="0040181C" w:rsidRPr="0047327E" w:rsidRDefault="0040181C" w:rsidP="000D52EE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14:paraId="1CD5CFBF" w14:textId="77777777" w:rsidR="0040181C" w:rsidRPr="0047327E" w:rsidRDefault="0040181C" w:rsidP="000D52E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8F88EF" w14:textId="77777777" w:rsidR="0040181C" w:rsidRPr="0047327E" w:rsidRDefault="0040181C" w:rsidP="000D52EE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  <w:shd w:val="clear" w:color="auto" w:fill="auto"/>
            <w:vAlign w:val="center"/>
          </w:tcPr>
          <w:p w14:paraId="0A851BA9" w14:textId="77777777" w:rsidR="0040181C" w:rsidRPr="0047327E" w:rsidRDefault="0040181C" w:rsidP="000D52EE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82C5E9" w14:textId="77777777" w:rsidR="0040181C" w:rsidRPr="00A377DF" w:rsidRDefault="0040181C" w:rsidP="000D52EE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40181C" w:rsidRPr="00B10B0C" w14:paraId="62CB27CE" w14:textId="77777777" w:rsidTr="000D52EE">
        <w:trPr>
          <w:gridAfter w:val="1"/>
          <w:wAfter w:w="4" w:type="pct"/>
          <w:trHeight w:val="397"/>
        </w:trPr>
        <w:tc>
          <w:tcPr>
            <w:tcW w:w="1514" w:type="pct"/>
            <w:shd w:val="clear" w:color="auto" w:fill="auto"/>
            <w:vAlign w:val="bottom"/>
          </w:tcPr>
          <w:p w14:paraId="673F0140" w14:textId="77777777" w:rsidR="0040181C" w:rsidRPr="00A377DF" w:rsidRDefault="0040181C" w:rsidP="00BB4C19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A377DF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761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71FE5C3" w14:textId="77777777" w:rsidR="0040181C" w:rsidRPr="000459B6" w:rsidRDefault="0040181C" w:rsidP="000D52EE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59B6">
              <w:rPr>
                <w:rFonts w:ascii="Angsana New" w:hAnsi="Angsana New"/>
                <w:sz w:val="28"/>
                <w:szCs w:val="28"/>
                <w:lang w:val="en-US"/>
              </w:rPr>
              <w:t>89</w:t>
            </w:r>
          </w:p>
        </w:tc>
        <w:tc>
          <w:tcPr>
            <w:tcW w:w="153" w:type="pct"/>
            <w:shd w:val="clear" w:color="auto" w:fill="auto"/>
            <w:vAlign w:val="center"/>
          </w:tcPr>
          <w:p w14:paraId="1DBE712A" w14:textId="77777777" w:rsidR="0040181C" w:rsidRPr="000459B6" w:rsidRDefault="0040181C" w:rsidP="000D52E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1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E080D89" w14:textId="77777777" w:rsidR="0040181C" w:rsidRPr="000459B6" w:rsidRDefault="0040181C" w:rsidP="000D52EE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59B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6" w:type="pct"/>
            <w:shd w:val="clear" w:color="auto" w:fill="auto"/>
            <w:vAlign w:val="center"/>
          </w:tcPr>
          <w:p w14:paraId="05FBF9DE" w14:textId="77777777" w:rsidR="0040181C" w:rsidRPr="000459B6" w:rsidRDefault="0040181C" w:rsidP="000D52E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1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EAD7CDC" w14:textId="77777777" w:rsidR="0040181C" w:rsidRPr="000459B6" w:rsidRDefault="0040181C" w:rsidP="000D52EE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59B6">
              <w:rPr>
                <w:rFonts w:ascii="Angsana New" w:hAnsi="Angsana New"/>
                <w:sz w:val="28"/>
                <w:szCs w:val="28"/>
                <w:lang w:val="en-US"/>
              </w:rPr>
              <w:t>2,544</w:t>
            </w:r>
          </w:p>
        </w:tc>
        <w:tc>
          <w:tcPr>
            <w:tcW w:w="129" w:type="pct"/>
            <w:shd w:val="clear" w:color="auto" w:fill="auto"/>
            <w:vAlign w:val="center"/>
          </w:tcPr>
          <w:p w14:paraId="509BDB23" w14:textId="77777777" w:rsidR="0040181C" w:rsidRPr="000459B6" w:rsidRDefault="0040181C" w:rsidP="000D52EE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61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632B80B" w14:textId="77777777" w:rsidR="0040181C" w:rsidRPr="00A377DF" w:rsidRDefault="0040181C" w:rsidP="000D52EE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459B6">
              <w:rPr>
                <w:rFonts w:ascii="Angsana New" w:hAnsi="Angsana New"/>
                <w:sz w:val="28"/>
                <w:szCs w:val="28"/>
                <w:lang w:val="en-US"/>
              </w:rPr>
              <w:t>2,633</w:t>
            </w:r>
          </w:p>
        </w:tc>
      </w:tr>
      <w:tr w:rsidR="0040181C" w:rsidRPr="00B10B0C" w14:paraId="2E329BB6" w14:textId="77777777" w:rsidTr="000D52EE">
        <w:trPr>
          <w:gridAfter w:val="1"/>
          <w:wAfter w:w="4" w:type="pct"/>
          <w:trHeight w:val="397"/>
        </w:trPr>
        <w:tc>
          <w:tcPr>
            <w:tcW w:w="1514" w:type="pct"/>
            <w:vAlign w:val="bottom"/>
          </w:tcPr>
          <w:p w14:paraId="26C2F150" w14:textId="77777777" w:rsidR="0040181C" w:rsidRPr="00A377DF" w:rsidRDefault="0040181C" w:rsidP="00BB4C19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377DF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A377DF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76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FB05DFC" w14:textId="5568E9EE" w:rsidR="0040181C" w:rsidRPr="000459B6" w:rsidRDefault="0047327E" w:rsidP="000D52EE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59B6">
              <w:rPr>
                <w:rFonts w:ascii="Angsana New" w:hAnsi="Angsana New"/>
                <w:sz w:val="28"/>
                <w:szCs w:val="28"/>
                <w:lang w:val="en-US"/>
              </w:rPr>
              <w:t>72</w:t>
            </w:r>
          </w:p>
        </w:tc>
        <w:tc>
          <w:tcPr>
            <w:tcW w:w="153" w:type="pct"/>
            <w:shd w:val="clear" w:color="auto" w:fill="auto"/>
            <w:vAlign w:val="center"/>
          </w:tcPr>
          <w:p w14:paraId="4C1250CE" w14:textId="77777777" w:rsidR="0040181C" w:rsidRPr="000459B6" w:rsidRDefault="0040181C" w:rsidP="000D52E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5B2DAE1" w14:textId="34E3275A" w:rsidR="0040181C" w:rsidRPr="000459B6" w:rsidRDefault="0047327E" w:rsidP="000D52EE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59B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6" w:type="pct"/>
            <w:shd w:val="clear" w:color="auto" w:fill="auto"/>
            <w:vAlign w:val="center"/>
          </w:tcPr>
          <w:p w14:paraId="6983E717" w14:textId="77777777" w:rsidR="0040181C" w:rsidRPr="000459B6" w:rsidRDefault="0040181C" w:rsidP="000D52E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4455937" w14:textId="6AF0F1B8" w:rsidR="0040181C" w:rsidRPr="000459B6" w:rsidRDefault="0047327E" w:rsidP="000D52EE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59B6">
              <w:rPr>
                <w:rFonts w:ascii="Angsana New" w:hAnsi="Angsana New"/>
                <w:sz w:val="28"/>
                <w:szCs w:val="28"/>
                <w:lang w:val="en-US"/>
              </w:rPr>
              <w:t>2,071</w:t>
            </w:r>
          </w:p>
        </w:tc>
        <w:tc>
          <w:tcPr>
            <w:tcW w:w="129" w:type="pct"/>
            <w:shd w:val="clear" w:color="auto" w:fill="auto"/>
            <w:vAlign w:val="center"/>
          </w:tcPr>
          <w:p w14:paraId="737C501F" w14:textId="77777777" w:rsidR="0040181C" w:rsidRPr="000459B6" w:rsidRDefault="0040181C" w:rsidP="000D52EE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6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31A977F" w14:textId="7C619A9D" w:rsidR="0040181C" w:rsidRPr="00A377DF" w:rsidRDefault="00023642" w:rsidP="000D52EE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459B6">
              <w:rPr>
                <w:rFonts w:ascii="Angsana New" w:hAnsi="Angsana New"/>
                <w:sz w:val="28"/>
                <w:szCs w:val="28"/>
                <w:lang w:val="en-US"/>
              </w:rPr>
              <w:t>2,143</w:t>
            </w:r>
          </w:p>
        </w:tc>
      </w:tr>
    </w:tbl>
    <w:p w14:paraId="7763A560" w14:textId="2F9B5C30" w:rsidR="00D97815" w:rsidRPr="00D566CF" w:rsidRDefault="00D97815" w:rsidP="00137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1A6367C6" w14:textId="77777777" w:rsidR="00A42DF4" w:rsidRPr="00D566CF" w:rsidRDefault="00A42DF4" w:rsidP="00137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3913598C" w14:textId="77777777" w:rsidR="00A42DF4" w:rsidRPr="00D566CF" w:rsidRDefault="00A42DF4" w:rsidP="00137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7A87D870" w14:textId="77777777" w:rsidR="00A42DF4" w:rsidRPr="00D566CF" w:rsidRDefault="00A42DF4" w:rsidP="00137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092A2D0F" w14:textId="77777777" w:rsidR="00A42DF4" w:rsidRPr="00D566CF" w:rsidRDefault="00A42DF4" w:rsidP="00137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7C5B8C16" w14:textId="77777777" w:rsidR="00023C48" w:rsidRPr="00D566CF" w:rsidRDefault="00023C48" w:rsidP="00223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firstLine="284"/>
        <w:jc w:val="thaiDistribute"/>
        <w:rPr>
          <w:rFonts w:ascii="Angsana New" w:hAnsi="Angsana New"/>
          <w:sz w:val="28"/>
          <w:szCs w:val="28"/>
        </w:rPr>
      </w:pPr>
    </w:p>
    <w:p w14:paraId="0A598E58" w14:textId="77777777" w:rsidR="00023C48" w:rsidRPr="00D566CF" w:rsidRDefault="00023C48" w:rsidP="00223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firstLine="284"/>
        <w:jc w:val="thaiDistribute"/>
        <w:rPr>
          <w:rFonts w:ascii="Angsana New" w:hAnsi="Angsana New"/>
          <w:sz w:val="28"/>
          <w:szCs w:val="28"/>
          <w:u w:val="single"/>
        </w:rPr>
      </w:pPr>
    </w:p>
    <w:p w14:paraId="0AAF3AB7" w14:textId="77777777" w:rsidR="00137F53" w:rsidRPr="00D566CF" w:rsidRDefault="00137F53" w:rsidP="00223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firstLine="284"/>
        <w:jc w:val="thaiDistribute"/>
        <w:rPr>
          <w:rFonts w:ascii="Angsana New" w:hAnsi="Angsana New"/>
          <w:sz w:val="28"/>
          <w:szCs w:val="28"/>
          <w:u w:val="single"/>
        </w:rPr>
        <w:sectPr w:rsidR="00137F53" w:rsidRPr="00D566CF" w:rsidSect="001357AE">
          <w:headerReference w:type="default" r:id="rId14"/>
          <w:pgSz w:w="11909" w:h="16834" w:code="9"/>
          <w:pgMar w:top="1440" w:right="851" w:bottom="578" w:left="1440" w:header="1276" w:footer="448" w:gutter="0"/>
          <w:cols w:space="720"/>
          <w:docGrid w:linePitch="245"/>
        </w:sectPr>
      </w:pPr>
    </w:p>
    <w:p w14:paraId="0F8DB941" w14:textId="34D323F6" w:rsidR="0067011C" w:rsidRPr="00D566CF" w:rsidRDefault="0067011C" w:rsidP="003C3BC3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993" w:hanging="284"/>
        <w:rPr>
          <w:rFonts w:ascii="Angsana New" w:hAnsi="Angsana New"/>
          <w:sz w:val="28"/>
          <w:szCs w:val="28"/>
        </w:rPr>
      </w:pPr>
      <w:r w:rsidRPr="00A377DF">
        <w:rPr>
          <w:rFonts w:ascii="Angsana New" w:hAnsi="Angsana New"/>
          <w:sz w:val="28"/>
          <w:szCs w:val="28"/>
          <w:cs/>
        </w:rPr>
        <w:lastRenderedPageBreak/>
        <w:t>ภาษีเงินได้</w:t>
      </w:r>
    </w:p>
    <w:p w14:paraId="46A6DE69" w14:textId="4B08B8BF" w:rsidR="00137F53" w:rsidRPr="00D566CF" w:rsidRDefault="0067011C" w:rsidP="003C3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284" w:firstLine="709"/>
        <w:jc w:val="thaiDistribute"/>
        <w:rPr>
          <w:rFonts w:ascii="Angsana New" w:hAnsi="Angsana New"/>
          <w:sz w:val="28"/>
          <w:szCs w:val="28"/>
        </w:rPr>
      </w:pPr>
      <w:r w:rsidRPr="00A377DF">
        <w:rPr>
          <w:rFonts w:ascii="Angsana New" w:hAnsi="Angsana New"/>
          <w:sz w:val="28"/>
          <w:szCs w:val="28"/>
          <w:cs/>
        </w:rPr>
        <w:t>รายการเคลื่อนไหวของสินทรัพย์ภาษีเงินได้และหนี้สินภาษีเงินได้ในระหว่างปี มีดังนี้</w:t>
      </w:r>
    </w:p>
    <w:tbl>
      <w:tblPr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28"/>
        <w:gridCol w:w="284"/>
        <w:gridCol w:w="1276"/>
        <w:gridCol w:w="283"/>
        <w:gridCol w:w="1134"/>
        <w:gridCol w:w="284"/>
        <w:gridCol w:w="1134"/>
        <w:gridCol w:w="283"/>
        <w:gridCol w:w="1276"/>
        <w:gridCol w:w="283"/>
        <w:gridCol w:w="1242"/>
        <w:gridCol w:w="284"/>
        <w:gridCol w:w="1134"/>
        <w:gridCol w:w="283"/>
        <w:gridCol w:w="1276"/>
      </w:tblGrid>
      <w:tr w:rsidR="004F0E89" w:rsidRPr="00D566CF" w14:paraId="48F523B0" w14:textId="77777777" w:rsidTr="004F0E89">
        <w:trPr>
          <w:trHeight w:val="279"/>
        </w:trPr>
        <w:tc>
          <w:tcPr>
            <w:tcW w:w="4428" w:type="dxa"/>
          </w:tcPr>
          <w:p w14:paraId="1D8644E5" w14:textId="77777777" w:rsidR="004F0E89" w:rsidRPr="00D566CF" w:rsidRDefault="004F0E89" w:rsidP="00C74CC3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430DC6AE" w14:textId="77777777" w:rsidR="004F0E89" w:rsidRPr="00D566CF" w:rsidRDefault="004F0E89" w:rsidP="00C74CC3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72" w:type="dxa"/>
            <w:gridSpan w:val="13"/>
            <w:tcBorders>
              <w:bottom w:val="single" w:sz="4" w:space="0" w:color="auto"/>
            </w:tcBorders>
          </w:tcPr>
          <w:p w14:paraId="028BD19D" w14:textId="77777777" w:rsidR="004F0E89" w:rsidRPr="00A377DF" w:rsidRDefault="004F0E89" w:rsidP="00C74CC3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>งบการเงินที่แสดงเงินลงทุนตามวิธีส่วนได้เสีย</w:t>
            </w:r>
            <w:r w:rsidRPr="00A377D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A377DF">
              <w:rPr>
                <w:rFonts w:ascii="Angsana New" w:hAnsi="Angsana New"/>
                <w:sz w:val="24"/>
                <w:szCs w:val="24"/>
                <w:cs/>
              </w:rPr>
              <w:t>(พันบาท)</w:t>
            </w:r>
          </w:p>
        </w:tc>
      </w:tr>
      <w:tr w:rsidR="004F0E89" w:rsidRPr="00D566CF" w14:paraId="30EF9F81" w14:textId="77777777" w:rsidTr="00DC42CB">
        <w:tc>
          <w:tcPr>
            <w:tcW w:w="4428" w:type="dxa"/>
          </w:tcPr>
          <w:p w14:paraId="7F6704DB" w14:textId="77777777" w:rsidR="004F0E89" w:rsidRPr="00D566CF" w:rsidRDefault="004F0E89" w:rsidP="00C74CC3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2E32484F" w14:textId="77777777" w:rsidR="004F0E89" w:rsidRPr="00D566CF" w:rsidRDefault="004F0E89" w:rsidP="00C74CC3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A0CD730" w14:textId="77777777" w:rsidR="004F0E89" w:rsidRPr="00D566CF" w:rsidRDefault="004F0E89" w:rsidP="00C74CC3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9A83A22" w14:textId="77777777" w:rsidR="004F0E89" w:rsidRPr="00D566CF" w:rsidRDefault="004F0E89" w:rsidP="00C74CC3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5CB0133" w14:textId="77777777" w:rsidR="004F0E89" w:rsidRPr="00D566CF" w:rsidRDefault="004F0E89" w:rsidP="00C74CC3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>รับรู้ใน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7F9A2A5" w14:textId="77777777" w:rsidR="004F0E89" w:rsidRPr="00D566CF" w:rsidRDefault="004F0E89" w:rsidP="00C74CC3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EE178B9" w14:textId="77777777" w:rsidR="004F0E89" w:rsidRPr="00D566CF" w:rsidRDefault="004F0E89" w:rsidP="00C74CC3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AE11072" w14:textId="77777777" w:rsidR="004F0E89" w:rsidRPr="00D566CF" w:rsidRDefault="004F0E89" w:rsidP="00C74CC3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740CAF1" w14:textId="77777777" w:rsidR="004F0E89" w:rsidRPr="00D566CF" w:rsidRDefault="004F0E89" w:rsidP="00C74CC3">
            <w:pPr>
              <w:spacing w:line="26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>รับรู้ใน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BB65E1C" w14:textId="77777777" w:rsidR="004F0E89" w:rsidRPr="00D566CF" w:rsidRDefault="004F0E89" w:rsidP="00C74CC3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E453ADB" w14:textId="77777777" w:rsidR="004F0E89" w:rsidRPr="00D566CF" w:rsidRDefault="004F0E89" w:rsidP="00C74CC3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4F0E89" w:rsidRPr="00D566CF" w14:paraId="24934894" w14:textId="77777777" w:rsidTr="00DC42CB">
        <w:tc>
          <w:tcPr>
            <w:tcW w:w="4428" w:type="dxa"/>
          </w:tcPr>
          <w:p w14:paraId="73C6D753" w14:textId="77777777" w:rsidR="004F0E89" w:rsidRPr="00D566CF" w:rsidRDefault="004F0E89" w:rsidP="00C74CC3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2E3F8596" w14:textId="77777777" w:rsidR="004F0E89" w:rsidRPr="00D566CF" w:rsidRDefault="004F0E89" w:rsidP="00C74CC3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55F49DD6" w14:textId="77777777" w:rsidR="004F0E89" w:rsidRPr="00A377DF" w:rsidRDefault="004F0E89" w:rsidP="00C74CC3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D566CF">
              <w:rPr>
                <w:rFonts w:ascii="Angsana New" w:hAnsi="Angsana New"/>
                <w:sz w:val="24"/>
                <w:szCs w:val="24"/>
              </w:rPr>
              <w:t xml:space="preserve">1 </w:t>
            </w:r>
          </w:p>
        </w:tc>
        <w:tc>
          <w:tcPr>
            <w:tcW w:w="283" w:type="dxa"/>
          </w:tcPr>
          <w:p w14:paraId="24580C7C" w14:textId="77777777" w:rsidR="004F0E89" w:rsidRPr="00D566CF" w:rsidRDefault="004F0E89" w:rsidP="00C74CC3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0E3C08B" w14:textId="77777777" w:rsidR="004F0E89" w:rsidRPr="00D566CF" w:rsidRDefault="004F0E89" w:rsidP="00C74CC3">
            <w:pPr>
              <w:tabs>
                <w:tab w:val="left" w:pos="-164"/>
              </w:tabs>
              <w:spacing w:line="260" w:lineRule="atLeast"/>
              <w:ind w:left="-164" w:right="-1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>กำไรหรือ</w:t>
            </w:r>
          </w:p>
        </w:tc>
        <w:tc>
          <w:tcPr>
            <w:tcW w:w="284" w:type="dxa"/>
          </w:tcPr>
          <w:p w14:paraId="1C5E89FC" w14:textId="77777777" w:rsidR="004F0E89" w:rsidRPr="00D566CF" w:rsidRDefault="004F0E89" w:rsidP="00C74CC3">
            <w:pPr>
              <w:spacing w:line="26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1E05B31" w14:textId="77777777" w:rsidR="004F0E89" w:rsidRPr="00A377DF" w:rsidRDefault="004F0E89" w:rsidP="00C74CC3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>กำไรขาดทุน</w:t>
            </w:r>
          </w:p>
        </w:tc>
        <w:tc>
          <w:tcPr>
            <w:tcW w:w="283" w:type="dxa"/>
          </w:tcPr>
          <w:p w14:paraId="47174E0D" w14:textId="77777777" w:rsidR="004F0E89" w:rsidRPr="00D566CF" w:rsidRDefault="004F0E89" w:rsidP="00C74CC3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641A2E40" w14:textId="77777777" w:rsidR="004F0E89" w:rsidRPr="00D566CF" w:rsidRDefault="004F0E89" w:rsidP="00C74CC3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D566CF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283" w:type="dxa"/>
          </w:tcPr>
          <w:p w14:paraId="5B6D2BCF" w14:textId="77777777" w:rsidR="004F0E89" w:rsidRPr="00D566CF" w:rsidRDefault="004F0E89" w:rsidP="00C74CC3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063686E2" w14:textId="77777777" w:rsidR="004F0E89" w:rsidRPr="00D566CF" w:rsidRDefault="004F0E89" w:rsidP="00C74CC3">
            <w:pPr>
              <w:tabs>
                <w:tab w:val="left" w:pos="-164"/>
              </w:tabs>
              <w:spacing w:line="260" w:lineRule="atLeast"/>
              <w:ind w:left="-164" w:right="-1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>กำไรหรือ</w:t>
            </w:r>
          </w:p>
        </w:tc>
        <w:tc>
          <w:tcPr>
            <w:tcW w:w="284" w:type="dxa"/>
          </w:tcPr>
          <w:p w14:paraId="74E1480B" w14:textId="77777777" w:rsidR="004F0E89" w:rsidRPr="00D566CF" w:rsidRDefault="004F0E89" w:rsidP="00C74CC3">
            <w:pPr>
              <w:spacing w:line="26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195B3D4" w14:textId="77777777" w:rsidR="004F0E89" w:rsidRPr="00A377DF" w:rsidRDefault="004F0E89" w:rsidP="00C74CC3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>กำไรขาดทุน</w:t>
            </w:r>
          </w:p>
        </w:tc>
        <w:tc>
          <w:tcPr>
            <w:tcW w:w="283" w:type="dxa"/>
          </w:tcPr>
          <w:p w14:paraId="672079CB" w14:textId="77777777" w:rsidR="004F0E89" w:rsidRPr="00D566CF" w:rsidRDefault="004F0E89" w:rsidP="00C74CC3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63ED6046" w14:textId="77777777" w:rsidR="004F0E89" w:rsidRPr="00D566CF" w:rsidRDefault="004F0E89" w:rsidP="00C74CC3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D566CF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4F0E89" w:rsidRPr="00D566CF" w14:paraId="19902F73" w14:textId="77777777" w:rsidTr="00DC42CB">
        <w:tc>
          <w:tcPr>
            <w:tcW w:w="4428" w:type="dxa"/>
          </w:tcPr>
          <w:p w14:paraId="415425DD" w14:textId="77777777" w:rsidR="004F0E89" w:rsidRPr="00D566CF" w:rsidRDefault="004F0E89" w:rsidP="00C74CC3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543D6FCB" w14:textId="77777777" w:rsidR="004F0E89" w:rsidRPr="00D566CF" w:rsidRDefault="004F0E89" w:rsidP="00C74CC3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3F696C9" w14:textId="73FAC451" w:rsidR="004F0E89" w:rsidRPr="00D566CF" w:rsidRDefault="004F0E89" w:rsidP="00C74CC3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D566CF">
              <w:rPr>
                <w:rFonts w:ascii="Angsana New" w:hAnsi="Angsana New"/>
                <w:sz w:val="24"/>
                <w:szCs w:val="24"/>
              </w:rPr>
              <w:t>256</w:t>
            </w:r>
            <w:r w:rsidR="00473B40" w:rsidRPr="00D566CF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83" w:type="dxa"/>
          </w:tcPr>
          <w:p w14:paraId="36038745" w14:textId="77777777" w:rsidR="004F0E89" w:rsidRPr="00D566CF" w:rsidRDefault="004F0E89" w:rsidP="00C74CC3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0692B46" w14:textId="77777777" w:rsidR="004F0E89" w:rsidRPr="00A377DF" w:rsidRDefault="004F0E89" w:rsidP="00C74CC3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284" w:type="dxa"/>
          </w:tcPr>
          <w:p w14:paraId="1DADE1AA" w14:textId="77777777" w:rsidR="004F0E89" w:rsidRPr="00D566CF" w:rsidRDefault="004F0E89" w:rsidP="00C74CC3">
            <w:pPr>
              <w:spacing w:line="26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2B70A4E" w14:textId="77777777" w:rsidR="004F0E89" w:rsidRPr="00D566CF" w:rsidRDefault="004F0E89" w:rsidP="00C74CC3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283" w:type="dxa"/>
          </w:tcPr>
          <w:p w14:paraId="33131A1E" w14:textId="77777777" w:rsidR="004F0E89" w:rsidRPr="00D566CF" w:rsidRDefault="004F0E89" w:rsidP="00C74CC3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EDDCB2F" w14:textId="1C081923" w:rsidR="004F0E89" w:rsidRPr="00D566CF" w:rsidRDefault="004F0E89" w:rsidP="00C74CC3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D566CF">
              <w:rPr>
                <w:rFonts w:ascii="Angsana New" w:hAnsi="Angsana New"/>
                <w:sz w:val="24"/>
                <w:szCs w:val="24"/>
              </w:rPr>
              <w:t>256</w:t>
            </w:r>
            <w:r w:rsidR="00473B40" w:rsidRPr="00D566CF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83" w:type="dxa"/>
          </w:tcPr>
          <w:p w14:paraId="1DC8C58F" w14:textId="77777777" w:rsidR="004F0E89" w:rsidRPr="00D566CF" w:rsidRDefault="004F0E89" w:rsidP="00C74CC3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3A4FBF9D" w14:textId="77777777" w:rsidR="004F0E89" w:rsidRPr="00A377DF" w:rsidRDefault="004F0E89" w:rsidP="00C74CC3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284" w:type="dxa"/>
          </w:tcPr>
          <w:p w14:paraId="2076BA83" w14:textId="77777777" w:rsidR="004F0E89" w:rsidRPr="00D566CF" w:rsidRDefault="004F0E89" w:rsidP="00C74CC3">
            <w:pPr>
              <w:spacing w:line="26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5DDEA37" w14:textId="77777777" w:rsidR="004F0E89" w:rsidRPr="00D566CF" w:rsidRDefault="004F0E89" w:rsidP="00C74CC3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283" w:type="dxa"/>
          </w:tcPr>
          <w:p w14:paraId="2D6F036B" w14:textId="77777777" w:rsidR="004F0E89" w:rsidRPr="00D566CF" w:rsidRDefault="004F0E89" w:rsidP="00C74CC3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6E2E5A2" w14:textId="3EA630DA" w:rsidR="004F0E89" w:rsidRPr="00D566CF" w:rsidRDefault="004F0E89" w:rsidP="00C74CC3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D566CF">
              <w:rPr>
                <w:rFonts w:ascii="Angsana New" w:hAnsi="Angsana New"/>
                <w:sz w:val="24"/>
                <w:szCs w:val="24"/>
              </w:rPr>
              <w:t>256</w:t>
            </w:r>
            <w:r w:rsidR="00473B40" w:rsidRPr="00D566CF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4F0E89" w:rsidRPr="00D566CF" w14:paraId="40B1462F" w14:textId="77777777" w:rsidTr="00DC42CB">
        <w:tc>
          <w:tcPr>
            <w:tcW w:w="4428" w:type="dxa"/>
          </w:tcPr>
          <w:p w14:paraId="4B792013" w14:textId="77777777" w:rsidR="004F0E89" w:rsidRPr="00D566CF" w:rsidRDefault="004F0E89" w:rsidP="004F0E89">
            <w:pPr>
              <w:tabs>
                <w:tab w:val="clear" w:pos="227"/>
                <w:tab w:val="clear" w:pos="454"/>
                <w:tab w:val="clear" w:pos="680"/>
                <w:tab w:val="left" w:pos="709"/>
              </w:tabs>
              <w:spacing w:line="260" w:lineRule="atLeast"/>
              <w:ind w:left="709" w:hanging="108"/>
              <w:jc w:val="thaiDistribute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A377DF">
              <w:rPr>
                <w:rFonts w:ascii="Angsana New" w:hAnsi="Angsana New"/>
                <w:sz w:val="24"/>
                <w:szCs w:val="24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84" w:type="dxa"/>
          </w:tcPr>
          <w:p w14:paraId="00D055D1" w14:textId="77777777" w:rsidR="004F0E89" w:rsidRPr="00D566CF" w:rsidRDefault="004F0E89" w:rsidP="00C74CC3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5378EF64" w14:textId="77777777" w:rsidR="004F0E89" w:rsidRPr="00D566CF" w:rsidRDefault="004F0E89" w:rsidP="00C74CC3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14:paraId="6184BF92" w14:textId="77777777" w:rsidR="004F0E89" w:rsidRPr="00D566CF" w:rsidRDefault="004F0E89" w:rsidP="00C74CC3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3CB62D17" w14:textId="77777777" w:rsidR="004F0E89" w:rsidRPr="00D566CF" w:rsidRDefault="004F0E89" w:rsidP="00C74CC3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33EC9828" w14:textId="77777777" w:rsidR="004F0E89" w:rsidRPr="00D566CF" w:rsidRDefault="004F0E89" w:rsidP="00C74CC3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6961757" w14:textId="77777777" w:rsidR="004F0E89" w:rsidRPr="00D566CF" w:rsidRDefault="004F0E89" w:rsidP="00C74CC3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14:paraId="170A3229" w14:textId="77777777" w:rsidR="004F0E89" w:rsidRPr="00D566CF" w:rsidRDefault="004F0E89" w:rsidP="00C74CC3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7D33024B" w14:textId="77777777" w:rsidR="004F0E89" w:rsidRPr="00D566CF" w:rsidRDefault="004F0E89" w:rsidP="00C74CC3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14:paraId="28EBE851" w14:textId="77777777" w:rsidR="004F0E89" w:rsidRPr="00D566CF" w:rsidRDefault="004F0E89" w:rsidP="00C74CC3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7D3C22A5" w14:textId="77777777" w:rsidR="004F0E89" w:rsidRPr="00D566CF" w:rsidRDefault="004F0E89" w:rsidP="00C74CC3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070A0F21" w14:textId="77777777" w:rsidR="004F0E89" w:rsidRPr="00D566CF" w:rsidRDefault="004F0E89" w:rsidP="00C74CC3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27F309C8" w14:textId="77777777" w:rsidR="004F0E89" w:rsidRPr="00D566CF" w:rsidRDefault="004F0E89" w:rsidP="00C74CC3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14:paraId="31CAF840" w14:textId="77777777" w:rsidR="004F0E89" w:rsidRPr="00D566CF" w:rsidRDefault="004F0E89" w:rsidP="00C74CC3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52A28ABD" w14:textId="77777777" w:rsidR="004F0E89" w:rsidRPr="00D566CF" w:rsidRDefault="004F0E89" w:rsidP="00C74CC3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4D7C62" w:rsidRPr="00D566CF" w14:paraId="7727201E" w14:textId="77777777" w:rsidTr="002A4876">
        <w:tc>
          <w:tcPr>
            <w:tcW w:w="4428" w:type="dxa"/>
          </w:tcPr>
          <w:p w14:paraId="6BDE4486" w14:textId="77777777" w:rsidR="004D7C62" w:rsidRPr="00D566CF" w:rsidRDefault="004D7C62" w:rsidP="004D7C62">
            <w:pPr>
              <w:tabs>
                <w:tab w:val="clear" w:pos="227"/>
                <w:tab w:val="clear" w:pos="454"/>
                <w:tab w:val="clear" w:pos="680"/>
                <w:tab w:val="left" w:pos="709"/>
              </w:tabs>
              <w:spacing w:line="260" w:lineRule="atLeast"/>
              <w:ind w:left="709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</w:t>
            </w:r>
          </w:p>
        </w:tc>
        <w:tc>
          <w:tcPr>
            <w:tcW w:w="284" w:type="dxa"/>
          </w:tcPr>
          <w:p w14:paraId="48F7C583" w14:textId="77777777" w:rsidR="004D7C62" w:rsidRPr="00D566CF" w:rsidRDefault="004D7C62" w:rsidP="004D7C62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460FDBE" w14:textId="6A632D69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844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7F342FA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5D72AC" w14:textId="79D1FD5E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(12)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E050214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12DB20D" w14:textId="07F1F264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1146F11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F5D0EB" w14:textId="67ECA7E3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832</w:t>
            </w:r>
          </w:p>
        </w:tc>
        <w:tc>
          <w:tcPr>
            <w:tcW w:w="283" w:type="dxa"/>
            <w:vAlign w:val="bottom"/>
          </w:tcPr>
          <w:p w14:paraId="6C5C9704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A77E1" w14:textId="4EF6F407" w:rsidR="004D7C62" w:rsidRPr="00A377D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7C62">
              <w:rPr>
                <w:rFonts w:ascii="Angsana New" w:hAnsi="Angsana New"/>
                <w:sz w:val="24"/>
                <w:szCs w:val="24"/>
              </w:rPr>
              <w:t xml:space="preserve"> (36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Pr="004D7C6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D75BD4C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8EBB5D1" w14:textId="26061206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5AB0F63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9F134" w14:textId="0A805739" w:rsidR="004D7C62" w:rsidRPr="004D7C62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7C62">
              <w:rPr>
                <w:rFonts w:ascii="Angsana New" w:hAnsi="Angsana New"/>
                <w:sz w:val="24"/>
                <w:szCs w:val="24"/>
              </w:rPr>
              <w:t xml:space="preserve">                   469</w:t>
            </w:r>
          </w:p>
        </w:tc>
      </w:tr>
      <w:tr w:rsidR="004D7C62" w:rsidRPr="00D566CF" w14:paraId="7D336768" w14:textId="77777777" w:rsidTr="002A4876">
        <w:tc>
          <w:tcPr>
            <w:tcW w:w="4428" w:type="dxa"/>
          </w:tcPr>
          <w:p w14:paraId="33082300" w14:textId="77777777" w:rsidR="004D7C62" w:rsidRPr="00A377DF" w:rsidRDefault="004D7C62" w:rsidP="004D7C62">
            <w:pPr>
              <w:tabs>
                <w:tab w:val="clear" w:pos="227"/>
                <w:tab w:val="clear" w:pos="454"/>
                <w:tab w:val="clear" w:pos="680"/>
                <w:tab w:val="left" w:pos="709"/>
              </w:tabs>
              <w:spacing w:line="260" w:lineRule="atLeast"/>
              <w:ind w:left="709" w:hanging="10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>ค่าเผื่อสินค้าเสื่อมสภาพ</w:t>
            </w:r>
          </w:p>
        </w:tc>
        <w:tc>
          <w:tcPr>
            <w:tcW w:w="284" w:type="dxa"/>
          </w:tcPr>
          <w:p w14:paraId="5A337377" w14:textId="77777777" w:rsidR="004D7C62" w:rsidRPr="00D566CF" w:rsidRDefault="004D7C62" w:rsidP="004D7C62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E18C7A" w14:textId="7CF1AD31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D6DB8B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B13851" w14:textId="5E8E290F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208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BCA5D96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74F504" w14:textId="0ECA12D2" w:rsidR="004D7C62" w:rsidRPr="00A377D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AE89D21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8E0CC70" w14:textId="7940CB1E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208</w:t>
            </w:r>
          </w:p>
        </w:tc>
        <w:tc>
          <w:tcPr>
            <w:tcW w:w="283" w:type="dxa"/>
            <w:vAlign w:val="bottom"/>
          </w:tcPr>
          <w:p w14:paraId="330FA92C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9D792" w14:textId="2B14084F" w:rsidR="004D7C62" w:rsidRPr="00A377D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7C62">
              <w:rPr>
                <w:rFonts w:ascii="Angsana New" w:hAnsi="Angsana New"/>
                <w:sz w:val="24"/>
                <w:szCs w:val="24"/>
              </w:rPr>
              <w:t>2</w:t>
            </w:r>
            <w:r w:rsidR="00F00E29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22FED09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A52273" w14:textId="51EE3304" w:rsidR="004D7C62" w:rsidRPr="00A377D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12767C1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3FFA6" w14:textId="179F0A26" w:rsidR="004D7C62" w:rsidRPr="004D7C62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7C62">
              <w:rPr>
                <w:rFonts w:ascii="Angsana New" w:hAnsi="Angsana New"/>
                <w:sz w:val="24"/>
                <w:szCs w:val="24"/>
              </w:rPr>
              <w:t xml:space="preserve">                   230 </w:t>
            </w:r>
          </w:p>
        </w:tc>
      </w:tr>
      <w:tr w:rsidR="004D7C62" w:rsidRPr="00D566CF" w14:paraId="644FD44D" w14:textId="77777777" w:rsidTr="00F00E29">
        <w:tc>
          <w:tcPr>
            <w:tcW w:w="4428" w:type="dxa"/>
          </w:tcPr>
          <w:p w14:paraId="3812FFDC" w14:textId="77777777" w:rsidR="004D7C62" w:rsidRPr="00A377DF" w:rsidRDefault="004D7C62" w:rsidP="004D7C62">
            <w:pPr>
              <w:tabs>
                <w:tab w:val="clear" w:pos="227"/>
                <w:tab w:val="clear" w:pos="454"/>
                <w:tab w:val="clear" w:pos="680"/>
                <w:tab w:val="left" w:pos="709"/>
              </w:tabs>
              <w:spacing w:line="260" w:lineRule="atLeast"/>
              <w:ind w:left="709" w:hanging="10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>ค่าเผื่อการด้อยค่าของ</w:t>
            </w:r>
          </w:p>
        </w:tc>
        <w:tc>
          <w:tcPr>
            <w:tcW w:w="284" w:type="dxa"/>
          </w:tcPr>
          <w:p w14:paraId="4BEE7728" w14:textId="77777777" w:rsidR="004D7C62" w:rsidRPr="00D566CF" w:rsidRDefault="004D7C62" w:rsidP="004D7C62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65E2A60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58C6D7B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50E1E5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4F702B5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2F9E8A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4E1E43B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FD8BF1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21EE7498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3FBAF1A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9796803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19826B0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511017D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872B9D3" w14:textId="77777777" w:rsidR="004D7C62" w:rsidRPr="004D7C62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D7C62" w:rsidRPr="00D566CF" w14:paraId="681DAAEF" w14:textId="77777777" w:rsidTr="00A26358">
        <w:tc>
          <w:tcPr>
            <w:tcW w:w="4428" w:type="dxa"/>
          </w:tcPr>
          <w:p w14:paraId="65908987" w14:textId="77777777" w:rsidR="004D7C62" w:rsidRPr="00A377DF" w:rsidRDefault="004D7C62" w:rsidP="004D7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line="260" w:lineRule="atLeast"/>
              <w:ind w:left="777" w:hanging="3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>ตราสารทุน - หลักทรัพย์ที่ไม่อยู่ในความต้องการตลาด</w:t>
            </w:r>
          </w:p>
        </w:tc>
        <w:tc>
          <w:tcPr>
            <w:tcW w:w="284" w:type="dxa"/>
          </w:tcPr>
          <w:p w14:paraId="74F8EE09" w14:textId="77777777" w:rsidR="004D7C62" w:rsidRPr="00D566CF" w:rsidRDefault="004D7C62" w:rsidP="004D7C62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D0C1FD" w14:textId="45BD2D04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2,459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FAEBDFC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DBB336E" w14:textId="0574DAAF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1B0D65C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81C4143" w14:textId="6EF61216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F00B03C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875D92C" w14:textId="7120BDC4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2,558</w:t>
            </w:r>
          </w:p>
        </w:tc>
        <w:tc>
          <w:tcPr>
            <w:tcW w:w="283" w:type="dxa"/>
            <w:vAlign w:val="bottom"/>
          </w:tcPr>
          <w:p w14:paraId="2C192BB3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E4D24" w14:textId="053AEB16" w:rsidR="004D7C62" w:rsidRPr="004D7C62" w:rsidRDefault="00F00E29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="00802217">
              <w:rPr>
                <w:rFonts w:ascii="Angsana New" w:hAnsi="Angsana New"/>
                <w:sz w:val="24"/>
                <w:szCs w:val="24"/>
              </w:rPr>
              <w:t>64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5D23320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000C53" w14:textId="3A27FB31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8E57A61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4DE37" w14:textId="6A9320F0" w:rsidR="004D7C62" w:rsidRPr="004D7C62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7C62">
              <w:rPr>
                <w:rFonts w:ascii="Angsana New" w:hAnsi="Angsana New"/>
                <w:sz w:val="24"/>
                <w:szCs w:val="24"/>
              </w:rPr>
              <w:t xml:space="preserve">                3,2</w:t>
            </w:r>
            <w:r w:rsidR="00802217">
              <w:rPr>
                <w:rFonts w:ascii="Angsana New" w:hAnsi="Angsana New"/>
                <w:sz w:val="24"/>
                <w:szCs w:val="24"/>
              </w:rPr>
              <w:t>22</w:t>
            </w:r>
          </w:p>
        </w:tc>
      </w:tr>
      <w:tr w:rsidR="004D7C62" w:rsidRPr="00D566CF" w14:paraId="4FF943C0" w14:textId="77777777" w:rsidTr="00A26358">
        <w:tc>
          <w:tcPr>
            <w:tcW w:w="4428" w:type="dxa"/>
          </w:tcPr>
          <w:p w14:paraId="5533938D" w14:textId="77777777" w:rsidR="004D7C62" w:rsidRPr="00A377DF" w:rsidRDefault="004D7C62" w:rsidP="004D7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line="260" w:lineRule="atLeast"/>
              <w:ind w:left="777" w:hanging="3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284" w:type="dxa"/>
          </w:tcPr>
          <w:p w14:paraId="36B0644F" w14:textId="77777777" w:rsidR="004D7C62" w:rsidRPr="00D566CF" w:rsidRDefault="004D7C62" w:rsidP="004D7C62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050D9B" w14:textId="101CF813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767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4E7C427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5D0BFF" w14:textId="4265ABB9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(250)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EA20AD4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9865503" w14:textId="5179A23C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1782070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816C6A" w14:textId="4251C352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517</w:t>
            </w:r>
          </w:p>
        </w:tc>
        <w:tc>
          <w:tcPr>
            <w:tcW w:w="283" w:type="dxa"/>
            <w:vAlign w:val="bottom"/>
          </w:tcPr>
          <w:p w14:paraId="0828DE93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EF6C7E" w14:textId="6F7E8FBF" w:rsidR="004D7C62" w:rsidRPr="00A377DF" w:rsidRDefault="00F00E29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621F55D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CED796" w14:textId="2ADC5F5E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D31776C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F53A9" w14:textId="48838F37" w:rsidR="004D7C62" w:rsidRPr="004D7C62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7C62">
              <w:rPr>
                <w:rFonts w:ascii="Angsana New" w:hAnsi="Angsana New"/>
                <w:sz w:val="24"/>
                <w:szCs w:val="24"/>
              </w:rPr>
              <w:t xml:space="preserve">                   51</w:t>
            </w:r>
            <w:r w:rsidR="00D86C5F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4D7C62" w:rsidRPr="00D566CF" w14:paraId="31151B1F" w14:textId="77777777" w:rsidTr="002C06D5">
        <w:tc>
          <w:tcPr>
            <w:tcW w:w="4712" w:type="dxa"/>
            <w:gridSpan w:val="2"/>
          </w:tcPr>
          <w:p w14:paraId="28A8EFEC" w14:textId="77777777" w:rsidR="004D7C62" w:rsidRPr="00D566CF" w:rsidRDefault="004D7C62" w:rsidP="004D7C62">
            <w:pPr>
              <w:spacing w:line="260" w:lineRule="atLeast"/>
              <w:ind w:left="709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>ผลประโยชน์พนักงานหลังออกจากงาน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08FC09" w14:textId="2AD4723E" w:rsidR="004D7C62" w:rsidRPr="00A377D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6,819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7B9D42B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F0D2281" w14:textId="332F6DFF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48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5F18122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F3E01F" w14:textId="3D9B8F54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2E9FF40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5F1E2A3" w14:textId="13D64C21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6,867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B905D63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C5B4E19" w14:textId="051465EE" w:rsidR="004D7C62" w:rsidRPr="00D566CF" w:rsidRDefault="00F00E29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(883)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5CFD23A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0C0B6F0" w14:textId="54F1AA42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C36F40B" w14:textId="775A0EAB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33D488E" w14:textId="0E4544A6" w:rsidR="004D7C62" w:rsidRPr="004D7C62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7C62">
              <w:rPr>
                <w:rFonts w:ascii="Angsana New" w:hAnsi="Angsana New"/>
                <w:sz w:val="24"/>
                <w:szCs w:val="24"/>
              </w:rPr>
              <w:t>5,98</w:t>
            </w:r>
            <w:r w:rsidR="00D86C5F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4D7C62" w:rsidRPr="00D566CF" w14:paraId="61FB7A37" w14:textId="77777777" w:rsidTr="002C06D5">
        <w:tc>
          <w:tcPr>
            <w:tcW w:w="4428" w:type="dxa"/>
          </w:tcPr>
          <w:p w14:paraId="11BE3C32" w14:textId="77777777" w:rsidR="004D7C62" w:rsidRPr="00A377DF" w:rsidRDefault="004D7C62" w:rsidP="004D7C62">
            <w:pPr>
              <w:tabs>
                <w:tab w:val="clear" w:pos="227"/>
                <w:tab w:val="clear" w:pos="454"/>
                <w:tab w:val="clear" w:pos="680"/>
                <w:tab w:val="left" w:pos="709"/>
              </w:tabs>
              <w:spacing w:line="260" w:lineRule="atLeast"/>
              <w:ind w:left="709" w:hanging="10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>ขายฝาก</w:t>
            </w:r>
          </w:p>
        </w:tc>
        <w:tc>
          <w:tcPr>
            <w:tcW w:w="284" w:type="dxa"/>
          </w:tcPr>
          <w:p w14:paraId="4A180C07" w14:textId="77777777" w:rsidR="004D7C62" w:rsidRPr="00D566CF" w:rsidRDefault="004D7C62" w:rsidP="004D7C62">
            <w:pPr>
              <w:spacing w:line="260" w:lineRule="atLeast"/>
              <w:ind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92356C" w14:textId="7E97D8A9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15,412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F1831A5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3576BC" w14:textId="225FCAED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1,621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418E470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0063DE" w14:textId="4FF89F91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C042AEB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EF4918" w14:textId="100E63BB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17,033</w:t>
            </w:r>
          </w:p>
        </w:tc>
        <w:tc>
          <w:tcPr>
            <w:tcW w:w="283" w:type="dxa"/>
            <w:vAlign w:val="bottom"/>
          </w:tcPr>
          <w:p w14:paraId="14D401C0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453E909" w14:textId="453DE684" w:rsidR="004D7C62" w:rsidRPr="00D566CF" w:rsidRDefault="00F00E29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(1,204)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21FC048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2064F8" w14:textId="2BE47980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0CE5DA1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AB3AB" w14:textId="20D08A29" w:rsidR="004D7C62" w:rsidRPr="004D7C62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7C62">
              <w:rPr>
                <w:rFonts w:ascii="Angsana New" w:hAnsi="Angsana New"/>
                <w:sz w:val="24"/>
                <w:szCs w:val="24"/>
              </w:rPr>
              <w:t xml:space="preserve">              15,82</w:t>
            </w:r>
            <w:r w:rsidR="00D86C5F">
              <w:rPr>
                <w:rFonts w:ascii="Angsana New" w:hAnsi="Angsana New"/>
                <w:sz w:val="24"/>
                <w:szCs w:val="24"/>
              </w:rPr>
              <w:t>9</w:t>
            </w:r>
          </w:p>
        </w:tc>
      </w:tr>
      <w:tr w:rsidR="004D7C62" w:rsidRPr="00D566CF" w14:paraId="345686A3" w14:textId="77777777" w:rsidTr="002C06D5">
        <w:tc>
          <w:tcPr>
            <w:tcW w:w="4428" w:type="dxa"/>
          </w:tcPr>
          <w:p w14:paraId="078C7AAF" w14:textId="77777777" w:rsidR="004D7C62" w:rsidRPr="00A377DF" w:rsidRDefault="004D7C62" w:rsidP="004D7C62">
            <w:pPr>
              <w:tabs>
                <w:tab w:val="clear" w:pos="227"/>
                <w:tab w:val="clear" w:pos="454"/>
                <w:tab w:val="clear" w:pos="680"/>
                <w:tab w:val="left" w:pos="709"/>
              </w:tabs>
              <w:spacing w:line="260" w:lineRule="atLeast"/>
              <w:ind w:left="709" w:hanging="10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284" w:type="dxa"/>
          </w:tcPr>
          <w:p w14:paraId="334B31DD" w14:textId="77777777" w:rsidR="004D7C62" w:rsidRPr="00D566CF" w:rsidRDefault="004D7C62" w:rsidP="004D7C62">
            <w:pPr>
              <w:spacing w:line="260" w:lineRule="atLeast"/>
              <w:ind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C4BE27" w14:textId="1314BF8C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4,744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4BFDA53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77B2A" w14:textId="1E0523B2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8ACF25E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AE094" w14:textId="4637223B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0E68533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90E40C" w14:textId="4C28FE9C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4,744</w:t>
            </w:r>
          </w:p>
        </w:tc>
        <w:tc>
          <w:tcPr>
            <w:tcW w:w="283" w:type="dxa"/>
            <w:vAlign w:val="bottom"/>
          </w:tcPr>
          <w:p w14:paraId="6F897720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ABED81" w14:textId="4638749B" w:rsidR="004D7C62" w:rsidRPr="00D566CF" w:rsidRDefault="00202F1B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9C33079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277E28" w14:textId="7715EB5A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61F831A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52344" w14:textId="32F18ACC" w:rsidR="004D7C62" w:rsidRPr="004D7C62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7C62">
              <w:rPr>
                <w:rFonts w:ascii="Angsana New" w:hAnsi="Angsana New"/>
                <w:sz w:val="24"/>
                <w:szCs w:val="24"/>
              </w:rPr>
              <w:t xml:space="preserve">                4,74</w:t>
            </w:r>
            <w:r w:rsidR="00D86C5F">
              <w:rPr>
                <w:rFonts w:ascii="Angsana New" w:hAnsi="Angsana New"/>
                <w:sz w:val="24"/>
                <w:szCs w:val="24"/>
              </w:rPr>
              <w:t>4</w:t>
            </w:r>
            <w:r w:rsidRPr="004D7C6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4D7C62" w:rsidRPr="00D566CF" w14:paraId="5E9D6C9B" w14:textId="77777777" w:rsidTr="002C06D5">
        <w:tc>
          <w:tcPr>
            <w:tcW w:w="4428" w:type="dxa"/>
          </w:tcPr>
          <w:p w14:paraId="7677DED7" w14:textId="77777777" w:rsidR="004D7C62" w:rsidRPr="00A377DF" w:rsidRDefault="004D7C62" w:rsidP="004D7C62">
            <w:pPr>
              <w:tabs>
                <w:tab w:val="clear" w:pos="227"/>
                <w:tab w:val="clear" w:pos="454"/>
                <w:tab w:val="clear" w:pos="680"/>
                <w:tab w:val="left" w:pos="709"/>
              </w:tabs>
              <w:spacing w:line="260" w:lineRule="atLeast"/>
              <w:ind w:left="709" w:hanging="10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377D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84" w:type="dxa"/>
          </w:tcPr>
          <w:p w14:paraId="6FACE712" w14:textId="77777777" w:rsidR="004D7C62" w:rsidRPr="00D566CF" w:rsidRDefault="004D7C62" w:rsidP="004D7C62">
            <w:pPr>
              <w:spacing w:line="260" w:lineRule="atLeast"/>
              <w:ind w:hanging="49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299F3D" w14:textId="5BBC83F5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66CF">
              <w:rPr>
                <w:rFonts w:ascii="Angsana New" w:hAnsi="Angsana New"/>
                <w:b/>
                <w:bCs/>
                <w:sz w:val="24"/>
                <w:szCs w:val="24"/>
              </w:rPr>
              <w:t>31,045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2CED12E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3BD2BE" w14:textId="6A1F2D4F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66CF">
              <w:rPr>
                <w:rFonts w:ascii="Angsana New" w:hAnsi="Angsana New"/>
                <w:b/>
                <w:bCs/>
                <w:sz w:val="24"/>
                <w:szCs w:val="24"/>
              </w:rPr>
              <w:t>1,714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9106E69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686C23" w14:textId="491A31B3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66CF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F098230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D42E7F" w14:textId="0CF17F7D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66CF">
              <w:rPr>
                <w:rFonts w:ascii="Angsana New" w:hAnsi="Angsana New"/>
                <w:b/>
                <w:bCs/>
                <w:sz w:val="24"/>
                <w:szCs w:val="24"/>
              </w:rPr>
              <w:t>32,759</w:t>
            </w:r>
          </w:p>
        </w:tc>
        <w:tc>
          <w:tcPr>
            <w:tcW w:w="283" w:type="dxa"/>
            <w:vAlign w:val="bottom"/>
          </w:tcPr>
          <w:p w14:paraId="4908ADC8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FF9DDB" w14:textId="6108E267" w:rsidR="004D7C62" w:rsidRPr="00D566CF" w:rsidRDefault="00F00E29" w:rsidP="004D7C6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(1,7</w:t>
            </w:r>
            <w:r w:rsidR="00C03A03">
              <w:rPr>
                <w:rFonts w:ascii="Angsana New" w:hAnsi="Angsana New"/>
                <w:b/>
                <w:bCs/>
                <w:sz w:val="24"/>
                <w:szCs w:val="24"/>
              </w:rPr>
              <w:t>64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557D059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E0AE7D" w14:textId="1EF2E351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66CF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A92C82E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164D39" w14:textId="27FD1020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A5014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C03A03">
              <w:rPr>
                <w:rFonts w:ascii="Angsana New" w:hAnsi="Angsana New"/>
                <w:b/>
                <w:bCs/>
                <w:sz w:val="24"/>
                <w:szCs w:val="24"/>
              </w:rPr>
              <w:t>0,995</w:t>
            </w:r>
          </w:p>
        </w:tc>
      </w:tr>
      <w:tr w:rsidR="004D7C62" w:rsidRPr="00D566CF" w14:paraId="1700F24E" w14:textId="77777777" w:rsidTr="00DC42CB">
        <w:tc>
          <w:tcPr>
            <w:tcW w:w="4428" w:type="dxa"/>
          </w:tcPr>
          <w:p w14:paraId="28D4EBAE" w14:textId="77777777" w:rsidR="004D7C62" w:rsidRPr="00A377DF" w:rsidRDefault="004D7C62" w:rsidP="004D7C62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left="709" w:hanging="108"/>
              <w:jc w:val="thaiDistribute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84" w:type="dxa"/>
          </w:tcPr>
          <w:p w14:paraId="0B623E1E" w14:textId="77777777" w:rsidR="004D7C62" w:rsidRPr="00D566CF" w:rsidRDefault="004D7C62" w:rsidP="004D7C62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2F5B873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37B1EC6B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C79A24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77125AD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BF4C70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17E468CA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094C9DA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57107A13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E28087D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0DA783A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8433A96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62B6D72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B12B043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D7C62" w:rsidRPr="00D566CF" w14:paraId="778B4AC8" w14:textId="77777777" w:rsidTr="00DC42CB">
        <w:tc>
          <w:tcPr>
            <w:tcW w:w="4428" w:type="dxa"/>
          </w:tcPr>
          <w:p w14:paraId="585C5B89" w14:textId="77777777" w:rsidR="004D7C62" w:rsidRPr="00D566CF" w:rsidRDefault="004D7C62" w:rsidP="004D7C62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left="709" w:hanging="108"/>
              <w:jc w:val="thaiDistribute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A377DF">
              <w:rPr>
                <w:rFonts w:ascii="Angsana New" w:hAnsi="Angsana New"/>
                <w:sz w:val="24"/>
                <w:szCs w:val="24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84" w:type="dxa"/>
          </w:tcPr>
          <w:p w14:paraId="6A307FD1" w14:textId="77777777" w:rsidR="004D7C62" w:rsidRPr="00D566CF" w:rsidRDefault="004D7C62" w:rsidP="004D7C62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1A46817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7B3A1B29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30E7CE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239CA0B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08B361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3ED67099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3AA67B0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7B589710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0A82FA2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F382635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1E7640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3AB5B87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E3218E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D7C62" w:rsidRPr="00D566CF" w14:paraId="13809CAE" w14:textId="77777777" w:rsidTr="00DC42CB">
        <w:tc>
          <w:tcPr>
            <w:tcW w:w="4428" w:type="dxa"/>
          </w:tcPr>
          <w:p w14:paraId="35C0C0C9" w14:textId="77777777" w:rsidR="004D7C62" w:rsidRPr="00D566CF" w:rsidRDefault="004D7C62" w:rsidP="004D7C62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left="709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>ผลต่างจากการเปลี่ยนแปลงในมูลค่ายุติธรรม</w:t>
            </w:r>
          </w:p>
        </w:tc>
        <w:tc>
          <w:tcPr>
            <w:tcW w:w="284" w:type="dxa"/>
          </w:tcPr>
          <w:p w14:paraId="3EB0A8AD" w14:textId="77777777" w:rsidR="004D7C62" w:rsidRPr="00D566CF" w:rsidRDefault="004D7C62" w:rsidP="004D7C62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A43BD88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33CAC53A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FD0C1A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AC6069A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9F834E3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6211B484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C4713CD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2DCF963C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FC351D1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326867B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802086F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10A4571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16E5F5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D7C62" w:rsidRPr="00D566CF" w14:paraId="4BD3F2D6" w14:textId="77777777" w:rsidTr="00116AD4">
        <w:trPr>
          <w:trHeight w:val="170"/>
        </w:trPr>
        <w:tc>
          <w:tcPr>
            <w:tcW w:w="4712" w:type="dxa"/>
            <w:gridSpan w:val="2"/>
          </w:tcPr>
          <w:p w14:paraId="64C40DB2" w14:textId="2FD4F604" w:rsidR="004D7C62" w:rsidRPr="00D566CF" w:rsidRDefault="004D7C62" w:rsidP="004D7C62">
            <w:pPr>
              <w:spacing w:line="260" w:lineRule="atLeast"/>
              <w:ind w:left="7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>ตราสารทุน - หลักทรัพย์จดทะเบียนในตลาดหลักทรัพย์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4E603F" w14:textId="5EE1059D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37,198</w:t>
            </w:r>
          </w:p>
        </w:tc>
        <w:tc>
          <w:tcPr>
            <w:tcW w:w="283" w:type="dxa"/>
            <w:vAlign w:val="bottom"/>
          </w:tcPr>
          <w:p w14:paraId="69CF3104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C986861" w14:textId="79A133F8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DE929BB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F2B244" w14:textId="3853AC6D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5,271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DADB18C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B810F56" w14:textId="7D0AAAD5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42,469</w:t>
            </w:r>
          </w:p>
        </w:tc>
        <w:tc>
          <w:tcPr>
            <w:tcW w:w="283" w:type="dxa"/>
            <w:vAlign w:val="bottom"/>
          </w:tcPr>
          <w:p w14:paraId="21366163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E42D248" w14:textId="1ED4B626" w:rsidR="004D7C62" w:rsidRPr="00A377D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489DA4B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882352" w14:textId="788A4693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A66E2">
              <w:rPr>
                <w:rFonts w:ascii="Angsana New" w:hAnsi="Angsana New"/>
                <w:sz w:val="24"/>
                <w:szCs w:val="24"/>
              </w:rPr>
              <w:t>(1,79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Pr="007A66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CBFE3D9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894B442" w14:textId="6BC2777A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40,676</w:t>
            </w:r>
          </w:p>
        </w:tc>
      </w:tr>
      <w:tr w:rsidR="004D7C62" w:rsidRPr="00D566CF" w14:paraId="16CDFABA" w14:textId="77777777" w:rsidTr="00116AD4">
        <w:tc>
          <w:tcPr>
            <w:tcW w:w="4428" w:type="dxa"/>
          </w:tcPr>
          <w:p w14:paraId="1D17D1B0" w14:textId="77777777" w:rsidR="004D7C62" w:rsidRPr="00A377DF" w:rsidRDefault="004D7C62" w:rsidP="004D7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60" w:lineRule="atLeast"/>
              <w:ind w:left="736" w:firstLine="7"/>
              <w:rPr>
                <w:rFonts w:ascii="Angsana New" w:hAnsi="Angsana New"/>
                <w:sz w:val="24"/>
                <w:szCs w:val="24"/>
                <w:cs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>ตราสารทุน - หลักทรัพย์ที่ไม่อยู่ในความต้องการตลาด</w:t>
            </w:r>
          </w:p>
        </w:tc>
        <w:tc>
          <w:tcPr>
            <w:tcW w:w="284" w:type="dxa"/>
          </w:tcPr>
          <w:p w14:paraId="35D40D87" w14:textId="77777777" w:rsidR="004D7C62" w:rsidRPr="00D566CF" w:rsidRDefault="004D7C62" w:rsidP="004D7C62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17BD8D" w14:textId="0B8D550D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5,249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0CF84F7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2CE128" w14:textId="48049031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8C684D0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1EBC5" w14:textId="721C88AC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(7,839)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01E8DA2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C21A5" w14:textId="4BB41A15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(2,590)</w:t>
            </w:r>
          </w:p>
        </w:tc>
        <w:tc>
          <w:tcPr>
            <w:tcW w:w="283" w:type="dxa"/>
            <w:vAlign w:val="bottom"/>
          </w:tcPr>
          <w:p w14:paraId="4B138DB6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04E04" w14:textId="615C8022" w:rsidR="004D7C62" w:rsidRPr="00A377D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02DD390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9E232" w14:textId="2B321BD0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A66E2">
              <w:rPr>
                <w:rFonts w:ascii="Angsana New" w:hAnsi="Angsana New"/>
                <w:sz w:val="24"/>
                <w:szCs w:val="24"/>
              </w:rPr>
              <w:t>460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107A2C8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FCBC3B" w14:textId="3C61C26B" w:rsidR="004D7C62" w:rsidRPr="00A377DF" w:rsidRDefault="004D7C62" w:rsidP="004D7C6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(2,130)</w:t>
            </w:r>
          </w:p>
        </w:tc>
      </w:tr>
      <w:tr w:rsidR="004D7C62" w:rsidRPr="00D566CF" w14:paraId="041E7E3D" w14:textId="77777777" w:rsidTr="00116AD4">
        <w:tc>
          <w:tcPr>
            <w:tcW w:w="4428" w:type="dxa"/>
          </w:tcPr>
          <w:p w14:paraId="77187C7F" w14:textId="77777777" w:rsidR="004D7C62" w:rsidRPr="00A377DF" w:rsidRDefault="004D7C62" w:rsidP="004D7C62">
            <w:pPr>
              <w:spacing w:line="260" w:lineRule="atLeast"/>
              <w:ind w:left="709" w:hanging="10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377D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84" w:type="dxa"/>
          </w:tcPr>
          <w:p w14:paraId="016D068E" w14:textId="77777777" w:rsidR="004D7C62" w:rsidRPr="00D566CF" w:rsidRDefault="004D7C62" w:rsidP="004D7C62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A13726" w14:textId="57596B2C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66CF">
              <w:rPr>
                <w:rFonts w:ascii="Angsana New" w:hAnsi="Angsana New"/>
                <w:b/>
                <w:bCs/>
                <w:sz w:val="24"/>
                <w:szCs w:val="24"/>
              </w:rPr>
              <w:t>42,447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9CD842D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546957" w14:textId="1C716522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66CF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D5A3B3F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9FB77B" w14:textId="45417D4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66CF">
              <w:rPr>
                <w:rFonts w:ascii="Angsana New" w:hAnsi="Angsana New"/>
                <w:b/>
                <w:bCs/>
                <w:sz w:val="24"/>
                <w:szCs w:val="24"/>
              </w:rPr>
              <w:t>(2,568)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F4EAA20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E14932" w14:textId="7C6FE1E8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66CF">
              <w:rPr>
                <w:rFonts w:ascii="Angsana New" w:hAnsi="Angsana New"/>
                <w:b/>
                <w:bCs/>
                <w:sz w:val="24"/>
                <w:szCs w:val="24"/>
              </w:rPr>
              <w:t>39,879</w:t>
            </w:r>
          </w:p>
        </w:tc>
        <w:tc>
          <w:tcPr>
            <w:tcW w:w="283" w:type="dxa"/>
            <w:vAlign w:val="bottom"/>
          </w:tcPr>
          <w:p w14:paraId="08C1C627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DB887C" w14:textId="34AC7843" w:rsidR="004D7C62" w:rsidRPr="00A377DF" w:rsidRDefault="004D7C62" w:rsidP="004D7C6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D0FA701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86C6C7" w14:textId="05362148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(1,333)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9848BF9" w14:textId="77777777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FA9478" w14:textId="27B14EDB" w:rsidR="004D7C62" w:rsidRPr="00D566CF" w:rsidRDefault="004D7C62" w:rsidP="004D7C6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7627">
              <w:rPr>
                <w:rFonts w:ascii="Angsana New" w:hAnsi="Angsana New"/>
                <w:b/>
                <w:bCs/>
                <w:sz w:val="24"/>
                <w:szCs w:val="24"/>
              </w:rPr>
              <w:t>38,546</w:t>
            </w:r>
          </w:p>
        </w:tc>
      </w:tr>
      <w:tr w:rsidR="005F399B" w:rsidRPr="00D566CF" w14:paraId="70E5FF62" w14:textId="77777777" w:rsidTr="005F399B">
        <w:trPr>
          <w:trHeight w:val="279"/>
        </w:trPr>
        <w:tc>
          <w:tcPr>
            <w:tcW w:w="4428" w:type="dxa"/>
          </w:tcPr>
          <w:p w14:paraId="4E37B520" w14:textId="77777777" w:rsidR="005F399B" w:rsidRPr="00D566CF" w:rsidRDefault="005F399B" w:rsidP="00C74CC3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4A2C650A" w14:textId="77777777" w:rsidR="005F399B" w:rsidRPr="00D566CF" w:rsidRDefault="005F399B" w:rsidP="00C74CC3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72" w:type="dxa"/>
            <w:gridSpan w:val="13"/>
          </w:tcPr>
          <w:p w14:paraId="242D175D" w14:textId="77777777" w:rsidR="005F399B" w:rsidRPr="00A377DF" w:rsidRDefault="005F399B" w:rsidP="00C74CC3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D373A" w:rsidRPr="00D566CF" w14:paraId="6E269AB5" w14:textId="77777777" w:rsidTr="00C74CC3">
        <w:trPr>
          <w:trHeight w:val="279"/>
        </w:trPr>
        <w:tc>
          <w:tcPr>
            <w:tcW w:w="4428" w:type="dxa"/>
          </w:tcPr>
          <w:p w14:paraId="1D13FEF7" w14:textId="77777777" w:rsidR="00BD373A" w:rsidRPr="00D566CF" w:rsidRDefault="00BD373A" w:rsidP="00C74CC3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232906A6" w14:textId="77777777" w:rsidR="00BD373A" w:rsidRPr="00D566CF" w:rsidRDefault="00BD373A" w:rsidP="00C74CC3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72" w:type="dxa"/>
            <w:gridSpan w:val="13"/>
            <w:tcBorders>
              <w:bottom w:val="single" w:sz="4" w:space="0" w:color="auto"/>
            </w:tcBorders>
          </w:tcPr>
          <w:p w14:paraId="77F0DBA1" w14:textId="64FB0561" w:rsidR="00BD373A" w:rsidRPr="00A377DF" w:rsidRDefault="00BD373A" w:rsidP="00C74CC3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 (พันบาท)</w:t>
            </w:r>
          </w:p>
        </w:tc>
      </w:tr>
      <w:tr w:rsidR="00BD373A" w:rsidRPr="00D566CF" w14:paraId="0A36E125" w14:textId="77777777" w:rsidTr="00C74CC3">
        <w:tc>
          <w:tcPr>
            <w:tcW w:w="4428" w:type="dxa"/>
          </w:tcPr>
          <w:p w14:paraId="5A0A0F42" w14:textId="77777777" w:rsidR="00BD373A" w:rsidRPr="00D566CF" w:rsidRDefault="00BD373A" w:rsidP="00C74CC3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4EF83A68" w14:textId="77777777" w:rsidR="00BD373A" w:rsidRPr="00D566CF" w:rsidRDefault="00BD373A" w:rsidP="00C74CC3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3E5830C" w14:textId="77777777" w:rsidR="00BD373A" w:rsidRPr="00D566CF" w:rsidRDefault="00BD373A" w:rsidP="00C74CC3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6E11FFA" w14:textId="77777777" w:rsidR="00BD373A" w:rsidRPr="00D566CF" w:rsidRDefault="00BD373A" w:rsidP="00C74CC3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59491A2" w14:textId="77777777" w:rsidR="00BD373A" w:rsidRPr="00D566CF" w:rsidRDefault="00BD373A" w:rsidP="00C74CC3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>รับรู้ใน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FA3EF8E" w14:textId="77777777" w:rsidR="00BD373A" w:rsidRPr="00D566CF" w:rsidRDefault="00BD373A" w:rsidP="00C74CC3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F2A1698" w14:textId="77777777" w:rsidR="00BD373A" w:rsidRPr="00D566CF" w:rsidRDefault="00BD373A" w:rsidP="00C74CC3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CB1904B" w14:textId="77777777" w:rsidR="00BD373A" w:rsidRPr="00D566CF" w:rsidRDefault="00BD373A" w:rsidP="00C74CC3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F98D99" w14:textId="77777777" w:rsidR="00BD373A" w:rsidRPr="00D566CF" w:rsidRDefault="00BD373A" w:rsidP="00C74CC3">
            <w:pPr>
              <w:spacing w:line="26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>รับรู้ใน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ABA0643" w14:textId="77777777" w:rsidR="00BD373A" w:rsidRPr="00D566CF" w:rsidRDefault="00BD373A" w:rsidP="00C74CC3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D8F36D1" w14:textId="77777777" w:rsidR="00BD373A" w:rsidRPr="00D566CF" w:rsidRDefault="00BD373A" w:rsidP="00C74CC3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BD373A" w:rsidRPr="00D566CF" w14:paraId="1810AF2D" w14:textId="77777777" w:rsidTr="00C74CC3">
        <w:tc>
          <w:tcPr>
            <w:tcW w:w="4428" w:type="dxa"/>
          </w:tcPr>
          <w:p w14:paraId="76680D86" w14:textId="77777777" w:rsidR="00BD373A" w:rsidRPr="00D566CF" w:rsidRDefault="00BD373A" w:rsidP="00C74CC3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10DBB9A8" w14:textId="77777777" w:rsidR="00BD373A" w:rsidRPr="00D566CF" w:rsidRDefault="00BD373A" w:rsidP="00C74CC3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586E0BC4" w14:textId="77777777" w:rsidR="00BD373A" w:rsidRPr="00A377DF" w:rsidRDefault="00BD373A" w:rsidP="00C74CC3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D566CF">
              <w:rPr>
                <w:rFonts w:ascii="Angsana New" w:hAnsi="Angsana New"/>
                <w:sz w:val="24"/>
                <w:szCs w:val="24"/>
              </w:rPr>
              <w:t xml:space="preserve">1 </w:t>
            </w:r>
          </w:p>
        </w:tc>
        <w:tc>
          <w:tcPr>
            <w:tcW w:w="283" w:type="dxa"/>
          </w:tcPr>
          <w:p w14:paraId="10C63EB7" w14:textId="77777777" w:rsidR="00BD373A" w:rsidRPr="00D566CF" w:rsidRDefault="00BD373A" w:rsidP="00C74CC3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2060A429" w14:textId="77777777" w:rsidR="00BD373A" w:rsidRPr="00D566CF" w:rsidRDefault="00BD373A" w:rsidP="00C74CC3">
            <w:pPr>
              <w:tabs>
                <w:tab w:val="left" w:pos="-164"/>
              </w:tabs>
              <w:spacing w:line="260" w:lineRule="atLeast"/>
              <w:ind w:left="-164" w:right="-1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>กำไรหรือ</w:t>
            </w:r>
          </w:p>
        </w:tc>
        <w:tc>
          <w:tcPr>
            <w:tcW w:w="284" w:type="dxa"/>
          </w:tcPr>
          <w:p w14:paraId="36867CC8" w14:textId="77777777" w:rsidR="00BD373A" w:rsidRPr="00D566CF" w:rsidRDefault="00BD373A" w:rsidP="00C74CC3">
            <w:pPr>
              <w:spacing w:line="26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06DCDDC" w14:textId="77777777" w:rsidR="00BD373A" w:rsidRPr="00A377DF" w:rsidRDefault="00BD373A" w:rsidP="00C74CC3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>กำไรขาดทุน</w:t>
            </w:r>
          </w:p>
        </w:tc>
        <w:tc>
          <w:tcPr>
            <w:tcW w:w="283" w:type="dxa"/>
          </w:tcPr>
          <w:p w14:paraId="6F7F5C84" w14:textId="77777777" w:rsidR="00BD373A" w:rsidRPr="00D566CF" w:rsidRDefault="00BD373A" w:rsidP="00C74CC3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040D2DDE" w14:textId="77777777" w:rsidR="00BD373A" w:rsidRPr="00D566CF" w:rsidRDefault="00BD373A" w:rsidP="00C74CC3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D566CF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283" w:type="dxa"/>
          </w:tcPr>
          <w:p w14:paraId="08A53F25" w14:textId="77777777" w:rsidR="00BD373A" w:rsidRPr="00D566CF" w:rsidRDefault="00BD373A" w:rsidP="00C74CC3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46742956" w14:textId="77777777" w:rsidR="00BD373A" w:rsidRPr="00D566CF" w:rsidRDefault="00BD373A" w:rsidP="00C74CC3">
            <w:pPr>
              <w:tabs>
                <w:tab w:val="left" w:pos="-164"/>
              </w:tabs>
              <w:spacing w:line="260" w:lineRule="atLeast"/>
              <w:ind w:left="-164" w:right="-1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>กำไรหรือ</w:t>
            </w:r>
          </w:p>
        </w:tc>
        <w:tc>
          <w:tcPr>
            <w:tcW w:w="284" w:type="dxa"/>
          </w:tcPr>
          <w:p w14:paraId="7162993D" w14:textId="77777777" w:rsidR="00BD373A" w:rsidRPr="00D566CF" w:rsidRDefault="00BD373A" w:rsidP="00C74CC3">
            <w:pPr>
              <w:spacing w:line="26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E9DA08F" w14:textId="77777777" w:rsidR="00BD373A" w:rsidRPr="00A377DF" w:rsidRDefault="00BD373A" w:rsidP="00C74CC3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>กำไรขาดทุน</w:t>
            </w:r>
          </w:p>
        </w:tc>
        <w:tc>
          <w:tcPr>
            <w:tcW w:w="283" w:type="dxa"/>
          </w:tcPr>
          <w:p w14:paraId="30258144" w14:textId="77777777" w:rsidR="00BD373A" w:rsidRPr="00D566CF" w:rsidRDefault="00BD373A" w:rsidP="00C74CC3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29DCD629" w14:textId="77777777" w:rsidR="00BD373A" w:rsidRPr="00D566CF" w:rsidRDefault="00BD373A" w:rsidP="00C74CC3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D566CF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BD373A" w:rsidRPr="00D566CF" w14:paraId="0F1693F7" w14:textId="77777777" w:rsidTr="00C74CC3">
        <w:tc>
          <w:tcPr>
            <w:tcW w:w="4428" w:type="dxa"/>
          </w:tcPr>
          <w:p w14:paraId="531D0160" w14:textId="77777777" w:rsidR="00BD373A" w:rsidRPr="00D566CF" w:rsidRDefault="00BD373A" w:rsidP="00C74CC3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1ACAAA47" w14:textId="77777777" w:rsidR="00BD373A" w:rsidRPr="00D566CF" w:rsidRDefault="00BD373A" w:rsidP="00C74CC3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BF31692" w14:textId="759164CE" w:rsidR="00BD373A" w:rsidRPr="00D566CF" w:rsidRDefault="00BD373A" w:rsidP="00C74CC3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D566CF">
              <w:rPr>
                <w:rFonts w:ascii="Angsana New" w:hAnsi="Angsana New"/>
                <w:sz w:val="24"/>
                <w:szCs w:val="24"/>
              </w:rPr>
              <w:t>256</w:t>
            </w:r>
            <w:r w:rsidR="001F228A" w:rsidRPr="00D566CF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83" w:type="dxa"/>
          </w:tcPr>
          <w:p w14:paraId="67B5C264" w14:textId="77777777" w:rsidR="00BD373A" w:rsidRPr="00D566CF" w:rsidRDefault="00BD373A" w:rsidP="00C74CC3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2EF7123" w14:textId="77777777" w:rsidR="00BD373A" w:rsidRPr="00A377DF" w:rsidRDefault="00BD373A" w:rsidP="00C74CC3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284" w:type="dxa"/>
          </w:tcPr>
          <w:p w14:paraId="76D41A63" w14:textId="77777777" w:rsidR="00BD373A" w:rsidRPr="00D566CF" w:rsidRDefault="00BD373A" w:rsidP="00C74CC3">
            <w:pPr>
              <w:spacing w:line="26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2053D87" w14:textId="77777777" w:rsidR="00BD373A" w:rsidRPr="00D566CF" w:rsidRDefault="00BD373A" w:rsidP="00C74CC3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283" w:type="dxa"/>
          </w:tcPr>
          <w:p w14:paraId="5E163DBB" w14:textId="77777777" w:rsidR="00BD373A" w:rsidRPr="00D566CF" w:rsidRDefault="00BD373A" w:rsidP="00C74CC3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64B1909" w14:textId="3B5F430F" w:rsidR="00BD373A" w:rsidRPr="00D566CF" w:rsidRDefault="00BD373A" w:rsidP="00C74CC3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D566CF">
              <w:rPr>
                <w:rFonts w:ascii="Angsana New" w:hAnsi="Angsana New"/>
                <w:sz w:val="24"/>
                <w:szCs w:val="24"/>
              </w:rPr>
              <w:t>256</w:t>
            </w:r>
            <w:r w:rsidR="001F228A" w:rsidRPr="00D566CF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83" w:type="dxa"/>
          </w:tcPr>
          <w:p w14:paraId="5A0C2989" w14:textId="77777777" w:rsidR="00BD373A" w:rsidRPr="00D566CF" w:rsidRDefault="00BD373A" w:rsidP="00C74CC3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1FA2609C" w14:textId="77777777" w:rsidR="00BD373A" w:rsidRPr="00A377DF" w:rsidRDefault="00BD373A" w:rsidP="00C74CC3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284" w:type="dxa"/>
          </w:tcPr>
          <w:p w14:paraId="33611378" w14:textId="77777777" w:rsidR="00BD373A" w:rsidRPr="00D566CF" w:rsidRDefault="00BD373A" w:rsidP="00C74CC3">
            <w:pPr>
              <w:spacing w:line="26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E34B16B" w14:textId="77777777" w:rsidR="00BD373A" w:rsidRPr="00D566CF" w:rsidRDefault="00BD373A" w:rsidP="00C74CC3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283" w:type="dxa"/>
          </w:tcPr>
          <w:p w14:paraId="36873302" w14:textId="77777777" w:rsidR="00BD373A" w:rsidRPr="00D566CF" w:rsidRDefault="00BD373A" w:rsidP="00C74CC3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BBCA518" w14:textId="1A5C11C7" w:rsidR="00BD373A" w:rsidRPr="00D566CF" w:rsidRDefault="00BD373A" w:rsidP="00C74CC3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D566CF">
              <w:rPr>
                <w:rFonts w:ascii="Angsana New" w:hAnsi="Angsana New"/>
                <w:sz w:val="24"/>
                <w:szCs w:val="24"/>
              </w:rPr>
              <w:t>256</w:t>
            </w:r>
            <w:r w:rsidR="001F228A" w:rsidRPr="00D566CF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BD373A" w:rsidRPr="00D566CF" w14:paraId="4C9EE5BF" w14:textId="77777777" w:rsidTr="00C74CC3">
        <w:tc>
          <w:tcPr>
            <w:tcW w:w="4428" w:type="dxa"/>
          </w:tcPr>
          <w:p w14:paraId="70372326" w14:textId="77777777" w:rsidR="00BD373A" w:rsidRPr="00D566CF" w:rsidRDefault="00BD373A" w:rsidP="00C74CC3">
            <w:pPr>
              <w:tabs>
                <w:tab w:val="clear" w:pos="227"/>
                <w:tab w:val="clear" w:pos="454"/>
                <w:tab w:val="clear" w:pos="680"/>
                <w:tab w:val="left" w:pos="709"/>
              </w:tabs>
              <w:spacing w:line="260" w:lineRule="atLeast"/>
              <w:ind w:left="709" w:hanging="108"/>
              <w:jc w:val="thaiDistribute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A377DF">
              <w:rPr>
                <w:rFonts w:ascii="Angsana New" w:hAnsi="Angsana New"/>
                <w:sz w:val="24"/>
                <w:szCs w:val="24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84" w:type="dxa"/>
          </w:tcPr>
          <w:p w14:paraId="0E4C6065" w14:textId="77777777" w:rsidR="00BD373A" w:rsidRPr="00D566CF" w:rsidRDefault="00BD373A" w:rsidP="00C74CC3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231AB246" w14:textId="77777777" w:rsidR="00BD373A" w:rsidRPr="00D566CF" w:rsidRDefault="00BD373A" w:rsidP="00C74CC3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14:paraId="5235E804" w14:textId="77777777" w:rsidR="00BD373A" w:rsidRPr="00D566CF" w:rsidRDefault="00BD373A" w:rsidP="00C74CC3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912D151" w14:textId="77777777" w:rsidR="00BD373A" w:rsidRPr="00D566CF" w:rsidRDefault="00BD373A" w:rsidP="00C74CC3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61F517E5" w14:textId="77777777" w:rsidR="00BD373A" w:rsidRPr="00D566CF" w:rsidRDefault="00BD373A" w:rsidP="00C74CC3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2A2959E" w14:textId="77777777" w:rsidR="00BD373A" w:rsidRPr="00D566CF" w:rsidRDefault="00BD373A" w:rsidP="00C74CC3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14:paraId="025297AF" w14:textId="77777777" w:rsidR="00BD373A" w:rsidRPr="00D566CF" w:rsidRDefault="00BD373A" w:rsidP="00C74CC3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3591BA6A" w14:textId="77777777" w:rsidR="00BD373A" w:rsidRPr="00D566CF" w:rsidRDefault="00BD373A" w:rsidP="00C74CC3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14:paraId="32A943EF" w14:textId="77777777" w:rsidR="00BD373A" w:rsidRPr="00D566CF" w:rsidRDefault="00BD373A" w:rsidP="00C74CC3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22A006FC" w14:textId="77777777" w:rsidR="00BD373A" w:rsidRPr="00D566CF" w:rsidRDefault="00BD373A" w:rsidP="00C74CC3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7038BF3F" w14:textId="77777777" w:rsidR="00BD373A" w:rsidRPr="00D566CF" w:rsidRDefault="00BD373A" w:rsidP="00C74CC3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C0DBB96" w14:textId="77777777" w:rsidR="00BD373A" w:rsidRPr="00D566CF" w:rsidRDefault="00BD373A" w:rsidP="00C74CC3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14:paraId="45E25251" w14:textId="77777777" w:rsidR="00BD373A" w:rsidRPr="00D566CF" w:rsidRDefault="00BD373A" w:rsidP="00C74CC3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167CCBB0" w14:textId="77777777" w:rsidR="00BD373A" w:rsidRPr="00D566CF" w:rsidRDefault="00BD373A" w:rsidP="00C74CC3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B512EA" w:rsidRPr="00D566CF" w14:paraId="6E5B54BF" w14:textId="77777777" w:rsidTr="0012198F">
        <w:tc>
          <w:tcPr>
            <w:tcW w:w="4428" w:type="dxa"/>
          </w:tcPr>
          <w:p w14:paraId="06E09CD1" w14:textId="77777777" w:rsidR="00B512EA" w:rsidRPr="00D566CF" w:rsidRDefault="00B512EA" w:rsidP="00B512EA">
            <w:pPr>
              <w:tabs>
                <w:tab w:val="clear" w:pos="227"/>
                <w:tab w:val="clear" w:pos="454"/>
                <w:tab w:val="clear" w:pos="680"/>
                <w:tab w:val="left" w:pos="709"/>
              </w:tabs>
              <w:spacing w:line="260" w:lineRule="atLeast"/>
              <w:ind w:left="709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</w:t>
            </w:r>
          </w:p>
        </w:tc>
        <w:tc>
          <w:tcPr>
            <w:tcW w:w="284" w:type="dxa"/>
          </w:tcPr>
          <w:p w14:paraId="71ECBBE4" w14:textId="77777777" w:rsidR="00B512EA" w:rsidRPr="00D566CF" w:rsidRDefault="00B512EA" w:rsidP="00B512EA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F0FBFD" w14:textId="10D38672" w:rsidR="00B512EA" w:rsidRPr="00D566CF" w:rsidRDefault="00B512EA" w:rsidP="00B512EA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844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4FFCA97" w14:textId="77777777" w:rsidR="00B512EA" w:rsidRPr="00D566CF" w:rsidRDefault="00B512EA" w:rsidP="00B512EA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40BC6BD" w14:textId="1DD983EE" w:rsidR="00B512EA" w:rsidRPr="00D566CF" w:rsidRDefault="00B512EA" w:rsidP="00B512EA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(12)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2D4303A" w14:textId="77777777" w:rsidR="00B512EA" w:rsidRPr="00D566CF" w:rsidRDefault="00B512EA" w:rsidP="00B512EA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14B0CAC" w14:textId="3CA703FF" w:rsidR="00B512EA" w:rsidRPr="00D566CF" w:rsidRDefault="00B512EA" w:rsidP="00B512EA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731CFAB" w14:textId="77777777" w:rsidR="00B512EA" w:rsidRPr="00D566CF" w:rsidRDefault="00B512EA" w:rsidP="00B512EA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F89AE8" w14:textId="6E5132DD" w:rsidR="00B512EA" w:rsidRPr="00D566CF" w:rsidRDefault="00B512EA" w:rsidP="00B512EA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832</w:t>
            </w:r>
          </w:p>
        </w:tc>
        <w:tc>
          <w:tcPr>
            <w:tcW w:w="283" w:type="dxa"/>
            <w:vAlign w:val="bottom"/>
          </w:tcPr>
          <w:p w14:paraId="385B75AC" w14:textId="77777777" w:rsidR="00B512EA" w:rsidRPr="00D566CF" w:rsidRDefault="00B512EA" w:rsidP="00B512EA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7BE1496" w14:textId="010E5521" w:rsidR="00B512EA" w:rsidRPr="00A377DF" w:rsidRDefault="00B512EA" w:rsidP="00B512EA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7C62">
              <w:rPr>
                <w:rFonts w:ascii="Angsana New" w:hAnsi="Angsana New"/>
                <w:sz w:val="24"/>
                <w:szCs w:val="24"/>
              </w:rPr>
              <w:t xml:space="preserve"> (36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Pr="004D7C6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22894CF" w14:textId="77777777" w:rsidR="00B512EA" w:rsidRPr="00D566CF" w:rsidRDefault="00B512EA" w:rsidP="00B512EA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E1ACA1" w14:textId="65013E24" w:rsidR="00B512EA" w:rsidRPr="00D566CF" w:rsidRDefault="00B512EA" w:rsidP="00B512EA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1A877C0" w14:textId="77777777" w:rsidR="00B512EA" w:rsidRPr="00D566CF" w:rsidRDefault="00B512EA" w:rsidP="00B512EA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706E3BB" w14:textId="7BB9D390" w:rsidR="00B512EA" w:rsidRPr="00D566CF" w:rsidRDefault="00B512EA" w:rsidP="00B512EA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7C62">
              <w:rPr>
                <w:rFonts w:ascii="Angsana New" w:hAnsi="Angsana New"/>
                <w:sz w:val="24"/>
                <w:szCs w:val="24"/>
              </w:rPr>
              <w:t xml:space="preserve">                   469</w:t>
            </w:r>
          </w:p>
        </w:tc>
      </w:tr>
      <w:tr w:rsidR="00B512EA" w:rsidRPr="00D566CF" w14:paraId="130DC7C2" w14:textId="77777777" w:rsidTr="0012198F">
        <w:tc>
          <w:tcPr>
            <w:tcW w:w="4428" w:type="dxa"/>
          </w:tcPr>
          <w:p w14:paraId="40CF1F18" w14:textId="77777777" w:rsidR="00B512EA" w:rsidRPr="00A377DF" w:rsidRDefault="00B512EA" w:rsidP="00B512EA">
            <w:pPr>
              <w:tabs>
                <w:tab w:val="clear" w:pos="227"/>
                <w:tab w:val="clear" w:pos="454"/>
                <w:tab w:val="clear" w:pos="680"/>
                <w:tab w:val="left" w:pos="709"/>
              </w:tabs>
              <w:spacing w:line="260" w:lineRule="atLeast"/>
              <w:ind w:left="709" w:hanging="10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>ค่าเผื่อสินค้าเสื่อมสภาพ</w:t>
            </w:r>
          </w:p>
        </w:tc>
        <w:tc>
          <w:tcPr>
            <w:tcW w:w="284" w:type="dxa"/>
          </w:tcPr>
          <w:p w14:paraId="64E8B15C" w14:textId="77777777" w:rsidR="00B512EA" w:rsidRPr="00D566CF" w:rsidRDefault="00B512EA" w:rsidP="00B512EA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DE907DD" w14:textId="3C193156" w:rsidR="00B512EA" w:rsidRPr="00D566CF" w:rsidRDefault="00B512EA" w:rsidP="00B512EA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FDF8345" w14:textId="77777777" w:rsidR="00B512EA" w:rsidRPr="00D566CF" w:rsidRDefault="00B512EA" w:rsidP="00B512EA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BBF40A" w14:textId="2D867D32" w:rsidR="00B512EA" w:rsidRPr="00D566CF" w:rsidRDefault="00B512EA" w:rsidP="00B512EA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208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18DF4C9" w14:textId="77777777" w:rsidR="00B512EA" w:rsidRPr="00D566CF" w:rsidRDefault="00B512EA" w:rsidP="00B512EA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F46BA2" w14:textId="1B7DAF8C" w:rsidR="00B512EA" w:rsidRPr="00A377DF" w:rsidRDefault="00B512EA" w:rsidP="00B512EA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4D1EA8F" w14:textId="77777777" w:rsidR="00B512EA" w:rsidRPr="00D566CF" w:rsidRDefault="00B512EA" w:rsidP="00B512EA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4205F72" w14:textId="3FC4532B" w:rsidR="00B512EA" w:rsidRPr="00D566CF" w:rsidRDefault="00B512EA" w:rsidP="00B512EA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208</w:t>
            </w:r>
          </w:p>
        </w:tc>
        <w:tc>
          <w:tcPr>
            <w:tcW w:w="283" w:type="dxa"/>
            <w:vAlign w:val="bottom"/>
          </w:tcPr>
          <w:p w14:paraId="58FA56AE" w14:textId="77777777" w:rsidR="00B512EA" w:rsidRPr="00D566CF" w:rsidRDefault="00B512EA" w:rsidP="00B512EA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6DC28E1" w14:textId="22F633CD" w:rsidR="00B512EA" w:rsidRPr="00A377DF" w:rsidRDefault="00B512EA" w:rsidP="00B512EA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7C62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7190726" w14:textId="77777777" w:rsidR="00B512EA" w:rsidRPr="00D566CF" w:rsidRDefault="00B512EA" w:rsidP="00B512EA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633F441" w14:textId="304120C7" w:rsidR="00B512EA" w:rsidRPr="00A377DF" w:rsidRDefault="00B512EA" w:rsidP="00B512EA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22E24FA" w14:textId="77777777" w:rsidR="00B512EA" w:rsidRPr="00D566CF" w:rsidRDefault="00B512EA" w:rsidP="00B512EA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F4D499C" w14:textId="4D93404B" w:rsidR="00B512EA" w:rsidRPr="00D566CF" w:rsidRDefault="00B512EA" w:rsidP="00B512EA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7C62">
              <w:rPr>
                <w:rFonts w:ascii="Angsana New" w:hAnsi="Angsana New"/>
                <w:sz w:val="24"/>
                <w:szCs w:val="24"/>
              </w:rPr>
              <w:t xml:space="preserve">                   230 </w:t>
            </w:r>
          </w:p>
        </w:tc>
      </w:tr>
      <w:tr w:rsidR="00484EF9" w:rsidRPr="00D566CF" w14:paraId="12DB0652" w14:textId="77777777" w:rsidTr="0012198F">
        <w:tc>
          <w:tcPr>
            <w:tcW w:w="4428" w:type="dxa"/>
          </w:tcPr>
          <w:p w14:paraId="12B51F0B" w14:textId="77777777" w:rsidR="00484EF9" w:rsidRPr="00A377DF" w:rsidRDefault="00484EF9" w:rsidP="00484EF9">
            <w:pPr>
              <w:tabs>
                <w:tab w:val="clear" w:pos="227"/>
                <w:tab w:val="clear" w:pos="454"/>
                <w:tab w:val="clear" w:pos="680"/>
                <w:tab w:val="left" w:pos="709"/>
              </w:tabs>
              <w:spacing w:line="260" w:lineRule="atLeast"/>
              <w:ind w:left="709" w:hanging="10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>ค่าเผื่อการด้อยค่าของ</w:t>
            </w:r>
          </w:p>
        </w:tc>
        <w:tc>
          <w:tcPr>
            <w:tcW w:w="284" w:type="dxa"/>
          </w:tcPr>
          <w:p w14:paraId="49749A00" w14:textId="77777777" w:rsidR="00484EF9" w:rsidRPr="00D566CF" w:rsidRDefault="00484EF9" w:rsidP="00484EF9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944C3E6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E1C167B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977B46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C60F961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4BECFC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ECF44DB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916012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741F7C8F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6FA7AF9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24C9A92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FD28D1C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B7C3C3F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201BE5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84EF9" w:rsidRPr="00D566CF" w14:paraId="37A16744" w14:textId="77777777" w:rsidTr="0012198F">
        <w:tc>
          <w:tcPr>
            <w:tcW w:w="4428" w:type="dxa"/>
          </w:tcPr>
          <w:p w14:paraId="00F16FC9" w14:textId="3E08CA9B" w:rsidR="00484EF9" w:rsidRPr="00A377DF" w:rsidRDefault="00484EF9" w:rsidP="0048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line="260" w:lineRule="atLeast"/>
              <w:ind w:left="777" w:hanging="3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>เงินลงทุนในบริษัทร่วม</w:t>
            </w:r>
          </w:p>
        </w:tc>
        <w:tc>
          <w:tcPr>
            <w:tcW w:w="284" w:type="dxa"/>
          </w:tcPr>
          <w:p w14:paraId="495A2199" w14:textId="77777777" w:rsidR="00484EF9" w:rsidRPr="00D566CF" w:rsidRDefault="00484EF9" w:rsidP="00484EF9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C7D189" w14:textId="69B77322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1,687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BE49BE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41FB0BF" w14:textId="3DC8C960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(787)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ECC8E77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8824777" w14:textId="5AE24289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8FC9113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C564EA8" w14:textId="351F79BB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900</w:t>
            </w:r>
          </w:p>
        </w:tc>
        <w:tc>
          <w:tcPr>
            <w:tcW w:w="283" w:type="dxa"/>
            <w:vAlign w:val="bottom"/>
          </w:tcPr>
          <w:p w14:paraId="26146B2F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860AFFB" w14:textId="0EB0A152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="00891BDA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04C1C15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DE1AAE" w14:textId="518349AE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DB2893C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5479EBC" w14:textId="50DF948C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</w:t>
            </w:r>
            <w:r w:rsidR="00891BDA">
              <w:rPr>
                <w:rFonts w:ascii="Angsana New" w:hAnsi="Angsana New"/>
                <w:sz w:val="24"/>
                <w:szCs w:val="24"/>
              </w:rPr>
              <w:t>51</w:t>
            </w:r>
          </w:p>
        </w:tc>
      </w:tr>
      <w:tr w:rsidR="003D4FAF" w:rsidRPr="00D566CF" w14:paraId="2E9B286C" w14:textId="77777777" w:rsidTr="0012198F">
        <w:tc>
          <w:tcPr>
            <w:tcW w:w="4428" w:type="dxa"/>
          </w:tcPr>
          <w:p w14:paraId="778E415E" w14:textId="77777777" w:rsidR="003D4FAF" w:rsidRPr="00A377DF" w:rsidRDefault="003D4FAF" w:rsidP="003D4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line="260" w:lineRule="atLeast"/>
              <w:ind w:left="777" w:hanging="3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>ตราสารทุน - หลักทรัพย์ที่ไม่อยู่ในความต้องการตลาด</w:t>
            </w:r>
          </w:p>
        </w:tc>
        <w:tc>
          <w:tcPr>
            <w:tcW w:w="284" w:type="dxa"/>
          </w:tcPr>
          <w:p w14:paraId="276E9B3A" w14:textId="77777777" w:rsidR="003D4FAF" w:rsidRPr="00D566CF" w:rsidRDefault="003D4FAF" w:rsidP="003D4FAF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945BF15" w14:textId="138DCD5C" w:rsidR="003D4FAF" w:rsidRPr="00D566CF" w:rsidRDefault="003D4FAF" w:rsidP="003D4FAF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2,459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3C07F9D" w14:textId="77777777" w:rsidR="003D4FAF" w:rsidRPr="00D566CF" w:rsidRDefault="003D4FAF" w:rsidP="003D4FAF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EC94F5" w14:textId="420BEE68" w:rsidR="003D4FAF" w:rsidRPr="00D566CF" w:rsidRDefault="003D4FAF" w:rsidP="003D4FAF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11B5C90" w14:textId="77777777" w:rsidR="003D4FAF" w:rsidRPr="00D566CF" w:rsidRDefault="003D4FAF" w:rsidP="003D4FAF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BAC6F8" w14:textId="5EC5D728" w:rsidR="003D4FAF" w:rsidRPr="00D566CF" w:rsidRDefault="003D4FAF" w:rsidP="003D4FAF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56FFCF2" w14:textId="77777777" w:rsidR="003D4FAF" w:rsidRPr="00D566CF" w:rsidRDefault="003D4FAF" w:rsidP="003D4FAF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447BC7C" w14:textId="66DC0F64" w:rsidR="003D4FAF" w:rsidRPr="00D566CF" w:rsidRDefault="003D4FAF" w:rsidP="003D4FAF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2,558</w:t>
            </w:r>
          </w:p>
        </w:tc>
        <w:tc>
          <w:tcPr>
            <w:tcW w:w="283" w:type="dxa"/>
            <w:vAlign w:val="bottom"/>
          </w:tcPr>
          <w:p w14:paraId="0F16C275" w14:textId="77777777" w:rsidR="003D4FAF" w:rsidRPr="00D566CF" w:rsidRDefault="003D4FAF" w:rsidP="003D4FAF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72EBB12" w14:textId="44826349" w:rsidR="003D4FAF" w:rsidRPr="00D566CF" w:rsidRDefault="003D4FAF" w:rsidP="003D4FAF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664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6CBA70F" w14:textId="77777777" w:rsidR="003D4FAF" w:rsidRPr="00D566CF" w:rsidRDefault="003D4FAF" w:rsidP="003D4FAF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DD4DEA9" w14:textId="6396AA96" w:rsidR="003D4FAF" w:rsidRPr="00D566CF" w:rsidRDefault="003D4FAF" w:rsidP="003D4FAF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A6EEF08" w14:textId="77777777" w:rsidR="003D4FAF" w:rsidRPr="00D566CF" w:rsidRDefault="003D4FAF" w:rsidP="003D4FAF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D4E67E" w14:textId="7A371566" w:rsidR="003D4FAF" w:rsidRPr="00D566CF" w:rsidRDefault="003D4FAF" w:rsidP="003D4FAF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7C62">
              <w:rPr>
                <w:rFonts w:ascii="Angsana New" w:hAnsi="Angsana New"/>
                <w:sz w:val="24"/>
                <w:szCs w:val="24"/>
              </w:rPr>
              <w:t xml:space="preserve">                3,2</w:t>
            </w:r>
            <w:r>
              <w:rPr>
                <w:rFonts w:ascii="Angsana New" w:hAnsi="Angsana New"/>
                <w:sz w:val="24"/>
                <w:szCs w:val="24"/>
              </w:rPr>
              <w:t>22</w:t>
            </w:r>
          </w:p>
        </w:tc>
      </w:tr>
      <w:tr w:rsidR="00484EF9" w:rsidRPr="00D566CF" w14:paraId="3949CB35" w14:textId="77777777" w:rsidTr="0012198F">
        <w:tc>
          <w:tcPr>
            <w:tcW w:w="4428" w:type="dxa"/>
          </w:tcPr>
          <w:p w14:paraId="116A7700" w14:textId="77777777" w:rsidR="00484EF9" w:rsidRPr="00A377DF" w:rsidRDefault="00484EF9" w:rsidP="0048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line="260" w:lineRule="atLeast"/>
              <w:ind w:left="777" w:hanging="3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284" w:type="dxa"/>
          </w:tcPr>
          <w:p w14:paraId="3C640495" w14:textId="77777777" w:rsidR="00484EF9" w:rsidRPr="00D566CF" w:rsidRDefault="00484EF9" w:rsidP="00484EF9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41089D7" w14:textId="234764D1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767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984E268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EE9FCD" w14:textId="04F37893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(250)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2754427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7C46D5A" w14:textId="0B65604B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5A3DFBA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ACAA7BA" w14:textId="4B2BDC43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517</w:t>
            </w:r>
          </w:p>
        </w:tc>
        <w:tc>
          <w:tcPr>
            <w:tcW w:w="283" w:type="dxa"/>
            <w:vAlign w:val="bottom"/>
          </w:tcPr>
          <w:p w14:paraId="7B917D82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788D6A5" w14:textId="4EBB195D" w:rsidR="00484EF9" w:rsidRPr="00A377D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79F3980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6DE13B" w14:textId="07F1A7B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C66667B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F76528D" w14:textId="5CBBBBF8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7C62">
              <w:rPr>
                <w:rFonts w:ascii="Angsana New" w:hAnsi="Angsana New"/>
                <w:sz w:val="24"/>
                <w:szCs w:val="24"/>
              </w:rPr>
              <w:t xml:space="preserve">                   51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484EF9" w:rsidRPr="00D566CF" w14:paraId="68771BB7" w14:textId="77777777" w:rsidTr="0012198F">
        <w:tc>
          <w:tcPr>
            <w:tcW w:w="4712" w:type="dxa"/>
            <w:gridSpan w:val="2"/>
          </w:tcPr>
          <w:p w14:paraId="5F057DE1" w14:textId="77777777" w:rsidR="00484EF9" w:rsidRPr="00D566CF" w:rsidRDefault="00484EF9" w:rsidP="00484EF9">
            <w:pPr>
              <w:spacing w:line="260" w:lineRule="atLeast"/>
              <w:ind w:left="709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>ผลประโยชน์พนักงานหลังออกจากงาน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BB0178" w14:textId="63C83B5D" w:rsidR="00484EF9" w:rsidRPr="00A377D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6,819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134458A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D5C9D2B" w14:textId="5E1DFA93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48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50652E3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EA6A742" w14:textId="3F22C620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A6B4BD1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487DA7" w14:textId="4132DC6C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6,867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509125C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8123115" w14:textId="24B94C46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(883)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CF1D9E1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40721D" w14:textId="3C7F78FE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466B985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E80E3D" w14:textId="01518C02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7C62">
              <w:rPr>
                <w:rFonts w:ascii="Angsana New" w:hAnsi="Angsana New"/>
                <w:sz w:val="24"/>
                <w:szCs w:val="24"/>
              </w:rPr>
              <w:t>5,98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484EF9" w:rsidRPr="00D566CF" w14:paraId="3BE87327" w14:textId="77777777" w:rsidTr="0012198F">
        <w:tc>
          <w:tcPr>
            <w:tcW w:w="4428" w:type="dxa"/>
          </w:tcPr>
          <w:p w14:paraId="3C6F285A" w14:textId="77777777" w:rsidR="00484EF9" w:rsidRPr="00A377DF" w:rsidRDefault="00484EF9" w:rsidP="00484EF9">
            <w:pPr>
              <w:tabs>
                <w:tab w:val="clear" w:pos="227"/>
                <w:tab w:val="clear" w:pos="454"/>
                <w:tab w:val="clear" w:pos="680"/>
                <w:tab w:val="left" w:pos="709"/>
              </w:tabs>
              <w:spacing w:line="260" w:lineRule="atLeast"/>
              <w:ind w:left="709" w:hanging="10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>ขายฝาก</w:t>
            </w:r>
          </w:p>
        </w:tc>
        <w:tc>
          <w:tcPr>
            <w:tcW w:w="284" w:type="dxa"/>
          </w:tcPr>
          <w:p w14:paraId="0F6BDB9E" w14:textId="77777777" w:rsidR="00484EF9" w:rsidRPr="00D566CF" w:rsidRDefault="00484EF9" w:rsidP="00484EF9">
            <w:pPr>
              <w:spacing w:line="260" w:lineRule="atLeast"/>
              <w:ind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D4E47C" w14:textId="1FAEB5F6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15,412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D4E49B3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6E645E" w14:textId="463BB2EC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1,62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90D4C3C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E32445B" w14:textId="0719DB03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975377E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DEADD9" w14:textId="08102F46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17,03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83" w:type="dxa"/>
            <w:vAlign w:val="bottom"/>
          </w:tcPr>
          <w:p w14:paraId="69C025D6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B7871F0" w14:textId="66657B86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(1,203)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6B7CCF2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3E21B3" w14:textId="04FB6104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E9FBC4D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079B95" w14:textId="3AC57A92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7C62">
              <w:rPr>
                <w:rFonts w:ascii="Angsana New" w:hAnsi="Angsana New"/>
                <w:sz w:val="24"/>
                <w:szCs w:val="24"/>
              </w:rPr>
              <w:t xml:space="preserve">              15,82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</w:tr>
      <w:tr w:rsidR="00484EF9" w:rsidRPr="00D566CF" w14:paraId="55A3CFC0" w14:textId="77777777" w:rsidTr="0012198F">
        <w:tc>
          <w:tcPr>
            <w:tcW w:w="4428" w:type="dxa"/>
          </w:tcPr>
          <w:p w14:paraId="5F9678B5" w14:textId="77777777" w:rsidR="00484EF9" w:rsidRPr="00A377DF" w:rsidRDefault="00484EF9" w:rsidP="00484EF9">
            <w:pPr>
              <w:tabs>
                <w:tab w:val="clear" w:pos="227"/>
                <w:tab w:val="clear" w:pos="454"/>
                <w:tab w:val="clear" w:pos="680"/>
                <w:tab w:val="left" w:pos="709"/>
              </w:tabs>
              <w:spacing w:line="260" w:lineRule="atLeast"/>
              <w:ind w:left="709" w:hanging="10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284" w:type="dxa"/>
          </w:tcPr>
          <w:p w14:paraId="2AA193EB" w14:textId="77777777" w:rsidR="00484EF9" w:rsidRPr="00D566CF" w:rsidRDefault="00484EF9" w:rsidP="00484EF9">
            <w:pPr>
              <w:spacing w:line="260" w:lineRule="atLeast"/>
              <w:ind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461E2" w14:textId="6FFF7F10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4,744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A1BE7D5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989DA" w14:textId="37BA7DB4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C4A683A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8D78F9" w14:textId="087523A8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766C4B2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94AB24" w14:textId="10E59F8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4,744</w:t>
            </w:r>
          </w:p>
        </w:tc>
        <w:tc>
          <w:tcPr>
            <w:tcW w:w="283" w:type="dxa"/>
            <w:vAlign w:val="bottom"/>
          </w:tcPr>
          <w:p w14:paraId="7E76730B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86D93" w14:textId="44FBFBA5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7006E8E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9E025E" w14:textId="02D8A3AF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6CDC69D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92F2F" w14:textId="4C0C355C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7C62">
              <w:rPr>
                <w:rFonts w:ascii="Angsana New" w:hAnsi="Angsana New"/>
                <w:sz w:val="24"/>
                <w:szCs w:val="24"/>
              </w:rPr>
              <w:t xml:space="preserve">                4,74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4D7C6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484EF9" w:rsidRPr="00D566CF" w14:paraId="2FA22EAC" w14:textId="77777777" w:rsidTr="0012198F">
        <w:tc>
          <w:tcPr>
            <w:tcW w:w="4428" w:type="dxa"/>
          </w:tcPr>
          <w:p w14:paraId="0865E301" w14:textId="77777777" w:rsidR="00484EF9" w:rsidRPr="00A377DF" w:rsidRDefault="00484EF9" w:rsidP="00484EF9">
            <w:pPr>
              <w:tabs>
                <w:tab w:val="clear" w:pos="227"/>
                <w:tab w:val="clear" w:pos="454"/>
                <w:tab w:val="clear" w:pos="680"/>
                <w:tab w:val="left" w:pos="709"/>
              </w:tabs>
              <w:spacing w:line="260" w:lineRule="atLeast"/>
              <w:ind w:left="709" w:hanging="10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377D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84" w:type="dxa"/>
          </w:tcPr>
          <w:p w14:paraId="47C24034" w14:textId="77777777" w:rsidR="00484EF9" w:rsidRPr="00D566CF" w:rsidRDefault="00484EF9" w:rsidP="00484EF9">
            <w:pPr>
              <w:spacing w:line="260" w:lineRule="atLeast"/>
              <w:ind w:hanging="49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25F67E" w14:textId="5425BA0F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66CF">
              <w:rPr>
                <w:rFonts w:ascii="Angsana New" w:hAnsi="Angsana New"/>
                <w:b/>
                <w:bCs/>
                <w:sz w:val="24"/>
                <w:szCs w:val="24"/>
              </w:rPr>
              <w:t>32,732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56DECF6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283AC9" w14:textId="26A6F245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66CF">
              <w:rPr>
                <w:rFonts w:ascii="Angsana New" w:hAnsi="Angsana New"/>
                <w:b/>
                <w:bCs/>
                <w:sz w:val="24"/>
                <w:szCs w:val="24"/>
              </w:rPr>
              <w:t>92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364224D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84C71A" w14:textId="621246D5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66CF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7D71632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7B6FA0" w14:textId="3AF10F90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66CF">
              <w:rPr>
                <w:rFonts w:ascii="Angsana New" w:hAnsi="Angsana New"/>
                <w:b/>
                <w:bCs/>
                <w:sz w:val="24"/>
                <w:szCs w:val="24"/>
              </w:rPr>
              <w:t>33,65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83" w:type="dxa"/>
            <w:vAlign w:val="bottom"/>
          </w:tcPr>
          <w:p w14:paraId="277649CF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FA4743" w14:textId="2662DF45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(1,</w:t>
            </w:r>
            <w:r w:rsidR="00F756FA">
              <w:rPr>
                <w:rFonts w:ascii="Angsana New" w:hAnsi="Angsana New"/>
                <w:b/>
                <w:bCs/>
                <w:sz w:val="24"/>
                <w:szCs w:val="24"/>
              </w:rPr>
              <w:t>512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F8CD6F7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1FA4DD" w14:textId="1D83365F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E0471AC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89C6F3" w14:textId="0A1B3E40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32,1</w:t>
            </w:r>
            <w:r w:rsidR="00F756FA">
              <w:rPr>
                <w:rFonts w:ascii="Angsana New" w:hAnsi="Angsana New"/>
                <w:b/>
                <w:bCs/>
                <w:sz w:val="24"/>
                <w:szCs w:val="24"/>
              </w:rPr>
              <w:t>46</w:t>
            </w:r>
          </w:p>
        </w:tc>
      </w:tr>
      <w:tr w:rsidR="00484EF9" w:rsidRPr="00D566CF" w14:paraId="32F81E18" w14:textId="77777777" w:rsidTr="00C74CC3">
        <w:tc>
          <w:tcPr>
            <w:tcW w:w="4428" w:type="dxa"/>
          </w:tcPr>
          <w:p w14:paraId="056F55E8" w14:textId="77777777" w:rsidR="00484EF9" w:rsidRPr="00A377DF" w:rsidRDefault="00484EF9" w:rsidP="00484EF9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left="709" w:hanging="108"/>
              <w:jc w:val="thaiDistribute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84" w:type="dxa"/>
          </w:tcPr>
          <w:p w14:paraId="1B3F675F" w14:textId="77777777" w:rsidR="00484EF9" w:rsidRPr="00D566CF" w:rsidRDefault="00484EF9" w:rsidP="00484EF9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A6D62ED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01791FE1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EC89EEE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185E00A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F09ADD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4471ED75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1AF8981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263AF833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F508A4E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FD69AA5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6F76A48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CB52ACA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D377108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84EF9" w:rsidRPr="00D566CF" w14:paraId="0B7F31EA" w14:textId="77777777" w:rsidTr="00C74CC3">
        <w:tc>
          <w:tcPr>
            <w:tcW w:w="4428" w:type="dxa"/>
          </w:tcPr>
          <w:p w14:paraId="7BE54084" w14:textId="77777777" w:rsidR="00484EF9" w:rsidRPr="00D566CF" w:rsidRDefault="00484EF9" w:rsidP="00484EF9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left="709" w:hanging="108"/>
              <w:jc w:val="thaiDistribute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A377DF">
              <w:rPr>
                <w:rFonts w:ascii="Angsana New" w:hAnsi="Angsana New"/>
                <w:sz w:val="24"/>
                <w:szCs w:val="24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84" w:type="dxa"/>
          </w:tcPr>
          <w:p w14:paraId="24E90576" w14:textId="77777777" w:rsidR="00484EF9" w:rsidRPr="00D566CF" w:rsidRDefault="00484EF9" w:rsidP="00484EF9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A833CF0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37C57816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D9CC6F9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28A1645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68550C6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33789193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3757F7B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3DA86BAC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1378519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9F9BADE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82A5A1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B18BB4D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D63A16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84EF9" w:rsidRPr="00D566CF" w14:paraId="4FE3AA72" w14:textId="77777777" w:rsidTr="00C74CC3">
        <w:tc>
          <w:tcPr>
            <w:tcW w:w="4428" w:type="dxa"/>
          </w:tcPr>
          <w:p w14:paraId="29AAA245" w14:textId="77777777" w:rsidR="00484EF9" w:rsidRPr="00D566CF" w:rsidRDefault="00484EF9" w:rsidP="00484EF9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left="709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>ผลต่างจากการเปลี่ยนแปลงในมูลค่ายุติธรรม</w:t>
            </w:r>
          </w:p>
        </w:tc>
        <w:tc>
          <w:tcPr>
            <w:tcW w:w="284" w:type="dxa"/>
          </w:tcPr>
          <w:p w14:paraId="121FF6C1" w14:textId="77777777" w:rsidR="00484EF9" w:rsidRPr="00D566CF" w:rsidRDefault="00484EF9" w:rsidP="00484EF9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F49FABD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04252072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F5A6B97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ADE3FD8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B441FF3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2F8AAF6E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678D611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14B9327B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FD2462B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0DA9CE9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C286D0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ABAB02D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05ADA7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84EF9" w:rsidRPr="00D566CF" w14:paraId="6EE0014E" w14:textId="77777777" w:rsidTr="001B5FE1">
        <w:trPr>
          <w:trHeight w:val="170"/>
        </w:trPr>
        <w:tc>
          <w:tcPr>
            <w:tcW w:w="4712" w:type="dxa"/>
            <w:gridSpan w:val="2"/>
          </w:tcPr>
          <w:p w14:paraId="6C0EBBE4" w14:textId="77777777" w:rsidR="00484EF9" w:rsidRPr="00D566CF" w:rsidRDefault="00484EF9" w:rsidP="00484EF9">
            <w:pPr>
              <w:spacing w:line="260" w:lineRule="atLeast"/>
              <w:ind w:left="7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>ตราสารทุน - หลักทรัพย์จดทะเบียนในตลาดหลักทรัพย์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4B09ED" w14:textId="179FC6ED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37,198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5C87262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5D8F6A9" w14:textId="679F36CE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F7BA229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508E6E5" w14:textId="62066C54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5,271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18EBD86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09B1D1" w14:textId="2B76B725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42,469</w:t>
            </w:r>
          </w:p>
        </w:tc>
        <w:tc>
          <w:tcPr>
            <w:tcW w:w="283" w:type="dxa"/>
            <w:vAlign w:val="bottom"/>
          </w:tcPr>
          <w:p w14:paraId="4AF78D98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5FFE500" w14:textId="46702488" w:rsidR="00484EF9" w:rsidRPr="00A377D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500F03E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00D39B0" w14:textId="20351F30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A66E2">
              <w:rPr>
                <w:rFonts w:ascii="Angsana New" w:hAnsi="Angsana New"/>
                <w:sz w:val="24"/>
                <w:szCs w:val="24"/>
              </w:rPr>
              <w:t>(1,79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Pr="007A66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66AF37E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00C31D2" w14:textId="47554176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40,676</w:t>
            </w:r>
          </w:p>
        </w:tc>
      </w:tr>
      <w:tr w:rsidR="00484EF9" w:rsidRPr="00D566CF" w14:paraId="4B34439C" w14:textId="77777777" w:rsidTr="001B5FE1">
        <w:tc>
          <w:tcPr>
            <w:tcW w:w="4428" w:type="dxa"/>
          </w:tcPr>
          <w:p w14:paraId="229EFA23" w14:textId="77777777" w:rsidR="00484EF9" w:rsidRPr="00A377DF" w:rsidRDefault="00484EF9" w:rsidP="00484EF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60" w:lineRule="atLeast"/>
              <w:ind w:left="736" w:firstLine="7"/>
              <w:rPr>
                <w:rFonts w:ascii="Angsana New" w:hAnsi="Angsana New"/>
                <w:sz w:val="24"/>
                <w:szCs w:val="24"/>
                <w:cs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>ตราสารทุน - หลักทรัพย์ที่ไม่อยู่ในความต้องการตลาด</w:t>
            </w:r>
          </w:p>
        </w:tc>
        <w:tc>
          <w:tcPr>
            <w:tcW w:w="284" w:type="dxa"/>
          </w:tcPr>
          <w:p w14:paraId="47EEC816" w14:textId="77777777" w:rsidR="00484EF9" w:rsidRPr="00D566CF" w:rsidRDefault="00484EF9" w:rsidP="00484EF9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7ED6C0" w14:textId="2C6211BA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5,249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30146A9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00A319" w14:textId="494ED33A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A7DF0E3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8F2994" w14:textId="700A3CEC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(7,839)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B3AE902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9CE31" w14:textId="53D0164E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(2,590)</w:t>
            </w:r>
          </w:p>
        </w:tc>
        <w:tc>
          <w:tcPr>
            <w:tcW w:w="283" w:type="dxa"/>
            <w:vAlign w:val="bottom"/>
          </w:tcPr>
          <w:p w14:paraId="2937E6D3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9EE8E5" w14:textId="57364B7F" w:rsidR="00484EF9" w:rsidRPr="00A377D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B597487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848FE" w14:textId="60610ED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A66E2">
              <w:rPr>
                <w:rFonts w:ascii="Angsana New" w:hAnsi="Angsana New"/>
                <w:sz w:val="24"/>
                <w:szCs w:val="24"/>
              </w:rPr>
              <w:t>460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750BF8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8FED0" w14:textId="7AF1FFA5" w:rsidR="00484EF9" w:rsidRPr="00A377DF" w:rsidRDefault="00484EF9" w:rsidP="00484EF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(2,130)</w:t>
            </w:r>
          </w:p>
        </w:tc>
      </w:tr>
      <w:tr w:rsidR="00484EF9" w:rsidRPr="00D566CF" w14:paraId="416A04AD" w14:textId="77777777" w:rsidTr="001B5FE1">
        <w:tc>
          <w:tcPr>
            <w:tcW w:w="4428" w:type="dxa"/>
          </w:tcPr>
          <w:p w14:paraId="2F128D8B" w14:textId="77777777" w:rsidR="00484EF9" w:rsidRPr="00A377DF" w:rsidRDefault="00484EF9" w:rsidP="00484EF9">
            <w:pPr>
              <w:spacing w:line="260" w:lineRule="atLeast"/>
              <w:ind w:left="709" w:hanging="10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377D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84" w:type="dxa"/>
          </w:tcPr>
          <w:p w14:paraId="75CCC71D" w14:textId="77777777" w:rsidR="00484EF9" w:rsidRPr="00D566CF" w:rsidRDefault="00484EF9" w:rsidP="00484EF9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FF9786" w14:textId="70F48FD1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66CF">
              <w:rPr>
                <w:rFonts w:ascii="Angsana New" w:hAnsi="Angsana New"/>
                <w:b/>
                <w:bCs/>
                <w:sz w:val="24"/>
                <w:szCs w:val="24"/>
              </w:rPr>
              <w:t>42,447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764D06A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9C3917" w14:textId="713E2AD3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66CF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147053E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A0E5DA" w14:textId="78FDE20D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66CF">
              <w:rPr>
                <w:rFonts w:ascii="Angsana New" w:hAnsi="Angsana New"/>
                <w:b/>
                <w:bCs/>
                <w:sz w:val="24"/>
                <w:szCs w:val="24"/>
              </w:rPr>
              <w:t>(2,568)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39EBD3B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CE3C87" w14:textId="3ED6013D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66CF">
              <w:rPr>
                <w:rFonts w:ascii="Angsana New" w:hAnsi="Angsana New"/>
                <w:b/>
                <w:bCs/>
                <w:sz w:val="24"/>
                <w:szCs w:val="24"/>
              </w:rPr>
              <w:t>39,879</w:t>
            </w:r>
          </w:p>
        </w:tc>
        <w:tc>
          <w:tcPr>
            <w:tcW w:w="283" w:type="dxa"/>
            <w:vAlign w:val="bottom"/>
          </w:tcPr>
          <w:p w14:paraId="51F4D471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86E53E" w14:textId="58FB3C06" w:rsidR="00484EF9" w:rsidRPr="00A377DF" w:rsidRDefault="00484EF9" w:rsidP="00484EF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A154E79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702E5C" w14:textId="3EB5E41D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(1,333)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0AF2DF5" w14:textId="77777777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82BBC3" w14:textId="60BCCF78" w:rsidR="00484EF9" w:rsidRPr="00D566CF" w:rsidRDefault="00484EF9" w:rsidP="00484EF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0032">
              <w:rPr>
                <w:rFonts w:ascii="Angsana New" w:hAnsi="Angsana New"/>
                <w:b/>
                <w:bCs/>
                <w:sz w:val="24"/>
                <w:szCs w:val="24"/>
              </w:rPr>
              <w:t>38,546</w:t>
            </w:r>
          </w:p>
        </w:tc>
      </w:tr>
    </w:tbl>
    <w:p w14:paraId="730AA997" w14:textId="77777777" w:rsidR="00137F53" w:rsidRPr="00D566CF" w:rsidRDefault="00137F53" w:rsidP="00223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firstLine="284"/>
        <w:jc w:val="thaiDistribute"/>
        <w:rPr>
          <w:rFonts w:ascii="Angsana New" w:hAnsi="Angsana New"/>
          <w:sz w:val="28"/>
          <w:szCs w:val="28"/>
          <w:u w:val="single"/>
        </w:rPr>
      </w:pPr>
    </w:p>
    <w:p w14:paraId="7199D083" w14:textId="77777777" w:rsidR="002D3B05" w:rsidRPr="00D566CF" w:rsidRDefault="002D3B05" w:rsidP="002D3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jc w:val="thaiDistribute"/>
        <w:rPr>
          <w:rFonts w:ascii="Angsana New" w:hAnsi="Angsana New"/>
          <w:sz w:val="28"/>
          <w:szCs w:val="28"/>
          <w:u w:val="single"/>
        </w:rPr>
        <w:sectPr w:rsidR="002D3B05" w:rsidRPr="00D566CF" w:rsidSect="001357AE">
          <w:headerReference w:type="default" r:id="rId15"/>
          <w:pgSz w:w="16834" w:h="11909" w:orient="landscape" w:code="9"/>
          <w:pgMar w:top="1440" w:right="1440" w:bottom="851" w:left="578" w:header="1276" w:footer="448" w:gutter="0"/>
          <w:cols w:space="720"/>
          <w:docGrid w:linePitch="245"/>
        </w:sectPr>
      </w:pPr>
    </w:p>
    <w:p w14:paraId="56E18035" w14:textId="77777777" w:rsidR="00C32B18" w:rsidRPr="00D566CF" w:rsidRDefault="00C32B18" w:rsidP="00C32B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284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D566CF">
        <w:rPr>
          <w:rFonts w:ascii="Angsana New" w:hAnsi="Angsana New"/>
          <w:b/>
          <w:bCs/>
          <w:sz w:val="28"/>
          <w:szCs w:val="28"/>
          <w:cs/>
        </w:rPr>
        <w:lastRenderedPageBreak/>
        <w:t>ค่าใช้จ่ายภาษีเงินได้</w:t>
      </w:r>
    </w:p>
    <w:p w14:paraId="240048EC" w14:textId="03978D15" w:rsidR="00C32B18" w:rsidRPr="00D566CF" w:rsidRDefault="00C32B18" w:rsidP="00E60DB6">
      <w:pPr>
        <w:tabs>
          <w:tab w:val="clear" w:pos="227"/>
          <w:tab w:val="left" w:pos="142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D566CF">
        <w:rPr>
          <w:rFonts w:ascii="Angsana New" w:hAnsi="Angsana New"/>
          <w:sz w:val="28"/>
          <w:szCs w:val="28"/>
          <w:cs/>
        </w:rPr>
        <w:t>สำหรับปีสิ้นสุดวันที่</w:t>
      </w:r>
      <w:r w:rsidRPr="00D566CF">
        <w:rPr>
          <w:rFonts w:ascii="Angsana New" w:hAnsi="Angsana New"/>
          <w:sz w:val="28"/>
          <w:szCs w:val="28"/>
        </w:rPr>
        <w:t xml:space="preserve"> 31</w:t>
      </w:r>
      <w:r w:rsidRPr="00A377DF">
        <w:rPr>
          <w:rFonts w:ascii="Angsana New" w:hAnsi="Angsana New"/>
          <w:sz w:val="28"/>
          <w:szCs w:val="28"/>
          <w:cs/>
        </w:rPr>
        <w:t xml:space="preserve"> ธันวาคม</w:t>
      </w:r>
      <w:r w:rsidRPr="00D566CF">
        <w:rPr>
          <w:rFonts w:ascii="Angsana New" w:hAnsi="Angsana New"/>
          <w:sz w:val="28"/>
          <w:szCs w:val="28"/>
        </w:rPr>
        <w:t xml:space="preserve"> 256</w:t>
      </w:r>
      <w:r w:rsidR="00043A9B" w:rsidRPr="00D566CF">
        <w:rPr>
          <w:rFonts w:ascii="Angsana New" w:hAnsi="Angsana New"/>
          <w:sz w:val="28"/>
          <w:szCs w:val="28"/>
        </w:rPr>
        <w:t>6</w:t>
      </w:r>
      <w:r w:rsidRPr="00A377DF">
        <w:rPr>
          <w:rFonts w:ascii="Angsana New" w:hAnsi="Angsana New"/>
          <w:sz w:val="28"/>
          <w:szCs w:val="28"/>
          <w:cs/>
        </w:rPr>
        <w:t xml:space="preserve"> และ</w:t>
      </w:r>
      <w:r w:rsidRPr="00D566CF">
        <w:rPr>
          <w:rFonts w:ascii="Angsana New" w:hAnsi="Angsana New"/>
          <w:sz w:val="28"/>
          <w:szCs w:val="28"/>
        </w:rPr>
        <w:t xml:space="preserve"> 256</w:t>
      </w:r>
      <w:r w:rsidR="00043A9B" w:rsidRPr="00D566CF">
        <w:rPr>
          <w:rFonts w:ascii="Angsana New" w:hAnsi="Angsana New"/>
          <w:sz w:val="28"/>
          <w:szCs w:val="28"/>
        </w:rPr>
        <w:t>5</w:t>
      </w:r>
      <w:r w:rsidRPr="00A377DF">
        <w:rPr>
          <w:rFonts w:ascii="Angsana New" w:hAnsi="Angsana New"/>
          <w:sz w:val="28"/>
          <w:szCs w:val="28"/>
          <w:cs/>
        </w:rPr>
        <w:t xml:space="preserve"> ประกอบด้วยรายการดังต่อไปนี้</w:t>
      </w:r>
    </w:p>
    <w:tbl>
      <w:tblPr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421"/>
        <w:gridCol w:w="284"/>
        <w:gridCol w:w="1984"/>
        <w:gridCol w:w="284"/>
        <w:gridCol w:w="1950"/>
      </w:tblGrid>
      <w:tr w:rsidR="00C32B18" w:rsidRPr="00D566CF" w14:paraId="4F512D61" w14:textId="77777777" w:rsidTr="00FE0AD9">
        <w:trPr>
          <w:trHeight w:val="397"/>
        </w:trPr>
        <w:tc>
          <w:tcPr>
            <w:tcW w:w="5421" w:type="dxa"/>
          </w:tcPr>
          <w:p w14:paraId="29E3D47A" w14:textId="77777777" w:rsidR="00C32B18" w:rsidRPr="00D566CF" w:rsidRDefault="00C32B18" w:rsidP="00C74CC3">
            <w:pPr>
              <w:spacing w:line="260" w:lineRule="atLeast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245B0DF6" w14:textId="77777777" w:rsidR="00C32B18" w:rsidRPr="00D566CF" w:rsidRDefault="00C32B18" w:rsidP="00C74CC3">
            <w:pPr>
              <w:spacing w:line="260" w:lineRule="atLeast"/>
              <w:ind w:firstLine="14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gridSpan w:val="3"/>
            <w:tcBorders>
              <w:bottom w:val="single" w:sz="4" w:space="0" w:color="auto"/>
            </w:tcBorders>
            <w:vAlign w:val="bottom"/>
          </w:tcPr>
          <w:p w14:paraId="54334E56" w14:textId="77777777" w:rsidR="00C32B18" w:rsidRPr="00D566CF" w:rsidRDefault="00C32B18" w:rsidP="00C74CC3">
            <w:pPr>
              <w:spacing w:line="260" w:lineRule="atLeast"/>
              <w:ind w:right="-59" w:firstLine="1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C32B18" w:rsidRPr="00D566CF" w14:paraId="7BD9A05B" w14:textId="77777777" w:rsidTr="00FE0AD9">
        <w:trPr>
          <w:trHeight w:val="397"/>
        </w:trPr>
        <w:tc>
          <w:tcPr>
            <w:tcW w:w="5421" w:type="dxa"/>
          </w:tcPr>
          <w:p w14:paraId="7846D0E7" w14:textId="77777777" w:rsidR="00C32B18" w:rsidRPr="00D566CF" w:rsidRDefault="00C32B18" w:rsidP="00C74CC3">
            <w:pPr>
              <w:spacing w:line="260" w:lineRule="atLeast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4FC938FC" w14:textId="77777777" w:rsidR="00C32B18" w:rsidRPr="00D566CF" w:rsidRDefault="00C32B18" w:rsidP="00C74CC3">
            <w:pPr>
              <w:spacing w:line="260" w:lineRule="atLeast"/>
              <w:ind w:firstLine="14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BFA2E" w14:textId="77777777" w:rsidR="00C32B18" w:rsidRPr="00A377DF" w:rsidRDefault="00C32B18" w:rsidP="00C74CC3">
            <w:pPr>
              <w:spacing w:line="260" w:lineRule="atLeast"/>
              <w:ind w:right="-59" w:firstLine="1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งบการเงินที่แสดงเงินลงทุนตามวิธีส่วนได้เสีย   </w:t>
            </w:r>
          </w:p>
        </w:tc>
      </w:tr>
      <w:tr w:rsidR="00C32B18" w:rsidRPr="00D566CF" w14:paraId="084D73CB" w14:textId="77777777" w:rsidTr="00FE0AD9">
        <w:trPr>
          <w:trHeight w:val="397"/>
        </w:trPr>
        <w:tc>
          <w:tcPr>
            <w:tcW w:w="5421" w:type="dxa"/>
          </w:tcPr>
          <w:p w14:paraId="66E9C7C1" w14:textId="77777777" w:rsidR="00C32B18" w:rsidRPr="00D566CF" w:rsidRDefault="00C32B18" w:rsidP="00C74CC3">
            <w:pPr>
              <w:spacing w:line="260" w:lineRule="atLeast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31A12B54" w14:textId="77777777" w:rsidR="00C32B18" w:rsidRPr="00D566CF" w:rsidRDefault="00C32B18" w:rsidP="00C74CC3">
            <w:pPr>
              <w:spacing w:line="260" w:lineRule="atLeast"/>
              <w:ind w:firstLine="14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804CB" w14:textId="3276B840" w:rsidR="00C32B18" w:rsidRPr="00D566CF" w:rsidRDefault="00C32B18" w:rsidP="00C74CC3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41AC99F7" w14:textId="77777777" w:rsidR="00C32B18" w:rsidRPr="00A377DF" w:rsidRDefault="00C32B18" w:rsidP="00C74CC3">
            <w:pPr>
              <w:spacing w:line="260" w:lineRule="atLeast"/>
              <w:ind w:right="-59" w:firstLine="1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9B77BE" w14:textId="45C5F749" w:rsidR="00C32B18" w:rsidRPr="00A377DF" w:rsidRDefault="00C32B18" w:rsidP="00C74CC3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C32B18" w:rsidRPr="00D566CF" w14:paraId="7E453D39" w14:textId="77777777" w:rsidTr="005C0C72">
        <w:trPr>
          <w:trHeight w:val="397"/>
        </w:trPr>
        <w:tc>
          <w:tcPr>
            <w:tcW w:w="5421" w:type="dxa"/>
            <w:vAlign w:val="bottom"/>
          </w:tcPr>
          <w:p w14:paraId="1E5FD5F7" w14:textId="77777777" w:rsidR="00C32B18" w:rsidRPr="00D566CF" w:rsidRDefault="00C32B18" w:rsidP="00FE0AD9">
            <w:pPr>
              <w:spacing w:line="260" w:lineRule="atLeast"/>
              <w:ind w:firstLine="459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284" w:type="dxa"/>
          </w:tcPr>
          <w:p w14:paraId="5DA02671" w14:textId="77777777" w:rsidR="00C32B18" w:rsidRPr="00D566CF" w:rsidRDefault="00C32B18" w:rsidP="00C32B18">
            <w:pPr>
              <w:spacing w:line="260" w:lineRule="atLeast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FA25A" w14:textId="1D6ED5E4" w:rsidR="00C32B18" w:rsidRPr="00D566CF" w:rsidRDefault="005C0C72" w:rsidP="00C32B18">
            <w:pPr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7B3446B6" w14:textId="77777777" w:rsidR="00C32B18" w:rsidRPr="00D566CF" w:rsidRDefault="00C32B18" w:rsidP="00C32B18">
            <w:pPr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89A32A" w14:textId="27A3F6CD" w:rsidR="00C32B18" w:rsidRPr="00D566CF" w:rsidRDefault="00C32B18" w:rsidP="00C32B18">
            <w:pPr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32B18" w:rsidRPr="00D566CF" w14:paraId="1846C5CB" w14:textId="77777777" w:rsidTr="00FE0AD9">
        <w:trPr>
          <w:trHeight w:val="397"/>
        </w:trPr>
        <w:tc>
          <w:tcPr>
            <w:tcW w:w="5421" w:type="dxa"/>
            <w:vAlign w:val="bottom"/>
          </w:tcPr>
          <w:p w14:paraId="414AB209" w14:textId="77777777" w:rsidR="00C32B18" w:rsidRPr="00D566CF" w:rsidRDefault="00C32B18" w:rsidP="00FE0AD9">
            <w:pPr>
              <w:tabs>
                <w:tab w:val="clear" w:pos="227"/>
                <w:tab w:val="left" w:pos="240"/>
              </w:tabs>
              <w:spacing w:line="260" w:lineRule="atLeast"/>
              <w:ind w:left="459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84" w:type="dxa"/>
          </w:tcPr>
          <w:p w14:paraId="699CE6B2" w14:textId="77777777" w:rsidR="00C32B18" w:rsidRPr="00D566CF" w:rsidRDefault="00C32B18" w:rsidP="00C32B18">
            <w:pPr>
              <w:spacing w:line="260" w:lineRule="atLeast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34B3C4A" w14:textId="77777777" w:rsidR="00C32B18" w:rsidRPr="00D566CF" w:rsidRDefault="00C32B18" w:rsidP="00C32B18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3854C5DD" w14:textId="77777777" w:rsidR="00C32B18" w:rsidRPr="00D566CF" w:rsidRDefault="00C32B18" w:rsidP="00C32B18">
            <w:pPr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14:paraId="2737871A" w14:textId="77777777" w:rsidR="00C32B18" w:rsidRPr="00D566CF" w:rsidRDefault="00C32B18" w:rsidP="00C32B18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C32B18" w:rsidRPr="00D566CF" w14:paraId="7D74604E" w14:textId="77777777" w:rsidTr="005C0C72">
        <w:trPr>
          <w:trHeight w:val="397"/>
        </w:trPr>
        <w:tc>
          <w:tcPr>
            <w:tcW w:w="5421" w:type="dxa"/>
            <w:vAlign w:val="bottom"/>
          </w:tcPr>
          <w:p w14:paraId="6E1EABF3" w14:textId="77777777" w:rsidR="00C32B18" w:rsidRPr="00A377DF" w:rsidRDefault="00C32B18" w:rsidP="0076631E">
            <w:pPr>
              <w:tabs>
                <w:tab w:val="clear" w:pos="227"/>
                <w:tab w:val="clear" w:pos="454"/>
                <w:tab w:val="left" w:pos="601"/>
              </w:tabs>
              <w:ind w:left="742" w:right="26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284" w:type="dxa"/>
          </w:tcPr>
          <w:p w14:paraId="29B773C1" w14:textId="77777777" w:rsidR="00C32B18" w:rsidRPr="00D566CF" w:rsidRDefault="00C32B18" w:rsidP="00C32B18">
            <w:pPr>
              <w:spacing w:line="260" w:lineRule="atLeast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E06AEE" w14:textId="16CB1AE2" w:rsidR="00C32B18" w:rsidRPr="00A377DF" w:rsidRDefault="00547863" w:rsidP="00C32B18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1,7</w:t>
            </w:r>
            <w:r w:rsidR="00DE6BB9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64</w:t>
            </w:r>
          </w:p>
        </w:tc>
        <w:tc>
          <w:tcPr>
            <w:tcW w:w="284" w:type="dxa"/>
            <w:vAlign w:val="bottom"/>
          </w:tcPr>
          <w:p w14:paraId="25733907" w14:textId="77777777" w:rsidR="00C32B18" w:rsidRPr="00D566CF" w:rsidRDefault="00C32B18" w:rsidP="00C32B18">
            <w:pPr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F9217" w14:textId="228C5CF1" w:rsidR="00C32B18" w:rsidRPr="00D566CF" w:rsidRDefault="00C32B18" w:rsidP="00C32B18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D566CF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(1,714)</w:t>
            </w:r>
          </w:p>
        </w:tc>
      </w:tr>
      <w:tr w:rsidR="00C32B18" w:rsidRPr="00D566CF" w14:paraId="04108F8E" w14:textId="77777777" w:rsidTr="005C0C72">
        <w:trPr>
          <w:trHeight w:val="397"/>
        </w:trPr>
        <w:tc>
          <w:tcPr>
            <w:tcW w:w="5421" w:type="dxa"/>
            <w:vAlign w:val="bottom"/>
          </w:tcPr>
          <w:p w14:paraId="749F9C60" w14:textId="77777777" w:rsidR="00C32B18" w:rsidRPr="00A377DF" w:rsidRDefault="00C32B18" w:rsidP="00FE0AD9">
            <w:pPr>
              <w:tabs>
                <w:tab w:val="clear" w:pos="227"/>
                <w:tab w:val="clear" w:pos="454"/>
                <w:tab w:val="clear" w:pos="680"/>
                <w:tab w:val="left" w:pos="426"/>
                <w:tab w:val="left" w:pos="568"/>
              </w:tabs>
              <w:ind w:left="459" w:right="26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14:paraId="2A3EFB73" w14:textId="77777777" w:rsidR="00C32B18" w:rsidRPr="00D566CF" w:rsidRDefault="00C32B18" w:rsidP="00C32B18">
            <w:pPr>
              <w:spacing w:line="260" w:lineRule="atLeast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4125E5" w14:textId="32B77404" w:rsidR="00C32B18" w:rsidRPr="00A377DF" w:rsidRDefault="005C0C72" w:rsidP="00C32B18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1,7</w:t>
            </w:r>
            <w:r w:rsidR="00DE6BB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64</w:t>
            </w:r>
          </w:p>
        </w:tc>
        <w:tc>
          <w:tcPr>
            <w:tcW w:w="284" w:type="dxa"/>
            <w:vAlign w:val="bottom"/>
          </w:tcPr>
          <w:p w14:paraId="5757A818" w14:textId="77777777" w:rsidR="00C32B18" w:rsidRPr="00D566CF" w:rsidRDefault="00C32B18" w:rsidP="00C32B18">
            <w:pPr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D87BC1" w14:textId="22B8BBA2" w:rsidR="00C32B18" w:rsidRPr="00D566CF" w:rsidRDefault="00C32B18" w:rsidP="00C32B18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D566C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(1,714)</w:t>
            </w:r>
          </w:p>
        </w:tc>
      </w:tr>
      <w:tr w:rsidR="00C32B18" w:rsidRPr="00D566CF" w14:paraId="1EC95BA4" w14:textId="77777777" w:rsidTr="00FE0AD9">
        <w:trPr>
          <w:trHeight w:val="397"/>
        </w:trPr>
        <w:tc>
          <w:tcPr>
            <w:tcW w:w="9923" w:type="dxa"/>
            <w:gridSpan w:val="5"/>
            <w:shd w:val="clear" w:color="auto" w:fill="auto"/>
            <w:vAlign w:val="bottom"/>
          </w:tcPr>
          <w:p w14:paraId="0A5FF868" w14:textId="77777777" w:rsidR="00C32B18" w:rsidRPr="00D566CF" w:rsidRDefault="00C32B18" w:rsidP="00FE0AD9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rPr>
                <w:rFonts w:ascii="Angsana New" w:hAnsi="Angsana New" w:cs="Angsana New"/>
                <w:b/>
                <w:bCs/>
                <w:color w:val="000000"/>
                <w:sz w:val="2"/>
                <w:szCs w:val="2"/>
                <w:lang w:bidi="th-TH"/>
              </w:rPr>
            </w:pPr>
          </w:p>
        </w:tc>
      </w:tr>
      <w:tr w:rsidR="00C32B18" w:rsidRPr="00D566CF" w14:paraId="5CB8DC1B" w14:textId="77777777" w:rsidTr="00FE0AD9">
        <w:trPr>
          <w:trHeight w:val="397"/>
        </w:trPr>
        <w:tc>
          <w:tcPr>
            <w:tcW w:w="5421" w:type="dxa"/>
            <w:vAlign w:val="bottom"/>
          </w:tcPr>
          <w:p w14:paraId="2DCD5C59" w14:textId="77777777" w:rsidR="00C32B18" w:rsidRPr="00A377DF" w:rsidRDefault="00C32B18" w:rsidP="00FE0AD9">
            <w:pPr>
              <w:spacing w:line="260" w:lineRule="atLeast"/>
              <w:ind w:left="284" w:firstLine="175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u w:val="single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84" w:type="dxa"/>
          </w:tcPr>
          <w:p w14:paraId="3A5C9DE5" w14:textId="77777777" w:rsidR="00C32B18" w:rsidRPr="00D566CF" w:rsidRDefault="00C32B18" w:rsidP="00C74CC3">
            <w:pPr>
              <w:spacing w:line="260" w:lineRule="atLeast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0E2232AF" w14:textId="77777777" w:rsidR="00C32B18" w:rsidRPr="00D566CF" w:rsidRDefault="00C32B18" w:rsidP="00C74CC3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  <w:vAlign w:val="bottom"/>
          </w:tcPr>
          <w:p w14:paraId="50FF2AE8" w14:textId="77777777" w:rsidR="00C32B18" w:rsidRPr="00D566CF" w:rsidRDefault="00C32B18" w:rsidP="00C74CC3">
            <w:pPr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14:paraId="681DDD1F" w14:textId="77777777" w:rsidR="00C32B18" w:rsidRPr="00D566CF" w:rsidRDefault="00C32B18" w:rsidP="00C74CC3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32B18" w:rsidRPr="00D566CF" w14:paraId="689A1C06" w14:textId="77777777" w:rsidTr="00BE4508">
        <w:trPr>
          <w:trHeight w:val="397"/>
        </w:trPr>
        <w:tc>
          <w:tcPr>
            <w:tcW w:w="5421" w:type="dxa"/>
            <w:vAlign w:val="bottom"/>
          </w:tcPr>
          <w:p w14:paraId="3AE0DC96" w14:textId="762085BC" w:rsidR="00C32B18" w:rsidRPr="00D566CF" w:rsidRDefault="00C32B18" w:rsidP="00FE0AD9">
            <w:pPr>
              <w:tabs>
                <w:tab w:val="clear" w:pos="227"/>
              </w:tabs>
              <w:ind w:left="284" w:right="26" w:firstLine="175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284" w:type="dxa"/>
          </w:tcPr>
          <w:p w14:paraId="5F7B4C18" w14:textId="77777777" w:rsidR="00C32B18" w:rsidRPr="00D566CF" w:rsidRDefault="00C32B18" w:rsidP="00C74CC3">
            <w:pPr>
              <w:spacing w:line="260" w:lineRule="atLeast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231A40" w14:textId="3F913C28" w:rsidR="00C32B18" w:rsidRPr="00A377DF" w:rsidRDefault="00BE4508" w:rsidP="00C74CC3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</w:pPr>
            <w:r w:rsidRPr="00BE4508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</w:t>
            </w:r>
            <w:r w:rsidR="00207A6F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2,</w:t>
            </w:r>
            <w:r w:rsidR="00DE6BB9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518</w:t>
            </w:r>
          </w:p>
        </w:tc>
        <w:tc>
          <w:tcPr>
            <w:tcW w:w="284" w:type="dxa"/>
            <w:vAlign w:val="bottom"/>
          </w:tcPr>
          <w:p w14:paraId="15B2C173" w14:textId="77777777" w:rsidR="00C32B18" w:rsidRPr="00D566CF" w:rsidRDefault="00C32B18" w:rsidP="00C74CC3">
            <w:pPr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B41519" w14:textId="329504E0" w:rsidR="00C32B18" w:rsidRPr="00D566CF" w:rsidRDefault="00BE4508" w:rsidP="00C74CC3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E4508">
              <w:rPr>
                <w:rFonts w:ascii="Angsana New" w:hAnsi="Angsana New" w:cs="Angsana New"/>
                <w:sz w:val="28"/>
                <w:szCs w:val="28"/>
              </w:rPr>
              <w:t>7,54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C32B18" w:rsidRPr="00D566CF" w14:paraId="470438CC" w14:textId="77777777" w:rsidTr="00FE0AD9">
        <w:trPr>
          <w:trHeight w:val="397"/>
        </w:trPr>
        <w:tc>
          <w:tcPr>
            <w:tcW w:w="9923" w:type="dxa"/>
            <w:gridSpan w:val="5"/>
            <w:shd w:val="clear" w:color="auto" w:fill="auto"/>
            <w:vAlign w:val="bottom"/>
          </w:tcPr>
          <w:p w14:paraId="7B31F801" w14:textId="77777777" w:rsidR="00C32B18" w:rsidRPr="00D566CF" w:rsidRDefault="00C32B18" w:rsidP="00FE0AD9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rPr>
                <w:rFonts w:ascii="Angsana New" w:hAnsi="Angsana New" w:cs="Angsana New"/>
                <w:color w:val="000000"/>
                <w:sz w:val="12"/>
                <w:szCs w:val="12"/>
                <w:lang w:val="en-US" w:bidi="th-TH"/>
              </w:rPr>
            </w:pPr>
          </w:p>
        </w:tc>
      </w:tr>
      <w:tr w:rsidR="00C32B18" w:rsidRPr="00D566CF" w14:paraId="26F6AE54" w14:textId="77777777" w:rsidTr="00BE4508">
        <w:trPr>
          <w:trHeight w:val="397"/>
        </w:trPr>
        <w:tc>
          <w:tcPr>
            <w:tcW w:w="5421" w:type="dxa"/>
            <w:vAlign w:val="bottom"/>
          </w:tcPr>
          <w:p w14:paraId="0803BC76" w14:textId="77777777" w:rsidR="00C32B18" w:rsidRPr="00D566CF" w:rsidRDefault="00C32B18" w:rsidP="00FE0AD9">
            <w:pPr>
              <w:spacing w:line="260" w:lineRule="atLeast"/>
              <w:ind w:left="284" w:right="-108" w:firstLine="175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ภาษีตามอัตราภาษีเงินได้ (</w:t>
            </w:r>
            <w:r w:rsidRPr="00D566CF">
              <w:rPr>
                <w:rFonts w:ascii="Angsana New" w:hAnsi="Angsana New"/>
                <w:sz w:val="28"/>
                <w:szCs w:val="28"/>
              </w:rPr>
              <w:t>20%)</w:t>
            </w:r>
          </w:p>
        </w:tc>
        <w:tc>
          <w:tcPr>
            <w:tcW w:w="284" w:type="dxa"/>
          </w:tcPr>
          <w:p w14:paraId="12619FE3" w14:textId="77777777" w:rsidR="00C32B18" w:rsidRPr="00D566CF" w:rsidRDefault="00C32B18" w:rsidP="00C32B18">
            <w:pPr>
              <w:spacing w:line="260" w:lineRule="atLeast"/>
              <w:ind w:right="-108"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63F709A" w14:textId="40F01612" w:rsidR="00C32B18" w:rsidRPr="00A377DF" w:rsidRDefault="00BE4508" w:rsidP="00C32B18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4,</w:t>
            </w:r>
            <w:r w:rsidR="00DE6BB9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503</w:t>
            </w:r>
          </w:p>
        </w:tc>
        <w:tc>
          <w:tcPr>
            <w:tcW w:w="284" w:type="dxa"/>
            <w:vAlign w:val="bottom"/>
          </w:tcPr>
          <w:p w14:paraId="0ACF9313" w14:textId="77777777" w:rsidR="00C32B18" w:rsidRPr="00D566CF" w:rsidRDefault="00C32B18" w:rsidP="00C32B18">
            <w:pPr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14:paraId="5849EC2F" w14:textId="67D62442" w:rsidR="00C32B18" w:rsidRPr="00D566CF" w:rsidRDefault="00BE4508" w:rsidP="00C32B18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1,509</w:t>
            </w:r>
          </w:p>
        </w:tc>
      </w:tr>
      <w:tr w:rsidR="00C32B18" w:rsidRPr="00D566CF" w14:paraId="7DBB3ABE" w14:textId="77777777" w:rsidTr="00FE0AD9">
        <w:trPr>
          <w:trHeight w:val="397"/>
        </w:trPr>
        <w:tc>
          <w:tcPr>
            <w:tcW w:w="5421" w:type="dxa"/>
            <w:vAlign w:val="bottom"/>
          </w:tcPr>
          <w:p w14:paraId="608A8B87" w14:textId="77777777" w:rsidR="00C32B18" w:rsidRPr="00D566CF" w:rsidRDefault="00C32B18" w:rsidP="00FE0AD9">
            <w:pPr>
              <w:tabs>
                <w:tab w:val="clear" w:pos="227"/>
              </w:tabs>
              <w:spacing w:line="260" w:lineRule="atLeast"/>
              <w:ind w:left="284" w:firstLine="175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284" w:type="dxa"/>
          </w:tcPr>
          <w:p w14:paraId="3E17B108" w14:textId="77777777" w:rsidR="00C32B18" w:rsidRPr="00D566CF" w:rsidRDefault="00C32B18" w:rsidP="00C32B18">
            <w:pPr>
              <w:spacing w:line="260" w:lineRule="atLeast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DEF4478" w14:textId="77777777" w:rsidR="00C32B18" w:rsidRPr="00D566CF" w:rsidRDefault="00C32B18" w:rsidP="00C32B18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4F226AC9" w14:textId="77777777" w:rsidR="00C32B18" w:rsidRPr="00D566CF" w:rsidRDefault="00C32B18" w:rsidP="00C32B18">
            <w:pPr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14:paraId="76678DE3" w14:textId="77777777" w:rsidR="00C32B18" w:rsidRPr="00A377DF" w:rsidRDefault="00C32B18" w:rsidP="00C32B18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</w:pPr>
          </w:p>
        </w:tc>
      </w:tr>
      <w:tr w:rsidR="00C32B18" w:rsidRPr="00D566CF" w14:paraId="29858F4B" w14:textId="77777777" w:rsidTr="003672BC">
        <w:trPr>
          <w:trHeight w:val="397"/>
        </w:trPr>
        <w:tc>
          <w:tcPr>
            <w:tcW w:w="5421" w:type="dxa"/>
            <w:vAlign w:val="bottom"/>
          </w:tcPr>
          <w:p w14:paraId="12C97FD7" w14:textId="77777777" w:rsidR="00C32B18" w:rsidRPr="00D566CF" w:rsidRDefault="00C32B18" w:rsidP="00FE0AD9">
            <w:pPr>
              <w:tabs>
                <w:tab w:val="clear" w:pos="227"/>
              </w:tabs>
              <w:spacing w:line="260" w:lineRule="atLeast"/>
              <w:ind w:left="284" w:firstLine="175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284" w:type="dxa"/>
          </w:tcPr>
          <w:p w14:paraId="573A1579" w14:textId="77777777" w:rsidR="00C32B18" w:rsidRPr="00D566CF" w:rsidRDefault="00C32B18" w:rsidP="00C32B18">
            <w:pPr>
              <w:spacing w:line="260" w:lineRule="atLeast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6A56AFE7" w14:textId="7E6B4210" w:rsidR="00C32B18" w:rsidRPr="00A377DF" w:rsidRDefault="00783B5F" w:rsidP="00C32B18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(839)</w:t>
            </w:r>
          </w:p>
        </w:tc>
        <w:tc>
          <w:tcPr>
            <w:tcW w:w="284" w:type="dxa"/>
            <w:vAlign w:val="bottom"/>
          </w:tcPr>
          <w:p w14:paraId="1AA70ECE" w14:textId="77777777" w:rsidR="00C32B18" w:rsidRPr="00D566CF" w:rsidRDefault="00C32B18" w:rsidP="00C32B18">
            <w:pPr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14:paraId="15EFBF2B" w14:textId="2D973CF6" w:rsidR="00C32B18" w:rsidRPr="00D566CF" w:rsidRDefault="00C32B18" w:rsidP="00C32B18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D566CF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(1,048)</w:t>
            </w:r>
          </w:p>
        </w:tc>
      </w:tr>
      <w:tr w:rsidR="00C32B18" w:rsidRPr="00D566CF" w14:paraId="0136B185" w14:textId="77777777" w:rsidTr="003672BC">
        <w:trPr>
          <w:trHeight w:val="397"/>
        </w:trPr>
        <w:tc>
          <w:tcPr>
            <w:tcW w:w="5421" w:type="dxa"/>
            <w:vAlign w:val="bottom"/>
          </w:tcPr>
          <w:p w14:paraId="03D6EC58" w14:textId="23CECB66" w:rsidR="00C32B18" w:rsidRPr="00A377DF" w:rsidRDefault="00C32B18" w:rsidP="00FE0AD9">
            <w:pPr>
              <w:tabs>
                <w:tab w:val="clear" w:pos="227"/>
                <w:tab w:val="clear" w:pos="454"/>
                <w:tab w:val="clear" w:pos="680"/>
                <w:tab w:val="left" w:pos="568"/>
              </w:tabs>
              <w:spacing w:line="260" w:lineRule="atLeast"/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="00002EE8" w:rsidRPr="00A377D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A2D98" w:rsidRPr="00A377DF">
              <w:rPr>
                <w:rFonts w:ascii="Angsana New" w:hAnsi="Angsana New"/>
                <w:sz w:val="28"/>
                <w:szCs w:val="28"/>
                <w:cs/>
              </w:rPr>
              <w:t>(ขาดทุน)</w:t>
            </w:r>
            <w:r w:rsidR="00002EE8" w:rsidRPr="00A377D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284" w:type="dxa"/>
          </w:tcPr>
          <w:p w14:paraId="67359301" w14:textId="77777777" w:rsidR="00C32B18" w:rsidRPr="00D566CF" w:rsidRDefault="00C32B18" w:rsidP="00C32B18">
            <w:pPr>
              <w:spacing w:line="260" w:lineRule="atLeast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0D557F8F" w14:textId="71D6AE53" w:rsidR="00C32B18" w:rsidRPr="00A377DF" w:rsidRDefault="003D0E54" w:rsidP="00C32B18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(</w:t>
            </w:r>
            <w:r w:rsidR="00207A6F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150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240B3D89" w14:textId="77777777" w:rsidR="00C32B18" w:rsidRPr="00D566CF" w:rsidRDefault="00C32B18" w:rsidP="00C32B18">
            <w:pPr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14:paraId="5E44672A" w14:textId="12F10A18" w:rsidR="00C32B18" w:rsidRPr="00D566CF" w:rsidRDefault="00C32B18" w:rsidP="00C32B18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D566CF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(609)</w:t>
            </w:r>
          </w:p>
        </w:tc>
      </w:tr>
      <w:tr w:rsidR="00C32B18" w:rsidRPr="00D566CF" w14:paraId="10A146B4" w14:textId="77777777" w:rsidTr="0093099C">
        <w:trPr>
          <w:trHeight w:val="397"/>
        </w:trPr>
        <w:tc>
          <w:tcPr>
            <w:tcW w:w="5421" w:type="dxa"/>
            <w:tcBorders>
              <w:bottom w:val="nil"/>
            </w:tcBorders>
            <w:vAlign w:val="bottom"/>
          </w:tcPr>
          <w:p w14:paraId="2A44E714" w14:textId="77777777" w:rsidR="00C32B18" w:rsidRPr="00D566CF" w:rsidRDefault="00C32B18" w:rsidP="00FE0AD9">
            <w:pPr>
              <w:tabs>
                <w:tab w:val="clear" w:pos="227"/>
                <w:tab w:val="clear" w:pos="454"/>
                <w:tab w:val="clear" w:pos="680"/>
                <w:tab w:val="left" w:pos="568"/>
              </w:tabs>
              <w:spacing w:line="260" w:lineRule="atLeast"/>
              <w:ind w:left="459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284" w:type="dxa"/>
            <w:tcBorders>
              <w:bottom w:val="nil"/>
            </w:tcBorders>
          </w:tcPr>
          <w:p w14:paraId="3061A0BE" w14:textId="77777777" w:rsidR="00C32B18" w:rsidRPr="00D566CF" w:rsidRDefault="00C32B18" w:rsidP="00C32B18">
            <w:pPr>
              <w:spacing w:line="260" w:lineRule="atLeast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C605A06" w14:textId="7E1AF466" w:rsidR="00C32B18" w:rsidRPr="00D566CF" w:rsidRDefault="00207A6F" w:rsidP="00C32B18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2,994</w:t>
            </w:r>
          </w:p>
        </w:tc>
        <w:tc>
          <w:tcPr>
            <w:tcW w:w="284" w:type="dxa"/>
            <w:vAlign w:val="bottom"/>
          </w:tcPr>
          <w:p w14:paraId="076A74D5" w14:textId="77777777" w:rsidR="00C32B18" w:rsidRPr="00D566CF" w:rsidRDefault="00C32B18" w:rsidP="00C32B18">
            <w:pPr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14:paraId="1A10C6A4" w14:textId="11537611" w:rsidR="00C32B18" w:rsidRPr="00D566CF" w:rsidRDefault="0093099C" w:rsidP="00C32B18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3,178</w:t>
            </w:r>
          </w:p>
        </w:tc>
      </w:tr>
      <w:tr w:rsidR="00C32B18" w:rsidRPr="00D566CF" w14:paraId="0166260C" w14:textId="77777777" w:rsidTr="003672BC">
        <w:trPr>
          <w:trHeight w:val="397"/>
        </w:trPr>
        <w:tc>
          <w:tcPr>
            <w:tcW w:w="5421" w:type="dxa"/>
            <w:tcBorders>
              <w:bottom w:val="nil"/>
            </w:tcBorders>
            <w:vAlign w:val="bottom"/>
          </w:tcPr>
          <w:p w14:paraId="16221D4E" w14:textId="77777777" w:rsidR="00C32B18" w:rsidRPr="00A377DF" w:rsidRDefault="00C32B18" w:rsidP="00FE0AD9">
            <w:pPr>
              <w:tabs>
                <w:tab w:val="clear" w:pos="227"/>
                <w:tab w:val="clear" w:pos="454"/>
                <w:tab w:val="clear" w:pos="680"/>
                <w:tab w:val="left" w:pos="568"/>
              </w:tabs>
              <w:spacing w:line="260" w:lineRule="atLeast"/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284" w:type="dxa"/>
            <w:tcBorders>
              <w:bottom w:val="nil"/>
            </w:tcBorders>
          </w:tcPr>
          <w:p w14:paraId="35CAF41E" w14:textId="77777777" w:rsidR="00C32B18" w:rsidRPr="00D566CF" w:rsidRDefault="00C32B18" w:rsidP="00C32B18">
            <w:pPr>
              <w:spacing w:line="260" w:lineRule="atLeast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3FCA0" w14:textId="0B484390" w:rsidR="00C32B18" w:rsidRPr="00A377DF" w:rsidRDefault="00E14834" w:rsidP="00C32B18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(4,744)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21FF607E" w14:textId="77777777" w:rsidR="00C32B18" w:rsidRPr="00D566CF" w:rsidRDefault="00C32B18" w:rsidP="00C32B18">
            <w:pPr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25777F" w14:textId="2E89ADC4" w:rsidR="00C32B18" w:rsidRPr="00D566CF" w:rsidRDefault="00C32B18" w:rsidP="00C32B18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D566CF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(4,744)</w:t>
            </w:r>
          </w:p>
        </w:tc>
      </w:tr>
      <w:tr w:rsidR="00C32B18" w:rsidRPr="00D566CF" w14:paraId="0E309228" w14:textId="77777777" w:rsidTr="003672BC">
        <w:trPr>
          <w:trHeight w:val="397"/>
        </w:trPr>
        <w:tc>
          <w:tcPr>
            <w:tcW w:w="5421" w:type="dxa"/>
            <w:vAlign w:val="bottom"/>
          </w:tcPr>
          <w:p w14:paraId="46CE44D8" w14:textId="77777777" w:rsidR="00C32B18" w:rsidRPr="00A377DF" w:rsidRDefault="00C32B18" w:rsidP="00FE0AD9">
            <w:pPr>
              <w:tabs>
                <w:tab w:val="clear" w:pos="227"/>
              </w:tabs>
              <w:spacing w:line="260" w:lineRule="atLeast"/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14:paraId="7233EBEE" w14:textId="77777777" w:rsidR="00C32B18" w:rsidRPr="00D566CF" w:rsidRDefault="00C32B18" w:rsidP="00C32B18">
            <w:pPr>
              <w:spacing w:line="260" w:lineRule="atLeast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EF107B" w14:textId="29AF6F71" w:rsidR="00C32B18" w:rsidRPr="00A377DF" w:rsidRDefault="003672BC" w:rsidP="00C32B18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1,7</w:t>
            </w:r>
            <w:r w:rsidR="00DE6BB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64</w:t>
            </w:r>
          </w:p>
        </w:tc>
        <w:tc>
          <w:tcPr>
            <w:tcW w:w="284" w:type="dxa"/>
            <w:vAlign w:val="bottom"/>
          </w:tcPr>
          <w:p w14:paraId="0A5824D1" w14:textId="77777777" w:rsidR="00C32B18" w:rsidRPr="00D566CF" w:rsidRDefault="00C32B18" w:rsidP="00C32B18">
            <w:pPr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890924" w14:textId="0022DC5F" w:rsidR="00C32B18" w:rsidRPr="00D566CF" w:rsidRDefault="00C32B18" w:rsidP="00C32B18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D566C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(1,714)</w:t>
            </w:r>
          </w:p>
        </w:tc>
      </w:tr>
    </w:tbl>
    <w:p w14:paraId="31FC407C" w14:textId="77777777" w:rsidR="00C32B18" w:rsidRPr="00D566CF" w:rsidRDefault="00C32B18" w:rsidP="00FE7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284"/>
        <w:jc w:val="thaiDistribute"/>
        <w:rPr>
          <w:rFonts w:ascii="Angsana New" w:hAnsi="Angsana New"/>
          <w:sz w:val="28"/>
          <w:szCs w:val="28"/>
          <w:u w:val="single"/>
        </w:rPr>
      </w:pPr>
    </w:p>
    <w:p w14:paraId="504EA6E5" w14:textId="77777777" w:rsidR="00FE72ED" w:rsidRPr="00D566CF" w:rsidRDefault="00FE72ED" w:rsidP="00FE7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284"/>
        <w:jc w:val="thaiDistribute"/>
        <w:rPr>
          <w:rFonts w:ascii="Angsana New" w:hAnsi="Angsana New"/>
          <w:sz w:val="28"/>
          <w:szCs w:val="28"/>
          <w:u w:val="single"/>
        </w:rPr>
      </w:pPr>
    </w:p>
    <w:p w14:paraId="739EDC8D" w14:textId="77777777" w:rsidR="00FE72ED" w:rsidRPr="00D566CF" w:rsidRDefault="00FE72ED" w:rsidP="00FE7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284"/>
        <w:jc w:val="thaiDistribute"/>
        <w:rPr>
          <w:rFonts w:ascii="Angsana New" w:hAnsi="Angsana New"/>
          <w:sz w:val="28"/>
          <w:szCs w:val="28"/>
          <w:u w:val="single"/>
        </w:rPr>
      </w:pPr>
    </w:p>
    <w:p w14:paraId="3876840A" w14:textId="77777777" w:rsidR="00FE72ED" w:rsidRPr="00D566CF" w:rsidRDefault="00FE72ED" w:rsidP="00FE7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284"/>
        <w:jc w:val="thaiDistribute"/>
        <w:rPr>
          <w:rFonts w:ascii="Angsana New" w:hAnsi="Angsana New"/>
          <w:sz w:val="28"/>
          <w:szCs w:val="28"/>
          <w:u w:val="single"/>
        </w:rPr>
      </w:pPr>
    </w:p>
    <w:p w14:paraId="600198A8" w14:textId="77777777" w:rsidR="00FE72ED" w:rsidRPr="00D566CF" w:rsidRDefault="00FE72ED" w:rsidP="00FE7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284"/>
        <w:jc w:val="thaiDistribute"/>
        <w:rPr>
          <w:rFonts w:ascii="Angsana New" w:hAnsi="Angsana New"/>
          <w:sz w:val="28"/>
          <w:szCs w:val="28"/>
          <w:u w:val="single"/>
        </w:rPr>
      </w:pPr>
    </w:p>
    <w:p w14:paraId="133B241C" w14:textId="77777777" w:rsidR="00FE72ED" w:rsidRPr="00D566CF" w:rsidRDefault="00FE72ED" w:rsidP="00FE7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284"/>
        <w:jc w:val="thaiDistribute"/>
        <w:rPr>
          <w:rFonts w:ascii="Angsana New" w:hAnsi="Angsana New"/>
          <w:sz w:val="28"/>
          <w:szCs w:val="28"/>
          <w:u w:val="single"/>
        </w:rPr>
      </w:pPr>
    </w:p>
    <w:p w14:paraId="12443BBA" w14:textId="77777777" w:rsidR="00FE72ED" w:rsidRPr="00D566CF" w:rsidRDefault="00FE72ED" w:rsidP="00FE7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284"/>
        <w:jc w:val="thaiDistribute"/>
        <w:rPr>
          <w:rFonts w:ascii="Angsana New" w:hAnsi="Angsana New"/>
          <w:sz w:val="28"/>
          <w:szCs w:val="28"/>
          <w:u w:val="single"/>
        </w:rPr>
      </w:pPr>
    </w:p>
    <w:p w14:paraId="3E710D7C" w14:textId="77777777" w:rsidR="00FE72ED" w:rsidRPr="00D566CF" w:rsidRDefault="00FE72ED" w:rsidP="00FE7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284"/>
        <w:jc w:val="thaiDistribute"/>
        <w:rPr>
          <w:rFonts w:ascii="Angsana New" w:hAnsi="Angsana New"/>
          <w:sz w:val="28"/>
          <w:szCs w:val="28"/>
          <w:u w:val="single"/>
        </w:rPr>
      </w:pPr>
    </w:p>
    <w:p w14:paraId="4E41B88B" w14:textId="77777777" w:rsidR="00FE72ED" w:rsidRPr="00D566CF" w:rsidRDefault="00FE72ED" w:rsidP="00FE7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284"/>
        <w:jc w:val="thaiDistribute"/>
        <w:rPr>
          <w:rFonts w:ascii="Angsana New" w:hAnsi="Angsana New"/>
          <w:sz w:val="28"/>
          <w:szCs w:val="28"/>
          <w:u w:val="single"/>
        </w:rPr>
      </w:pPr>
    </w:p>
    <w:p w14:paraId="3716A655" w14:textId="77777777" w:rsidR="00FE72ED" w:rsidRDefault="00FE72ED" w:rsidP="00FE7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284"/>
        <w:jc w:val="thaiDistribute"/>
        <w:rPr>
          <w:rFonts w:ascii="Angsana New" w:hAnsi="Angsana New"/>
          <w:sz w:val="28"/>
          <w:szCs w:val="28"/>
          <w:u w:val="single"/>
        </w:rPr>
      </w:pPr>
    </w:p>
    <w:p w14:paraId="1E5F62E5" w14:textId="77777777" w:rsidR="00FE0AD9" w:rsidRPr="00D566CF" w:rsidRDefault="00FE0AD9" w:rsidP="00FE7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284"/>
        <w:jc w:val="thaiDistribute"/>
        <w:rPr>
          <w:rFonts w:ascii="Angsana New" w:hAnsi="Angsana New"/>
          <w:sz w:val="28"/>
          <w:szCs w:val="28"/>
          <w:u w:val="single"/>
        </w:rPr>
      </w:pPr>
    </w:p>
    <w:p w14:paraId="147B4818" w14:textId="77777777" w:rsidR="00FE72ED" w:rsidRPr="00D566CF" w:rsidRDefault="00FE72ED" w:rsidP="00FE7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284"/>
        <w:jc w:val="thaiDistribute"/>
        <w:rPr>
          <w:rFonts w:ascii="Angsana New" w:hAnsi="Angsana New"/>
          <w:sz w:val="28"/>
          <w:szCs w:val="28"/>
          <w:u w:val="single"/>
        </w:rPr>
      </w:pPr>
    </w:p>
    <w:tbl>
      <w:tblPr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421"/>
        <w:gridCol w:w="284"/>
        <w:gridCol w:w="1984"/>
        <w:gridCol w:w="284"/>
        <w:gridCol w:w="1950"/>
      </w:tblGrid>
      <w:tr w:rsidR="00FE72ED" w:rsidRPr="00D566CF" w14:paraId="516D53CA" w14:textId="77777777" w:rsidTr="00FE0AD9">
        <w:trPr>
          <w:trHeight w:val="397"/>
        </w:trPr>
        <w:tc>
          <w:tcPr>
            <w:tcW w:w="5421" w:type="dxa"/>
          </w:tcPr>
          <w:p w14:paraId="5A269EFA" w14:textId="77777777" w:rsidR="00FE72ED" w:rsidRPr="00D566CF" w:rsidRDefault="00FE72ED" w:rsidP="00C74CC3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16ADC4E6" w14:textId="77777777" w:rsidR="00FE72ED" w:rsidRPr="00D566CF" w:rsidRDefault="00FE72ED" w:rsidP="00C74CC3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gridSpan w:val="3"/>
            <w:tcBorders>
              <w:bottom w:val="single" w:sz="4" w:space="0" w:color="auto"/>
            </w:tcBorders>
          </w:tcPr>
          <w:p w14:paraId="23676A7F" w14:textId="77777777" w:rsidR="00FE72ED" w:rsidRPr="00D566CF" w:rsidRDefault="00FE72ED" w:rsidP="00C74CC3">
            <w:pPr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E72ED" w:rsidRPr="00D566CF" w14:paraId="7266CC18" w14:textId="77777777" w:rsidTr="00FE0AD9">
        <w:trPr>
          <w:trHeight w:val="397"/>
        </w:trPr>
        <w:tc>
          <w:tcPr>
            <w:tcW w:w="5421" w:type="dxa"/>
          </w:tcPr>
          <w:p w14:paraId="6A345B6D" w14:textId="77777777" w:rsidR="00FE72ED" w:rsidRPr="00D566CF" w:rsidRDefault="00FE72ED" w:rsidP="00C74CC3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75A445C7" w14:textId="77777777" w:rsidR="00FE72ED" w:rsidRPr="00D566CF" w:rsidRDefault="00FE72ED" w:rsidP="00C74CC3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A15D3B0" w14:textId="77777777" w:rsidR="00FE72ED" w:rsidRPr="00A377DF" w:rsidRDefault="00FE72ED" w:rsidP="00C74CC3">
            <w:pPr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72ED" w:rsidRPr="00D566CF" w14:paraId="28183FBC" w14:textId="77777777" w:rsidTr="00FE0AD9">
        <w:trPr>
          <w:trHeight w:val="397"/>
        </w:trPr>
        <w:tc>
          <w:tcPr>
            <w:tcW w:w="5421" w:type="dxa"/>
          </w:tcPr>
          <w:p w14:paraId="6CB0A7A8" w14:textId="77777777" w:rsidR="00FE72ED" w:rsidRPr="00D566CF" w:rsidRDefault="00FE72ED" w:rsidP="00C74CC3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501CCA72" w14:textId="77777777" w:rsidR="00FE72ED" w:rsidRPr="00D566CF" w:rsidRDefault="00FE72ED" w:rsidP="00C74CC3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8F5F56" w14:textId="3DAD94B7" w:rsidR="00FE72ED" w:rsidRPr="00D566CF" w:rsidRDefault="00FE72ED" w:rsidP="00C74CC3">
            <w:pPr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 w:rsidR="001940F5" w:rsidRPr="00D566C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464963F9" w14:textId="77777777" w:rsidR="00FE72ED" w:rsidRPr="00A377DF" w:rsidRDefault="00FE72ED" w:rsidP="00C74CC3">
            <w:pPr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8D1982" w14:textId="707576EF" w:rsidR="00FE72ED" w:rsidRPr="00A377DF" w:rsidRDefault="00FE72ED" w:rsidP="00C74CC3">
            <w:pPr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 w:rsidR="001940F5" w:rsidRPr="00D566CF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FE72ED" w:rsidRPr="00D566CF" w14:paraId="5CB286AD" w14:textId="77777777" w:rsidTr="00CA0BF4">
        <w:trPr>
          <w:trHeight w:val="397"/>
        </w:trPr>
        <w:tc>
          <w:tcPr>
            <w:tcW w:w="5421" w:type="dxa"/>
            <w:vAlign w:val="bottom"/>
          </w:tcPr>
          <w:p w14:paraId="4551C8EB" w14:textId="77777777" w:rsidR="00FE72ED" w:rsidRPr="00D566CF" w:rsidRDefault="00FE72ED" w:rsidP="00FE0AD9">
            <w:pPr>
              <w:tabs>
                <w:tab w:val="clear" w:pos="227"/>
                <w:tab w:val="left" w:pos="318"/>
              </w:tabs>
              <w:spacing w:line="260" w:lineRule="atLeast"/>
              <w:ind w:left="318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284" w:type="dxa"/>
          </w:tcPr>
          <w:p w14:paraId="6D95ACFF" w14:textId="77777777" w:rsidR="00FE72ED" w:rsidRPr="00D566CF" w:rsidRDefault="00FE72ED" w:rsidP="00FE72ED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1A935F" w14:textId="3E2A1D7D" w:rsidR="00FE72ED" w:rsidRPr="00D566CF" w:rsidRDefault="00CA0BF4" w:rsidP="00FE72ED">
            <w:pPr>
              <w:spacing w:line="260" w:lineRule="atLeast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70946A2B" w14:textId="77777777" w:rsidR="00FE72ED" w:rsidRPr="00D566CF" w:rsidRDefault="00FE72ED" w:rsidP="00FE72ED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14:paraId="08B9D87A" w14:textId="5C73AB1B" w:rsidR="00FE72ED" w:rsidRPr="00D566CF" w:rsidRDefault="00FE72ED" w:rsidP="00FE72ED">
            <w:pPr>
              <w:spacing w:line="260" w:lineRule="atLeast"/>
              <w:ind w:left="36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E72ED" w:rsidRPr="00D566CF" w14:paraId="18BF3E18" w14:textId="77777777" w:rsidTr="00FE0AD9">
        <w:trPr>
          <w:trHeight w:val="397"/>
        </w:trPr>
        <w:tc>
          <w:tcPr>
            <w:tcW w:w="5421" w:type="dxa"/>
            <w:vAlign w:val="bottom"/>
          </w:tcPr>
          <w:p w14:paraId="47E58A31" w14:textId="77777777" w:rsidR="00FE72ED" w:rsidRPr="00D566CF" w:rsidRDefault="00FE72ED" w:rsidP="00FE0AD9">
            <w:pPr>
              <w:tabs>
                <w:tab w:val="clear" w:pos="227"/>
              </w:tabs>
              <w:spacing w:line="260" w:lineRule="atLeast"/>
              <w:ind w:left="318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84" w:type="dxa"/>
          </w:tcPr>
          <w:p w14:paraId="4BF3507E" w14:textId="77777777" w:rsidR="00FE72ED" w:rsidRPr="00D566CF" w:rsidRDefault="00FE72ED" w:rsidP="00FE72ED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5063D1AE" w14:textId="77777777" w:rsidR="00FE72ED" w:rsidRPr="00D566CF" w:rsidRDefault="00FE72ED" w:rsidP="00FE72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  <w:vAlign w:val="bottom"/>
          </w:tcPr>
          <w:p w14:paraId="206FED3C" w14:textId="77777777" w:rsidR="00FE72ED" w:rsidRPr="00D566CF" w:rsidRDefault="00FE72ED" w:rsidP="00FE72E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14:paraId="00ECD54B" w14:textId="77777777" w:rsidR="00FE72ED" w:rsidRPr="00D566CF" w:rsidRDefault="00FE72ED" w:rsidP="00FE72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FE72ED" w:rsidRPr="00D566CF" w14:paraId="31320608" w14:textId="77777777" w:rsidTr="00CA0BF4">
        <w:trPr>
          <w:trHeight w:val="397"/>
        </w:trPr>
        <w:tc>
          <w:tcPr>
            <w:tcW w:w="5421" w:type="dxa"/>
            <w:vAlign w:val="bottom"/>
          </w:tcPr>
          <w:p w14:paraId="7BBDD9C3" w14:textId="77777777" w:rsidR="00FE72ED" w:rsidRPr="00A377DF" w:rsidRDefault="00FE72ED" w:rsidP="00CC6726">
            <w:pPr>
              <w:tabs>
                <w:tab w:val="clear" w:pos="227"/>
                <w:tab w:val="clear" w:pos="454"/>
                <w:tab w:val="left" w:pos="601"/>
              </w:tabs>
              <w:spacing w:line="260" w:lineRule="atLeast"/>
              <w:ind w:left="601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284" w:type="dxa"/>
          </w:tcPr>
          <w:p w14:paraId="3D57F847" w14:textId="77777777" w:rsidR="00FE72ED" w:rsidRPr="00D566CF" w:rsidRDefault="00FE72ED" w:rsidP="00FE72ED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DC8359" w14:textId="472E44B6" w:rsidR="00FE72ED" w:rsidRPr="00A377DF" w:rsidRDefault="00CA0BF4" w:rsidP="00FE72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CA0BF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</w:t>
            </w:r>
            <w:r w:rsidR="00A541B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512</w:t>
            </w:r>
          </w:p>
        </w:tc>
        <w:tc>
          <w:tcPr>
            <w:tcW w:w="284" w:type="dxa"/>
            <w:vAlign w:val="bottom"/>
          </w:tcPr>
          <w:p w14:paraId="10A7D915" w14:textId="77777777" w:rsidR="00FE72ED" w:rsidRPr="00D566CF" w:rsidRDefault="00FE72ED" w:rsidP="00FE72E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FB5E6" w14:textId="07E63179" w:rsidR="00FE72ED" w:rsidRPr="00D566CF" w:rsidRDefault="00FE72ED" w:rsidP="00FE72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566C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(927)</w:t>
            </w:r>
          </w:p>
        </w:tc>
      </w:tr>
      <w:tr w:rsidR="00FE72ED" w:rsidRPr="00D566CF" w14:paraId="5EC20A9F" w14:textId="77777777" w:rsidTr="00CA0BF4">
        <w:trPr>
          <w:trHeight w:val="397"/>
        </w:trPr>
        <w:tc>
          <w:tcPr>
            <w:tcW w:w="5421" w:type="dxa"/>
            <w:vAlign w:val="bottom"/>
          </w:tcPr>
          <w:p w14:paraId="671E33B3" w14:textId="77777777" w:rsidR="00FE72ED" w:rsidRPr="00A377DF" w:rsidRDefault="00FE72ED" w:rsidP="00FE0AD9">
            <w:pPr>
              <w:tabs>
                <w:tab w:val="clear" w:pos="227"/>
              </w:tabs>
              <w:spacing w:line="260" w:lineRule="atLeast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14:paraId="0CB24F38" w14:textId="77777777" w:rsidR="00FE72ED" w:rsidRPr="00D566CF" w:rsidRDefault="00FE72ED" w:rsidP="00FE72ED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F95CE1E" w14:textId="4C9089EC" w:rsidR="00FE72ED" w:rsidRPr="00A377DF" w:rsidRDefault="00CA0BF4" w:rsidP="00FE72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1,</w:t>
            </w:r>
            <w:r w:rsidR="00A541B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512</w:t>
            </w:r>
          </w:p>
        </w:tc>
        <w:tc>
          <w:tcPr>
            <w:tcW w:w="284" w:type="dxa"/>
            <w:vAlign w:val="bottom"/>
          </w:tcPr>
          <w:p w14:paraId="21112646" w14:textId="77777777" w:rsidR="00FE72ED" w:rsidRPr="00D566CF" w:rsidRDefault="00FE72ED" w:rsidP="00FE72E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F608F3" w14:textId="4000352A" w:rsidR="00FE72ED" w:rsidRPr="00D566CF" w:rsidRDefault="00FE72ED" w:rsidP="00FE72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566C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(927)</w:t>
            </w:r>
          </w:p>
        </w:tc>
      </w:tr>
      <w:tr w:rsidR="00FE72ED" w:rsidRPr="00D566CF" w14:paraId="0A4A714E" w14:textId="77777777" w:rsidTr="00FE0AD9">
        <w:trPr>
          <w:trHeight w:val="397"/>
        </w:trPr>
        <w:tc>
          <w:tcPr>
            <w:tcW w:w="9923" w:type="dxa"/>
            <w:gridSpan w:val="5"/>
            <w:shd w:val="clear" w:color="auto" w:fill="auto"/>
            <w:vAlign w:val="bottom"/>
          </w:tcPr>
          <w:p w14:paraId="551E6661" w14:textId="77777777" w:rsidR="00FE72ED" w:rsidRPr="00D566CF" w:rsidRDefault="00FE72ED" w:rsidP="00FE0AD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14"/>
                <w:szCs w:val="14"/>
                <w:lang w:val="en-US" w:bidi="th-TH"/>
              </w:rPr>
            </w:pPr>
          </w:p>
        </w:tc>
      </w:tr>
      <w:tr w:rsidR="00FE72ED" w:rsidRPr="00D566CF" w14:paraId="37E0FD8E" w14:textId="77777777" w:rsidTr="00FE0AD9">
        <w:trPr>
          <w:trHeight w:val="397"/>
        </w:trPr>
        <w:tc>
          <w:tcPr>
            <w:tcW w:w="5421" w:type="dxa"/>
            <w:vAlign w:val="bottom"/>
          </w:tcPr>
          <w:p w14:paraId="64E97D8C" w14:textId="77777777" w:rsidR="00FE72ED" w:rsidRPr="00D566CF" w:rsidRDefault="00FE72ED" w:rsidP="00FE0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18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u w:val="single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84" w:type="dxa"/>
          </w:tcPr>
          <w:p w14:paraId="6C82573F" w14:textId="77777777" w:rsidR="00FE72ED" w:rsidRPr="00D566CF" w:rsidRDefault="00FE72ED" w:rsidP="00C74CC3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5F5A0199" w14:textId="77777777" w:rsidR="00FE72ED" w:rsidRPr="00D566CF" w:rsidRDefault="00FE72ED" w:rsidP="00C74C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  <w:vAlign w:val="bottom"/>
          </w:tcPr>
          <w:p w14:paraId="1AFC3236" w14:textId="77777777" w:rsidR="00FE72ED" w:rsidRPr="00D566CF" w:rsidRDefault="00FE72ED" w:rsidP="00C74CC3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14:paraId="581EFD1C" w14:textId="77777777" w:rsidR="00FE72ED" w:rsidRPr="00D566CF" w:rsidRDefault="00FE72ED" w:rsidP="00C74C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FE72ED" w:rsidRPr="00D566CF" w14:paraId="65A9F725" w14:textId="77777777" w:rsidTr="00B54D2C">
        <w:trPr>
          <w:trHeight w:val="397"/>
        </w:trPr>
        <w:tc>
          <w:tcPr>
            <w:tcW w:w="5421" w:type="dxa"/>
            <w:vAlign w:val="bottom"/>
          </w:tcPr>
          <w:p w14:paraId="4D6BF705" w14:textId="75F4A869" w:rsidR="00FE72ED" w:rsidRPr="00D566CF" w:rsidRDefault="00FE72ED" w:rsidP="00FE0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18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284" w:type="dxa"/>
          </w:tcPr>
          <w:p w14:paraId="41F04AC4" w14:textId="77777777" w:rsidR="00FE72ED" w:rsidRPr="00D566CF" w:rsidRDefault="00FE72ED" w:rsidP="00FE72ED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7113C6" w14:textId="5B944DB9" w:rsidR="00FE72ED" w:rsidRPr="00A377DF" w:rsidRDefault="00B54D2C" w:rsidP="00FE72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B54D2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A541B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2,013</w:t>
            </w:r>
          </w:p>
        </w:tc>
        <w:tc>
          <w:tcPr>
            <w:tcW w:w="284" w:type="dxa"/>
            <w:vAlign w:val="bottom"/>
          </w:tcPr>
          <w:p w14:paraId="1F107337" w14:textId="77777777" w:rsidR="00FE72ED" w:rsidRPr="00D566CF" w:rsidRDefault="00FE72ED" w:rsidP="00FE72E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20C81E" w14:textId="2236F49E" w:rsidR="00FE72ED" w:rsidRPr="00D566CF" w:rsidRDefault="00B54D2C" w:rsidP="00FE72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54D2C">
              <w:rPr>
                <w:rFonts w:ascii="Angsana New" w:hAnsi="Angsana New" w:cs="Angsana New"/>
                <w:sz w:val="28"/>
                <w:szCs w:val="28"/>
                <w:lang w:bidi="th-TH"/>
              </w:rPr>
              <w:t>14,52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</w:p>
        </w:tc>
      </w:tr>
      <w:tr w:rsidR="00FE72ED" w:rsidRPr="00D566CF" w14:paraId="2DDA76CE" w14:textId="77777777" w:rsidTr="00FE0AD9">
        <w:trPr>
          <w:trHeight w:val="397"/>
        </w:trPr>
        <w:tc>
          <w:tcPr>
            <w:tcW w:w="5421" w:type="dxa"/>
            <w:vAlign w:val="bottom"/>
          </w:tcPr>
          <w:p w14:paraId="447B34E3" w14:textId="77777777" w:rsidR="00FE72ED" w:rsidRPr="00D566CF" w:rsidRDefault="00FE72ED" w:rsidP="00FE0AD9">
            <w:pPr>
              <w:tabs>
                <w:tab w:val="clear" w:pos="227"/>
                <w:tab w:val="clear" w:pos="454"/>
              </w:tabs>
              <w:spacing w:line="260" w:lineRule="atLeast"/>
              <w:ind w:left="142" w:firstLine="32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14:paraId="45A8B843" w14:textId="77777777" w:rsidR="00FE72ED" w:rsidRPr="00D566CF" w:rsidRDefault="00FE72ED" w:rsidP="00FE72ED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B1CD56" w14:textId="77777777" w:rsidR="00FE72ED" w:rsidRPr="00D566CF" w:rsidRDefault="00FE72ED" w:rsidP="00FE72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641F44C4" w14:textId="77777777" w:rsidR="00FE72ED" w:rsidRPr="00D566CF" w:rsidRDefault="00FE72ED" w:rsidP="00FE72ED">
            <w:pPr>
              <w:spacing w:line="260" w:lineRule="atLeas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E9DFC08" w14:textId="77777777" w:rsidR="00FE72ED" w:rsidRPr="00D566CF" w:rsidRDefault="00FE72ED" w:rsidP="00FE72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FE72ED" w:rsidRPr="00D566CF" w14:paraId="05CA1CEF" w14:textId="77777777" w:rsidTr="00B54D2C">
        <w:trPr>
          <w:trHeight w:val="397"/>
        </w:trPr>
        <w:tc>
          <w:tcPr>
            <w:tcW w:w="5421" w:type="dxa"/>
            <w:vAlign w:val="bottom"/>
          </w:tcPr>
          <w:p w14:paraId="310C83A5" w14:textId="77777777" w:rsidR="00FE72ED" w:rsidRPr="00D566CF" w:rsidRDefault="00FE72ED" w:rsidP="00FE0AD9">
            <w:pPr>
              <w:spacing w:line="260" w:lineRule="atLeast"/>
              <w:ind w:left="318" w:right="-108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ภาษีตามอัตราภาษีเงินได้ (</w:t>
            </w:r>
            <w:r w:rsidRPr="00D566CF">
              <w:rPr>
                <w:rFonts w:ascii="Angsana New" w:hAnsi="Angsana New"/>
                <w:sz w:val="28"/>
                <w:szCs w:val="28"/>
              </w:rPr>
              <w:t>20%)</w:t>
            </w:r>
          </w:p>
        </w:tc>
        <w:tc>
          <w:tcPr>
            <w:tcW w:w="284" w:type="dxa"/>
          </w:tcPr>
          <w:p w14:paraId="48231D5E" w14:textId="77777777" w:rsidR="00FE72ED" w:rsidRPr="00D566CF" w:rsidRDefault="00FE72ED" w:rsidP="00FE72ED">
            <w:pPr>
              <w:spacing w:line="260" w:lineRule="atLeast"/>
              <w:ind w:left="363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062A837B" w14:textId="0A165C7A" w:rsidR="00FE72ED" w:rsidRPr="00A377DF" w:rsidRDefault="00B54D2C" w:rsidP="00FE72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</w:t>
            </w:r>
            <w:r w:rsidR="00A541B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402</w:t>
            </w:r>
          </w:p>
        </w:tc>
        <w:tc>
          <w:tcPr>
            <w:tcW w:w="284" w:type="dxa"/>
            <w:vAlign w:val="bottom"/>
          </w:tcPr>
          <w:p w14:paraId="2802C17A" w14:textId="77777777" w:rsidR="00FE72ED" w:rsidRPr="00D566CF" w:rsidRDefault="00FE72ED" w:rsidP="00FE72E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14:paraId="0CC53D37" w14:textId="249B74D7" w:rsidR="00FE72ED" w:rsidRPr="00D566CF" w:rsidRDefault="00B54D2C" w:rsidP="00FE72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2,905</w:t>
            </w:r>
          </w:p>
        </w:tc>
      </w:tr>
      <w:tr w:rsidR="00652A0C" w:rsidRPr="00D566CF" w14:paraId="0B02A614" w14:textId="77777777" w:rsidTr="00CF17E0">
        <w:trPr>
          <w:trHeight w:val="397"/>
        </w:trPr>
        <w:tc>
          <w:tcPr>
            <w:tcW w:w="5421" w:type="dxa"/>
            <w:vAlign w:val="bottom"/>
          </w:tcPr>
          <w:p w14:paraId="1E21083B" w14:textId="042898F6" w:rsidR="00652A0C" w:rsidRPr="00A377DF" w:rsidRDefault="00652A0C" w:rsidP="00FE0AD9">
            <w:pPr>
              <w:tabs>
                <w:tab w:val="clear" w:pos="227"/>
                <w:tab w:val="clear" w:pos="454"/>
              </w:tabs>
              <w:spacing w:line="260" w:lineRule="atLeast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284" w:type="dxa"/>
          </w:tcPr>
          <w:p w14:paraId="744586D6" w14:textId="77777777" w:rsidR="00652A0C" w:rsidRPr="00D566CF" w:rsidRDefault="00652A0C" w:rsidP="00FE72ED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A52C3EB" w14:textId="77777777" w:rsidR="00652A0C" w:rsidRPr="00D566CF" w:rsidRDefault="00652A0C" w:rsidP="00FE72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4432D1BB" w14:textId="77777777" w:rsidR="00652A0C" w:rsidRPr="00D566CF" w:rsidRDefault="00652A0C" w:rsidP="00FE72E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14:paraId="6CA4D816" w14:textId="77777777" w:rsidR="00652A0C" w:rsidRPr="00D566CF" w:rsidRDefault="00652A0C" w:rsidP="00FE72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FE72ED" w:rsidRPr="00D566CF" w14:paraId="4A8472C5" w14:textId="77777777" w:rsidTr="00CF17E0">
        <w:trPr>
          <w:trHeight w:val="397"/>
        </w:trPr>
        <w:tc>
          <w:tcPr>
            <w:tcW w:w="5421" w:type="dxa"/>
            <w:vAlign w:val="bottom"/>
          </w:tcPr>
          <w:p w14:paraId="35C4A7E9" w14:textId="77777777" w:rsidR="00FE72ED" w:rsidRPr="00D566CF" w:rsidRDefault="00FE72ED" w:rsidP="00FE0AD9">
            <w:pPr>
              <w:tabs>
                <w:tab w:val="clear" w:pos="227"/>
                <w:tab w:val="clear" w:pos="454"/>
              </w:tabs>
              <w:spacing w:line="260" w:lineRule="atLeast"/>
              <w:ind w:left="318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รายได้เงินปันผลที่ไม่ต้องเสียภาษี</w:t>
            </w:r>
          </w:p>
        </w:tc>
        <w:tc>
          <w:tcPr>
            <w:tcW w:w="284" w:type="dxa"/>
          </w:tcPr>
          <w:p w14:paraId="546A5A21" w14:textId="77777777" w:rsidR="00FE72ED" w:rsidRPr="00D566CF" w:rsidRDefault="00FE72ED" w:rsidP="00FE72ED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0F107E94" w14:textId="77932468" w:rsidR="00FE72ED" w:rsidRPr="00A377DF" w:rsidRDefault="00C665B0" w:rsidP="00FE72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(839)</w:t>
            </w:r>
          </w:p>
        </w:tc>
        <w:tc>
          <w:tcPr>
            <w:tcW w:w="284" w:type="dxa"/>
            <w:vAlign w:val="bottom"/>
          </w:tcPr>
          <w:p w14:paraId="06D4BE66" w14:textId="77777777" w:rsidR="00FE72ED" w:rsidRPr="00D566CF" w:rsidRDefault="00FE72ED" w:rsidP="00FE72E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14:paraId="2A98FF3C" w14:textId="213138EB" w:rsidR="00FE72ED" w:rsidRPr="00D566CF" w:rsidRDefault="00FE72ED" w:rsidP="00FE72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566C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(1,048)</w:t>
            </w:r>
          </w:p>
        </w:tc>
      </w:tr>
      <w:tr w:rsidR="00FE72ED" w:rsidRPr="00D566CF" w14:paraId="3593A205" w14:textId="77777777" w:rsidTr="00C665B0">
        <w:trPr>
          <w:trHeight w:val="397"/>
        </w:trPr>
        <w:tc>
          <w:tcPr>
            <w:tcW w:w="5421" w:type="dxa"/>
            <w:tcBorders>
              <w:bottom w:val="nil"/>
            </w:tcBorders>
            <w:vAlign w:val="bottom"/>
          </w:tcPr>
          <w:p w14:paraId="5633BE77" w14:textId="77777777" w:rsidR="00FE72ED" w:rsidRPr="00D566CF" w:rsidRDefault="00FE72ED" w:rsidP="00FE0AD9">
            <w:pPr>
              <w:tabs>
                <w:tab w:val="clear" w:pos="227"/>
                <w:tab w:val="clear" w:pos="454"/>
              </w:tabs>
              <w:spacing w:line="260" w:lineRule="atLeast"/>
              <w:ind w:left="318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284" w:type="dxa"/>
            <w:tcBorders>
              <w:bottom w:val="nil"/>
            </w:tcBorders>
          </w:tcPr>
          <w:p w14:paraId="1A1EBF56" w14:textId="77777777" w:rsidR="00FE72ED" w:rsidRPr="00D566CF" w:rsidRDefault="00FE72ED" w:rsidP="00FE72ED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89F137F" w14:textId="7A11A6BF" w:rsidR="00FE72ED" w:rsidRPr="00D566CF" w:rsidRDefault="00C665B0" w:rsidP="00FE72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2,693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79BBAD06" w14:textId="77777777" w:rsidR="00FE72ED" w:rsidRPr="00D566CF" w:rsidRDefault="00FE72ED" w:rsidP="00FE72E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14:paraId="2FE9C0BB" w14:textId="6315E297" w:rsidR="00FE72ED" w:rsidRPr="00D566CF" w:rsidRDefault="00C665B0" w:rsidP="00FE72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1,960</w:t>
            </w:r>
          </w:p>
        </w:tc>
      </w:tr>
      <w:tr w:rsidR="00FE72ED" w:rsidRPr="00D566CF" w14:paraId="12A7577F" w14:textId="77777777" w:rsidTr="00CF17E0">
        <w:trPr>
          <w:trHeight w:val="397"/>
        </w:trPr>
        <w:tc>
          <w:tcPr>
            <w:tcW w:w="5421" w:type="dxa"/>
            <w:tcBorders>
              <w:bottom w:val="nil"/>
            </w:tcBorders>
            <w:vAlign w:val="bottom"/>
          </w:tcPr>
          <w:p w14:paraId="7BBB7CB8" w14:textId="77777777" w:rsidR="00FE72ED" w:rsidRPr="00A377DF" w:rsidRDefault="00FE72ED" w:rsidP="00FE0AD9">
            <w:pPr>
              <w:tabs>
                <w:tab w:val="clear" w:pos="227"/>
                <w:tab w:val="clear" w:pos="454"/>
              </w:tabs>
              <w:spacing w:line="260" w:lineRule="atLeast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284" w:type="dxa"/>
            <w:tcBorders>
              <w:bottom w:val="nil"/>
            </w:tcBorders>
          </w:tcPr>
          <w:p w14:paraId="62AC960E" w14:textId="77777777" w:rsidR="00FE72ED" w:rsidRPr="00D566CF" w:rsidRDefault="00FE72ED" w:rsidP="00FE72ED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0570A1" w14:textId="6A60629B" w:rsidR="00FE72ED" w:rsidRPr="00D566CF" w:rsidRDefault="00A17094" w:rsidP="00FE72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566C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Pr="00D566CF">
              <w:rPr>
                <w:rFonts w:ascii="Angsana New" w:hAnsi="Angsana New" w:cs="Angsana New"/>
                <w:sz w:val="28"/>
                <w:szCs w:val="28"/>
                <w:lang w:bidi="th-TH"/>
              </w:rPr>
              <w:t>4,744</w:t>
            </w:r>
            <w:r w:rsidRPr="00D566C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75BE8649" w14:textId="77777777" w:rsidR="00FE72ED" w:rsidRPr="00D566CF" w:rsidRDefault="00FE72ED" w:rsidP="00FE72E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328865" w14:textId="3F5BCD57" w:rsidR="00FE72ED" w:rsidRPr="00D566CF" w:rsidRDefault="00FE72ED" w:rsidP="00FE72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566C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Pr="00D566CF">
              <w:rPr>
                <w:rFonts w:ascii="Angsana New" w:hAnsi="Angsana New" w:cs="Angsana New"/>
                <w:sz w:val="28"/>
                <w:szCs w:val="28"/>
                <w:lang w:bidi="th-TH"/>
              </w:rPr>
              <w:t>4,744</w:t>
            </w:r>
            <w:r w:rsidRPr="00D566C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FE72ED" w:rsidRPr="00D566CF" w14:paraId="726A9E85" w14:textId="77777777" w:rsidTr="00CF17E0">
        <w:trPr>
          <w:trHeight w:val="397"/>
        </w:trPr>
        <w:tc>
          <w:tcPr>
            <w:tcW w:w="5421" w:type="dxa"/>
            <w:vAlign w:val="bottom"/>
          </w:tcPr>
          <w:p w14:paraId="38D45D95" w14:textId="77777777" w:rsidR="00FE72ED" w:rsidRPr="00A377DF" w:rsidRDefault="00FE72ED" w:rsidP="00FE0AD9">
            <w:pPr>
              <w:tabs>
                <w:tab w:val="clear" w:pos="227"/>
                <w:tab w:val="clear" w:pos="454"/>
              </w:tabs>
              <w:spacing w:line="260" w:lineRule="atLeast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14:paraId="4616EAAE" w14:textId="77777777" w:rsidR="00FE72ED" w:rsidRPr="00D566CF" w:rsidRDefault="00FE72ED" w:rsidP="00FE72ED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35EEF9" w14:textId="41B09C16" w:rsidR="00FE72ED" w:rsidRPr="00A377DF" w:rsidRDefault="00391D38" w:rsidP="00FE72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1,</w:t>
            </w:r>
            <w:r w:rsidR="00E6254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512</w:t>
            </w:r>
          </w:p>
        </w:tc>
        <w:tc>
          <w:tcPr>
            <w:tcW w:w="284" w:type="dxa"/>
            <w:vAlign w:val="bottom"/>
          </w:tcPr>
          <w:p w14:paraId="481DB786" w14:textId="77777777" w:rsidR="00FE72ED" w:rsidRPr="00D566CF" w:rsidRDefault="00FE72ED" w:rsidP="00FE72E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166D44" w14:textId="454DBFF2" w:rsidR="00FE72ED" w:rsidRPr="00D566CF" w:rsidRDefault="00FE72ED" w:rsidP="00FE72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566C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(927)</w:t>
            </w:r>
          </w:p>
        </w:tc>
      </w:tr>
    </w:tbl>
    <w:p w14:paraId="201F5C99" w14:textId="18313D6E" w:rsidR="00FE72ED" w:rsidRPr="00D566CF" w:rsidRDefault="00FE72ED" w:rsidP="00FE7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line="240" w:lineRule="auto"/>
        <w:ind w:left="142"/>
        <w:jc w:val="thaiDistribute"/>
        <w:rPr>
          <w:rFonts w:ascii="Angsana New" w:hAnsi="Angsana New"/>
          <w:sz w:val="28"/>
          <w:szCs w:val="28"/>
        </w:rPr>
      </w:pPr>
      <w:r w:rsidRPr="00A377DF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D566CF">
        <w:rPr>
          <w:rFonts w:ascii="Angsana New" w:hAnsi="Angsana New"/>
          <w:sz w:val="28"/>
          <w:szCs w:val="28"/>
        </w:rPr>
        <w:t>31</w:t>
      </w:r>
      <w:r w:rsidRPr="00A377DF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D566CF">
        <w:rPr>
          <w:rFonts w:ascii="Angsana New" w:hAnsi="Angsana New"/>
          <w:sz w:val="28"/>
          <w:szCs w:val="28"/>
        </w:rPr>
        <w:t>2566</w:t>
      </w:r>
      <w:r w:rsidRPr="00A377DF">
        <w:rPr>
          <w:rFonts w:ascii="Angsana New" w:hAnsi="Angsana New"/>
          <w:sz w:val="28"/>
          <w:szCs w:val="28"/>
          <w:cs/>
        </w:rPr>
        <w:t xml:space="preserve"> และ </w:t>
      </w:r>
      <w:r w:rsidRPr="00D566CF">
        <w:rPr>
          <w:rFonts w:ascii="Angsana New" w:hAnsi="Angsana New"/>
          <w:sz w:val="28"/>
          <w:szCs w:val="28"/>
        </w:rPr>
        <w:t>2565</w:t>
      </w:r>
      <w:r w:rsidRPr="00A377DF">
        <w:rPr>
          <w:rFonts w:ascii="Angsana New" w:hAnsi="Angsana New"/>
          <w:sz w:val="28"/>
          <w:szCs w:val="28"/>
          <w:cs/>
        </w:rPr>
        <w:t xml:space="preserve"> งบการเงินที่แสดงเงินลงทุนตามวิธีส่วนได้เสียและงบการเงินเฉพาะกิจการไม่ได้บันทึกสินทรัพย์ภาษีเงินได้รอการตัดบัญชีสำหรับผลขาดทุนสะสมทางภาษียกมาไม่เกิน </w:t>
      </w:r>
      <w:r w:rsidRPr="00D566CF">
        <w:rPr>
          <w:rFonts w:ascii="Angsana New" w:hAnsi="Angsana New"/>
          <w:sz w:val="28"/>
          <w:szCs w:val="28"/>
        </w:rPr>
        <w:t>5</w:t>
      </w:r>
      <w:r w:rsidRPr="00A377DF">
        <w:rPr>
          <w:rFonts w:ascii="Angsana New" w:hAnsi="Angsana New"/>
          <w:sz w:val="28"/>
          <w:szCs w:val="28"/>
          <w:cs/>
        </w:rPr>
        <w:t xml:space="preserve"> ปี จำนวน </w:t>
      </w:r>
      <w:r w:rsidR="00945276">
        <w:rPr>
          <w:rFonts w:ascii="Angsana New" w:hAnsi="Angsana New"/>
          <w:sz w:val="28"/>
          <w:szCs w:val="28"/>
        </w:rPr>
        <w:t>54.16</w:t>
      </w:r>
      <w:r w:rsidRPr="00A377DF">
        <w:rPr>
          <w:rFonts w:ascii="Angsana New" w:hAnsi="Angsana New"/>
          <w:sz w:val="28"/>
          <w:szCs w:val="28"/>
          <w:cs/>
        </w:rPr>
        <w:t xml:space="preserve"> ล้านบาท และ </w:t>
      </w:r>
      <w:r w:rsidRPr="00D566CF">
        <w:rPr>
          <w:rFonts w:ascii="Angsana New" w:hAnsi="Angsana New"/>
          <w:sz w:val="28"/>
          <w:szCs w:val="28"/>
        </w:rPr>
        <w:t>67.61</w:t>
      </w:r>
      <w:r w:rsidRPr="00A377DF">
        <w:rPr>
          <w:rFonts w:ascii="Angsana New" w:hAnsi="Angsana New"/>
          <w:sz w:val="28"/>
          <w:szCs w:val="28"/>
          <w:cs/>
        </w:rPr>
        <w:t xml:space="preserve"> ล้านบาท เนื่องจากฝ่ายบริหารของบริษัทพิจารณาแล้วว่ายังมีความไม่แน่นอนว่าบริษัทจะมีกำไรทางภาษีในอนาคตเพียงพอที่จะใช้ประโยชน์จากการรายงานดังกล่าว และหรือว่าอาจไม่ได้ใช้เป็นรายการหักทางภาษีในอนาคต</w:t>
      </w:r>
    </w:p>
    <w:p w14:paraId="0AEA9B08" w14:textId="77777777" w:rsidR="006B42BC" w:rsidRPr="00D566CF" w:rsidRDefault="006B42BC" w:rsidP="00FE7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line="240" w:lineRule="auto"/>
        <w:ind w:left="142"/>
        <w:jc w:val="thaiDistribute"/>
        <w:rPr>
          <w:rFonts w:ascii="Angsana New" w:hAnsi="Angsana New"/>
          <w:sz w:val="28"/>
          <w:szCs w:val="28"/>
        </w:rPr>
      </w:pPr>
    </w:p>
    <w:p w14:paraId="6AB824BA" w14:textId="77777777" w:rsidR="006B42BC" w:rsidRPr="00D566CF" w:rsidRDefault="006B42BC" w:rsidP="00FE7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line="240" w:lineRule="auto"/>
        <w:ind w:left="142"/>
        <w:jc w:val="thaiDistribute"/>
        <w:rPr>
          <w:rFonts w:ascii="Angsana New" w:hAnsi="Angsana New"/>
          <w:sz w:val="28"/>
          <w:szCs w:val="28"/>
        </w:rPr>
      </w:pPr>
    </w:p>
    <w:p w14:paraId="2370E2AA" w14:textId="77777777" w:rsidR="006B42BC" w:rsidRPr="00D566CF" w:rsidRDefault="006B42BC" w:rsidP="00FE7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line="240" w:lineRule="auto"/>
        <w:ind w:left="142"/>
        <w:jc w:val="thaiDistribute"/>
        <w:rPr>
          <w:rFonts w:ascii="Angsana New" w:hAnsi="Angsana New"/>
          <w:sz w:val="28"/>
          <w:szCs w:val="28"/>
        </w:rPr>
      </w:pPr>
    </w:p>
    <w:p w14:paraId="6D486182" w14:textId="77777777" w:rsidR="006B42BC" w:rsidRPr="00D566CF" w:rsidRDefault="006B42BC" w:rsidP="00FE7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line="240" w:lineRule="auto"/>
        <w:ind w:left="142"/>
        <w:jc w:val="thaiDistribute"/>
        <w:rPr>
          <w:rFonts w:ascii="Angsana New" w:hAnsi="Angsana New"/>
          <w:sz w:val="28"/>
          <w:szCs w:val="28"/>
        </w:rPr>
      </w:pPr>
    </w:p>
    <w:p w14:paraId="6055F70E" w14:textId="77777777" w:rsidR="006B42BC" w:rsidRPr="00D566CF" w:rsidRDefault="006B42BC" w:rsidP="00FE7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line="240" w:lineRule="auto"/>
        <w:ind w:left="142"/>
        <w:jc w:val="thaiDistribute"/>
        <w:rPr>
          <w:rFonts w:ascii="Angsana New" w:hAnsi="Angsana New"/>
          <w:sz w:val="28"/>
          <w:szCs w:val="28"/>
        </w:rPr>
      </w:pPr>
    </w:p>
    <w:p w14:paraId="0CFF3C48" w14:textId="77777777" w:rsidR="006B42BC" w:rsidRPr="00D566CF" w:rsidRDefault="006B42BC" w:rsidP="00FE7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line="240" w:lineRule="auto"/>
        <w:ind w:left="142"/>
        <w:jc w:val="thaiDistribute"/>
        <w:rPr>
          <w:rFonts w:ascii="Angsana New" w:hAnsi="Angsana New"/>
          <w:sz w:val="28"/>
          <w:szCs w:val="28"/>
        </w:rPr>
      </w:pPr>
    </w:p>
    <w:p w14:paraId="54C89639" w14:textId="77777777" w:rsidR="006B42BC" w:rsidRPr="00D566CF" w:rsidRDefault="006B42BC" w:rsidP="00FE7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line="240" w:lineRule="auto"/>
        <w:ind w:left="142"/>
        <w:jc w:val="thaiDistribute"/>
        <w:rPr>
          <w:rFonts w:ascii="Angsana New" w:hAnsi="Angsana New"/>
          <w:sz w:val="28"/>
          <w:szCs w:val="28"/>
        </w:rPr>
      </w:pPr>
    </w:p>
    <w:p w14:paraId="33E36509" w14:textId="77777777" w:rsidR="006B42BC" w:rsidRPr="00D566CF" w:rsidRDefault="006B42BC" w:rsidP="00FE7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line="240" w:lineRule="auto"/>
        <w:ind w:left="142"/>
        <w:jc w:val="thaiDistribute"/>
        <w:rPr>
          <w:rFonts w:ascii="Angsana New" w:hAnsi="Angsana New"/>
          <w:sz w:val="28"/>
          <w:szCs w:val="28"/>
        </w:rPr>
      </w:pPr>
    </w:p>
    <w:p w14:paraId="05DB2CDB" w14:textId="77777777" w:rsidR="006B42BC" w:rsidRPr="00D566CF" w:rsidRDefault="006B42BC" w:rsidP="00FE7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line="240" w:lineRule="auto"/>
        <w:ind w:left="142"/>
        <w:jc w:val="thaiDistribute"/>
        <w:rPr>
          <w:rFonts w:ascii="Angsana New" w:hAnsi="Angsana New"/>
          <w:sz w:val="28"/>
          <w:szCs w:val="28"/>
        </w:rPr>
      </w:pPr>
    </w:p>
    <w:p w14:paraId="4B18C29C" w14:textId="40127E57" w:rsidR="00F5287C" w:rsidRPr="00D566CF" w:rsidRDefault="00F5287C" w:rsidP="006B42BC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A377DF">
        <w:rPr>
          <w:rFonts w:ascii="Angsana New" w:hAnsi="Angsana New"/>
          <w:sz w:val="28"/>
          <w:szCs w:val="28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41CA1147" w14:textId="00010BD5" w:rsidR="00F5287C" w:rsidRPr="00A377DF" w:rsidRDefault="00F5287C" w:rsidP="00687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120" w:line="240" w:lineRule="auto"/>
        <w:ind w:firstLine="272"/>
        <w:rPr>
          <w:rFonts w:ascii="Angsana New" w:hAnsi="Angsana New"/>
          <w:b/>
          <w:bCs/>
          <w:sz w:val="28"/>
          <w:szCs w:val="28"/>
          <w:cs/>
        </w:rPr>
      </w:pPr>
      <w:r w:rsidRPr="00A377DF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pPr w:leftFromText="180" w:rightFromText="180" w:vertAnchor="text" w:horzAnchor="margin" w:tblpY="178"/>
        <w:tblW w:w="9747" w:type="dxa"/>
        <w:tblLayout w:type="fixed"/>
        <w:tblLook w:val="0000" w:firstRow="0" w:lastRow="0" w:firstColumn="0" w:lastColumn="0" w:noHBand="0" w:noVBand="0"/>
      </w:tblPr>
      <w:tblGrid>
        <w:gridCol w:w="5421"/>
        <w:gridCol w:w="1984"/>
        <w:gridCol w:w="284"/>
        <w:gridCol w:w="2058"/>
      </w:tblGrid>
      <w:tr w:rsidR="00F5287C" w:rsidRPr="00D566CF" w14:paraId="41740646" w14:textId="77777777" w:rsidTr="00FE0AD9">
        <w:trPr>
          <w:trHeight w:val="397"/>
        </w:trPr>
        <w:tc>
          <w:tcPr>
            <w:tcW w:w="5421" w:type="dxa"/>
          </w:tcPr>
          <w:p w14:paraId="188A2694" w14:textId="77777777" w:rsidR="00F5287C" w:rsidRPr="00D566CF" w:rsidRDefault="00F5287C" w:rsidP="00FE0AD9">
            <w:pPr>
              <w:pStyle w:val="Heading5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6" w:type="dxa"/>
            <w:gridSpan w:val="3"/>
            <w:tcBorders>
              <w:bottom w:val="single" w:sz="4" w:space="0" w:color="auto"/>
            </w:tcBorders>
            <w:vAlign w:val="bottom"/>
          </w:tcPr>
          <w:p w14:paraId="06F6B46A" w14:textId="77777777" w:rsidR="00F5287C" w:rsidRPr="00A377DF" w:rsidRDefault="00F5287C" w:rsidP="00FE0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5287C" w:rsidRPr="00D566CF" w14:paraId="5621C1F2" w14:textId="77777777" w:rsidTr="00FE0AD9">
        <w:trPr>
          <w:trHeight w:val="397"/>
        </w:trPr>
        <w:tc>
          <w:tcPr>
            <w:tcW w:w="5421" w:type="dxa"/>
          </w:tcPr>
          <w:p w14:paraId="1B217503" w14:textId="77777777" w:rsidR="00F5287C" w:rsidRPr="00D566CF" w:rsidRDefault="00F5287C" w:rsidP="00FE0AD9">
            <w:pPr>
              <w:pStyle w:val="Heading5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6" w:type="dxa"/>
            <w:gridSpan w:val="3"/>
            <w:tcBorders>
              <w:top w:val="single" w:sz="4" w:space="0" w:color="auto"/>
            </w:tcBorders>
            <w:vAlign w:val="center"/>
          </w:tcPr>
          <w:p w14:paraId="30555EC7" w14:textId="75582980" w:rsidR="00F5287C" w:rsidRPr="00A377DF" w:rsidRDefault="00F5287C" w:rsidP="00FE0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="00400541" w:rsidRPr="00D566CF">
              <w:rPr>
                <w:rFonts w:ascii="Angsana New" w:hAnsi="Angsana New"/>
                <w:sz w:val="28"/>
                <w:szCs w:val="28"/>
              </w:rPr>
              <w:t>/</w:t>
            </w:r>
          </w:p>
        </w:tc>
      </w:tr>
      <w:tr w:rsidR="00F5287C" w:rsidRPr="00D566CF" w14:paraId="72A33A77" w14:textId="77777777" w:rsidTr="00FE0AD9">
        <w:trPr>
          <w:trHeight w:val="397"/>
        </w:trPr>
        <w:tc>
          <w:tcPr>
            <w:tcW w:w="5421" w:type="dxa"/>
          </w:tcPr>
          <w:p w14:paraId="681A4FF5" w14:textId="77777777" w:rsidR="00F5287C" w:rsidRPr="00D566CF" w:rsidRDefault="00F5287C" w:rsidP="00FE0AD9">
            <w:pPr>
              <w:pStyle w:val="Heading5"/>
              <w:tabs>
                <w:tab w:val="left" w:pos="557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6" w:type="dxa"/>
            <w:gridSpan w:val="3"/>
            <w:tcBorders>
              <w:bottom w:val="single" w:sz="4" w:space="0" w:color="auto"/>
            </w:tcBorders>
            <w:vAlign w:val="bottom"/>
          </w:tcPr>
          <w:p w14:paraId="547A4B2F" w14:textId="14516C4D" w:rsidR="00F5287C" w:rsidRPr="00A377DF" w:rsidRDefault="00F5287C" w:rsidP="00FE0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287C" w:rsidRPr="00D566CF" w14:paraId="319F71B8" w14:textId="77777777" w:rsidTr="00FE0AD9">
        <w:trPr>
          <w:trHeight w:val="397"/>
        </w:trPr>
        <w:tc>
          <w:tcPr>
            <w:tcW w:w="5421" w:type="dxa"/>
          </w:tcPr>
          <w:p w14:paraId="7B06D2C0" w14:textId="77777777" w:rsidR="00F5287C" w:rsidRPr="00D566CF" w:rsidRDefault="00F5287C" w:rsidP="00FE0AD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FD002C4" w14:textId="77777777" w:rsidR="00F5287C" w:rsidRPr="00D566CF" w:rsidRDefault="00F5287C" w:rsidP="00FE0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vAlign w:val="bottom"/>
          </w:tcPr>
          <w:p w14:paraId="7A06EC25" w14:textId="77777777" w:rsidR="00F5287C" w:rsidRPr="00D566CF" w:rsidRDefault="00F5287C" w:rsidP="00FE0AD9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40" w:lineRule="auto"/>
              <w:ind w:lef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8" w:type="dxa"/>
            <w:vAlign w:val="bottom"/>
          </w:tcPr>
          <w:p w14:paraId="769E4A90" w14:textId="77777777" w:rsidR="00F5287C" w:rsidRPr="00D566CF" w:rsidRDefault="00F5287C" w:rsidP="00FE0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F5287C" w:rsidRPr="00D566CF" w14:paraId="67D09A6F" w14:textId="77777777" w:rsidTr="00FE0AD9">
        <w:trPr>
          <w:trHeight w:val="397"/>
        </w:trPr>
        <w:tc>
          <w:tcPr>
            <w:tcW w:w="5421" w:type="dxa"/>
          </w:tcPr>
          <w:p w14:paraId="4CDA7FFA" w14:textId="77777777" w:rsidR="00F5287C" w:rsidRPr="00D566CF" w:rsidRDefault="00F5287C" w:rsidP="00FE0AD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6C7561" w14:textId="4EBD1C98" w:rsidR="00F5287C" w:rsidRPr="00D566CF" w:rsidRDefault="00687A0F" w:rsidP="00FE0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3</w:t>
            </w:r>
            <w:r w:rsidR="006B42BC" w:rsidRPr="00D566CF">
              <w:rPr>
                <w:rFonts w:ascii="Angsana New" w:hAnsi="Angsana New"/>
                <w:sz w:val="28"/>
                <w:szCs w:val="28"/>
              </w:rPr>
              <w:t>1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B42BC" w:rsidRPr="00A377DF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F5287C" w:rsidRPr="00A377D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5287C" w:rsidRPr="00D566C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84" w:type="dxa"/>
            <w:vAlign w:val="bottom"/>
          </w:tcPr>
          <w:p w14:paraId="5CE00917" w14:textId="77777777" w:rsidR="00F5287C" w:rsidRPr="00D566CF" w:rsidRDefault="00F5287C" w:rsidP="00FE0AD9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40" w:lineRule="auto"/>
              <w:ind w:lef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8" w:type="dxa"/>
            <w:tcBorders>
              <w:bottom w:val="single" w:sz="4" w:space="0" w:color="auto"/>
            </w:tcBorders>
            <w:vAlign w:val="bottom"/>
          </w:tcPr>
          <w:p w14:paraId="19C9A521" w14:textId="77777777" w:rsidR="00F5287C" w:rsidRPr="00A377DF" w:rsidRDefault="00F5287C" w:rsidP="00FE0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566C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F5287C" w:rsidRPr="00D566CF" w14:paraId="21047F37" w14:textId="77777777" w:rsidTr="00FE0AD9">
        <w:trPr>
          <w:trHeight w:val="397"/>
        </w:trPr>
        <w:tc>
          <w:tcPr>
            <w:tcW w:w="5421" w:type="dxa"/>
            <w:vAlign w:val="bottom"/>
          </w:tcPr>
          <w:p w14:paraId="48C17E0C" w14:textId="77777777" w:rsidR="00F5287C" w:rsidRPr="00D566CF" w:rsidRDefault="00F5287C" w:rsidP="00FE0AD9">
            <w:pPr>
              <w:pStyle w:val="Heading5"/>
              <w:spacing w:line="240" w:lineRule="auto"/>
              <w:ind w:left="138" w:firstLine="13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A377D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เงินเบิกเกินบัญชีธนาคาร </w:t>
            </w:r>
          </w:p>
        </w:tc>
        <w:tc>
          <w:tcPr>
            <w:tcW w:w="1984" w:type="dxa"/>
          </w:tcPr>
          <w:p w14:paraId="420D7783" w14:textId="77777777" w:rsidR="00F5287C" w:rsidRPr="00D566CF" w:rsidRDefault="00F5287C" w:rsidP="00FE0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19AEBEAC" w14:textId="77777777" w:rsidR="00F5287C" w:rsidRPr="00D566CF" w:rsidRDefault="00F5287C" w:rsidP="00FE0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8" w:type="dxa"/>
          </w:tcPr>
          <w:p w14:paraId="5FD59D68" w14:textId="77777777" w:rsidR="00F5287C" w:rsidRPr="00D566CF" w:rsidRDefault="00F5287C" w:rsidP="00FE0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287C" w:rsidRPr="00D566CF" w14:paraId="742CC9FA" w14:textId="77777777" w:rsidTr="00FE0AD9">
        <w:trPr>
          <w:trHeight w:val="397"/>
        </w:trPr>
        <w:tc>
          <w:tcPr>
            <w:tcW w:w="7405" w:type="dxa"/>
            <w:gridSpan w:val="2"/>
            <w:shd w:val="clear" w:color="auto" w:fill="auto"/>
            <w:vAlign w:val="bottom"/>
          </w:tcPr>
          <w:p w14:paraId="4491320E" w14:textId="4C6CCDAF" w:rsidR="00F5287C" w:rsidRPr="00D566CF" w:rsidRDefault="00F5287C" w:rsidP="00FE0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9" w:right="171" w:firstLine="132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(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687A0F" w:rsidRPr="00D566CF">
              <w:rPr>
                <w:rFonts w:ascii="Angsana New" w:hAnsi="Angsana New"/>
                <w:sz w:val="28"/>
                <w:szCs w:val="28"/>
              </w:rPr>
              <w:t>3</w:t>
            </w:r>
            <w:r w:rsidR="006B42BC" w:rsidRPr="00D566CF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6B42BC" w:rsidRPr="00A377DF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687A0F" w:rsidRPr="00A377D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87A0F" w:rsidRPr="00D566CF">
              <w:rPr>
                <w:rFonts w:ascii="Angsana New" w:hAnsi="Angsana New"/>
                <w:sz w:val="28"/>
                <w:szCs w:val="28"/>
              </w:rPr>
              <w:t>2566</w:t>
            </w:r>
            <w:r w:rsidR="00687A0F" w:rsidRPr="00A377D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อัตราดอกเบี้ยร้อยละ </w:t>
            </w:r>
            <w:r w:rsidR="00A37DF6" w:rsidRPr="00E9194A">
              <w:rPr>
                <w:rFonts w:ascii="Angsana New" w:hAnsi="Angsana New"/>
                <w:sz w:val="28"/>
                <w:szCs w:val="28"/>
              </w:rPr>
              <w:t>6.87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="00A37DF6" w:rsidRPr="00E9194A">
              <w:rPr>
                <w:rFonts w:ascii="Angsana New" w:hAnsi="Angsana New"/>
                <w:sz w:val="28"/>
                <w:szCs w:val="28"/>
              </w:rPr>
              <w:t>7.75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 ต่อปี </w:t>
            </w:r>
          </w:p>
        </w:tc>
        <w:tc>
          <w:tcPr>
            <w:tcW w:w="284" w:type="dxa"/>
          </w:tcPr>
          <w:p w14:paraId="113A0B18" w14:textId="77777777" w:rsidR="00F5287C" w:rsidRPr="00D566CF" w:rsidRDefault="00F5287C" w:rsidP="00FE0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8" w:type="dxa"/>
          </w:tcPr>
          <w:p w14:paraId="7AC8608C" w14:textId="77777777" w:rsidR="00F5287C" w:rsidRPr="00D566CF" w:rsidRDefault="00F5287C" w:rsidP="00FE0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287C" w:rsidRPr="00D566CF" w14:paraId="4DC27DC3" w14:textId="77777777" w:rsidTr="00FE0AD9">
        <w:trPr>
          <w:trHeight w:val="397"/>
        </w:trPr>
        <w:tc>
          <w:tcPr>
            <w:tcW w:w="5421" w:type="dxa"/>
            <w:shd w:val="clear" w:color="auto" w:fill="auto"/>
            <w:vAlign w:val="bottom"/>
          </w:tcPr>
          <w:p w14:paraId="754D640B" w14:textId="1CC85FC6" w:rsidR="00F5287C" w:rsidRPr="00D566CF" w:rsidRDefault="00F5287C" w:rsidP="00FE0AD9">
            <w:pPr>
              <w:pStyle w:val="Heading5"/>
              <w:spacing w:line="240" w:lineRule="auto"/>
              <w:ind w:left="209" w:firstLine="13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A377D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และ ณ วันที่ </w:t>
            </w: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</w:t>
            </w: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  <w:t>1</w:t>
            </w:r>
            <w:r w:rsidRPr="00A377D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ธันวาคม </w:t>
            </w: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2565</w:t>
            </w:r>
            <w:r w:rsidRPr="00A377D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อัตราดอกเบี้ยร้อยละ </w:t>
            </w:r>
            <w:r w:rsidR="00307A6D" w:rsidRPr="00D566CF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5.82 </w:t>
            </w:r>
            <w:r w:rsidRPr="00A377D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ถึง </w:t>
            </w: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7.35)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503ED50" w14:textId="5138C686" w:rsidR="00F5287C" w:rsidRPr="00D566CF" w:rsidRDefault="006B47C3" w:rsidP="00FE0AD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B47C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99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2B3DE84" w14:textId="77777777" w:rsidR="00F5287C" w:rsidRPr="00D566CF" w:rsidRDefault="00F5287C" w:rsidP="00FE0AD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058" w:type="dxa"/>
            <w:shd w:val="clear" w:color="auto" w:fill="auto"/>
            <w:vAlign w:val="bottom"/>
          </w:tcPr>
          <w:p w14:paraId="796C6097" w14:textId="77777777" w:rsidR="00F5287C" w:rsidRPr="00D566CF" w:rsidRDefault="00F5287C" w:rsidP="00FE0AD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4,774</w:t>
            </w:r>
          </w:p>
        </w:tc>
      </w:tr>
      <w:tr w:rsidR="00F5287C" w:rsidRPr="00D566CF" w14:paraId="4D73CB60" w14:textId="77777777" w:rsidTr="00FE0AD9">
        <w:trPr>
          <w:trHeight w:val="397"/>
        </w:trPr>
        <w:tc>
          <w:tcPr>
            <w:tcW w:w="5421" w:type="dxa"/>
            <w:shd w:val="clear" w:color="auto" w:fill="auto"/>
            <w:vAlign w:val="bottom"/>
          </w:tcPr>
          <w:p w14:paraId="395F73E3" w14:textId="77777777" w:rsidR="00F5287C" w:rsidRPr="00D566CF" w:rsidRDefault="00F5287C" w:rsidP="00FE0AD9">
            <w:pPr>
              <w:pStyle w:val="Heading5"/>
              <w:spacing w:line="240" w:lineRule="auto"/>
              <w:ind w:left="460" w:firstLine="13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DEDA156" w14:textId="77777777" w:rsidR="00F5287C" w:rsidRPr="00D566CF" w:rsidRDefault="00F5287C" w:rsidP="00FE0AD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05319DD" w14:textId="77777777" w:rsidR="00F5287C" w:rsidRPr="00D566CF" w:rsidRDefault="00F5287C" w:rsidP="00FE0AD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058" w:type="dxa"/>
            <w:shd w:val="clear" w:color="auto" w:fill="auto"/>
            <w:vAlign w:val="center"/>
          </w:tcPr>
          <w:p w14:paraId="4F1400E9" w14:textId="77777777" w:rsidR="00F5287C" w:rsidRPr="00D566CF" w:rsidRDefault="00F5287C" w:rsidP="00FE0AD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5287C" w:rsidRPr="00D566CF" w14:paraId="11226117" w14:textId="77777777" w:rsidTr="00FE0AD9">
        <w:trPr>
          <w:trHeight w:val="397"/>
        </w:trPr>
        <w:tc>
          <w:tcPr>
            <w:tcW w:w="5421" w:type="dxa"/>
            <w:shd w:val="clear" w:color="auto" w:fill="auto"/>
            <w:vAlign w:val="bottom"/>
          </w:tcPr>
          <w:p w14:paraId="6E4E0ED1" w14:textId="77777777" w:rsidR="00F5287C" w:rsidRPr="00A377DF" w:rsidRDefault="00F5287C" w:rsidP="00FE0AD9">
            <w:pPr>
              <w:pStyle w:val="Heading5"/>
              <w:spacing w:line="240" w:lineRule="auto"/>
              <w:ind w:left="209" w:firstLine="61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39B6C2D" w14:textId="77777777" w:rsidR="00F5287C" w:rsidRPr="00D566CF" w:rsidRDefault="00F5287C" w:rsidP="00FE0AD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C91C4C1" w14:textId="77777777" w:rsidR="00F5287C" w:rsidRPr="00D566CF" w:rsidRDefault="00F5287C" w:rsidP="00FE0AD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058" w:type="dxa"/>
            <w:shd w:val="clear" w:color="auto" w:fill="auto"/>
            <w:vAlign w:val="center"/>
          </w:tcPr>
          <w:p w14:paraId="3F35E1C0" w14:textId="77777777" w:rsidR="00F5287C" w:rsidRPr="00D566CF" w:rsidRDefault="00F5287C" w:rsidP="00FE0AD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5287C" w:rsidRPr="00D566CF" w14:paraId="04B800FD" w14:textId="77777777" w:rsidTr="00FE0AD9">
        <w:trPr>
          <w:trHeight w:val="397"/>
        </w:trPr>
        <w:tc>
          <w:tcPr>
            <w:tcW w:w="7405" w:type="dxa"/>
            <w:gridSpan w:val="2"/>
            <w:shd w:val="clear" w:color="auto" w:fill="auto"/>
            <w:vAlign w:val="bottom"/>
          </w:tcPr>
          <w:p w14:paraId="6EF356C4" w14:textId="4DA41DD2" w:rsidR="00F5287C" w:rsidRPr="00D566CF" w:rsidRDefault="00F5287C" w:rsidP="00FE0AD9">
            <w:pPr>
              <w:pStyle w:val="Heading5"/>
              <w:spacing w:line="240" w:lineRule="auto"/>
              <w:ind w:left="209" w:firstLine="13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(</w:t>
            </w:r>
            <w:r w:rsidRPr="00A377D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ณ วันที่ </w:t>
            </w:r>
            <w:r w:rsidR="000A3839" w:rsidRPr="00D566C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</w:t>
            </w:r>
            <w:r w:rsidR="006B42BC" w:rsidRPr="00D566CF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1 </w:t>
            </w:r>
            <w:r w:rsidR="006B42BC" w:rsidRPr="00A377D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ธันวาคม</w:t>
            </w:r>
            <w:r w:rsidR="000A3839" w:rsidRPr="00A377D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0A3839" w:rsidRPr="00D566C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2566</w:t>
            </w:r>
            <w:r w:rsidR="000A3839" w:rsidRPr="00A377D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A377D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อัตราดอกเบี้ย ร้อยละ </w:t>
            </w:r>
            <w:r w:rsidR="00C7714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2.50</w:t>
            </w:r>
            <w:r w:rsidRPr="00A377D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ถึง </w:t>
            </w:r>
            <w:r w:rsidR="003E3F87" w:rsidRPr="00E9194A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3.</w:t>
            </w:r>
            <w:r w:rsidR="00C7714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70</w:t>
            </w:r>
            <w:r w:rsidRPr="00A377D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8548BE0" w14:textId="77777777" w:rsidR="00F5287C" w:rsidRPr="00D566CF" w:rsidRDefault="00F5287C" w:rsidP="00FE0AD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058" w:type="dxa"/>
            <w:shd w:val="clear" w:color="auto" w:fill="auto"/>
            <w:vAlign w:val="center"/>
          </w:tcPr>
          <w:p w14:paraId="2E86CECB" w14:textId="77777777" w:rsidR="00F5287C" w:rsidRPr="00D566CF" w:rsidRDefault="00F5287C" w:rsidP="00FE0AD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5287C" w:rsidRPr="00D566CF" w14:paraId="6034DF15" w14:textId="77777777" w:rsidTr="00FE0AD9">
        <w:trPr>
          <w:trHeight w:val="397"/>
        </w:trPr>
        <w:tc>
          <w:tcPr>
            <w:tcW w:w="5421" w:type="dxa"/>
            <w:shd w:val="clear" w:color="auto" w:fill="auto"/>
            <w:vAlign w:val="bottom"/>
          </w:tcPr>
          <w:p w14:paraId="220AA914" w14:textId="77777777" w:rsidR="00F5287C" w:rsidRPr="00D566CF" w:rsidRDefault="00F5287C" w:rsidP="00FE0AD9">
            <w:pPr>
              <w:pStyle w:val="Heading5"/>
              <w:spacing w:line="240" w:lineRule="auto"/>
              <w:ind w:left="209" w:firstLine="13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A377D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และ ณ วันที่ </w:t>
            </w: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31 </w:t>
            </w:r>
            <w:r w:rsidRPr="00A377D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ธันวาคม </w:t>
            </w: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2565</w:t>
            </w:r>
            <w:r w:rsidRPr="00A377D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ร้อยละ </w:t>
            </w: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1.25</w:t>
            </w:r>
            <w:r w:rsidRPr="00A377D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ถึง </w:t>
            </w: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2.30</w:t>
            </w:r>
            <w:r w:rsidRPr="00A377D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ต่อปี) 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E051C77" w14:textId="1CB6CF78" w:rsidR="00F5287C" w:rsidRPr="00D566CF" w:rsidRDefault="00E9194A" w:rsidP="00FE0AD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169,000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521BD8B" w14:textId="77777777" w:rsidR="00F5287C" w:rsidRPr="00D566CF" w:rsidRDefault="00F5287C" w:rsidP="00FE0AD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058" w:type="dxa"/>
            <w:shd w:val="clear" w:color="auto" w:fill="auto"/>
            <w:vAlign w:val="bottom"/>
          </w:tcPr>
          <w:p w14:paraId="2A71862B" w14:textId="77777777" w:rsidR="00F5287C" w:rsidRPr="00D566CF" w:rsidRDefault="00F5287C" w:rsidP="00FE0AD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205,000</w:t>
            </w:r>
          </w:p>
        </w:tc>
      </w:tr>
      <w:tr w:rsidR="00F5287C" w:rsidRPr="00D566CF" w14:paraId="4D31902E" w14:textId="77777777" w:rsidTr="00FE0AD9">
        <w:trPr>
          <w:trHeight w:val="397"/>
        </w:trPr>
        <w:tc>
          <w:tcPr>
            <w:tcW w:w="5421" w:type="dxa"/>
            <w:shd w:val="clear" w:color="auto" w:fill="auto"/>
            <w:vAlign w:val="bottom"/>
          </w:tcPr>
          <w:p w14:paraId="675F230F" w14:textId="77777777" w:rsidR="00F5287C" w:rsidRPr="00D566CF" w:rsidRDefault="00F5287C" w:rsidP="00FE0AD9">
            <w:pPr>
              <w:pStyle w:val="Heading5"/>
              <w:spacing w:line="240" w:lineRule="auto"/>
              <w:ind w:left="209" w:firstLine="61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รวมเงินเบิกเกินบัญชีและเงินกู้ยืมระยะสั้นจากสถาบันการเงิน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D0EF02" w14:textId="57D4A5AB" w:rsidR="00F5287C" w:rsidRPr="00D566CF" w:rsidRDefault="00E9194A" w:rsidP="00FE0AD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169,999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56E0388" w14:textId="77777777" w:rsidR="00F5287C" w:rsidRPr="00D566CF" w:rsidRDefault="00F5287C" w:rsidP="00FE0AD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8A5025" w14:textId="77777777" w:rsidR="00F5287C" w:rsidRPr="00D566CF" w:rsidRDefault="00F5287C" w:rsidP="00FE0AD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sz w:val="28"/>
                <w:szCs w:val="28"/>
                <w:lang w:val="en-US"/>
              </w:rPr>
              <w:t>209,774</w:t>
            </w:r>
          </w:p>
        </w:tc>
      </w:tr>
    </w:tbl>
    <w:p w14:paraId="0DFDC673" w14:textId="24FB1DDE" w:rsidR="00F025F1" w:rsidRPr="00D566CF" w:rsidRDefault="00982761" w:rsidP="00751760">
      <w:pPr>
        <w:spacing w:before="120" w:line="240" w:lineRule="auto"/>
        <w:ind w:left="272"/>
        <w:jc w:val="thaiDistribute"/>
        <w:rPr>
          <w:rFonts w:ascii="Angsana New" w:hAnsi="Angsana New"/>
          <w:spacing w:val="4"/>
          <w:sz w:val="28"/>
          <w:szCs w:val="28"/>
        </w:rPr>
      </w:pPr>
      <w:r w:rsidRPr="00A377DF">
        <w:rPr>
          <w:rFonts w:ascii="Angsana New" w:hAnsi="Angsana New"/>
          <w:spacing w:val="4"/>
          <w:sz w:val="28"/>
          <w:szCs w:val="28"/>
          <w:cs/>
        </w:rPr>
        <w:t xml:space="preserve">ณ วันที่ </w:t>
      </w:r>
      <w:r w:rsidR="000A3839" w:rsidRPr="00D566CF">
        <w:rPr>
          <w:rFonts w:ascii="Angsana New" w:hAnsi="Angsana New"/>
          <w:spacing w:val="4"/>
          <w:sz w:val="28"/>
          <w:szCs w:val="28"/>
        </w:rPr>
        <w:t>3</w:t>
      </w:r>
      <w:r w:rsidR="006B42BC" w:rsidRPr="00D566CF">
        <w:rPr>
          <w:rFonts w:ascii="Angsana New" w:hAnsi="Angsana New"/>
          <w:spacing w:val="4"/>
          <w:sz w:val="28"/>
          <w:szCs w:val="28"/>
        </w:rPr>
        <w:t>1</w:t>
      </w:r>
      <w:r w:rsidR="000A3839" w:rsidRPr="00D566CF">
        <w:rPr>
          <w:rFonts w:ascii="Angsana New" w:hAnsi="Angsana New"/>
          <w:spacing w:val="4"/>
          <w:sz w:val="28"/>
          <w:szCs w:val="28"/>
        </w:rPr>
        <w:t xml:space="preserve"> </w:t>
      </w:r>
      <w:r w:rsidR="006B42BC" w:rsidRPr="00A377DF">
        <w:rPr>
          <w:rFonts w:ascii="Angsana New" w:hAnsi="Angsana New"/>
          <w:spacing w:val="4"/>
          <w:sz w:val="28"/>
          <w:szCs w:val="28"/>
          <w:cs/>
        </w:rPr>
        <w:t>ธันวาคม</w:t>
      </w:r>
      <w:r w:rsidRPr="00A377DF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376E65" w:rsidRPr="00D566CF">
        <w:rPr>
          <w:rFonts w:ascii="Angsana New" w:hAnsi="Angsana New"/>
          <w:spacing w:val="-2"/>
          <w:sz w:val="28"/>
          <w:szCs w:val="28"/>
        </w:rPr>
        <w:t>2566</w:t>
      </w:r>
      <w:r w:rsidR="00376E65" w:rsidRPr="00A377DF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A377DF">
        <w:rPr>
          <w:rFonts w:ascii="Angsana New" w:hAnsi="Angsana New"/>
          <w:spacing w:val="4"/>
          <w:sz w:val="28"/>
          <w:szCs w:val="28"/>
          <w:cs/>
        </w:rPr>
        <w:t xml:space="preserve"> และ</w:t>
      </w:r>
      <w:r w:rsidR="00751760" w:rsidRPr="00D566CF">
        <w:rPr>
          <w:rFonts w:ascii="Angsana New" w:hAnsi="Angsana New"/>
          <w:spacing w:val="4"/>
          <w:sz w:val="28"/>
          <w:szCs w:val="28"/>
        </w:rPr>
        <w:t xml:space="preserve"> </w:t>
      </w:r>
      <w:r w:rsidR="005C621D" w:rsidRPr="00D566CF">
        <w:rPr>
          <w:rFonts w:ascii="Angsana New" w:hAnsi="Angsana New"/>
          <w:spacing w:val="-2"/>
          <w:sz w:val="28"/>
          <w:szCs w:val="28"/>
        </w:rPr>
        <w:t>256</w:t>
      </w:r>
      <w:r w:rsidR="00307A6D" w:rsidRPr="00D566CF">
        <w:rPr>
          <w:rFonts w:ascii="Angsana New" w:hAnsi="Angsana New"/>
          <w:spacing w:val="-2"/>
          <w:sz w:val="28"/>
          <w:szCs w:val="28"/>
        </w:rPr>
        <w:t xml:space="preserve">5 </w:t>
      </w:r>
      <w:r w:rsidRPr="00A377DF">
        <w:rPr>
          <w:rFonts w:ascii="Angsana New" w:hAnsi="Angsana New"/>
          <w:spacing w:val="4"/>
          <w:sz w:val="28"/>
          <w:szCs w:val="28"/>
          <w:cs/>
        </w:rPr>
        <w:t>บริษัทมีวงเงินเบิกเกินบัญชีและเง</w:t>
      </w:r>
      <w:r w:rsidR="00A31815" w:rsidRPr="00A377DF">
        <w:rPr>
          <w:rFonts w:ascii="Angsana New" w:hAnsi="Angsana New"/>
          <w:spacing w:val="4"/>
          <w:sz w:val="28"/>
          <w:szCs w:val="28"/>
          <w:cs/>
        </w:rPr>
        <w:t>ินกู้ยืมระยะสั้นจากสถาบันการเงิน</w:t>
      </w:r>
      <w:r w:rsidRPr="00A377DF">
        <w:rPr>
          <w:rFonts w:ascii="Angsana New" w:hAnsi="Angsana New"/>
          <w:spacing w:val="4"/>
          <w:sz w:val="28"/>
          <w:szCs w:val="28"/>
          <w:cs/>
        </w:rPr>
        <w:t xml:space="preserve">คงเหลือ จำนวน </w:t>
      </w:r>
      <w:r w:rsidR="003047E0">
        <w:rPr>
          <w:rFonts w:ascii="Angsana New" w:hAnsi="Angsana New"/>
          <w:spacing w:val="4"/>
          <w:sz w:val="28"/>
          <w:szCs w:val="28"/>
        </w:rPr>
        <w:t>42</w:t>
      </w:r>
      <w:r w:rsidR="008F6A05">
        <w:rPr>
          <w:rFonts w:ascii="Angsana New" w:hAnsi="Angsana New"/>
          <w:spacing w:val="4"/>
          <w:sz w:val="28"/>
          <w:szCs w:val="28"/>
        </w:rPr>
        <w:t>7</w:t>
      </w:r>
      <w:r w:rsidRPr="00A377DF">
        <w:rPr>
          <w:rFonts w:ascii="Angsana New" w:hAnsi="Angsana New"/>
          <w:spacing w:val="4"/>
          <w:sz w:val="28"/>
          <w:szCs w:val="28"/>
          <w:cs/>
        </w:rPr>
        <w:t xml:space="preserve"> ล้านบาท และ </w:t>
      </w:r>
      <w:r w:rsidR="00171DD7" w:rsidRPr="00D566CF">
        <w:rPr>
          <w:rFonts w:ascii="Angsana New" w:hAnsi="Angsana New"/>
          <w:spacing w:val="4"/>
          <w:sz w:val="28"/>
          <w:szCs w:val="28"/>
        </w:rPr>
        <w:t>387</w:t>
      </w:r>
      <w:r w:rsidRPr="00A377DF">
        <w:rPr>
          <w:rFonts w:ascii="Angsana New" w:hAnsi="Angsana New"/>
          <w:spacing w:val="4"/>
          <w:sz w:val="28"/>
          <w:szCs w:val="28"/>
          <w:cs/>
        </w:rPr>
        <w:t xml:space="preserve"> ล้านบาท ตามลำดับ</w:t>
      </w:r>
    </w:p>
    <w:p w14:paraId="5E95F0EE" w14:textId="5960BA06" w:rsidR="00F025F1" w:rsidRPr="00D566CF" w:rsidRDefault="00F025F1" w:rsidP="00F025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D566CF">
        <w:rPr>
          <w:rFonts w:ascii="Angsana New" w:hAnsi="Angsana New"/>
          <w:spacing w:val="-2"/>
          <w:sz w:val="28"/>
          <w:szCs w:val="28"/>
          <w:cs/>
        </w:rPr>
        <w:t>รายการเคลื่อนไหวของเงินกู้ยืมระยะสั้นจากสถาบันการเงิน</w:t>
      </w:r>
      <w:r w:rsidRPr="00D566CF">
        <w:rPr>
          <w:rFonts w:ascii="Angsana New" w:hAnsi="Angsana New"/>
          <w:sz w:val="28"/>
          <w:szCs w:val="28"/>
          <w:cs/>
        </w:rPr>
        <w:t>สำหรับ</w:t>
      </w:r>
      <w:r w:rsidR="007C5E43" w:rsidRPr="00D566CF">
        <w:rPr>
          <w:rFonts w:ascii="Angsana New" w:hAnsi="Angsana New"/>
          <w:sz w:val="28"/>
          <w:szCs w:val="28"/>
          <w:cs/>
        </w:rPr>
        <w:t>ปี</w:t>
      </w:r>
      <w:r w:rsidRPr="00D566CF">
        <w:rPr>
          <w:rFonts w:ascii="Angsana New" w:hAnsi="Angsana New"/>
          <w:sz w:val="28"/>
          <w:szCs w:val="28"/>
          <w:cs/>
        </w:rPr>
        <w:t>สิ้นสุดวันที่</w:t>
      </w:r>
      <w:r w:rsidRPr="00D566CF">
        <w:rPr>
          <w:rFonts w:ascii="Angsana New" w:hAnsi="Angsana New"/>
          <w:sz w:val="28"/>
          <w:szCs w:val="28"/>
        </w:rPr>
        <w:t xml:space="preserve"> 3</w:t>
      </w:r>
      <w:r w:rsidR="007C5E43" w:rsidRPr="00D566CF">
        <w:rPr>
          <w:rFonts w:ascii="Angsana New" w:hAnsi="Angsana New"/>
          <w:sz w:val="28"/>
          <w:szCs w:val="28"/>
        </w:rPr>
        <w:t>1</w:t>
      </w:r>
      <w:r w:rsidRPr="00D566CF">
        <w:rPr>
          <w:rFonts w:ascii="Angsana New" w:hAnsi="Angsana New"/>
          <w:sz w:val="28"/>
          <w:szCs w:val="28"/>
        </w:rPr>
        <w:t xml:space="preserve"> </w:t>
      </w:r>
      <w:r w:rsidR="007C5E43" w:rsidRPr="00A377DF">
        <w:rPr>
          <w:rFonts w:ascii="Angsana New" w:hAnsi="Angsana New"/>
          <w:sz w:val="28"/>
          <w:szCs w:val="28"/>
          <w:cs/>
        </w:rPr>
        <w:t>ธันวาคม</w:t>
      </w:r>
      <w:r w:rsidRPr="00D566CF">
        <w:rPr>
          <w:rFonts w:ascii="Angsana New" w:hAnsi="Angsana New"/>
          <w:sz w:val="28"/>
          <w:szCs w:val="28"/>
        </w:rPr>
        <w:t xml:space="preserve"> 2566</w:t>
      </w:r>
      <w:r w:rsidRPr="00A377DF">
        <w:rPr>
          <w:rFonts w:ascii="Angsana New" w:hAnsi="Angsana New"/>
          <w:sz w:val="28"/>
          <w:szCs w:val="28"/>
          <w:cs/>
        </w:rPr>
        <w:t xml:space="preserve"> </w:t>
      </w:r>
      <w:r w:rsidR="0030728A">
        <w:rPr>
          <w:rFonts w:ascii="Angsana New" w:hAnsi="Angsana New" w:hint="cs"/>
          <w:sz w:val="28"/>
          <w:szCs w:val="28"/>
          <w:cs/>
        </w:rPr>
        <w:t xml:space="preserve">และ </w:t>
      </w:r>
      <w:r w:rsidR="0030728A">
        <w:rPr>
          <w:rFonts w:ascii="Angsana New" w:hAnsi="Angsana New"/>
          <w:sz w:val="28"/>
          <w:szCs w:val="28"/>
        </w:rPr>
        <w:t xml:space="preserve">2565 </w:t>
      </w:r>
      <w:r w:rsidRPr="00A377DF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4829" w:type="pct"/>
        <w:tblInd w:w="250" w:type="dxa"/>
        <w:tblLook w:val="0000" w:firstRow="0" w:lastRow="0" w:firstColumn="0" w:lastColumn="0" w:noHBand="0" w:noVBand="0"/>
      </w:tblPr>
      <w:tblGrid>
        <w:gridCol w:w="5382"/>
        <w:gridCol w:w="4116"/>
      </w:tblGrid>
      <w:tr w:rsidR="00B015ED" w:rsidRPr="005764E7" w14:paraId="37CE3BE7" w14:textId="77777777" w:rsidTr="00873986">
        <w:trPr>
          <w:trHeight w:hRule="exact" w:val="398"/>
        </w:trPr>
        <w:tc>
          <w:tcPr>
            <w:tcW w:w="2833" w:type="pct"/>
          </w:tcPr>
          <w:p w14:paraId="1D5AABD7" w14:textId="77777777" w:rsidR="00B015ED" w:rsidRPr="005764E7" w:rsidRDefault="00B015ED" w:rsidP="008739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7" w:type="pct"/>
            <w:tcBorders>
              <w:bottom w:val="single" w:sz="4" w:space="0" w:color="auto"/>
            </w:tcBorders>
          </w:tcPr>
          <w:p w14:paraId="3A7F117A" w14:textId="77777777" w:rsidR="00B015ED" w:rsidRPr="005764E7" w:rsidRDefault="00B015ED" w:rsidP="008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015ED" w:rsidRPr="005764E7" w14:paraId="5BC43856" w14:textId="77777777" w:rsidTr="00C66B7F">
        <w:trPr>
          <w:trHeight w:hRule="exact" w:val="398"/>
        </w:trPr>
        <w:tc>
          <w:tcPr>
            <w:tcW w:w="2833" w:type="pct"/>
          </w:tcPr>
          <w:p w14:paraId="7DDCEACD" w14:textId="77777777" w:rsidR="00B015ED" w:rsidRPr="005764E7" w:rsidRDefault="00B015ED" w:rsidP="0087398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54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7" w:type="pct"/>
            <w:tcBorders>
              <w:top w:val="single" w:sz="4" w:space="0" w:color="auto"/>
            </w:tcBorders>
            <w:vAlign w:val="bottom"/>
          </w:tcPr>
          <w:p w14:paraId="1F28AB2B" w14:textId="77777777" w:rsidR="00B015ED" w:rsidRPr="00EC5FC2" w:rsidRDefault="00B015ED" w:rsidP="008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  <w:p w14:paraId="763B4B49" w14:textId="77777777" w:rsidR="00B015ED" w:rsidRPr="00A377DF" w:rsidRDefault="00B015ED" w:rsidP="008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015ED" w:rsidRPr="005764E7" w14:paraId="3F9A8D50" w14:textId="77777777" w:rsidTr="00C66B7F">
        <w:trPr>
          <w:trHeight w:hRule="exact" w:val="398"/>
        </w:trPr>
        <w:tc>
          <w:tcPr>
            <w:tcW w:w="2833" w:type="pct"/>
          </w:tcPr>
          <w:p w14:paraId="11B22F29" w14:textId="77777777" w:rsidR="00B015ED" w:rsidRPr="005764E7" w:rsidRDefault="00B015ED" w:rsidP="008739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7" w:type="pct"/>
            <w:tcBorders>
              <w:bottom w:val="single" w:sz="4" w:space="0" w:color="auto"/>
            </w:tcBorders>
            <w:vAlign w:val="bottom"/>
          </w:tcPr>
          <w:p w14:paraId="7BC7EB4B" w14:textId="77777777" w:rsidR="00B015ED" w:rsidRPr="00A377DF" w:rsidRDefault="00B015ED" w:rsidP="008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15ED" w:rsidRPr="005764E7" w14:paraId="094442C8" w14:textId="77777777" w:rsidTr="00C66B7F">
        <w:trPr>
          <w:trHeight w:hRule="exact" w:val="398"/>
        </w:trPr>
        <w:tc>
          <w:tcPr>
            <w:tcW w:w="2833" w:type="pct"/>
            <w:shd w:val="clear" w:color="auto" w:fill="auto"/>
            <w:vAlign w:val="bottom"/>
          </w:tcPr>
          <w:p w14:paraId="272C13A6" w14:textId="77777777" w:rsidR="00B015ED" w:rsidRPr="005764E7" w:rsidRDefault="00B015ED" w:rsidP="008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right="-108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Pr="009D07E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1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FA9C1F" w14:textId="77777777" w:rsidR="00B015ED" w:rsidRPr="00CF1A28" w:rsidRDefault="00B015ED" w:rsidP="00873986">
            <w:pPr>
              <w:tabs>
                <w:tab w:val="clear" w:pos="3742"/>
                <w:tab w:val="left" w:pos="284"/>
                <w:tab w:val="left" w:pos="851"/>
                <w:tab w:val="left" w:pos="1418"/>
                <w:tab w:val="left" w:pos="1985"/>
                <w:tab w:val="left" w:pos="364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07E5">
              <w:rPr>
                <w:rFonts w:ascii="Angsana New" w:hAnsi="Angsana New"/>
                <w:sz w:val="28"/>
                <w:szCs w:val="28"/>
              </w:rPr>
              <w:t>235</w:t>
            </w:r>
            <w:r w:rsidRPr="006E1D03">
              <w:rPr>
                <w:rFonts w:ascii="Angsana New" w:hAnsi="Angsana New"/>
                <w:sz w:val="28"/>
                <w:szCs w:val="28"/>
              </w:rPr>
              <w:t>,</w:t>
            </w:r>
            <w:r w:rsidRPr="009D07E5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B015ED" w:rsidRPr="005764E7" w14:paraId="2D1CCD87" w14:textId="77777777" w:rsidTr="00873986">
        <w:trPr>
          <w:trHeight w:hRule="exact" w:val="398"/>
        </w:trPr>
        <w:tc>
          <w:tcPr>
            <w:tcW w:w="2833" w:type="pct"/>
            <w:shd w:val="clear" w:color="auto" w:fill="auto"/>
            <w:vAlign w:val="bottom"/>
          </w:tcPr>
          <w:p w14:paraId="1AC2AD41" w14:textId="77777777" w:rsidR="00B015ED" w:rsidRPr="00F661B1" w:rsidRDefault="00B015ED" w:rsidP="008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right="-108"/>
              <w:rPr>
                <w:rFonts w:ascii="Angsana New" w:hAnsi="Angsana New"/>
                <w:sz w:val="28"/>
                <w:szCs w:val="28"/>
              </w:rPr>
            </w:pPr>
            <w:r w:rsidRPr="00C66B7F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 : กู้เพิ่มระหว่างปี</w:t>
            </w:r>
          </w:p>
          <w:p w14:paraId="397D4BBD" w14:textId="77777777" w:rsidR="00B015ED" w:rsidRPr="00A377DF" w:rsidRDefault="00B015ED" w:rsidP="008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หัก : จ่ายชำระระหว่างปี</w:t>
            </w:r>
          </w:p>
        </w:tc>
        <w:tc>
          <w:tcPr>
            <w:tcW w:w="2167" w:type="pct"/>
            <w:shd w:val="clear" w:color="auto" w:fill="auto"/>
            <w:vAlign w:val="bottom"/>
          </w:tcPr>
          <w:p w14:paraId="16CF632F" w14:textId="77777777" w:rsidR="00B015ED" w:rsidRPr="00CF1A28" w:rsidRDefault="00B015ED" w:rsidP="00873986">
            <w:pPr>
              <w:tabs>
                <w:tab w:val="clear" w:pos="3742"/>
                <w:tab w:val="left" w:pos="284"/>
                <w:tab w:val="left" w:pos="851"/>
                <w:tab w:val="left" w:pos="1418"/>
                <w:tab w:val="left" w:pos="1985"/>
                <w:tab w:val="left" w:pos="364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07E5">
              <w:rPr>
                <w:rFonts w:ascii="Angsana New" w:hAnsi="Angsana New"/>
                <w:sz w:val="28"/>
                <w:szCs w:val="28"/>
              </w:rPr>
              <w:t>1</w:t>
            </w:r>
            <w:r w:rsidRPr="006E1D03">
              <w:rPr>
                <w:rFonts w:ascii="Angsana New" w:hAnsi="Angsana New"/>
                <w:sz w:val="28"/>
                <w:szCs w:val="28"/>
              </w:rPr>
              <w:t>,</w:t>
            </w:r>
            <w:r w:rsidRPr="009D07E5">
              <w:rPr>
                <w:rFonts w:ascii="Angsana New" w:hAnsi="Angsana New"/>
                <w:sz w:val="28"/>
                <w:szCs w:val="28"/>
              </w:rPr>
              <w:t>640</w:t>
            </w:r>
            <w:r w:rsidRPr="006E1D03">
              <w:rPr>
                <w:rFonts w:ascii="Angsana New" w:hAnsi="Angsana New"/>
                <w:sz w:val="28"/>
                <w:szCs w:val="28"/>
              </w:rPr>
              <w:t>,</w:t>
            </w:r>
            <w:r w:rsidRPr="009D07E5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B015ED" w:rsidRPr="005764E7" w14:paraId="042E303E" w14:textId="77777777" w:rsidTr="00873986">
        <w:trPr>
          <w:trHeight w:hRule="exact" w:val="398"/>
        </w:trPr>
        <w:tc>
          <w:tcPr>
            <w:tcW w:w="2833" w:type="pct"/>
            <w:shd w:val="clear" w:color="auto" w:fill="auto"/>
            <w:vAlign w:val="bottom"/>
          </w:tcPr>
          <w:p w14:paraId="45058A83" w14:textId="77777777" w:rsidR="00B015ED" w:rsidRPr="00A377DF" w:rsidRDefault="00B015ED" w:rsidP="008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66B7F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 : จ่ายชำระระหว่างปี</w:t>
            </w:r>
          </w:p>
        </w:tc>
        <w:tc>
          <w:tcPr>
            <w:tcW w:w="21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9F8E99" w14:textId="77777777" w:rsidR="00B015ED" w:rsidRPr="00CF1A28" w:rsidRDefault="00B015ED" w:rsidP="00873986">
            <w:pPr>
              <w:tabs>
                <w:tab w:val="clear" w:pos="3742"/>
                <w:tab w:val="left" w:pos="284"/>
                <w:tab w:val="left" w:pos="851"/>
                <w:tab w:val="left" w:pos="1418"/>
                <w:tab w:val="left" w:pos="1985"/>
                <w:tab w:val="left" w:pos="364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07E5">
              <w:rPr>
                <w:rFonts w:ascii="Angsana New" w:hAnsi="Angsana New"/>
                <w:sz w:val="28"/>
                <w:szCs w:val="28"/>
              </w:rPr>
              <w:t>(1</w:t>
            </w:r>
            <w:r w:rsidRPr="006E1D03">
              <w:rPr>
                <w:rFonts w:ascii="Angsana New" w:hAnsi="Angsana New"/>
                <w:sz w:val="28"/>
                <w:szCs w:val="28"/>
              </w:rPr>
              <w:t>,</w:t>
            </w:r>
            <w:r w:rsidRPr="009D07E5">
              <w:rPr>
                <w:rFonts w:ascii="Angsana New" w:hAnsi="Angsana New"/>
                <w:sz w:val="28"/>
                <w:szCs w:val="28"/>
              </w:rPr>
              <w:t>670</w:t>
            </w:r>
            <w:r w:rsidRPr="006E1D03">
              <w:rPr>
                <w:rFonts w:ascii="Angsana New" w:hAnsi="Angsana New"/>
                <w:sz w:val="28"/>
                <w:szCs w:val="28"/>
              </w:rPr>
              <w:t>,</w:t>
            </w:r>
            <w:r w:rsidRPr="009D07E5">
              <w:rPr>
                <w:rFonts w:ascii="Angsana New" w:hAnsi="Angsana New"/>
                <w:sz w:val="28"/>
                <w:szCs w:val="28"/>
              </w:rPr>
              <w:t>000)</w:t>
            </w:r>
          </w:p>
        </w:tc>
      </w:tr>
      <w:tr w:rsidR="00B015ED" w:rsidRPr="005764E7" w14:paraId="710D929E" w14:textId="77777777" w:rsidTr="00873986">
        <w:trPr>
          <w:trHeight w:hRule="exact" w:val="398"/>
        </w:trPr>
        <w:tc>
          <w:tcPr>
            <w:tcW w:w="2833" w:type="pct"/>
            <w:shd w:val="clear" w:color="auto" w:fill="auto"/>
            <w:vAlign w:val="bottom"/>
          </w:tcPr>
          <w:p w14:paraId="7AFD77E3" w14:textId="77777777" w:rsidR="00B015ED" w:rsidRPr="00A377DF" w:rsidRDefault="00B015ED" w:rsidP="008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9D07E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D07E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1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ED4218" w14:textId="77777777" w:rsidR="00B015ED" w:rsidRPr="00CF1A28" w:rsidRDefault="00B015ED" w:rsidP="00873986">
            <w:pPr>
              <w:tabs>
                <w:tab w:val="clear" w:pos="3742"/>
                <w:tab w:val="left" w:pos="284"/>
                <w:tab w:val="left" w:pos="851"/>
                <w:tab w:val="left" w:pos="1418"/>
                <w:tab w:val="left" w:pos="1985"/>
                <w:tab w:val="left" w:pos="364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07E5">
              <w:rPr>
                <w:rFonts w:ascii="Angsana New" w:hAnsi="Angsana New"/>
                <w:sz w:val="28"/>
                <w:szCs w:val="28"/>
              </w:rPr>
              <w:t>205</w:t>
            </w:r>
            <w:r w:rsidRPr="006E1D03">
              <w:rPr>
                <w:rFonts w:ascii="Angsana New" w:hAnsi="Angsana New"/>
                <w:sz w:val="28"/>
                <w:szCs w:val="28"/>
              </w:rPr>
              <w:t>,</w:t>
            </w:r>
            <w:r w:rsidRPr="009D07E5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B015ED" w:rsidRPr="005764E7" w14:paraId="4191F924" w14:textId="77777777" w:rsidTr="00793EA0">
        <w:trPr>
          <w:trHeight w:hRule="exact" w:val="398"/>
        </w:trPr>
        <w:tc>
          <w:tcPr>
            <w:tcW w:w="2833" w:type="pct"/>
            <w:shd w:val="clear" w:color="auto" w:fill="auto"/>
            <w:vAlign w:val="bottom"/>
          </w:tcPr>
          <w:p w14:paraId="30BEB9ED" w14:textId="77777777" w:rsidR="00B015ED" w:rsidRPr="00A377DF" w:rsidRDefault="00B015ED" w:rsidP="008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 : กู้เพิ่มระหว่างปี</w:t>
            </w:r>
          </w:p>
        </w:tc>
        <w:tc>
          <w:tcPr>
            <w:tcW w:w="2167" w:type="pct"/>
            <w:shd w:val="clear" w:color="auto" w:fill="auto"/>
            <w:vAlign w:val="bottom"/>
          </w:tcPr>
          <w:p w14:paraId="1FEF7CC3" w14:textId="31D5F14E" w:rsidR="00B015ED" w:rsidRPr="005764E7" w:rsidRDefault="00793EA0" w:rsidP="008739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3EA0">
              <w:rPr>
                <w:rFonts w:ascii="Angsana New" w:hAnsi="Angsana New"/>
                <w:sz w:val="28"/>
                <w:szCs w:val="28"/>
              </w:rPr>
              <w:t>1,178,000</w:t>
            </w:r>
          </w:p>
        </w:tc>
      </w:tr>
      <w:tr w:rsidR="00B015ED" w:rsidRPr="005764E7" w14:paraId="4310CF6A" w14:textId="77777777" w:rsidTr="00793EA0">
        <w:trPr>
          <w:trHeight w:hRule="exact" w:val="398"/>
        </w:trPr>
        <w:tc>
          <w:tcPr>
            <w:tcW w:w="2833" w:type="pct"/>
            <w:shd w:val="clear" w:color="auto" w:fill="auto"/>
            <w:vAlign w:val="bottom"/>
          </w:tcPr>
          <w:p w14:paraId="180FABAE" w14:textId="77777777" w:rsidR="00B015ED" w:rsidRPr="00A377DF" w:rsidRDefault="00B015ED" w:rsidP="008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 : จ่ายชำระระหว่างปี</w:t>
            </w:r>
          </w:p>
        </w:tc>
        <w:tc>
          <w:tcPr>
            <w:tcW w:w="21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9DE45" w14:textId="449D0923" w:rsidR="00B015ED" w:rsidRPr="00A377DF" w:rsidRDefault="00793EA0" w:rsidP="008739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93EA0">
              <w:rPr>
                <w:rFonts w:ascii="Angsana New" w:hAnsi="Angsana New"/>
                <w:sz w:val="28"/>
                <w:szCs w:val="28"/>
              </w:rPr>
              <w:t>(1,214,000)</w:t>
            </w:r>
          </w:p>
        </w:tc>
      </w:tr>
      <w:tr w:rsidR="00B015ED" w:rsidRPr="005764E7" w14:paraId="04CF59EF" w14:textId="77777777" w:rsidTr="00793EA0">
        <w:trPr>
          <w:trHeight w:hRule="exact" w:val="398"/>
        </w:trPr>
        <w:tc>
          <w:tcPr>
            <w:tcW w:w="2833" w:type="pct"/>
            <w:shd w:val="clear" w:color="auto" w:fill="auto"/>
            <w:vAlign w:val="bottom"/>
          </w:tcPr>
          <w:p w14:paraId="76F1E0E2" w14:textId="77777777" w:rsidR="00B015ED" w:rsidRPr="00FD6FF5" w:rsidRDefault="00B015ED" w:rsidP="008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DD734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DD734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D7343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1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4D33F7" w14:textId="3B67D576" w:rsidR="00B015ED" w:rsidRPr="00FD6FF5" w:rsidRDefault="00793EA0" w:rsidP="008739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169,000</w:t>
            </w:r>
          </w:p>
        </w:tc>
      </w:tr>
    </w:tbl>
    <w:p w14:paraId="4BDA9F64" w14:textId="77777777" w:rsidR="001B637D" w:rsidRPr="00B015ED" w:rsidRDefault="001B637D" w:rsidP="00F025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</w:p>
    <w:p w14:paraId="314F5570" w14:textId="7103F4AE" w:rsidR="00F025F1" w:rsidRPr="00D566CF" w:rsidRDefault="00F025F1" w:rsidP="00F025F1">
      <w:pPr>
        <w:spacing w:before="120" w:line="240" w:lineRule="auto"/>
        <w:rPr>
          <w:rFonts w:ascii="Angsana New" w:hAnsi="Angsana New"/>
          <w:spacing w:val="4"/>
          <w:sz w:val="28"/>
          <w:szCs w:val="28"/>
        </w:rPr>
        <w:sectPr w:rsidR="00F025F1" w:rsidRPr="00D566CF" w:rsidSect="001357AE">
          <w:headerReference w:type="default" r:id="rId16"/>
          <w:pgSz w:w="11909" w:h="16834" w:code="9"/>
          <w:pgMar w:top="1440" w:right="851" w:bottom="578" w:left="1440" w:header="1276" w:footer="448" w:gutter="0"/>
          <w:cols w:space="720"/>
          <w:docGrid w:linePitch="245"/>
        </w:sectPr>
      </w:pPr>
    </w:p>
    <w:p w14:paraId="588C9050" w14:textId="0747CD1E" w:rsidR="004C514A" w:rsidRPr="00D566CF" w:rsidRDefault="004C514A" w:rsidP="004C514A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A377DF">
        <w:rPr>
          <w:rFonts w:ascii="Angsana New" w:hAnsi="Angsana New"/>
          <w:sz w:val="28"/>
          <w:szCs w:val="28"/>
          <w:cs/>
        </w:rPr>
        <w:lastRenderedPageBreak/>
        <w:t>เจ้าหนี้การค้าและเจ้าหนี้หมุนเวียนอื่น</w:t>
      </w:r>
    </w:p>
    <w:p w14:paraId="3196FEA9" w14:textId="19151327" w:rsidR="008102BF" w:rsidRPr="00D566CF" w:rsidRDefault="008102BF" w:rsidP="008102BF">
      <w:pPr>
        <w:tabs>
          <w:tab w:val="left" w:pos="540"/>
          <w:tab w:val="left" w:pos="1080"/>
        </w:tabs>
        <w:spacing w:before="120" w:line="240" w:lineRule="auto"/>
        <w:ind w:left="284" w:right="34"/>
        <w:rPr>
          <w:rFonts w:ascii="Angsana New" w:hAnsi="Angsana New"/>
          <w:sz w:val="28"/>
          <w:szCs w:val="28"/>
        </w:rPr>
      </w:pPr>
      <w:r w:rsidRPr="00A377DF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5137"/>
        <w:gridCol w:w="1984"/>
        <w:gridCol w:w="284"/>
        <w:gridCol w:w="1950"/>
      </w:tblGrid>
      <w:tr w:rsidR="008102BF" w:rsidRPr="00D566CF" w14:paraId="0C7ECB35" w14:textId="77777777" w:rsidTr="00FE0AD9">
        <w:trPr>
          <w:trHeight w:val="397"/>
        </w:trPr>
        <w:tc>
          <w:tcPr>
            <w:tcW w:w="5137" w:type="dxa"/>
            <w:shd w:val="clear" w:color="auto" w:fill="auto"/>
          </w:tcPr>
          <w:p w14:paraId="20F4484F" w14:textId="77777777" w:rsidR="008102BF" w:rsidRPr="00D566CF" w:rsidRDefault="008102BF" w:rsidP="00C74CC3">
            <w:pPr>
              <w:ind w:right="27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86CD4C" w14:textId="77777777" w:rsidR="008102BF" w:rsidRPr="00D566CF" w:rsidRDefault="008102BF" w:rsidP="00C74CC3">
            <w:pP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102BF" w:rsidRPr="00D566CF" w14:paraId="698C6C29" w14:textId="77777777" w:rsidTr="00FE0AD9">
        <w:trPr>
          <w:trHeight w:val="397"/>
        </w:trPr>
        <w:tc>
          <w:tcPr>
            <w:tcW w:w="5137" w:type="dxa"/>
            <w:shd w:val="clear" w:color="auto" w:fill="auto"/>
          </w:tcPr>
          <w:p w14:paraId="7746679F" w14:textId="77777777" w:rsidR="008102BF" w:rsidRPr="00D566CF" w:rsidRDefault="008102BF" w:rsidP="00C74CC3">
            <w:pPr>
              <w:ind w:right="27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30247E1" w14:textId="77777777" w:rsidR="008102BF" w:rsidRPr="00D566CF" w:rsidRDefault="008102BF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8102BF" w:rsidRPr="00D566CF" w14:paraId="7A3BD4AA" w14:textId="77777777" w:rsidTr="00FE0AD9">
        <w:trPr>
          <w:trHeight w:val="397"/>
        </w:trPr>
        <w:tc>
          <w:tcPr>
            <w:tcW w:w="5137" w:type="dxa"/>
            <w:shd w:val="clear" w:color="auto" w:fill="auto"/>
          </w:tcPr>
          <w:p w14:paraId="4B1E508A" w14:textId="77777777" w:rsidR="008102BF" w:rsidRPr="00D566CF" w:rsidRDefault="008102BF" w:rsidP="00C74CC3">
            <w:pPr>
              <w:ind w:right="27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048A55" w14:textId="77777777" w:rsidR="008102BF" w:rsidRPr="00D566CF" w:rsidRDefault="008102BF" w:rsidP="00C74CC3">
            <w:pP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02BF" w:rsidRPr="00D566CF" w14:paraId="27AEA366" w14:textId="77777777" w:rsidTr="00FE0AD9">
        <w:trPr>
          <w:trHeight w:val="397"/>
        </w:trPr>
        <w:tc>
          <w:tcPr>
            <w:tcW w:w="5137" w:type="dxa"/>
            <w:shd w:val="clear" w:color="auto" w:fill="auto"/>
          </w:tcPr>
          <w:p w14:paraId="645A6C46" w14:textId="77777777" w:rsidR="008102BF" w:rsidRPr="00D566CF" w:rsidRDefault="008102BF" w:rsidP="00C74CC3">
            <w:pPr>
              <w:ind w:right="27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7BF8B6A2" w14:textId="77777777" w:rsidR="008102BF" w:rsidRPr="00D566CF" w:rsidRDefault="008102BF" w:rsidP="00C74CC3">
            <w:pP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F8352B3" w14:textId="77777777" w:rsidR="008102BF" w:rsidRPr="00D566CF" w:rsidRDefault="008102BF" w:rsidP="00C74CC3">
            <w:pP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0" w:type="dxa"/>
            <w:tcBorders>
              <w:top w:val="single" w:sz="4" w:space="0" w:color="auto"/>
            </w:tcBorders>
            <w:shd w:val="clear" w:color="auto" w:fill="auto"/>
          </w:tcPr>
          <w:p w14:paraId="3C085B98" w14:textId="77777777" w:rsidR="008102BF" w:rsidRPr="00D566CF" w:rsidRDefault="008102BF" w:rsidP="00C74CC3">
            <w:pP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8102BF" w:rsidRPr="00D566CF" w14:paraId="110FCBB5" w14:textId="77777777" w:rsidTr="00FE0AD9">
        <w:trPr>
          <w:trHeight w:val="397"/>
        </w:trPr>
        <w:tc>
          <w:tcPr>
            <w:tcW w:w="5137" w:type="dxa"/>
            <w:shd w:val="clear" w:color="auto" w:fill="auto"/>
          </w:tcPr>
          <w:p w14:paraId="71BF36F9" w14:textId="77777777" w:rsidR="008102BF" w:rsidRPr="00D566CF" w:rsidRDefault="008102BF" w:rsidP="00C74CC3">
            <w:pPr>
              <w:ind w:left="-108"/>
              <w:jc w:val="thaiDistribute"/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4FACF421" w14:textId="51D0766F" w:rsidR="008102BF" w:rsidRPr="00A377DF" w:rsidRDefault="008102BF" w:rsidP="00C74CC3">
            <w:pP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 w:rsidR="00996446" w:rsidRPr="00D566C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4" w:type="dxa"/>
          </w:tcPr>
          <w:p w14:paraId="391E71A0" w14:textId="77777777" w:rsidR="008102BF" w:rsidRPr="00D566CF" w:rsidRDefault="008102BF" w:rsidP="00C74CC3">
            <w:pP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  <w:shd w:val="clear" w:color="auto" w:fill="auto"/>
          </w:tcPr>
          <w:p w14:paraId="5FF9E695" w14:textId="05ADAFE5" w:rsidR="008102BF" w:rsidRPr="00D566CF" w:rsidRDefault="008102BF" w:rsidP="00C74CC3">
            <w:pP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 w:rsidR="00996446" w:rsidRPr="00D566CF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996446" w:rsidRPr="00D566CF" w14:paraId="5569FBF3" w14:textId="77777777" w:rsidTr="00E93D09">
        <w:trPr>
          <w:trHeight w:val="397"/>
        </w:trPr>
        <w:tc>
          <w:tcPr>
            <w:tcW w:w="5137" w:type="dxa"/>
            <w:shd w:val="clear" w:color="auto" w:fill="auto"/>
            <w:vAlign w:val="bottom"/>
          </w:tcPr>
          <w:p w14:paraId="26068F9C" w14:textId="77777777" w:rsidR="00996446" w:rsidRPr="00A377DF" w:rsidRDefault="00996446" w:rsidP="00996446">
            <w:pPr>
              <w:ind w:left="-108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C017A1" w14:textId="6276B630" w:rsidR="00996446" w:rsidRPr="00D566CF" w:rsidRDefault="00862847" w:rsidP="00996446">
            <w:pPr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2847">
              <w:rPr>
                <w:rFonts w:ascii="Angsana New" w:hAnsi="Angsana New"/>
                <w:sz w:val="28"/>
                <w:szCs w:val="28"/>
              </w:rPr>
              <w:t>61,845</w:t>
            </w:r>
          </w:p>
        </w:tc>
        <w:tc>
          <w:tcPr>
            <w:tcW w:w="284" w:type="dxa"/>
            <w:shd w:val="clear" w:color="auto" w:fill="auto"/>
          </w:tcPr>
          <w:p w14:paraId="38577207" w14:textId="77777777" w:rsidR="00996446" w:rsidRPr="00D566CF" w:rsidRDefault="00996446" w:rsidP="00996446">
            <w:pPr>
              <w:ind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BE37A9" w14:textId="28415B14" w:rsidR="00996446" w:rsidRPr="00D566CF" w:rsidRDefault="00996446" w:rsidP="00996446">
            <w:pPr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84,281</w:t>
            </w:r>
          </w:p>
        </w:tc>
      </w:tr>
      <w:tr w:rsidR="00996446" w:rsidRPr="00D566CF" w14:paraId="56E2CED8" w14:textId="77777777" w:rsidTr="00E93D09">
        <w:trPr>
          <w:trHeight w:val="397"/>
        </w:trPr>
        <w:tc>
          <w:tcPr>
            <w:tcW w:w="5137" w:type="dxa"/>
            <w:shd w:val="clear" w:color="auto" w:fill="auto"/>
            <w:vAlign w:val="bottom"/>
          </w:tcPr>
          <w:p w14:paraId="5DF383E6" w14:textId="77777777" w:rsidR="00996446" w:rsidRPr="00A377DF" w:rsidRDefault="00996446" w:rsidP="00996446">
            <w:pPr>
              <w:ind w:left="-108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217FA99" w14:textId="2B2FE720" w:rsidR="00996446" w:rsidRPr="00D566CF" w:rsidRDefault="00E93D09" w:rsidP="00996446">
            <w:pPr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1,997</w:t>
            </w:r>
          </w:p>
        </w:tc>
        <w:tc>
          <w:tcPr>
            <w:tcW w:w="284" w:type="dxa"/>
            <w:shd w:val="clear" w:color="auto" w:fill="auto"/>
          </w:tcPr>
          <w:p w14:paraId="4CF5BCF0" w14:textId="77777777" w:rsidR="00996446" w:rsidRPr="00D566CF" w:rsidRDefault="00996446" w:rsidP="00996446">
            <w:pPr>
              <w:ind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14:paraId="0A5E189C" w14:textId="0A09AB2D" w:rsidR="00996446" w:rsidRPr="00D566CF" w:rsidRDefault="00996446" w:rsidP="00996446">
            <w:pPr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2,304</w:t>
            </w:r>
          </w:p>
        </w:tc>
      </w:tr>
      <w:tr w:rsidR="00996446" w:rsidRPr="00D566CF" w14:paraId="717444D0" w14:textId="77777777" w:rsidTr="00FE0AD9">
        <w:trPr>
          <w:trHeight w:val="397"/>
        </w:trPr>
        <w:tc>
          <w:tcPr>
            <w:tcW w:w="5137" w:type="dxa"/>
            <w:shd w:val="clear" w:color="auto" w:fill="auto"/>
            <w:vAlign w:val="bottom"/>
          </w:tcPr>
          <w:p w14:paraId="56261AD2" w14:textId="77777777" w:rsidR="00996446" w:rsidRPr="00A377DF" w:rsidRDefault="00996446" w:rsidP="00996446">
            <w:pPr>
              <w:ind w:left="-108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EDFC8C7" w14:textId="7AA4A981" w:rsidR="00996446" w:rsidRPr="00A377DF" w:rsidRDefault="00801B0B" w:rsidP="00996446">
            <w:pPr>
              <w:ind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14,771</w:t>
            </w:r>
          </w:p>
        </w:tc>
        <w:tc>
          <w:tcPr>
            <w:tcW w:w="284" w:type="dxa"/>
            <w:shd w:val="clear" w:color="auto" w:fill="auto"/>
          </w:tcPr>
          <w:p w14:paraId="3A262FA5" w14:textId="77777777" w:rsidR="00996446" w:rsidRPr="00D566CF" w:rsidRDefault="00996446" w:rsidP="00996446">
            <w:pPr>
              <w:ind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14:paraId="65FE8D01" w14:textId="6C3AD2F2" w:rsidR="00996446" w:rsidRPr="00D566CF" w:rsidRDefault="00996446" w:rsidP="00996446">
            <w:pPr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16,394</w:t>
            </w:r>
          </w:p>
        </w:tc>
      </w:tr>
      <w:tr w:rsidR="00996446" w:rsidRPr="00D566CF" w14:paraId="2E85ECEC" w14:textId="77777777" w:rsidTr="00FE0AD9">
        <w:trPr>
          <w:trHeight w:val="397"/>
        </w:trPr>
        <w:tc>
          <w:tcPr>
            <w:tcW w:w="5137" w:type="dxa"/>
            <w:shd w:val="clear" w:color="auto" w:fill="auto"/>
            <w:vAlign w:val="bottom"/>
          </w:tcPr>
          <w:p w14:paraId="1480DD85" w14:textId="77777777" w:rsidR="00996446" w:rsidRPr="00A377DF" w:rsidRDefault="00996446" w:rsidP="00996446">
            <w:pPr>
              <w:ind w:left="-108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BEF7D5" w14:textId="7A9B12DE" w:rsidR="00996446" w:rsidRPr="00D566CF" w:rsidRDefault="005F006A" w:rsidP="00996446">
            <w:pPr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3,263</w:t>
            </w:r>
          </w:p>
        </w:tc>
        <w:tc>
          <w:tcPr>
            <w:tcW w:w="284" w:type="dxa"/>
            <w:shd w:val="clear" w:color="auto" w:fill="auto"/>
          </w:tcPr>
          <w:p w14:paraId="6F3668EA" w14:textId="77777777" w:rsidR="00996446" w:rsidRPr="00D566CF" w:rsidRDefault="00996446" w:rsidP="00996446">
            <w:pPr>
              <w:ind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3BE3D" w14:textId="5E28CA99" w:rsidR="00996446" w:rsidRPr="00D566CF" w:rsidRDefault="00996446" w:rsidP="00996446">
            <w:pPr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3,815</w:t>
            </w:r>
          </w:p>
        </w:tc>
      </w:tr>
      <w:tr w:rsidR="00996446" w:rsidRPr="00D566CF" w14:paraId="775529D1" w14:textId="77777777" w:rsidTr="00FE0AD9">
        <w:trPr>
          <w:trHeight w:val="397"/>
        </w:trPr>
        <w:tc>
          <w:tcPr>
            <w:tcW w:w="5137" w:type="dxa"/>
            <w:shd w:val="clear" w:color="auto" w:fill="auto"/>
            <w:vAlign w:val="bottom"/>
          </w:tcPr>
          <w:p w14:paraId="62DEED81" w14:textId="77777777" w:rsidR="00996446" w:rsidRPr="00D566CF" w:rsidRDefault="00996446" w:rsidP="00996446">
            <w:pPr>
              <w:ind w:left="-108" w:right="3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4A4A8D" w14:textId="4D6214D3" w:rsidR="00996446" w:rsidRPr="00A377DF" w:rsidRDefault="00862847" w:rsidP="00996446">
            <w:pPr>
              <w:ind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62847">
              <w:rPr>
                <w:rFonts w:ascii="Angsana New" w:hAnsi="Angsana New"/>
                <w:sz w:val="28"/>
                <w:szCs w:val="28"/>
              </w:rPr>
              <w:t>81,87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4" w:type="dxa"/>
            <w:shd w:val="clear" w:color="auto" w:fill="auto"/>
          </w:tcPr>
          <w:p w14:paraId="461AD126" w14:textId="77777777" w:rsidR="00996446" w:rsidRPr="00D566CF" w:rsidRDefault="00996446" w:rsidP="00996446">
            <w:pPr>
              <w:ind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D6750D" w14:textId="07FFC3B6" w:rsidR="00996446" w:rsidRPr="00D566CF" w:rsidRDefault="00996446" w:rsidP="00996446">
            <w:pPr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106,794</w:t>
            </w:r>
          </w:p>
        </w:tc>
      </w:tr>
    </w:tbl>
    <w:p w14:paraId="1B76549C" w14:textId="77777777" w:rsidR="00001536" w:rsidRPr="00D566CF" w:rsidRDefault="00001536" w:rsidP="00001536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A377DF">
        <w:rPr>
          <w:rFonts w:ascii="Angsana New" w:hAnsi="Angsana New"/>
          <w:sz w:val="28"/>
          <w:szCs w:val="28"/>
          <w:cs/>
        </w:rPr>
        <w:t>หนี้สินตามสัญญาเช่า</w:t>
      </w: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4003"/>
        <w:gridCol w:w="1714"/>
        <w:gridCol w:w="1714"/>
        <w:gridCol w:w="1924"/>
      </w:tblGrid>
      <w:tr w:rsidR="00E77681" w:rsidRPr="00D566CF" w14:paraId="3FBF05FB" w14:textId="77777777" w:rsidTr="003D4453">
        <w:trPr>
          <w:trHeight w:hRule="exact" w:val="431"/>
          <w:tblHeader/>
        </w:trPr>
        <w:tc>
          <w:tcPr>
            <w:tcW w:w="4003" w:type="dxa"/>
          </w:tcPr>
          <w:p w14:paraId="18572C1E" w14:textId="77777777" w:rsidR="00E77681" w:rsidRPr="00D566CF" w:rsidRDefault="00E77681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0" w:name="_Hlk53134481"/>
          </w:p>
          <w:p w14:paraId="634427B4" w14:textId="77777777" w:rsidR="00E77681" w:rsidRPr="00D566CF" w:rsidRDefault="00E77681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52" w:type="dxa"/>
            <w:gridSpan w:val="3"/>
            <w:vAlign w:val="bottom"/>
          </w:tcPr>
          <w:p w14:paraId="48B4160E" w14:textId="77777777" w:rsidR="00E77681" w:rsidRPr="00D566CF" w:rsidRDefault="00E77681" w:rsidP="00C74CC3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E77681" w:rsidRPr="00D566CF" w14:paraId="0F3C2136" w14:textId="77777777" w:rsidTr="003D4453">
        <w:trPr>
          <w:trHeight w:hRule="exact" w:val="431"/>
          <w:tblHeader/>
        </w:trPr>
        <w:tc>
          <w:tcPr>
            <w:tcW w:w="4003" w:type="dxa"/>
          </w:tcPr>
          <w:p w14:paraId="1E55416E" w14:textId="77777777" w:rsidR="00E77681" w:rsidRPr="00D566CF" w:rsidRDefault="00E77681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52" w:type="dxa"/>
            <w:gridSpan w:val="3"/>
            <w:vAlign w:val="bottom"/>
          </w:tcPr>
          <w:p w14:paraId="47BBEB3B" w14:textId="77777777" w:rsidR="00E77681" w:rsidRPr="00A377DF" w:rsidRDefault="00E77681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E77681" w:rsidRPr="00D566CF" w14:paraId="2A210ACB" w14:textId="77777777" w:rsidTr="003D4453">
        <w:trPr>
          <w:trHeight w:hRule="exact" w:val="431"/>
          <w:tblHeader/>
        </w:trPr>
        <w:tc>
          <w:tcPr>
            <w:tcW w:w="4003" w:type="dxa"/>
          </w:tcPr>
          <w:p w14:paraId="10D2C1E1" w14:textId="77777777" w:rsidR="00E77681" w:rsidRPr="00D566CF" w:rsidRDefault="00E77681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52" w:type="dxa"/>
            <w:gridSpan w:val="3"/>
            <w:vAlign w:val="bottom"/>
          </w:tcPr>
          <w:p w14:paraId="00647D21" w14:textId="77777777" w:rsidR="00E77681" w:rsidRPr="00A377DF" w:rsidRDefault="00E77681" w:rsidP="00C74CC3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7681" w:rsidRPr="00D566CF" w14:paraId="4E2115B0" w14:textId="77777777" w:rsidTr="003D4453">
        <w:trPr>
          <w:trHeight w:hRule="exact" w:val="431"/>
          <w:tblHeader/>
        </w:trPr>
        <w:tc>
          <w:tcPr>
            <w:tcW w:w="4003" w:type="dxa"/>
          </w:tcPr>
          <w:p w14:paraId="50A7E33D" w14:textId="77777777" w:rsidR="00E77681" w:rsidRPr="00D566CF" w:rsidRDefault="00E77681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vAlign w:val="bottom"/>
          </w:tcPr>
          <w:p w14:paraId="53C58D0D" w14:textId="77777777" w:rsidR="00E77681" w:rsidRPr="00D566CF" w:rsidRDefault="00E77681" w:rsidP="003D44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14" w:type="dxa"/>
            <w:vAlign w:val="bottom"/>
          </w:tcPr>
          <w:p w14:paraId="5CC10928" w14:textId="77777777" w:rsidR="00E77681" w:rsidRPr="00D566CF" w:rsidRDefault="00E77681" w:rsidP="003D44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ดอกเบี้ยรอตัดจ่าย</w:t>
            </w:r>
          </w:p>
        </w:tc>
        <w:tc>
          <w:tcPr>
            <w:tcW w:w="1924" w:type="dxa"/>
            <w:vAlign w:val="bottom"/>
          </w:tcPr>
          <w:p w14:paraId="748930C6" w14:textId="77777777" w:rsidR="00E77681" w:rsidRPr="00A377DF" w:rsidRDefault="00E77681" w:rsidP="003D44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E77681" w:rsidRPr="00D566CF" w14:paraId="780E55E5" w14:textId="77777777" w:rsidTr="003D4453">
        <w:trPr>
          <w:trHeight w:hRule="exact" w:val="431"/>
        </w:trPr>
        <w:tc>
          <w:tcPr>
            <w:tcW w:w="4003" w:type="dxa"/>
            <w:vAlign w:val="bottom"/>
          </w:tcPr>
          <w:p w14:paraId="6649E138" w14:textId="20CC0A53" w:rsidR="00E77681" w:rsidRPr="00D566CF" w:rsidRDefault="00E77681" w:rsidP="004C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566CF">
              <w:rPr>
                <w:rFonts w:ascii="Angsana New" w:hAnsi="Angsana New"/>
                <w:sz w:val="28"/>
                <w:szCs w:val="28"/>
              </w:rPr>
              <w:t>3</w:t>
            </w:r>
            <w:r w:rsidRPr="00D566CF">
              <w:rPr>
                <w:rFonts w:ascii="Angsana New" w:hAnsi="Angsana New"/>
                <w:sz w:val="28"/>
                <w:szCs w:val="28"/>
                <w:lang w:val="en-ZW"/>
              </w:rPr>
              <w:t>1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566C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714" w:type="dxa"/>
            <w:vAlign w:val="bottom"/>
          </w:tcPr>
          <w:p w14:paraId="3B520AD8" w14:textId="77777777" w:rsidR="00E77681" w:rsidRPr="00D566CF" w:rsidRDefault="00E77681" w:rsidP="004C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vAlign w:val="bottom"/>
          </w:tcPr>
          <w:p w14:paraId="5576D0B7" w14:textId="77777777" w:rsidR="00E77681" w:rsidRPr="00D566CF" w:rsidRDefault="00E77681" w:rsidP="004C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vAlign w:val="bottom"/>
          </w:tcPr>
          <w:p w14:paraId="4A31EAED" w14:textId="77777777" w:rsidR="00E77681" w:rsidRPr="00D566CF" w:rsidRDefault="00E77681" w:rsidP="004C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7681" w:rsidRPr="00D566CF" w14:paraId="50B800BB" w14:textId="77777777" w:rsidTr="00BE44C3">
        <w:trPr>
          <w:trHeight w:hRule="exact" w:val="431"/>
        </w:trPr>
        <w:tc>
          <w:tcPr>
            <w:tcW w:w="4003" w:type="dxa"/>
            <w:vAlign w:val="bottom"/>
          </w:tcPr>
          <w:p w14:paraId="59021D30" w14:textId="77777777" w:rsidR="00E77681" w:rsidRPr="00D566CF" w:rsidRDefault="00E77681" w:rsidP="004C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6A2F6" w14:textId="1EE7631E" w:rsidR="00E77681" w:rsidRPr="00D566CF" w:rsidRDefault="00BE44C3" w:rsidP="004C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6A01F" w14:textId="769AAABA" w:rsidR="00E77681" w:rsidRPr="00A377DF" w:rsidRDefault="00BE44C3" w:rsidP="004C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(11)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97630" w14:textId="5556E411" w:rsidR="00E77681" w:rsidRPr="00D566CF" w:rsidRDefault="00EE6643" w:rsidP="004C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6643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E77681" w:rsidRPr="00D566CF" w14:paraId="341B23CF" w14:textId="77777777" w:rsidTr="00BE44C3">
        <w:trPr>
          <w:trHeight w:hRule="exact" w:val="431"/>
        </w:trPr>
        <w:tc>
          <w:tcPr>
            <w:tcW w:w="4003" w:type="dxa"/>
            <w:vAlign w:val="bottom"/>
          </w:tcPr>
          <w:p w14:paraId="3E00E8FD" w14:textId="77777777" w:rsidR="00E77681" w:rsidRPr="00D566CF" w:rsidRDefault="00E77681" w:rsidP="004C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ถึงกำหนดชำระเกินหนึ่งปีแต่ไม่เกินห้าปี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710B2" w14:textId="727CEF49" w:rsidR="00E77681" w:rsidRPr="00D566CF" w:rsidRDefault="00BE44C3" w:rsidP="004C7D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211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84DE2" w14:textId="6D6FC8E6" w:rsidR="00E77681" w:rsidRPr="00A377DF" w:rsidRDefault="00BE44C3" w:rsidP="004C7D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(47)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0D369" w14:textId="4E9DB573" w:rsidR="00E77681" w:rsidRPr="00A377DF" w:rsidRDefault="00EE6643" w:rsidP="004C7D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E6643">
              <w:rPr>
                <w:rFonts w:ascii="Angsana New" w:hAnsi="Angsana New"/>
                <w:sz w:val="28"/>
                <w:szCs w:val="28"/>
              </w:rPr>
              <w:t>16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E77681" w:rsidRPr="00D566CF" w14:paraId="046CA9BE" w14:textId="77777777" w:rsidTr="00BE44C3">
        <w:trPr>
          <w:trHeight w:hRule="exact" w:val="431"/>
        </w:trPr>
        <w:tc>
          <w:tcPr>
            <w:tcW w:w="4003" w:type="dxa"/>
            <w:vAlign w:val="bottom"/>
          </w:tcPr>
          <w:p w14:paraId="10398CAD" w14:textId="77777777" w:rsidR="00E77681" w:rsidRPr="00D566CF" w:rsidRDefault="00E77681" w:rsidP="004C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D67F79" w14:textId="7DA34F35" w:rsidR="00E77681" w:rsidRPr="00D566CF" w:rsidRDefault="00BE44C3" w:rsidP="004C7DC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307</w:t>
            </w:r>
          </w:p>
        </w:tc>
        <w:tc>
          <w:tcPr>
            <w:tcW w:w="17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E50864" w14:textId="35544CAD" w:rsidR="00E77681" w:rsidRPr="00D566CF" w:rsidRDefault="00BE44C3" w:rsidP="004C7DC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(58)</w:t>
            </w:r>
          </w:p>
        </w:tc>
        <w:tc>
          <w:tcPr>
            <w:tcW w:w="19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7FD074" w14:textId="27186A8D" w:rsidR="00E77681" w:rsidRPr="00D566CF" w:rsidRDefault="00EE6643" w:rsidP="004C7DC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249</w:t>
            </w:r>
          </w:p>
        </w:tc>
      </w:tr>
      <w:tr w:rsidR="00E77681" w:rsidRPr="00D566CF" w14:paraId="7CEDB047" w14:textId="77777777" w:rsidTr="003D4453">
        <w:trPr>
          <w:trHeight w:hRule="exact" w:val="431"/>
        </w:trPr>
        <w:tc>
          <w:tcPr>
            <w:tcW w:w="4003" w:type="dxa"/>
            <w:vAlign w:val="bottom"/>
          </w:tcPr>
          <w:p w14:paraId="57B888F5" w14:textId="77777777" w:rsidR="00E77681" w:rsidRPr="00D566CF" w:rsidRDefault="00E77681" w:rsidP="004C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shd w:val="clear" w:color="auto" w:fill="auto"/>
            <w:vAlign w:val="bottom"/>
          </w:tcPr>
          <w:p w14:paraId="5D6AFBEA" w14:textId="77777777" w:rsidR="00E77681" w:rsidRPr="00D566CF" w:rsidRDefault="00E77681" w:rsidP="004C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shd w:val="clear" w:color="auto" w:fill="auto"/>
            <w:vAlign w:val="bottom"/>
          </w:tcPr>
          <w:p w14:paraId="6C4F22D6" w14:textId="77777777" w:rsidR="00E77681" w:rsidRPr="00D566CF" w:rsidRDefault="00E77681" w:rsidP="004C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shd w:val="clear" w:color="auto" w:fill="auto"/>
            <w:vAlign w:val="bottom"/>
          </w:tcPr>
          <w:p w14:paraId="32F85BFC" w14:textId="77777777" w:rsidR="00E77681" w:rsidRPr="00D566CF" w:rsidRDefault="00E77681" w:rsidP="004C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7681" w:rsidRPr="00D566CF" w14:paraId="19A57833" w14:textId="77777777" w:rsidTr="003D4453">
        <w:trPr>
          <w:trHeight w:hRule="exact" w:val="431"/>
        </w:trPr>
        <w:tc>
          <w:tcPr>
            <w:tcW w:w="4003" w:type="dxa"/>
            <w:vAlign w:val="bottom"/>
          </w:tcPr>
          <w:p w14:paraId="45909CE9" w14:textId="7760FF27" w:rsidR="00E77681" w:rsidRPr="00D566CF" w:rsidRDefault="00E77681" w:rsidP="004C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566CF">
              <w:rPr>
                <w:rFonts w:ascii="Angsana New" w:hAnsi="Angsana New"/>
                <w:sz w:val="28"/>
                <w:szCs w:val="28"/>
              </w:rPr>
              <w:t>31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 </w:t>
            </w:r>
            <w:r w:rsidRPr="00D566C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57E08011" w14:textId="77777777" w:rsidR="00E77681" w:rsidRPr="00D566CF" w:rsidRDefault="00E77681" w:rsidP="004C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714" w:type="dxa"/>
            <w:shd w:val="clear" w:color="auto" w:fill="auto"/>
            <w:vAlign w:val="bottom"/>
          </w:tcPr>
          <w:p w14:paraId="5A9DFBD1" w14:textId="77777777" w:rsidR="00E77681" w:rsidRPr="00D566CF" w:rsidRDefault="00E77681" w:rsidP="004C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924" w:type="dxa"/>
            <w:shd w:val="clear" w:color="auto" w:fill="auto"/>
            <w:vAlign w:val="bottom"/>
          </w:tcPr>
          <w:p w14:paraId="79D2737D" w14:textId="77777777" w:rsidR="00E77681" w:rsidRPr="00A377DF" w:rsidRDefault="00E77681" w:rsidP="004C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77681" w:rsidRPr="00D566CF" w14:paraId="583DAC23" w14:textId="77777777" w:rsidTr="003D4453">
        <w:trPr>
          <w:trHeight w:hRule="exact" w:val="431"/>
        </w:trPr>
        <w:tc>
          <w:tcPr>
            <w:tcW w:w="4003" w:type="dxa"/>
            <w:vAlign w:val="bottom"/>
          </w:tcPr>
          <w:p w14:paraId="7C0104AE" w14:textId="77777777" w:rsidR="00E77681" w:rsidRPr="00D566CF" w:rsidRDefault="00E77681" w:rsidP="004C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4E1D8457" w14:textId="2B529C3B" w:rsidR="00E77681" w:rsidRPr="00D566CF" w:rsidRDefault="00E77681" w:rsidP="004C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668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5D6AE4A1" w14:textId="0F163A4E" w:rsidR="00E77681" w:rsidRPr="00A377DF" w:rsidRDefault="00E77681" w:rsidP="004C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(26)</w:t>
            </w:r>
          </w:p>
        </w:tc>
        <w:tc>
          <w:tcPr>
            <w:tcW w:w="1924" w:type="dxa"/>
            <w:shd w:val="clear" w:color="auto" w:fill="auto"/>
            <w:vAlign w:val="bottom"/>
          </w:tcPr>
          <w:p w14:paraId="68D1EB53" w14:textId="17EE6A86" w:rsidR="00E77681" w:rsidRPr="00D566CF" w:rsidRDefault="00E77681" w:rsidP="004C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642</w:t>
            </w:r>
          </w:p>
        </w:tc>
      </w:tr>
      <w:tr w:rsidR="00E77681" w:rsidRPr="00D566CF" w14:paraId="11F6EA4D" w14:textId="77777777" w:rsidTr="003D4453">
        <w:trPr>
          <w:trHeight w:hRule="exact" w:val="431"/>
        </w:trPr>
        <w:tc>
          <w:tcPr>
            <w:tcW w:w="4003" w:type="dxa"/>
            <w:vAlign w:val="bottom"/>
          </w:tcPr>
          <w:p w14:paraId="5101A483" w14:textId="77777777" w:rsidR="00E77681" w:rsidRPr="00D566CF" w:rsidRDefault="00E77681" w:rsidP="004C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ถึงกำหนดชำระเกินหนึ่งปีแต่ไม่เกินห้าปี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471121B6" w14:textId="393B4567" w:rsidR="00E77681" w:rsidRPr="00D566CF" w:rsidRDefault="00E77681" w:rsidP="004C7D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307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77472113" w14:textId="4FF5F274" w:rsidR="00E77681" w:rsidRPr="00A377DF" w:rsidRDefault="00E77681" w:rsidP="004C7D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(58)</w:t>
            </w:r>
          </w:p>
        </w:tc>
        <w:tc>
          <w:tcPr>
            <w:tcW w:w="1924" w:type="dxa"/>
            <w:shd w:val="clear" w:color="auto" w:fill="auto"/>
            <w:vAlign w:val="bottom"/>
          </w:tcPr>
          <w:p w14:paraId="7ECCCD8F" w14:textId="5ED6DBC6" w:rsidR="00E77681" w:rsidRPr="00D566CF" w:rsidRDefault="00E77681" w:rsidP="004C7D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249</w:t>
            </w:r>
          </w:p>
        </w:tc>
      </w:tr>
      <w:tr w:rsidR="00E77681" w:rsidRPr="00D566CF" w14:paraId="3B9A698D" w14:textId="77777777" w:rsidTr="003D4453">
        <w:trPr>
          <w:trHeight w:hRule="exact" w:val="431"/>
        </w:trPr>
        <w:tc>
          <w:tcPr>
            <w:tcW w:w="4003" w:type="dxa"/>
            <w:vAlign w:val="bottom"/>
          </w:tcPr>
          <w:p w14:paraId="48874F7C" w14:textId="77777777" w:rsidR="00E77681" w:rsidRPr="00D566CF" w:rsidRDefault="00E77681" w:rsidP="004C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0A0114C7" w14:textId="44D57A13" w:rsidR="00E77681" w:rsidRPr="00D566CF" w:rsidRDefault="00E77681" w:rsidP="004C7DC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66CF">
              <w:rPr>
                <w:rFonts w:ascii="Angsana New" w:hAnsi="Angsana New"/>
                <w:b/>
                <w:bCs/>
                <w:sz w:val="28"/>
                <w:szCs w:val="28"/>
              </w:rPr>
              <w:t>975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6686C9C4" w14:textId="711A3D24" w:rsidR="00E77681" w:rsidRPr="00A377DF" w:rsidRDefault="00E77681" w:rsidP="004C7DC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b/>
                <w:bCs/>
                <w:sz w:val="28"/>
                <w:szCs w:val="28"/>
              </w:rPr>
              <w:t>(84)</w:t>
            </w:r>
          </w:p>
        </w:tc>
        <w:tc>
          <w:tcPr>
            <w:tcW w:w="1924" w:type="dxa"/>
            <w:shd w:val="clear" w:color="auto" w:fill="auto"/>
            <w:vAlign w:val="bottom"/>
          </w:tcPr>
          <w:p w14:paraId="5BF75C3D" w14:textId="59AC85D1" w:rsidR="00E77681" w:rsidRPr="00D566CF" w:rsidRDefault="00E77681" w:rsidP="004C7DC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66CF">
              <w:rPr>
                <w:rFonts w:ascii="Angsana New" w:hAnsi="Angsana New"/>
                <w:b/>
                <w:bCs/>
                <w:sz w:val="28"/>
                <w:szCs w:val="28"/>
              </w:rPr>
              <w:t>891</w:t>
            </w:r>
          </w:p>
        </w:tc>
      </w:tr>
      <w:bookmarkEnd w:id="0"/>
    </w:tbl>
    <w:p w14:paraId="4B265CA4" w14:textId="77777777" w:rsidR="00001536" w:rsidRPr="00D566CF" w:rsidRDefault="00001536" w:rsidP="00001536">
      <w:pPr>
        <w:rPr>
          <w:rFonts w:ascii="Angsana New" w:hAnsi="Angsana New"/>
          <w:sz w:val="28"/>
          <w:szCs w:val="28"/>
        </w:rPr>
      </w:pPr>
    </w:p>
    <w:p w14:paraId="7685E173" w14:textId="77777777" w:rsidR="008102BF" w:rsidRPr="00D566CF" w:rsidRDefault="008102BF" w:rsidP="008102BF">
      <w:pPr>
        <w:tabs>
          <w:tab w:val="left" w:pos="540"/>
          <w:tab w:val="left" w:pos="1080"/>
        </w:tabs>
        <w:spacing w:before="120" w:line="240" w:lineRule="auto"/>
        <w:ind w:left="284" w:right="34"/>
        <w:rPr>
          <w:rFonts w:ascii="Angsana New" w:hAnsi="Angsana New"/>
          <w:sz w:val="28"/>
          <w:szCs w:val="28"/>
        </w:rPr>
      </w:pPr>
    </w:p>
    <w:p w14:paraId="36083411" w14:textId="77777777" w:rsidR="008102BF" w:rsidRPr="00D566CF" w:rsidRDefault="008102BF" w:rsidP="008102BF">
      <w:pPr>
        <w:tabs>
          <w:tab w:val="left" w:pos="540"/>
          <w:tab w:val="left" w:pos="1080"/>
        </w:tabs>
        <w:spacing w:before="120" w:line="240" w:lineRule="auto"/>
        <w:ind w:left="284" w:right="34"/>
        <w:rPr>
          <w:rFonts w:ascii="Angsana New" w:hAnsi="Angsana New"/>
          <w:sz w:val="28"/>
          <w:szCs w:val="28"/>
        </w:rPr>
      </w:pPr>
    </w:p>
    <w:p w14:paraId="6A8B578F" w14:textId="6DE68C6E" w:rsidR="00A138F1" w:rsidRPr="00D566CF" w:rsidRDefault="004C514A" w:rsidP="00A138F1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A377DF">
        <w:rPr>
          <w:rFonts w:ascii="Angsana New" w:hAnsi="Angsana New"/>
          <w:sz w:val="28"/>
          <w:szCs w:val="28"/>
          <w:cs/>
        </w:rPr>
        <w:lastRenderedPageBreak/>
        <w:t>ประมาณการหนี้สินสำหรับผลประโยชน์พนักงาน</w:t>
      </w: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5137"/>
        <w:gridCol w:w="1984"/>
        <w:gridCol w:w="284"/>
        <w:gridCol w:w="1950"/>
      </w:tblGrid>
      <w:tr w:rsidR="000C3840" w:rsidRPr="00D566CF" w14:paraId="383BEDEC" w14:textId="77777777" w:rsidTr="00BE470B">
        <w:trPr>
          <w:trHeight w:val="397"/>
        </w:trPr>
        <w:tc>
          <w:tcPr>
            <w:tcW w:w="5137" w:type="dxa"/>
            <w:shd w:val="clear" w:color="auto" w:fill="auto"/>
          </w:tcPr>
          <w:p w14:paraId="0A7E2D2A" w14:textId="77777777" w:rsidR="000C3840" w:rsidRPr="00D566CF" w:rsidRDefault="000C3840" w:rsidP="00C74CC3">
            <w:pPr>
              <w:ind w:right="27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974B99" w14:textId="77777777" w:rsidR="000C3840" w:rsidRPr="00D566CF" w:rsidRDefault="000C3840" w:rsidP="00C74CC3">
            <w:pP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C3840" w:rsidRPr="00D566CF" w14:paraId="78E7498D" w14:textId="77777777" w:rsidTr="00BE470B">
        <w:trPr>
          <w:trHeight w:val="397"/>
        </w:trPr>
        <w:tc>
          <w:tcPr>
            <w:tcW w:w="5137" w:type="dxa"/>
            <w:shd w:val="clear" w:color="auto" w:fill="auto"/>
          </w:tcPr>
          <w:p w14:paraId="6E233931" w14:textId="77777777" w:rsidR="000C3840" w:rsidRPr="00D566CF" w:rsidRDefault="000C3840" w:rsidP="00C74CC3">
            <w:pPr>
              <w:ind w:right="27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856116C" w14:textId="77777777" w:rsidR="000C3840" w:rsidRPr="00D566CF" w:rsidRDefault="000C3840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0C3840" w:rsidRPr="00D566CF" w14:paraId="2420566F" w14:textId="77777777" w:rsidTr="00BE470B">
        <w:trPr>
          <w:trHeight w:val="397"/>
        </w:trPr>
        <w:tc>
          <w:tcPr>
            <w:tcW w:w="5137" w:type="dxa"/>
            <w:shd w:val="clear" w:color="auto" w:fill="auto"/>
          </w:tcPr>
          <w:p w14:paraId="5BFDA6F3" w14:textId="77777777" w:rsidR="000C3840" w:rsidRPr="00D566CF" w:rsidRDefault="000C3840" w:rsidP="00C74CC3">
            <w:pPr>
              <w:ind w:right="27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A9484" w14:textId="77777777" w:rsidR="000C3840" w:rsidRPr="00D566CF" w:rsidRDefault="000C3840" w:rsidP="00C74CC3">
            <w:pP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3840" w:rsidRPr="00D566CF" w14:paraId="5B31B21E" w14:textId="77777777" w:rsidTr="00BE470B">
        <w:trPr>
          <w:trHeight w:val="397"/>
        </w:trPr>
        <w:tc>
          <w:tcPr>
            <w:tcW w:w="5137" w:type="dxa"/>
            <w:shd w:val="clear" w:color="auto" w:fill="auto"/>
          </w:tcPr>
          <w:p w14:paraId="07A0A8EF" w14:textId="77777777" w:rsidR="000C3840" w:rsidRPr="00D566CF" w:rsidRDefault="000C3840" w:rsidP="00C74CC3">
            <w:pPr>
              <w:ind w:right="27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397D8CAD" w14:textId="77777777" w:rsidR="000C3840" w:rsidRPr="00D566CF" w:rsidRDefault="000C3840" w:rsidP="00C74CC3">
            <w:pP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08A9700" w14:textId="77777777" w:rsidR="000C3840" w:rsidRPr="00D566CF" w:rsidRDefault="000C3840" w:rsidP="00C74CC3">
            <w:pP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0" w:type="dxa"/>
            <w:tcBorders>
              <w:top w:val="single" w:sz="4" w:space="0" w:color="auto"/>
            </w:tcBorders>
            <w:shd w:val="clear" w:color="auto" w:fill="auto"/>
          </w:tcPr>
          <w:p w14:paraId="7FCF9FC8" w14:textId="77777777" w:rsidR="000C3840" w:rsidRPr="00D566CF" w:rsidRDefault="000C3840" w:rsidP="00C74CC3">
            <w:pP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0C3840" w:rsidRPr="00D566CF" w14:paraId="1E974D36" w14:textId="77777777" w:rsidTr="00BE470B">
        <w:trPr>
          <w:trHeight w:val="397"/>
        </w:trPr>
        <w:tc>
          <w:tcPr>
            <w:tcW w:w="5137" w:type="dxa"/>
            <w:shd w:val="clear" w:color="auto" w:fill="auto"/>
          </w:tcPr>
          <w:p w14:paraId="1C8B097C" w14:textId="77777777" w:rsidR="000C3840" w:rsidRPr="00D566CF" w:rsidRDefault="000C3840" w:rsidP="00C74CC3">
            <w:pPr>
              <w:ind w:left="-108"/>
              <w:jc w:val="thaiDistribute"/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1CF792B2" w14:textId="77777777" w:rsidR="000C3840" w:rsidRPr="00A377DF" w:rsidRDefault="000C3840" w:rsidP="00C74CC3">
            <w:pP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566C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84" w:type="dxa"/>
          </w:tcPr>
          <w:p w14:paraId="60C3766D" w14:textId="77777777" w:rsidR="000C3840" w:rsidRPr="00D566CF" w:rsidRDefault="000C3840" w:rsidP="00C74CC3">
            <w:pP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  <w:shd w:val="clear" w:color="auto" w:fill="auto"/>
          </w:tcPr>
          <w:p w14:paraId="45A3238A" w14:textId="77777777" w:rsidR="000C3840" w:rsidRPr="00D566CF" w:rsidRDefault="000C3840" w:rsidP="00C74CC3">
            <w:pP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566C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CD7906" w:rsidRPr="00D566CF" w14:paraId="08DAE39A" w14:textId="77777777" w:rsidTr="00BE470B">
        <w:trPr>
          <w:trHeight w:val="397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7B29F" w14:textId="34204CF4" w:rsidR="00CD7906" w:rsidRPr="00A377DF" w:rsidRDefault="00CD7906" w:rsidP="00CD7906">
            <w:pPr>
              <w:ind w:left="-108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ประมาณการหนี้สินหมุนเวียนสำหรับผลประโยชน์พนักงาน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87C4C82" w14:textId="39218B08" w:rsidR="00CD7906" w:rsidRPr="00D566CF" w:rsidRDefault="009D2E50" w:rsidP="00CD7906">
            <w:pPr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E50">
              <w:rPr>
                <w:rFonts w:ascii="Angsana New" w:hAnsi="Angsana New"/>
                <w:sz w:val="28"/>
                <w:szCs w:val="28"/>
              </w:rPr>
              <w:t>2,50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14:paraId="039013C3" w14:textId="77777777" w:rsidR="00CD7906" w:rsidRPr="00D566CF" w:rsidRDefault="00CD7906" w:rsidP="00CD7906">
            <w:pPr>
              <w:ind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52CEF8" w14:textId="0DFC4420" w:rsidR="00CD7906" w:rsidRPr="00D566CF" w:rsidRDefault="00CD7906" w:rsidP="00CD7906">
            <w:pPr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</w:t>
            </w:r>
            <w:r w:rsidRPr="00D566CF">
              <w:rPr>
                <w:rFonts w:ascii="Angsana New" w:hAnsi="Angsana New"/>
                <w:sz w:val="28"/>
                <w:szCs w:val="28"/>
                <w:lang w:val="af-ZA"/>
              </w:rPr>
              <w:t>,</w:t>
            </w:r>
            <w:r w:rsidRPr="00D566CF">
              <w:rPr>
                <w:rFonts w:ascii="Angsana New" w:hAnsi="Angsana New"/>
                <w:sz w:val="28"/>
                <w:szCs w:val="28"/>
              </w:rPr>
              <w:t>329</w:t>
            </w:r>
          </w:p>
        </w:tc>
      </w:tr>
      <w:tr w:rsidR="00CD7906" w:rsidRPr="00D566CF" w14:paraId="12FCF233" w14:textId="77777777" w:rsidTr="00BE470B">
        <w:trPr>
          <w:trHeight w:val="397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A46D0" w14:textId="56350C9F" w:rsidR="00CD7906" w:rsidRPr="00A377DF" w:rsidRDefault="00CD7906" w:rsidP="00CD7906">
            <w:pPr>
              <w:ind w:left="-108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ประมาณการหนี้สินไม่หมุนเวียนสำหรับผลประโยชน์พนักงาน     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5B786C" w14:textId="3EC6C161" w:rsidR="00CD7906" w:rsidRPr="00D566CF" w:rsidRDefault="009D2E50" w:rsidP="00CD7906">
            <w:pPr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E50">
              <w:rPr>
                <w:rFonts w:ascii="Angsana New" w:hAnsi="Angsana New"/>
                <w:sz w:val="28"/>
                <w:szCs w:val="28"/>
              </w:rPr>
              <w:t>27,415</w:t>
            </w:r>
          </w:p>
        </w:tc>
        <w:tc>
          <w:tcPr>
            <w:tcW w:w="284" w:type="dxa"/>
            <w:shd w:val="clear" w:color="auto" w:fill="auto"/>
          </w:tcPr>
          <w:p w14:paraId="7A279F6C" w14:textId="77777777" w:rsidR="00CD7906" w:rsidRPr="00D566CF" w:rsidRDefault="00CD7906" w:rsidP="00CD7906">
            <w:pPr>
              <w:ind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1BEA6B" w14:textId="21CE2A43" w:rsidR="00CD7906" w:rsidRPr="00D566CF" w:rsidRDefault="00CD7906" w:rsidP="00CD7906">
            <w:pPr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32,013</w:t>
            </w:r>
          </w:p>
        </w:tc>
      </w:tr>
      <w:tr w:rsidR="00CD7906" w:rsidRPr="00D566CF" w14:paraId="3B0C64A8" w14:textId="77777777" w:rsidTr="00BE470B">
        <w:trPr>
          <w:trHeight w:val="397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45484" w14:textId="4C3223C0" w:rsidR="00CD7906" w:rsidRPr="00D566CF" w:rsidRDefault="00CD7906" w:rsidP="00CD7906">
            <w:pPr>
              <w:ind w:left="-108" w:right="3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รวมประมาณการหนี้สินสำหรับผลประโยชน์พนักงาน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8AF218" w14:textId="5AD77DB6" w:rsidR="00CD7906" w:rsidRPr="007F2A49" w:rsidRDefault="00B415B5" w:rsidP="00CD7906">
            <w:pPr>
              <w:ind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2A49">
              <w:rPr>
                <w:rFonts w:ascii="Angsana New" w:hAnsi="Angsana New"/>
                <w:b/>
                <w:bCs/>
                <w:sz w:val="28"/>
                <w:szCs w:val="28"/>
              </w:rPr>
              <w:t>29,919</w:t>
            </w:r>
          </w:p>
        </w:tc>
        <w:tc>
          <w:tcPr>
            <w:tcW w:w="284" w:type="dxa"/>
            <w:shd w:val="clear" w:color="auto" w:fill="auto"/>
          </w:tcPr>
          <w:p w14:paraId="237647A8" w14:textId="77777777" w:rsidR="00CD7906" w:rsidRPr="00D566CF" w:rsidRDefault="00CD7906" w:rsidP="00CD7906">
            <w:pPr>
              <w:ind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A7AFB5" w14:textId="7D380D60" w:rsidR="00CD7906" w:rsidRPr="00D566CF" w:rsidRDefault="00CD7906" w:rsidP="00CD7906">
            <w:pPr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b/>
                <w:bCs/>
                <w:sz w:val="28"/>
                <w:szCs w:val="28"/>
              </w:rPr>
              <w:t>34,342</w:t>
            </w:r>
          </w:p>
        </w:tc>
      </w:tr>
    </w:tbl>
    <w:p w14:paraId="7ED1439A" w14:textId="47E423C4" w:rsidR="00C65285" w:rsidRPr="00D566CF" w:rsidRDefault="00A138F1" w:rsidP="00A13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120" w:after="120" w:line="240" w:lineRule="auto"/>
        <w:ind w:left="284"/>
        <w:rPr>
          <w:rFonts w:ascii="Angsana New" w:hAnsi="Angsana New"/>
          <w:sz w:val="28"/>
          <w:szCs w:val="28"/>
        </w:rPr>
      </w:pPr>
      <w:r w:rsidRPr="00A377DF">
        <w:rPr>
          <w:rFonts w:ascii="Angsana New" w:hAnsi="Angsana New"/>
          <w:sz w:val="28"/>
          <w:szCs w:val="28"/>
          <w:cs/>
        </w:rPr>
        <w:t>การเปลี่ยนแปลงในมูลค่าปัจจุบันของภาระผูกพัน มีดังนี้</w:t>
      </w:r>
    </w:p>
    <w:tbl>
      <w:tblPr>
        <w:tblW w:w="9781" w:type="dxa"/>
        <w:tblInd w:w="-34" w:type="dxa"/>
        <w:tblLook w:val="01E0" w:firstRow="1" w:lastRow="1" w:firstColumn="1" w:lastColumn="1" w:noHBand="0" w:noVBand="0"/>
      </w:tblPr>
      <w:tblGrid>
        <w:gridCol w:w="5563"/>
        <w:gridCol w:w="1984"/>
        <w:gridCol w:w="284"/>
        <w:gridCol w:w="1950"/>
      </w:tblGrid>
      <w:tr w:rsidR="001326F7" w:rsidRPr="00D566CF" w14:paraId="6746B54F" w14:textId="77777777" w:rsidTr="00BE470B">
        <w:trPr>
          <w:trHeight w:val="397"/>
        </w:trPr>
        <w:tc>
          <w:tcPr>
            <w:tcW w:w="5563" w:type="dxa"/>
          </w:tcPr>
          <w:p w14:paraId="0DE3F9E3" w14:textId="77777777" w:rsidR="001326F7" w:rsidRPr="00D566CF" w:rsidRDefault="001326F7" w:rsidP="00C74CC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gridSpan w:val="3"/>
            <w:tcBorders>
              <w:bottom w:val="single" w:sz="4" w:space="0" w:color="auto"/>
            </w:tcBorders>
          </w:tcPr>
          <w:p w14:paraId="7DF62718" w14:textId="77777777" w:rsidR="001326F7" w:rsidRPr="00A377DF" w:rsidRDefault="001326F7" w:rsidP="00C74CC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326F7" w:rsidRPr="00D566CF" w14:paraId="62468F9A" w14:textId="77777777" w:rsidTr="00BE470B">
        <w:trPr>
          <w:trHeight w:val="397"/>
        </w:trPr>
        <w:tc>
          <w:tcPr>
            <w:tcW w:w="5563" w:type="dxa"/>
          </w:tcPr>
          <w:p w14:paraId="1EA67FA1" w14:textId="77777777" w:rsidR="001326F7" w:rsidRPr="00D566CF" w:rsidRDefault="001326F7" w:rsidP="00C74CC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747AF47D" w14:textId="11E62BB0" w:rsidR="001326F7" w:rsidRPr="00D566CF" w:rsidRDefault="001326F7" w:rsidP="00C74CC3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84" w:type="dxa"/>
            <w:vAlign w:val="bottom"/>
          </w:tcPr>
          <w:p w14:paraId="2C0257AC" w14:textId="77777777" w:rsidR="001326F7" w:rsidRPr="00D566CF" w:rsidRDefault="001326F7" w:rsidP="00C74CC3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  <w:vAlign w:val="bottom"/>
          </w:tcPr>
          <w:p w14:paraId="70EA297D" w14:textId="56B11181" w:rsidR="001326F7" w:rsidRPr="00D566CF" w:rsidRDefault="001326F7" w:rsidP="00C74CC3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1326F7" w:rsidRPr="00D566CF" w14:paraId="0BBA9E98" w14:textId="77777777" w:rsidTr="00BE470B">
        <w:trPr>
          <w:trHeight w:val="397"/>
        </w:trPr>
        <w:tc>
          <w:tcPr>
            <w:tcW w:w="5563" w:type="dxa"/>
          </w:tcPr>
          <w:p w14:paraId="47FFF610" w14:textId="77777777" w:rsidR="001326F7" w:rsidRPr="00D566CF" w:rsidRDefault="001326F7" w:rsidP="00C74CC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418FABF7" w14:textId="77777777" w:rsidR="001326F7" w:rsidRPr="00D566CF" w:rsidRDefault="001326F7" w:rsidP="00C74CC3">
            <w:pPr>
              <w:ind w:hanging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14:paraId="3FC4E8A4" w14:textId="77777777" w:rsidR="001326F7" w:rsidRPr="00D566CF" w:rsidRDefault="001326F7" w:rsidP="00C74CC3">
            <w:pPr>
              <w:ind w:hanging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0" w:type="dxa"/>
            <w:tcBorders>
              <w:top w:val="single" w:sz="4" w:space="0" w:color="auto"/>
            </w:tcBorders>
            <w:vAlign w:val="bottom"/>
          </w:tcPr>
          <w:p w14:paraId="001DA11E" w14:textId="77777777" w:rsidR="001326F7" w:rsidRPr="00A377DF" w:rsidRDefault="001326F7" w:rsidP="00C74CC3">
            <w:pPr>
              <w:ind w:hanging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326F7" w:rsidRPr="00D566CF" w14:paraId="425BAFFB" w14:textId="77777777" w:rsidTr="00BE470B">
        <w:trPr>
          <w:trHeight w:val="397"/>
        </w:trPr>
        <w:tc>
          <w:tcPr>
            <w:tcW w:w="5563" w:type="dxa"/>
            <w:vAlign w:val="bottom"/>
          </w:tcPr>
          <w:p w14:paraId="1162E485" w14:textId="77777777" w:rsidR="001326F7" w:rsidRPr="00A377DF" w:rsidRDefault="001326F7" w:rsidP="00BE4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ภาระผูกพัน ณ วันที่ </w:t>
            </w:r>
            <w:r w:rsidRPr="00D566CF">
              <w:rPr>
                <w:rFonts w:ascii="Angsana New" w:hAnsi="Angsana New"/>
                <w:sz w:val="28"/>
                <w:szCs w:val="28"/>
              </w:rPr>
              <w:t>1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5861F" w14:textId="7292AB57" w:rsidR="001326F7" w:rsidRPr="00D566CF" w:rsidRDefault="001326F7" w:rsidP="001326F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566C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34,342</w:t>
            </w:r>
          </w:p>
        </w:tc>
        <w:tc>
          <w:tcPr>
            <w:tcW w:w="284" w:type="dxa"/>
            <w:vAlign w:val="bottom"/>
          </w:tcPr>
          <w:p w14:paraId="15570641" w14:textId="77777777" w:rsidR="001326F7" w:rsidRPr="00D566CF" w:rsidRDefault="001326F7" w:rsidP="001326F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97A32C" w14:textId="45D5DCC5" w:rsidR="001326F7" w:rsidRPr="00D566CF" w:rsidRDefault="001326F7" w:rsidP="001326F7">
            <w:pPr>
              <w:pStyle w:val="acctfourfigures"/>
              <w:tabs>
                <w:tab w:val="clear" w:pos="765"/>
              </w:tabs>
              <w:spacing w:line="240" w:lineRule="atLeast"/>
              <w:ind w:right="3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566C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34,102</w:t>
            </w:r>
          </w:p>
        </w:tc>
      </w:tr>
      <w:tr w:rsidR="001326F7" w:rsidRPr="00D566CF" w14:paraId="741295AB" w14:textId="77777777" w:rsidTr="00BE470B">
        <w:trPr>
          <w:trHeight w:val="397"/>
        </w:trPr>
        <w:tc>
          <w:tcPr>
            <w:tcW w:w="5563" w:type="dxa"/>
            <w:vAlign w:val="bottom"/>
          </w:tcPr>
          <w:p w14:paraId="527AFC03" w14:textId="77777777" w:rsidR="001326F7" w:rsidRPr="00D566CF" w:rsidRDefault="001326F7" w:rsidP="00BE470B">
            <w:pPr>
              <w:ind w:left="351" w:firstLine="28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22D209" w14:textId="77777777" w:rsidR="001326F7" w:rsidRPr="00A377DF" w:rsidRDefault="001326F7" w:rsidP="001326F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79E08007" w14:textId="77777777" w:rsidR="001326F7" w:rsidRPr="00D566CF" w:rsidRDefault="001326F7" w:rsidP="001326F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C87CD" w14:textId="77777777" w:rsidR="001326F7" w:rsidRPr="00A377DF" w:rsidRDefault="001326F7" w:rsidP="001326F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1326F7" w:rsidRPr="00D566CF" w14:paraId="61BFAF9C" w14:textId="77777777" w:rsidTr="00BE470B">
        <w:trPr>
          <w:trHeight w:val="397"/>
        </w:trPr>
        <w:tc>
          <w:tcPr>
            <w:tcW w:w="5563" w:type="dxa"/>
            <w:vAlign w:val="bottom"/>
          </w:tcPr>
          <w:p w14:paraId="0804A4EE" w14:textId="77777777" w:rsidR="001326F7" w:rsidRPr="00A377DF" w:rsidRDefault="001326F7" w:rsidP="00BE470B">
            <w:pPr>
              <w:tabs>
                <w:tab w:val="clear" w:pos="227"/>
                <w:tab w:val="clear" w:pos="680"/>
                <w:tab w:val="left" w:pos="351"/>
              </w:tabs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ภาระผูกพันในช่วงการเปลี่ยนแปลงที่รับรู้ในระหว่างปี 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537EFD7" w14:textId="77777777" w:rsidR="001326F7" w:rsidRPr="00D566CF" w:rsidRDefault="001326F7" w:rsidP="001326F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3DF8D97B" w14:textId="77777777" w:rsidR="001326F7" w:rsidRPr="00D566CF" w:rsidRDefault="001326F7" w:rsidP="001326F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14:paraId="0EBC1D60" w14:textId="77777777" w:rsidR="001326F7" w:rsidRPr="00D566CF" w:rsidRDefault="001326F7" w:rsidP="001326F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1326F7" w:rsidRPr="00D566CF" w14:paraId="1CA34A06" w14:textId="77777777" w:rsidTr="00BE470B">
        <w:trPr>
          <w:trHeight w:val="397"/>
        </w:trPr>
        <w:tc>
          <w:tcPr>
            <w:tcW w:w="5563" w:type="dxa"/>
            <w:vAlign w:val="bottom"/>
          </w:tcPr>
          <w:p w14:paraId="11C0D54E" w14:textId="77777777" w:rsidR="001326F7" w:rsidRPr="00D566CF" w:rsidRDefault="001326F7" w:rsidP="00BE4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ind w:left="634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DC3DED0" w14:textId="77777777" w:rsidR="001326F7" w:rsidRPr="00D566CF" w:rsidRDefault="001326F7" w:rsidP="001326F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4E47A45C" w14:textId="77777777" w:rsidR="001326F7" w:rsidRPr="00D566CF" w:rsidRDefault="001326F7" w:rsidP="001326F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14:paraId="2D792C3F" w14:textId="77777777" w:rsidR="001326F7" w:rsidRPr="00D566CF" w:rsidRDefault="001326F7" w:rsidP="001326F7">
            <w:pPr>
              <w:pStyle w:val="acctfourfigures"/>
              <w:tabs>
                <w:tab w:val="clear" w:pos="765"/>
                <w:tab w:val="left" w:pos="1422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1326F7" w:rsidRPr="00D566CF" w14:paraId="06748716" w14:textId="77777777" w:rsidTr="005408AF">
        <w:trPr>
          <w:trHeight w:val="397"/>
        </w:trPr>
        <w:tc>
          <w:tcPr>
            <w:tcW w:w="5563" w:type="dxa"/>
            <w:vAlign w:val="bottom"/>
          </w:tcPr>
          <w:p w14:paraId="3F5B998D" w14:textId="77777777" w:rsidR="001326F7" w:rsidRPr="00A377DF" w:rsidRDefault="001326F7" w:rsidP="00BE470B">
            <w:pPr>
              <w:tabs>
                <w:tab w:val="clear" w:pos="227"/>
                <w:tab w:val="clear" w:pos="454"/>
                <w:tab w:val="clear" w:pos="680"/>
                <w:tab w:val="left" w:pos="351"/>
              </w:tabs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81E9A1A" w14:textId="16701270" w:rsidR="001326F7" w:rsidRPr="00D566CF" w:rsidRDefault="00970E02" w:rsidP="001326F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0E0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970E0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763</w:t>
            </w:r>
          </w:p>
        </w:tc>
        <w:tc>
          <w:tcPr>
            <w:tcW w:w="284" w:type="dxa"/>
            <w:vAlign w:val="bottom"/>
          </w:tcPr>
          <w:p w14:paraId="090AB629" w14:textId="77777777" w:rsidR="001326F7" w:rsidRPr="00D566CF" w:rsidRDefault="001326F7" w:rsidP="001326F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14:paraId="7AFAE6C8" w14:textId="2152368C" w:rsidR="001326F7" w:rsidRPr="00D566CF" w:rsidRDefault="001326F7" w:rsidP="001326F7">
            <w:pPr>
              <w:pStyle w:val="acctfourfigures"/>
              <w:tabs>
                <w:tab w:val="clear" w:pos="765"/>
              </w:tabs>
              <w:spacing w:line="240" w:lineRule="atLeast"/>
              <w:ind w:right="3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566C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1,967</w:t>
            </w:r>
          </w:p>
        </w:tc>
      </w:tr>
      <w:tr w:rsidR="001326F7" w:rsidRPr="00D566CF" w14:paraId="5642D622" w14:textId="77777777" w:rsidTr="005408AF">
        <w:trPr>
          <w:trHeight w:val="397"/>
        </w:trPr>
        <w:tc>
          <w:tcPr>
            <w:tcW w:w="5563" w:type="dxa"/>
            <w:vAlign w:val="bottom"/>
          </w:tcPr>
          <w:p w14:paraId="3F6F175B" w14:textId="77777777" w:rsidR="001326F7" w:rsidRPr="00A377DF" w:rsidRDefault="001326F7" w:rsidP="00BE470B">
            <w:pPr>
              <w:tabs>
                <w:tab w:val="clear" w:pos="227"/>
                <w:tab w:val="clear" w:pos="454"/>
                <w:tab w:val="clear" w:pos="680"/>
                <w:tab w:val="left" w:pos="351"/>
              </w:tabs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3DFD906" w14:textId="05148D72" w:rsidR="001326F7" w:rsidRPr="00D566CF" w:rsidRDefault="00970E02" w:rsidP="001326F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731</w:t>
            </w:r>
          </w:p>
        </w:tc>
        <w:tc>
          <w:tcPr>
            <w:tcW w:w="284" w:type="dxa"/>
            <w:vAlign w:val="bottom"/>
          </w:tcPr>
          <w:p w14:paraId="5D958249" w14:textId="77777777" w:rsidR="001326F7" w:rsidRPr="00D566CF" w:rsidRDefault="001326F7" w:rsidP="001326F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14:paraId="4BB412D2" w14:textId="20097D93" w:rsidR="001326F7" w:rsidRPr="00D566CF" w:rsidRDefault="001326F7" w:rsidP="001326F7">
            <w:pPr>
              <w:pStyle w:val="acctfourfigures"/>
              <w:tabs>
                <w:tab w:val="clear" w:pos="765"/>
              </w:tabs>
              <w:spacing w:line="240" w:lineRule="atLeast"/>
              <w:ind w:right="3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566C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499</w:t>
            </w:r>
          </w:p>
        </w:tc>
      </w:tr>
      <w:tr w:rsidR="00BE470B" w:rsidRPr="00D566CF" w14:paraId="67741E05" w14:textId="77777777" w:rsidTr="005408AF">
        <w:trPr>
          <w:trHeight w:val="397"/>
        </w:trPr>
        <w:tc>
          <w:tcPr>
            <w:tcW w:w="5563" w:type="dxa"/>
            <w:vAlign w:val="bottom"/>
          </w:tcPr>
          <w:p w14:paraId="11C3EEDC" w14:textId="591AA20E" w:rsidR="00BE470B" w:rsidRPr="00A377DF" w:rsidRDefault="009622DF" w:rsidP="00BE470B">
            <w:pPr>
              <w:tabs>
                <w:tab w:val="clear" w:pos="227"/>
                <w:tab w:val="clear" w:pos="454"/>
                <w:tab w:val="clear" w:pos="680"/>
                <w:tab w:val="left" w:pos="351"/>
              </w:tabs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 w:hint="cs"/>
                <w:sz w:val="28"/>
                <w:szCs w:val="28"/>
                <w:cs/>
              </w:rPr>
              <w:t>ผล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4AF2598" w14:textId="60619E90" w:rsidR="00BE470B" w:rsidRPr="00D566CF" w:rsidRDefault="009622DF" w:rsidP="001326F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A2AC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(4</w:t>
            </w:r>
            <w:r w:rsidRPr="009622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92288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55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Pr="00AA2AC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6E42107B" w14:textId="77777777" w:rsidR="00BE470B" w:rsidRPr="00D566CF" w:rsidRDefault="00BE470B" w:rsidP="001326F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14:paraId="777F3DD5" w14:textId="119B2C2F" w:rsidR="00BE470B" w:rsidRPr="00D566CF" w:rsidRDefault="00991BCF" w:rsidP="001326F7">
            <w:pPr>
              <w:pStyle w:val="acctfourfigures"/>
              <w:tabs>
                <w:tab w:val="clear" w:pos="765"/>
              </w:tabs>
              <w:spacing w:line="240" w:lineRule="atLeast"/>
              <w:ind w:right="3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1326F7" w:rsidRPr="00D566CF" w14:paraId="3263130B" w14:textId="77777777" w:rsidTr="005408AF">
        <w:trPr>
          <w:trHeight w:val="397"/>
        </w:trPr>
        <w:tc>
          <w:tcPr>
            <w:tcW w:w="5563" w:type="dxa"/>
            <w:vAlign w:val="bottom"/>
          </w:tcPr>
          <w:p w14:paraId="5D1DBA01" w14:textId="77777777" w:rsidR="001326F7" w:rsidRPr="00A377DF" w:rsidRDefault="001326F7" w:rsidP="00BE470B">
            <w:pPr>
              <w:tabs>
                <w:tab w:val="clear" w:pos="227"/>
                <w:tab w:val="clear" w:pos="454"/>
                <w:tab w:val="clear" w:pos="680"/>
                <w:tab w:val="left" w:pos="351"/>
              </w:tabs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จ่ายชำระผลประโยชน์พนักงาน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875A888" w14:textId="4BD8582D" w:rsidR="001326F7" w:rsidRPr="00D566CF" w:rsidRDefault="00E9782C" w:rsidP="001326F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782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(2,364)</w:t>
            </w:r>
          </w:p>
        </w:tc>
        <w:tc>
          <w:tcPr>
            <w:tcW w:w="284" w:type="dxa"/>
            <w:vAlign w:val="bottom"/>
          </w:tcPr>
          <w:p w14:paraId="34CF4006" w14:textId="77777777" w:rsidR="001326F7" w:rsidRPr="00D566CF" w:rsidRDefault="001326F7" w:rsidP="001326F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14:paraId="0DD7FF1F" w14:textId="0C1B49C8" w:rsidR="001326F7" w:rsidRPr="00D566CF" w:rsidRDefault="001326F7" w:rsidP="001326F7">
            <w:pPr>
              <w:pStyle w:val="acctfourfigures"/>
              <w:tabs>
                <w:tab w:val="clear" w:pos="765"/>
              </w:tabs>
              <w:spacing w:line="240" w:lineRule="atLeast"/>
              <w:ind w:right="3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566C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(2,226)</w:t>
            </w:r>
          </w:p>
        </w:tc>
      </w:tr>
      <w:tr w:rsidR="001326F7" w:rsidRPr="00D566CF" w14:paraId="3F91F6C1" w14:textId="77777777" w:rsidTr="005408AF">
        <w:trPr>
          <w:trHeight w:val="397"/>
        </w:trPr>
        <w:tc>
          <w:tcPr>
            <w:tcW w:w="5563" w:type="dxa"/>
            <w:vAlign w:val="bottom"/>
          </w:tcPr>
          <w:p w14:paraId="1DDE4B1D" w14:textId="77777777" w:rsidR="001326F7" w:rsidRPr="00A377DF" w:rsidRDefault="001326F7" w:rsidP="00BE470B">
            <w:pPr>
              <w:tabs>
                <w:tab w:val="clear" w:pos="227"/>
                <w:tab w:val="left" w:pos="351"/>
              </w:tabs>
              <w:ind w:left="351" w:firstLine="28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F46143" w14:textId="7DDFD5F5" w:rsidR="001326F7" w:rsidRPr="00D566CF" w:rsidRDefault="004C1079" w:rsidP="001326F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(4,</w:t>
            </w:r>
            <w:r w:rsidR="005408AF">
              <w:rPr>
                <w:rFonts w:ascii="Angsana New" w:hAnsi="Angsana New" w:cs="Angsana New"/>
                <w:sz w:val="28"/>
                <w:szCs w:val="28"/>
                <w:lang w:val="en-US"/>
              </w:rPr>
              <w:t>423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84" w:type="dxa"/>
            <w:vAlign w:val="bottom"/>
          </w:tcPr>
          <w:p w14:paraId="01443D5B" w14:textId="77777777" w:rsidR="001326F7" w:rsidRPr="00A377DF" w:rsidRDefault="001326F7" w:rsidP="001326F7">
            <w:pPr>
              <w:pStyle w:val="Heading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F282D5" w14:textId="6D828A7A" w:rsidR="001326F7" w:rsidRPr="00D566CF" w:rsidRDefault="001326F7" w:rsidP="001326F7">
            <w:pPr>
              <w:pStyle w:val="acctfourfigures"/>
              <w:tabs>
                <w:tab w:val="clear" w:pos="765"/>
              </w:tabs>
              <w:spacing w:line="240" w:lineRule="atLeast"/>
              <w:ind w:right="33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  <w:r w:rsidRPr="00D566CF">
              <w:rPr>
                <w:rFonts w:ascii="Angsana New" w:hAnsi="Angsana New" w:cs="Angsana New"/>
                <w:sz w:val="28"/>
                <w:szCs w:val="28"/>
                <w:lang w:val="en-US"/>
              </w:rPr>
              <w:t>240</w:t>
            </w:r>
          </w:p>
        </w:tc>
      </w:tr>
      <w:tr w:rsidR="001326F7" w:rsidRPr="00D566CF" w14:paraId="64F61EA9" w14:textId="77777777" w:rsidTr="005408AF">
        <w:trPr>
          <w:trHeight w:val="397"/>
        </w:trPr>
        <w:tc>
          <w:tcPr>
            <w:tcW w:w="5563" w:type="dxa"/>
            <w:vAlign w:val="bottom"/>
          </w:tcPr>
          <w:p w14:paraId="5DB41321" w14:textId="77777777" w:rsidR="001326F7" w:rsidRPr="00A377DF" w:rsidRDefault="001326F7" w:rsidP="00BE470B">
            <w:pPr>
              <w:tabs>
                <w:tab w:val="clear" w:pos="227"/>
                <w:tab w:val="clear" w:pos="454"/>
                <w:tab w:val="clear" w:pos="680"/>
                <w:tab w:val="left" w:pos="351"/>
              </w:tabs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ภาระผูกพัน ณ วันที่ 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4EC662" w14:textId="776F9012" w:rsidR="001326F7" w:rsidRPr="00D566CF" w:rsidRDefault="009D6BAB" w:rsidP="001326F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29,919</w:t>
            </w:r>
          </w:p>
        </w:tc>
        <w:tc>
          <w:tcPr>
            <w:tcW w:w="284" w:type="dxa"/>
            <w:vAlign w:val="bottom"/>
          </w:tcPr>
          <w:p w14:paraId="491D7EEF" w14:textId="77777777" w:rsidR="001326F7" w:rsidRPr="00D566CF" w:rsidRDefault="001326F7" w:rsidP="001326F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9B6ECB" w14:textId="69132515" w:rsidR="001326F7" w:rsidRPr="00D566CF" w:rsidRDefault="001326F7" w:rsidP="001326F7">
            <w:pPr>
              <w:pStyle w:val="acctfourfigures"/>
              <w:tabs>
                <w:tab w:val="clear" w:pos="765"/>
              </w:tabs>
              <w:spacing w:line="240" w:lineRule="atLeast"/>
              <w:ind w:right="3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566C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34,342</w:t>
            </w:r>
          </w:p>
        </w:tc>
      </w:tr>
    </w:tbl>
    <w:p w14:paraId="21A547BC" w14:textId="77777777" w:rsidR="004B08DC" w:rsidRPr="00D566CF" w:rsidRDefault="004B08DC" w:rsidP="00380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</w:p>
    <w:p w14:paraId="754A08B5" w14:textId="77777777" w:rsidR="004B08DC" w:rsidRPr="00D566CF" w:rsidRDefault="004B08DC" w:rsidP="00380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</w:p>
    <w:p w14:paraId="2441B582" w14:textId="77777777" w:rsidR="004B08DC" w:rsidRPr="00D566CF" w:rsidRDefault="004B08DC" w:rsidP="00380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</w:p>
    <w:p w14:paraId="46318C88" w14:textId="77777777" w:rsidR="004B08DC" w:rsidRDefault="004B08DC" w:rsidP="00380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</w:p>
    <w:p w14:paraId="2A823F7A" w14:textId="77777777" w:rsidR="00E178B4" w:rsidRPr="00D566CF" w:rsidRDefault="00E178B4" w:rsidP="00380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</w:p>
    <w:p w14:paraId="094A87C7" w14:textId="77777777" w:rsidR="004B08DC" w:rsidRPr="00D566CF" w:rsidRDefault="004B08DC" w:rsidP="00380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</w:p>
    <w:p w14:paraId="7EB0FB32" w14:textId="75E91153" w:rsidR="00A138F1" w:rsidRPr="00D566CF" w:rsidRDefault="00290D48" w:rsidP="00380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A377DF">
        <w:rPr>
          <w:rFonts w:ascii="Angsana New" w:hAnsi="Angsana New"/>
          <w:sz w:val="28"/>
          <w:szCs w:val="28"/>
          <w:cs/>
        </w:rPr>
        <w:lastRenderedPageBreak/>
        <w:t>ข้อสมมติฐานที่สำคัญในการประมาณการตามหลักคณิตศาสตร์ประกันภัยที่ใช้ในการคำนวณประมาณการหนี้สินผลประโยชน์ของพนักงานมีดังนี้</w:t>
      </w:r>
    </w:p>
    <w:tbl>
      <w:tblPr>
        <w:tblW w:w="9497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5245"/>
        <w:gridCol w:w="1984"/>
        <w:gridCol w:w="284"/>
        <w:gridCol w:w="1984"/>
      </w:tblGrid>
      <w:tr w:rsidR="00290D48" w:rsidRPr="00D566CF" w14:paraId="1955D5F6" w14:textId="77777777" w:rsidTr="00203E02">
        <w:trPr>
          <w:trHeight w:val="397"/>
        </w:trPr>
        <w:tc>
          <w:tcPr>
            <w:tcW w:w="5245" w:type="dxa"/>
          </w:tcPr>
          <w:p w14:paraId="5798A621" w14:textId="77777777" w:rsidR="00290D48" w:rsidRPr="00D566CF" w:rsidRDefault="00290D48" w:rsidP="00C74CC3">
            <w:pPr>
              <w:spacing w:line="240" w:lineRule="auto"/>
              <w:ind w:left="34" w:firstLine="142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</w:tcPr>
          <w:p w14:paraId="162A266B" w14:textId="77777777" w:rsidR="00290D48" w:rsidRPr="00D566CF" w:rsidRDefault="00290D48" w:rsidP="00C74CC3">
            <w:pPr>
              <w:spacing w:line="240" w:lineRule="auto"/>
              <w:ind w:right="-108" w:firstLine="14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</w:t>
            </w: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ได้เสีย/</w:t>
            </w:r>
          </w:p>
          <w:p w14:paraId="6A1095F5" w14:textId="77777777" w:rsidR="00290D48" w:rsidRPr="00A377DF" w:rsidRDefault="00290D48" w:rsidP="00C74CC3">
            <w:pPr>
              <w:spacing w:line="240" w:lineRule="auto"/>
              <w:ind w:right="-108" w:firstLine="14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0D48" w:rsidRPr="00D566CF" w14:paraId="49A632E1" w14:textId="77777777" w:rsidTr="00203E02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245" w:type="dxa"/>
            <w:vAlign w:val="bottom"/>
          </w:tcPr>
          <w:p w14:paraId="0CFDFECF" w14:textId="77777777" w:rsidR="00290D48" w:rsidRPr="00A377DF" w:rsidRDefault="00290D48" w:rsidP="00C74CC3">
            <w:pPr>
              <w:tabs>
                <w:tab w:val="clear" w:pos="227"/>
                <w:tab w:val="left" w:pos="3390"/>
              </w:tabs>
              <w:spacing w:line="240" w:lineRule="auto"/>
              <w:ind w:left="185" w:firstLine="14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072506C5" w14:textId="69F88283" w:rsidR="00290D48" w:rsidRPr="00D566CF" w:rsidRDefault="00290D48" w:rsidP="00290D48">
            <w:pPr>
              <w:tabs>
                <w:tab w:val="clear" w:pos="227"/>
                <w:tab w:val="left" w:pos="339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84" w:type="dxa"/>
            <w:vAlign w:val="bottom"/>
          </w:tcPr>
          <w:p w14:paraId="3281768E" w14:textId="77777777" w:rsidR="00290D48" w:rsidRPr="00D566CF" w:rsidRDefault="00290D48" w:rsidP="00C74CC3">
            <w:pPr>
              <w:tabs>
                <w:tab w:val="clear" w:pos="227"/>
                <w:tab w:val="left" w:pos="3390"/>
              </w:tabs>
              <w:spacing w:line="240" w:lineRule="auto"/>
              <w:ind w:left="185" w:firstLine="14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2BADE7E6" w14:textId="7748F4D2" w:rsidR="00290D48" w:rsidRPr="00D566CF" w:rsidRDefault="00290D48" w:rsidP="00C74CC3">
            <w:pPr>
              <w:tabs>
                <w:tab w:val="clear" w:pos="227"/>
                <w:tab w:val="left" w:pos="339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</w:tr>
      <w:tr w:rsidR="00290D48" w:rsidRPr="00D566CF" w14:paraId="6786D963" w14:textId="77777777" w:rsidTr="009D6273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245" w:type="dxa"/>
            <w:vAlign w:val="bottom"/>
          </w:tcPr>
          <w:p w14:paraId="07FAB0CB" w14:textId="77777777" w:rsidR="00290D48" w:rsidRPr="00A377DF" w:rsidRDefault="00290D48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อัตราคิดลด (ร้อยละต่อปี)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75D0110" w14:textId="009CCCD4" w:rsidR="00290D48" w:rsidRPr="00D566CF" w:rsidRDefault="00203E02" w:rsidP="00203E02">
            <w:pPr>
              <w:tabs>
                <w:tab w:val="left" w:pos="339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2.8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5FE87D3" w14:textId="77777777" w:rsidR="00290D48" w:rsidRPr="00D566CF" w:rsidRDefault="00290D48" w:rsidP="00203E02">
            <w:pPr>
              <w:tabs>
                <w:tab w:val="left" w:pos="3390"/>
              </w:tabs>
              <w:spacing w:line="240" w:lineRule="auto"/>
              <w:ind w:left="74" w:firstLine="14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10AD684C" w14:textId="77777777" w:rsidR="00290D48" w:rsidRPr="00D566CF" w:rsidRDefault="00290D48" w:rsidP="00203E02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>0.5</w:t>
            </w:r>
          </w:p>
        </w:tc>
      </w:tr>
      <w:tr w:rsidR="00290D48" w:rsidRPr="00D566CF" w14:paraId="79A4C77B" w14:textId="77777777" w:rsidTr="009D6273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245" w:type="dxa"/>
            <w:vAlign w:val="bottom"/>
          </w:tcPr>
          <w:p w14:paraId="3B4EAA7E" w14:textId="77777777" w:rsidR="00290D48" w:rsidRPr="00A377DF" w:rsidRDefault="00290D48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อัตราการขึ้นเงินเดือนโดยเฉลี่ย 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3EF8375" w14:textId="4C6FE63C" w:rsidR="00290D48" w:rsidRPr="00D566CF" w:rsidRDefault="00203E02" w:rsidP="00203E02">
            <w:pPr>
              <w:tabs>
                <w:tab w:val="left" w:pos="339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4.0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692F79F" w14:textId="77777777" w:rsidR="00290D48" w:rsidRPr="00D566CF" w:rsidRDefault="00290D48" w:rsidP="00203E02">
            <w:pPr>
              <w:tabs>
                <w:tab w:val="left" w:pos="3390"/>
              </w:tabs>
              <w:spacing w:line="240" w:lineRule="auto"/>
              <w:ind w:left="74" w:firstLine="14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6F32599D" w14:textId="77777777" w:rsidR="00290D48" w:rsidRPr="00D566CF" w:rsidRDefault="00290D48" w:rsidP="00203E02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>0.5</w:t>
            </w:r>
          </w:p>
        </w:tc>
      </w:tr>
      <w:tr w:rsidR="00290D48" w:rsidRPr="00D566CF" w14:paraId="75163F55" w14:textId="77777777" w:rsidTr="009D6273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245" w:type="dxa"/>
          </w:tcPr>
          <w:p w14:paraId="4185A5CE" w14:textId="77777777" w:rsidR="00290D48" w:rsidRPr="00D566CF" w:rsidRDefault="00290D48" w:rsidP="0029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อัตราการลาออก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F36ADDF" w14:textId="6EA78B3F" w:rsidR="00290D48" w:rsidRPr="00A377DF" w:rsidRDefault="00CE5D9F" w:rsidP="00203E02">
            <w:pPr>
              <w:tabs>
                <w:tab w:val="left" w:pos="339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ตามช่วงอายุของพนักงาน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FB91C47" w14:textId="77777777" w:rsidR="00290D48" w:rsidRPr="00D566CF" w:rsidRDefault="00290D48" w:rsidP="00203E02">
            <w:pPr>
              <w:tabs>
                <w:tab w:val="left" w:pos="3390"/>
              </w:tabs>
              <w:spacing w:line="240" w:lineRule="auto"/>
              <w:ind w:left="74" w:firstLine="14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6B7EA895" w14:textId="77777777" w:rsidR="00290D48" w:rsidRPr="00D566CF" w:rsidRDefault="00290D48" w:rsidP="00203E02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ตามช่วงอายุของพนักงาน</w:t>
            </w:r>
          </w:p>
        </w:tc>
      </w:tr>
      <w:tr w:rsidR="00290D48" w:rsidRPr="00D566CF" w14:paraId="049F7100" w14:textId="77777777" w:rsidTr="009D6273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245" w:type="dxa"/>
            <w:vAlign w:val="bottom"/>
          </w:tcPr>
          <w:p w14:paraId="71888C99" w14:textId="77777777" w:rsidR="00290D48" w:rsidRPr="00D566CF" w:rsidRDefault="00290D48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เกษียณอายุ (ปี)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E86B901" w14:textId="69CF009D" w:rsidR="00290D48" w:rsidRPr="00D566CF" w:rsidRDefault="00203E02" w:rsidP="00203E02">
            <w:pPr>
              <w:tabs>
                <w:tab w:val="left" w:pos="339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17412BD" w14:textId="77777777" w:rsidR="00290D48" w:rsidRPr="00D566CF" w:rsidRDefault="00290D48" w:rsidP="00203E02">
            <w:pPr>
              <w:tabs>
                <w:tab w:val="left" w:pos="3390"/>
              </w:tabs>
              <w:spacing w:line="240" w:lineRule="auto"/>
              <w:ind w:left="74" w:firstLine="14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CFF990D" w14:textId="77777777" w:rsidR="00290D48" w:rsidRPr="00D566CF" w:rsidRDefault="00290D48" w:rsidP="00203E02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</w:p>
        </w:tc>
      </w:tr>
    </w:tbl>
    <w:p w14:paraId="6A554D52" w14:textId="1A66018A" w:rsidR="00290D48" w:rsidRPr="00D566CF" w:rsidRDefault="00682833" w:rsidP="00380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D566CF">
        <w:rPr>
          <w:rFonts w:ascii="Angsana New" w:hAnsi="Angsana New"/>
          <w:sz w:val="28"/>
          <w:szCs w:val="28"/>
          <w:cs/>
        </w:rPr>
        <w:t>การวิเคราะห์ความอ่อนไหวของข้อสมมติฐานหลักตามหลักคณิตศาสตร์ประกันภัยซึ่งมีผลกระทบเพิ่มขึ้น (ลดลง) ต่อภาร</w:t>
      </w:r>
      <w:r w:rsidR="00380FCE" w:rsidRPr="00D566CF">
        <w:rPr>
          <w:rFonts w:ascii="Angsana New" w:hAnsi="Angsana New"/>
          <w:sz w:val="28"/>
          <w:szCs w:val="28"/>
          <w:cs/>
        </w:rPr>
        <w:t>ะ</w:t>
      </w:r>
      <w:r w:rsidRPr="00D566CF">
        <w:rPr>
          <w:rFonts w:ascii="Angsana New" w:hAnsi="Angsana New"/>
          <w:sz w:val="28"/>
          <w:szCs w:val="28"/>
          <w:cs/>
        </w:rPr>
        <w:t>ผูกพันผลประโยชน์พนักงาน ณ วันที่</w:t>
      </w:r>
      <w:r w:rsidRPr="00D566CF">
        <w:rPr>
          <w:rFonts w:ascii="Angsana New" w:hAnsi="Angsana New"/>
          <w:sz w:val="28"/>
          <w:szCs w:val="28"/>
        </w:rPr>
        <w:t xml:space="preserve"> 31 </w:t>
      </w:r>
      <w:r w:rsidRPr="00A377DF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D566CF">
        <w:rPr>
          <w:rFonts w:ascii="Angsana New" w:hAnsi="Angsana New"/>
          <w:sz w:val="28"/>
          <w:szCs w:val="28"/>
        </w:rPr>
        <w:t xml:space="preserve">2566 </w:t>
      </w:r>
      <w:r w:rsidRPr="00A377DF">
        <w:rPr>
          <w:rFonts w:ascii="Angsana New" w:hAnsi="Angsana New"/>
          <w:sz w:val="28"/>
          <w:szCs w:val="28"/>
          <w:cs/>
        </w:rPr>
        <w:t xml:space="preserve">และ </w:t>
      </w:r>
      <w:r w:rsidRPr="00D566CF">
        <w:rPr>
          <w:rFonts w:ascii="Angsana New" w:hAnsi="Angsana New"/>
          <w:sz w:val="28"/>
          <w:szCs w:val="28"/>
        </w:rPr>
        <w:t xml:space="preserve">2565 </w:t>
      </w:r>
      <w:r w:rsidRPr="00A377DF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721" w:type="dxa"/>
        <w:tblInd w:w="-80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686"/>
        <w:gridCol w:w="1414"/>
        <w:gridCol w:w="145"/>
        <w:gridCol w:w="1412"/>
        <w:gridCol w:w="148"/>
        <w:gridCol w:w="1417"/>
        <w:gridCol w:w="144"/>
        <w:gridCol w:w="1355"/>
      </w:tblGrid>
      <w:tr w:rsidR="00800C86" w:rsidRPr="00D566CF" w14:paraId="22CD6D32" w14:textId="77777777" w:rsidTr="005B3C7B">
        <w:trPr>
          <w:cantSplit/>
          <w:trHeight w:val="397"/>
          <w:tblHeader/>
        </w:trPr>
        <w:tc>
          <w:tcPr>
            <w:tcW w:w="3686" w:type="dxa"/>
          </w:tcPr>
          <w:p w14:paraId="1E423C27" w14:textId="77777777" w:rsidR="00800C86" w:rsidRPr="00D566CF" w:rsidRDefault="00800C86" w:rsidP="00C74CC3">
            <w:pPr>
              <w:spacing w:line="240" w:lineRule="auto"/>
              <w:ind w:right="-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35" w:type="dxa"/>
            <w:gridSpan w:val="7"/>
            <w:tcBorders>
              <w:bottom w:val="single" w:sz="4" w:space="0" w:color="auto"/>
            </w:tcBorders>
          </w:tcPr>
          <w:p w14:paraId="6E0A78E9" w14:textId="77777777" w:rsidR="00800C86" w:rsidRPr="00D566CF" w:rsidRDefault="00800C86" w:rsidP="00C74CC3">
            <w:pPr>
              <w:spacing w:line="240" w:lineRule="auto"/>
              <w:ind w:right="-7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377DF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800C86" w:rsidRPr="00D566CF" w14:paraId="3AAB9B05" w14:textId="77777777" w:rsidTr="005B3C7B">
        <w:trPr>
          <w:cantSplit/>
          <w:trHeight w:val="397"/>
          <w:tblHeader/>
        </w:trPr>
        <w:tc>
          <w:tcPr>
            <w:tcW w:w="3686" w:type="dxa"/>
          </w:tcPr>
          <w:p w14:paraId="3DE2D608" w14:textId="77777777" w:rsidR="00800C86" w:rsidRPr="00D566CF" w:rsidRDefault="00800C86" w:rsidP="00C74CC3">
            <w:pPr>
              <w:spacing w:line="240" w:lineRule="auto"/>
              <w:ind w:right="-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35" w:type="dxa"/>
            <w:gridSpan w:val="7"/>
            <w:tcBorders>
              <w:bottom w:val="single" w:sz="4" w:space="0" w:color="auto"/>
            </w:tcBorders>
            <w:shd w:val="clear" w:color="auto" w:fill="FFFFFF" w:themeFill="background1"/>
          </w:tcPr>
          <w:p w14:paraId="4239B398" w14:textId="3DF62175" w:rsidR="00800C86" w:rsidRPr="005B3C7B" w:rsidRDefault="00800C86" w:rsidP="005B3C7B">
            <w:pPr>
              <w:spacing w:line="240" w:lineRule="auto"/>
              <w:ind w:left="-60" w:right="-78"/>
              <w:jc w:val="center"/>
              <w:rPr>
                <w:rFonts w:ascii="Angsana New" w:hAnsi="Angsan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A377DF"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eastAsia="th-TH"/>
              </w:rPr>
              <w:t>การเปลี่ยนแปลงมูลค่าปัจจุบันของภาระผูกพันผลประโยชน์พนักงานเพิ่มขึ้น</w:t>
            </w:r>
            <w:r w:rsidR="00411A92" w:rsidRPr="00A377DF"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eastAsia="th-TH"/>
              </w:rPr>
              <w:t xml:space="preserve"> </w:t>
            </w:r>
            <w:r w:rsidRPr="00A377DF"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eastAsia="th-TH"/>
              </w:rPr>
              <w:t>(ลดลง)</w:t>
            </w:r>
          </w:p>
        </w:tc>
      </w:tr>
      <w:tr w:rsidR="00800C86" w:rsidRPr="00D566CF" w14:paraId="1151B89D" w14:textId="77777777" w:rsidTr="005B3C7B">
        <w:trPr>
          <w:cantSplit/>
          <w:trHeight w:val="397"/>
          <w:tblHeader/>
        </w:trPr>
        <w:tc>
          <w:tcPr>
            <w:tcW w:w="3686" w:type="dxa"/>
          </w:tcPr>
          <w:p w14:paraId="6466EF9F" w14:textId="77777777" w:rsidR="00800C86" w:rsidRPr="00D566CF" w:rsidRDefault="00800C86" w:rsidP="00C74CC3">
            <w:pPr>
              <w:spacing w:line="240" w:lineRule="auto"/>
              <w:ind w:right="-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3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C039AAD" w14:textId="77777777" w:rsidR="00800C86" w:rsidRPr="00D566CF" w:rsidRDefault="00800C86" w:rsidP="00C74CC3">
            <w:pPr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</w:t>
            </w: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ได้เสีย/งบการเงินเฉพาะกิจการ</w:t>
            </w:r>
          </w:p>
        </w:tc>
      </w:tr>
      <w:tr w:rsidR="00800C86" w:rsidRPr="00D566CF" w14:paraId="58DEED2F" w14:textId="77777777" w:rsidTr="005B3C7B">
        <w:trPr>
          <w:cantSplit/>
          <w:trHeight w:val="397"/>
          <w:tblHeader/>
        </w:trPr>
        <w:tc>
          <w:tcPr>
            <w:tcW w:w="3686" w:type="dxa"/>
          </w:tcPr>
          <w:p w14:paraId="072429BE" w14:textId="77777777" w:rsidR="00800C86" w:rsidRPr="00D566CF" w:rsidRDefault="00800C86" w:rsidP="00C74CC3">
            <w:pPr>
              <w:spacing w:line="240" w:lineRule="auto"/>
              <w:ind w:right="-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162152D" w14:textId="4D14E95A" w:rsidR="00800C86" w:rsidRPr="00D566CF" w:rsidRDefault="00800C86" w:rsidP="00C74CC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8" w:type="dxa"/>
            <w:tcBorders>
              <w:top w:val="single" w:sz="4" w:space="0" w:color="auto"/>
            </w:tcBorders>
          </w:tcPr>
          <w:p w14:paraId="7AD306D5" w14:textId="77777777" w:rsidR="00800C86" w:rsidRPr="00D566CF" w:rsidRDefault="00800C86" w:rsidP="00C74CC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CBA0F05" w14:textId="28DDF44C" w:rsidR="00800C86" w:rsidRPr="00D566CF" w:rsidRDefault="00800C86" w:rsidP="00C74CC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800C86" w:rsidRPr="00D566CF" w14:paraId="1A3C8B31" w14:textId="77777777" w:rsidTr="005B3C7B">
        <w:trPr>
          <w:cantSplit/>
          <w:trHeight w:val="397"/>
          <w:tblHeader/>
        </w:trPr>
        <w:tc>
          <w:tcPr>
            <w:tcW w:w="3686" w:type="dxa"/>
          </w:tcPr>
          <w:p w14:paraId="7B3E1104" w14:textId="77777777" w:rsidR="00800C86" w:rsidRPr="00D566CF" w:rsidRDefault="00800C86" w:rsidP="00C74CC3">
            <w:pPr>
              <w:spacing w:line="240" w:lineRule="auto"/>
              <w:ind w:right="-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171FCAB4" w14:textId="77777777" w:rsidR="00800C86" w:rsidRPr="00A377DF" w:rsidRDefault="00800C86" w:rsidP="00C74CC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กรณีอัตราเพิ่มขึ้น</w:t>
            </w:r>
          </w:p>
        </w:tc>
        <w:tc>
          <w:tcPr>
            <w:tcW w:w="145" w:type="dxa"/>
          </w:tcPr>
          <w:p w14:paraId="39B025CC" w14:textId="77777777" w:rsidR="00800C86" w:rsidRPr="00D566CF" w:rsidRDefault="00800C86" w:rsidP="00C74CC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</w:tcBorders>
          </w:tcPr>
          <w:p w14:paraId="35A6C4BF" w14:textId="77777777" w:rsidR="00800C86" w:rsidRPr="00A377DF" w:rsidRDefault="00800C86" w:rsidP="00C74CC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กรณีอัตราลดลง</w:t>
            </w:r>
          </w:p>
        </w:tc>
        <w:tc>
          <w:tcPr>
            <w:tcW w:w="148" w:type="dxa"/>
          </w:tcPr>
          <w:p w14:paraId="59D6B1B8" w14:textId="77777777" w:rsidR="00800C86" w:rsidRPr="00D566CF" w:rsidRDefault="00800C86" w:rsidP="00C74CC3">
            <w:pPr>
              <w:spacing w:line="240" w:lineRule="auto"/>
              <w:ind w:left="-62" w:right="-6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C6CD3FC" w14:textId="77777777" w:rsidR="00800C86" w:rsidRPr="00A377DF" w:rsidRDefault="00800C86" w:rsidP="00C74CC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กรณีอัตราเพิ่มขึ้น</w:t>
            </w:r>
          </w:p>
        </w:tc>
        <w:tc>
          <w:tcPr>
            <w:tcW w:w="144" w:type="dxa"/>
          </w:tcPr>
          <w:p w14:paraId="160D32DB" w14:textId="77777777" w:rsidR="00800C86" w:rsidRPr="00D566CF" w:rsidRDefault="00800C86" w:rsidP="00C74CC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left w:val="nil"/>
              <w:bottom w:val="single" w:sz="4" w:space="0" w:color="auto"/>
            </w:tcBorders>
          </w:tcPr>
          <w:p w14:paraId="1364B9E7" w14:textId="77777777" w:rsidR="00800C86" w:rsidRPr="00A377DF" w:rsidRDefault="00800C86" w:rsidP="00C74CC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กรณีอัตราลดลง</w:t>
            </w:r>
          </w:p>
        </w:tc>
      </w:tr>
      <w:tr w:rsidR="00800C86" w:rsidRPr="00D566CF" w14:paraId="7A25C1A8" w14:textId="77777777" w:rsidTr="00AA7A3A">
        <w:trPr>
          <w:cantSplit/>
          <w:trHeight w:val="397"/>
        </w:trPr>
        <w:tc>
          <w:tcPr>
            <w:tcW w:w="3686" w:type="dxa"/>
            <w:vAlign w:val="bottom"/>
          </w:tcPr>
          <w:p w14:paraId="1FB49A17" w14:textId="11DA3258" w:rsidR="00800C86" w:rsidRPr="00A377DF" w:rsidRDefault="00800C86" w:rsidP="00800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firstLine="22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อัตราคิดลด (ร้อยละ </w:t>
            </w:r>
            <w:r w:rsidRPr="004B3EAF">
              <w:rPr>
                <w:rFonts w:ascii="Angsana New" w:hAnsi="Angsana New"/>
                <w:color w:val="000000"/>
                <w:sz w:val="28"/>
                <w:szCs w:val="28"/>
              </w:rPr>
              <w:t>0.5)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81C2D" w14:textId="4A0A5F76" w:rsidR="00800C86" w:rsidRPr="00D566CF" w:rsidRDefault="005B3C7B" w:rsidP="00800C86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  <w:vAlign w:val="bottom"/>
          </w:tcPr>
          <w:p w14:paraId="76ADD08C" w14:textId="77777777" w:rsidR="00800C86" w:rsidRPr="00D566CF" w:rsidRDefault="00800C86" w:rsidP="00800C86">
            <w:pPr>
              <w:spacing w:line="240" w:lineRule="auto"/>
              <w:ind w:left="-108"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052681C6" w14:textId="0AFD15E6" w:rsidR="00800C86" w:rsidRPr="00D566CF" w:rsidRDefault="005B3C7B" w:rsidP="00800C86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" w:type="dxa"/>
            <w:shd w:val="clear" w:color="auto" w:fill="auto"/>
            <w:vAlign w:val="bottom"/>
          </w:tcPr>
          <w:p w14:paraId="314D4699" w14:textId="77777777" w:rsidR="00800C86" w:rsidRPr="00D566CF" w:rsidRDefault="00800C86" w:rsidP="00800C86">
            <w:pPr>
              <w:spacing w:line="240" w:lineRule="auto"/>
              <w:ind w:left="-108"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A21DD" w14:textId="6476B06F" w:rsidR="00800C86" w:rsidRPr="00D566CF" w:rsidRDefault="00800C86" w:rsidP="00800C86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(1,442)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401203A9" w14:textId="77777777" w:rsidR="00800C86" w:rsidRPr="00D566CF" w:rsidRDefault="00800C86" w:rsidP="00800C86">
            <w:pPr>
              <w:spacing w:line="240" w:lineRule="auto"/>
              <w:ind w:left="-108"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0E234549" w14:textId="27F7E5EC" w:rsidR="00800C86" w:rsidRPr="00D566CF" w:rsidRDefault="00800C86" w:rsidP="00800C86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1,548</w:t>
            </w:r>
          </w:p>
        </w:tc>
      </w:tr>
      <w:tr w:rsidR="001D2103" w:rsidRPr="00D566CF" w14:paraId="27636975" w14:textId="77777777" w:rsidTr="00AA7A3A">
        <w:trPr>
          <w:cantSplit/>
          <w:trHeight w:val="397"/>
        </w:trPr>
        <w:tc>
          <w:tcPr>
            <w:tcW w:w="3686" w:type="dxa"/>
            <w:vAlign w:val="bottom"/>
          </w:tcPr>
          <w:p w14:paraId="44B6B894" w14:textId="4E91CA4A" w:rsidR="001D2103" w:rsidRPr="00A377DF" w:rsidRDefault="005B3C7B" w:rsidP="00800C86">
            <w:pPr>
              <w:tabs>
                <w:tab w:val="clear" w:pos="227"/>
                <w:tab w:val="left" w:pos="368"/>
                <w:tab w:val="left" w:pos="3390"/>
              </w:tabs>
              <w:spacing w:line="240" w:lineRule="auto"/>
              <w:ind w:left="142" w:firstLine="222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อัตราคิดลด (ร้อยละ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1.0</w:t>
            </w:r>
            <w:r w:rsidRPr="004B3EAF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30D3EAEC" w14:textId="6CEC24B5" w:rsidR="001D2103" w:rsidRPr="00D566CF" w:rsidRDefault="005B3C7B" w:rsidP="00800C86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(2,133)</w:t>
            </w:r>
          </w:p>
        </w:tc>
        <w:tc>
          <w:tcPr>
            <w:tcW w:w="145" w:type="dxa"/>
            <w:shd w:val="clear" w:color="auto" w:fill="auto"/>
            <w:vAlign w:val="bottom"/>
          </w:tcPr>
          <w:p w14:paraId="4CE81B74" w14:textId="77777777" w:rsidR="001D2103" w:rsidRPr="00D566CF" w:rsidRDefault="001D2103" w:rsidP="00800C86">
            <w:pPr>
              <w:spacing w:line="240" w:lineRule="auto"/>
              <w:ind w:left="-108"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2" w:type="dxa"/>
            <w:tcBorders>
              <w:left w:val="nil"/>
            </w:tcBorders>
            <w:shd w:val="clear" w:color="auto" w:fill="auto"/>
            <w:vAlign w:val="bottom"/>
          </w:tcPr>
          <w:p w14:paraId="7F72020F" w14:textId="387E2F12" w:rsidR="001D2103" w:rsidRPr="00D566CF" w:rsidRDefault="005B3C7B" w:rsidP="00800C86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2,450</w:t>
            </w:r>
          </w:p>
        </w:tc>
        <w:tc>
          <w:tcPr>
            <w:tcW w:w="148" w:type="dxa"/>
            <w:shd w:val="clear" w:color="auto" w:fill="auto"/>
            <w:vAlign w:val="bottom"/>
          </w:tcPr>
          <w:p w14:paraId="53C6003F" w14:textId="77777777" w:rsidR="001D2103" w:rsidRPr="00D566CF" w:rsidRDefault="001D2103" w:rsidP="00800C86">
            <w:pPr>
              <w:spacing w:line="240" w:lineRule="auto"/>
              <w:ind w:left="-108"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E044208" w14:textId="2A3DDED7" w:rsidR="001D2103" w:rsidRPr="00D566CF" w:rsidRDefault="005B3C7B" w:rsidP="00800C86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3466223F" w14:textId="77777777" w:rsidR="001D2103" w:rsidRPr="00D566CF" w:rsidRDefault="001D2103" w:rsidP="00800C86">
            <w:pPr>
              <w:spacing w:line="240" w:lineRule="auto"/>
              <w:ind w:left="-108"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left w:val="nil"/>
            </w:tcBorders>
            <w:shd w:val="clear" w:color="auto" w:fill="auto"/>
            <w:vAlign w:val="bottom"/>
          </w:tcPr>
          <w:p w14:paraId="4D3C8FBF" w14:textId="229AA01F" w:rsidR="001D2103" w:rsidRPr="00D566CF" w:rsidRDefault="005B3C7B" w:rsidP="00800C86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00C86" w:rsidRPr="00D566CF" w14:paraId="42F97F3E" w14:textId="77777777" w:rsidTr="00AA7A3A">
        <w:trPr>
          <w:cantSplit/>
          <w:trHeight w:val="397"/>
        </w:trPr>
        <w:tc>
          <w:tcPr>
            <w:tcW w:w="3686" w:type="dxa"/>
            <w:vAlign w:val="bottom"/>
          </w:tcPr>
          <w:p w14:paraId="65CCD3AF" w14:textId="4925CCB9" w:rsidR="00800C86" w:rsidRPr="005B3C7B" w:rsidRDefault="00800C86" w:rsidP="005B3C7B">
            <w:pPr>
              <w:tabs>
                <w:tab w:val="clear" w:pos="227"/>
                <w:tab w:val="left" w:pos="368"/>
                <w:tab w:val="left" w:pos="3390"/>
              </w:tabs>
              <w:spacing w:line="240" w:lineRule="auto"/>
              <w:ind w:left="142" w:firstLine="222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A377DF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อัตราการขึ้นเงินเดือนในอนาคต </w:t>
            </w:r>
            <w:r w:rsidRPr="005B3C7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</w:t>
            </w:r>
            <w:r w:rsidRPr="00A377DF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ร้อยละ </w:t>
            </w:r>
            <w:r w:rsidRPr="005B3C7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0.5)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7DE1CEB7" w14:textId="08AFEFF2" w:rsidR="00800C86" w:rsidRPr="00D566CF" w:rsidRDefault="008D627E" w:rsidP="00800C86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  <w:vAlign w:val="bottom"/>
          </w:tcPr>
          <w:p w14:paraId="5AC44322" w14:textId="77777777" w:rsidR="00800C86" w:rsidRPr="00D566CF" w:rsidRDefault="00800C86" w:rsidP="00800C86">
            <w:pPr>
              <w:spacing w:line="240" w:lineRule="auto"/>
              <w:ind w:left="-108"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2" w:type="dxa"/>
            <w:tcBorders>
              <w:left w:val="nil"/>
            </w:tcBorders>
            <w:shd w:val="clear" w:color="auto" w:fill="auto"/>
            <w:vAlign w:val="bottom"/>
          </w:tcPr>
          <w:p w14:paraId="3650448C" w14:textId="6094DD32" w:rsidR="00800C86" w:rsidRPr="00D566CF" w:rsidRDefault="008D627E" w:rsidP="00800C86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" w:type="dxa"/>
            <w:shd w:val="clear" w:color="auto" w:fill="auto"/>
            <w:vAlign w:val="bottom"/>
          </w:tcPr>
          <w:p w14:paraId="4062767E" w14:textId="77777777" w:rsidR="00800C86" w:rsidRPr="00D566CF" w:rsidRDefault="00800C86" w:rsidP="00800C86">
            <w:pPr>
              <w:spacing w:line="240" w:lineRule="auto"/>
              <w:ind w:left="-108"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C688C21" w14:textId="5FE7363A" w:rsidR="00800C86" w:rsidRPr="00D566CF" w:rsidRDefault="00800C86" w:rsidP="00800C86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2,022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71D484FC" w14:textId="77777777" w:rsidR="00800C86" w:rsidRPr="00D566CF" w:rsidRDefault="00800C86" w:rsidP="00800C86">
            <w:pPr>
              <w:spacing w:line="240" w:lineRule="auto"/>
              <w:ind w:left="-108"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left w:val="nil"/>
            </w:tcBorders>
            <w:shd w:val="clear" w:color="auto" w:fill="auto"/>
            <w:vAlign w:val="bottom"/>
          </w:tcPr>
          <w:p w14:paraId="00FE9DD4" w14:textId="6EB53B01" w:rsidR="00800C86" w:rsidRPr="00D566CF" w:rsidRDefault="00800C86" w:rsidP="00800C86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(1,887)</w:t>
            </w:r>
          </w:p>
        </w:tc>
      </w:tr>
      <w:tr w:rsidR="005B3C7B" w:rsidRPr="00D566CF" w14:paraId="791C2E8D" w14:textId="77777777" w:rsidTr="00AA7A3A">
        <w:trPr>
          <w:cantSplit/>
          <w:trHeight w:val="397"/>
        </w:trPr>
        <w:tc>
          <w:tcPr>
            <w:tcW w:w="3686" w:type="dxa"/>
            <w:vAlign w:val="bottom"/>
          </w:tcPr>
          <w:p w14:paraId="5ACADE20" w14:textId="04FD68F3" w:rsidR="005B3C7B" w:rsidRPr="00A377DF" w:rsidRDefault="008D627E" w:rsidP="00800C86">
            <w:pPr>
              <w:tabs>
                <w:tab w:val="clear" w:pos="227"/>
                <w:tab w:val="left" w:pos="368"/>
                <w:tab w:val="left" w:pos="3390"/>
              </w:tabs>
              <w:spacing w:line="240" w:lineRule="auto"/>
              <w:ind w:left="142" w:firstLine="222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อัตราการขึ้นเงินเดือนในอนาคต </w:t>
            </w:r>
            <w:r w:rsidRPr="005B3C7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</w:t>
            </w:r>
            <w:r w:rsidRPr="00A377DF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1.0</w:t>
            </w:r>
            <w:r w:rsidRPr="005B3C7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33B851E9" w14:textId="7EF82F4E" w:rsidR="005B3C7B" w:rsidRPr="00D566CF" w:rsidRDefault="008D627E" w:rsidP="00800C86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2,324</w:t>
            </w:r>
          </w:p>
        </w:tc>
        <w:tc>
          <w:tcPr>
            <w:tcW w:w="145" w:type="dxa"/>
            <w:shd w:val="clear" w:color="auto" w:fill="auto"/>
            <w:vAlign w:val="bottom"/>
          </w:tcPr>
          <w:p w14:paraId="412B1AC8" w14:textId="77777777" w:rsidR="005B3C7B" w:rsidRPr="00D566CF" w:rsidRDefault="005B3C7B" w:rsidP="00800C86">
            <w:pPr>
              <w:spacing w:line="240" w:lineRule="auto"/>
              <w:ind w:left="-108"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2" w:type="dxa"/>
            <w:tcBorders>
              <w:left w:val="nil"/>
            </w:tcBorders>
            <w:shd w:val="clear" w:color="auto" w:fill="auto"/>
            <w:vAlign w:val="bottom"/>
          </w:tcPr>
          <w:p w14:paraId="2DAF3AE8" w14:textId="75BFB148" w:rsidR="005B3C7B" w:rsidRPr="00D566CF" w:rsidRDefault="008D627E" w:rsidP="00800C86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(2,065)</w:t>
            </w:r>
          </w:p>
        </w:tc>
        <w:tc>
          <w:tcPr>
            <w:tcW w:w="148" w:type="dxa"/>
            <w:shd w:val="clear" w:color="auto" w:fill="auto"/>
            <w:vAlign w:val="bottom"/>
          </w:tcPr>
          <w:p w14:paraId="36739E5D" w14:textId="77777777" w:rsidR="005B3C7B" w:rsidRPr="00D566CF" w:rsidRDefault="005B3C7B" w:rsidP="00800C86">
            <w:pPr>
              <w:spacing w:line="240" w:lineRule="auto"/>
              <w:ind w:left="-108"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C8F2596" w14:textId="49F6AF8A" w:rsidR="005B3C7B" w:rsidRPr="00D566CF" w:rsidRDefault="008D627E" w:rsidP="00800C86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6AA1B020" w14:textId="77777777" w:rsidR="005B3C7B" w:rsidRPr="00D566CF" w:rsidRDefault="005B3C7B" w:rsidP="00800C86">
            <w:pPr>
              <w:spacing w:line="240" w:lineRule="auto"/>
              <w:ind w:left="-108"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left w:val="nil"/>
            </w:tcBorders>
            <w:shd w:val="clear" w:color="auto" w:fill="auto"/>
            <w:vAlign w:val="bottom"/>
          </w:tcPr>
          <w:p w14:paraId="57EEA426" w14:textId="17B91BF3" w:rsidR="005B3C7B" w:rsidRPr="00D566CF" w:rsidRDefault="008D627E" w:rsidP="00800C86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00C86" w:rsidRPr="00D566CF" w14:paraId="1734EA67" w14:textId="77777777" w:rsidTr="00AA7A3A">
        <w:trPr>
          <w:cantSplit/>
          <w:trHeight w:val="397"/>
        </w:trPr>
        <w:tc>
          <w:tcPr>
            <w:tcW w:w="3686" w:type="dxa"/>
            <w:vAlign w:val="bottom"/>
          </w:tcPr>
          <w:p w14:paraId="4716E18C" w14:textId="38E750DB" w:rsidR="00800C86" w:rsidRPr="00A377DF" w:rsidRDefault="00800C86" w:rsidP="008B7E0C">
            <w:pPr>
              <w:tabs>
                <w:tab w:val="left" w:pos="3390"/>
              </w:tabs>
              <w:spacing w:line="240" w:lineRule="auto"/>
              <w:ind w:left="142" w:firstLine="22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อัตราการหมุนเวียนพนักงาน </w:t>
            </w:r>
            <w:r w:rsidRPr="004B3EAF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4B3EAF">
              <w:rPr>
                <w:rFonts w:ascii="Angsana New" w:hAnsi="Angsana New"/>
                <w:color w:val="000000"/>
                <w:sz w:val="28"/>
                <w:szCs w:val="28"/>
              </w:rPr>
              <w:t>10)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53D79931" w14:textId="0C4506A6" w:rsidR="00800C86" w:rsidRPr="00D566CF" w:rsidRDefault="008B7E0C" w:rsidP="00800C86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  <w:vAlign w:val="bottom"/>
          </w:tcPr>
          <w:p w14:paraId="111CC4C5" w14:textId="77777777" w:rsidR="00800C86" w:rsidRPr="00D566CF" w:rsidRDefault="00800C86" w:rsidP="00800C86">
            <w:pPr>
              <w:spacing w:line="240" w:lineRule="auto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2" w:type="dxa"/>
            <w:tcBorders>
              <w:left w:val="nil"/>
            </w:tcBorders>
            <w:shd w:val="clear" w:color="auto" w:fill="auto"/>
            <w:vAlign w:val="bottom"/>
          </w:tcPr>
          <w:p w14:paraId="17B5767C" w14:textId="4F1CD377" w:rsidR="00800C86" w:rsidRPr="00D566CF" w:rsidRDefault="008B7E0C" w:rsidP="00800C86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" w:type="dxa"/>
            <w:shd w:val="clear" w:color="auto" w:fill="auto"/>
            <w:vAlign w:val="bottom"/>
          </w:tcPr>
          <w:p w14:paraId="278F4060" w14:textId="77777777" w:rsidR="00800C86" w:rsidRPr="00D566CF" w:rsidRDefault="00800C86" w:rsidP="00800C86">
            <w:pPr>
              <w:spacing w:line="240" w:lineRule="auto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DA567BC" w14:textId="1C1D9ED4" w:rsidR="00800C86" w:rsidRPr="00D566CF" w:rsidRDefault="00800C86" w:rsidP="00800C86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(934)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0D896E5E" w14:textId="77777777" w:rsidR="00800C86" w:rsidRPr="00D566CF" w:rsidRDefault="00800C86" w:rsidP="00800C86">
            <w:pPr>
              <w:spacing w:line="240" w:lineRule="auto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left w:val="nil"/>
            </w:tcBorders>
            <w:shd w:val="clear" w:color="auto" w:fill="auto"/>
            <w:vAlign w:val="bottom"/>
          </w:tcPr>
          <w:p w14:paraId="6C5BC22B" w14:textId="682C2BDD" w:rsidR="00800C86" w:rsidRPr="00D566CF" w:rsidRDefault="00800C86" w:rsidP="00800C86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1,002</w:t>
            </w:r>
          </w:p>
        </w:tc>
      </w:tr>
      <w:tr w:rsidR="008B7E0C" w:rsidRPr="00D566CF" w14:paraId="05AC5061" w14:textId="77777777" w:rsidTr="00AA7A3A">
        <w:trPr>
          <w:cantSplit/>
          <w:trHeight w:val="397"/>
        </w:trPr>
        <w:tc>
          <w:tcPr>
            <w:tcW w:w="3686" w:type="dxa"/>
            <w:vAlign w:val="bottom"/>
          </w:tcPr>
          <w:p w14:paraId="148967AB" w14:textId="68046935" w:rsidR="008B7E0C" w:rsidRPr="00A377DF" w:rsidRDefault="008B7E0C" w:rsidP="008B7E0C">
            <w:pPr>
              <w:tabs>
                <w:tab w:val="left" w:pos="3390"/>
              </w:tabs>
              <w:spacing w:line="240" w:lineRule="auto"/>
              <w:ind w:left="142" w:firstLine="22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อัตราการหมุนเวียนพนักงาน </w:t>
            </w:r>
            <w:r w:rsidRPr="004B3EAF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4B3EAF">
              <w:rPr>
                <w:rFonts w:ascii="Angsana New" w:hAnsi="Angsana New"/>
                <w:color w:val="000000"/>
                <w:sz w:val="28"/>
                <w:szCs w:val="28"/>
              </w:rPr>
              <w:t>0)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765AC69C" w14:textId="1E24B7EC" w:rsidR="008B7E0C" w:rsidRPr="00D566CF" w:rsidRDefault="00C21BF7" w:rsidP="00800C86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(950)</w:t>
            </w:r>
          </w:p>
        </w:tc>
        <w:tc>
          <w:tcPr>
            <w:tcW w:w="145" w:type="dxa"/>
            <w:shd w:val="clear" w:color="auto" w:fill="auto"/>
            <w:vAlign w:val="bottom"/>
          </w:tcPr>
          <w:p w14:paraId="1382576B" w14:textId="77777777" w:rsidR="008B7E0C" w:rsidRPr="00D566CF" w:rsidRDefault="008B7E0C" w:rsidP="00800C86">
            <w:pPr>
              <w:spacing w:line="240" w:lineRule="auto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2" w:type="dxa"/>
            <w:tcBorders>
              <w:left w:val="nil"/>
            </w:tcBorders>
            <w:shd w:val="clear" w:color="auto" w:fill="auto"/>
            <w:vAlign w:val="bottom"/>
          </w:tcPr>
          <w:p w14:paraId="0A606A62" w14:textId="0F34B1E1" w:rsidR="008B7E0C" w:rsidRPr="00D566CF" w:rsidRDefault="00C21BF7" w:rsidP="00800C86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1,051</w:t>
            </w:r>
          </w:p>
        </w:tc>
        <w:tc>
          <w:tcPr>
            <w:tcW w:w="148" w:type="dxa"/>
            <w:shd w:val="clear" w:color="auto" w:fill="auto"/>
            <w:vAlign w:val="bottom"/>
          </w:tcPr>
          <w:p w14:paraId="2FDDE228" w14:textId="77777777" w:rsidR="008B7E0C" w:rsidRPr="00D566CF" w:rsidRDefault="008B7E0C" w:rsidP="00800C86">
            <w:pPr>
              <w:spacing w:line="240" w:lineRule="auto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E39E6FB" w14:textId="1FE948CF" w:rsidR="008B7E0C" w:rsidRPr="00D566CF" w:rsidRDefault="008B7E0C" w:rsidP="00800C86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3E5F0BD7" w14:textId="77777777" w:rsidR="008B7E0C" w:rsidRPr="00D566CF" w:rsidRDefault="008B7E0C" w:rsidP="00800C86">
            <w:pPr>
              <w:spacing w:line="240" w:lineRule="auto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left w:val="nil"/>
            </w:tcBorders>
            <w:shd w:val="clear" w:color="auto" w:fill="auto"/>
            <w:vAlign w:val="bottom"/>
          </w:tcPr>
          <w:p w14:paraId="5F561D3B" w14:textId="539AF91A" w:rsidR="008B7E0C" w:rsidRPr="00D566CF" w:rsidRDefault="008B7E0C" w:rsidP="00800C86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01DA816" w14:textId="1BB9DDF1" w:rsidR="00682833" w:rsidRPr="00D566CF" w:rsidRDefault="00380FCE" w:rsidP="00837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A377DF">
        <w:rPr>
          <w:rFonts w:ascii="Angsana New" w:hAnsi="Angsana New"/>
          <w:sz w:val="28"/>
          <w:szCs w:val="28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พนักงาน เนื่องจากเป็นการยากที่การเปลี่ยนแปลงข้อสมมติฐานต่างๆที่เกิดขึ้นแยกต่างหากจากข้อสมมติฐานอื่นซึ่งอาจมีความสัมพันธ์กัน</w:t>
      </w:r>
    </w:p>
    <w:p w14:paraId="43D25598" w14:textId="77777777" w:rsidR="0080367C" w:rsidRPr="00D566CF" w:rsidRDefault="0080367C" w:rsidP="00380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</w:p>
    <w:p w14:paraId="32B5A32D" w14:textId="77777777" w:rsidR="0080367C" w:rsidRPr="00D566CF" w:rsidRDefault="0080367C" w:rsidP="00380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</w:p>
    <w:p w14:paraId="6088382D" w14:textId="77777777" w:rsidR="0080367C" w:rsidRPr="00D566CF" w:rsidRDefault="0080367C" w:rsidP="00380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</w:p>
    <w:p w14:paraId="0224840A" w14:textId="77777777" w:rsidR="0080367C" w:rsidRPr="00D566CF" w:rsidRDefault="0080367C" w:rsidP="00380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</w:p>
    <w:p w14:paraId="2A447659" w14:textId="77777777" w:rsidR="0080367C" w:rsidRPr="00D566CF" w:rsidRDefault="0080367C" w:rsidP="00380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</w:p>
    <w:p w14:paraId="60579DA3" w14:textId="4DEA22C3" w:rsidR="00C65285" w:rsidRPr="00D566CF" w:rsidRDefault="00380FCE" w:rsidP="00380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A377DF">
        <w:rPr>
          <w:rFonts w:ascii="Angsana New" w:hAnsi="Angsana New"/>
          <w:sz w:val="28"/>
          <w:szCs w:val="28"/>
          <w:cs/>
        </w:rPr>
        <w:lastRenderedPageBreak/>
        <w:t xml:space="preserve">การวิเคราะห์การครบกำหนดของจำนวนเงินผลประโยชน์ที่ต้องจ่ายในอนาคตก่อนคิดลด ณ วันที่ </w:t>
      </w:r>
      <w:r w:rsidRPr="00D566CF">
        <w:rPr>
          <w:rFonts w:ascii="Angsana New" w:hAnsi="Angsana New"/>
          <w:sz w:val="28"/>
          <w:szCs w:val="28"/>
        </w:rPr>
        <w:t xml:space="preserve">31 </w:t>
      </w:r>
      <w:r w:rsidRPr="00A377DF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D566CF">
        <w:rPr>
          <w:rFonts w:ascii="Angsana New" w:hAnsi="Angsana New"/>
          <w:sz w:val="28"/>
          <w:szCs w:val="28"/>
        </w:rPr>
        <w:t xml:space="preserve">2566 </w:t>
      </w:r>
      <w:r w:rsidRPr="00A377DF">
        <w:rPr>
          <w:rFonts w:ascii="Angsana New" w:hAnsi="Angsana New"/>
          <w:sz w:val="28"/>
          <w:szCs w:val="28"/>
          <w:cs/>
        </w:rPr>
        <w:t xml:space="preserve">และ </w:t>
      </w:r>
      <w:r w:rsidRPr="00D566CF">
        <w:rPr>
          <w:rFonts w:ascii="Angsana New" w:hAnsi="Angsana New"/>
          <w:sz w:val="28"/>
          <w:szCs w:val="28"/>
        </w:rPr>
        <w:t xml:space="preserve">2565 </w:t>
      </w:r>
      <w:r w:rsidRPr="00A377DF">
        <w:rPr>
          <w:rFonts w:ascii="Angsana New" w:hAnsi="Angsana New"/>
          <w:sz w:val="28"/>
          <w:szCs w:val="28"/>
          <w:cs/>
        </w:rPr>
        <w:t>มีรายละเอียดดังนี้</w:t>
      </w:r>
    </w:p>
    <w:tbl>
      <w:tblPr>
        <w:tblW w:w="9389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5103"/>
        <w:gridCol w:w="1984"/>
        <w:gridCol w:w="281"/>
        <w:gridCol w:w="2021"/>
      </w:tblGrid>
      <w:tr w:rsidR="00803FAC" w:rsidRPr="00D566CF" w14:paraId="758097BD" w14:textId="77777777" w:rsidTr="00464821">
        <w:trPr>
          <w:trHeight w:val="397"/>
        </w:trPr>
        <w:tc>
          <w:tcPr>
            <w:tcW w:w="5103" w:type="dxa"/>
          </w:tcPr>
          <w:p w14:paraId="52E126B1" w14:textId="77777777" w:rsidR="00803FAC" w:rsidRPr="00D566CF" w:rsidRDefault="00803FAC" w:rsidP="00C74CC3">
            <w:pPr>
              <w:spacing w:line="240" w:lineRule="auto"/>
              <w:ind w:left="34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4286" w:type="dxa"/>
            <w:gridSpan w:val="3"/>
            <w:tcBorders>
              <w:bottom w:val="single" w:sz="4" w:space="0" w:color="auto"/>
            </w:tcBorders>
          </w:tcPr>
          <w:p w14:paraId="229627C6" w14:textId="77777777" w:rsidR="00803FAC" w:rsidRPr="00A377DF" w:rsidRDefault="00803FAC" w:rsidP="00C74CC3">
            <w:pPr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803FAC" w:rsidRPr="00D566CF" w14:paraId="4C98F3B9" w14:textId="77777777" w:rsidTr="00464821">
        <w:trPr>
          <w:trHeight w:val="397"/>
        </w:trPr>
        <w:tc>
          <w:tcPr>
            <w:tcW w:w="5103" w:type="dxa"/>
          </w:tcPr>
          <w:p w14:paraId="614A326E" w14:textId="77777777" w:rsidR="00803FAC" w:rsidRPr="00D566CF" w:rsidRDefault="00803FAC" w:rsidP="00C74CC3">
            <w:pPr>
              <w:spacing w:line="240" w:lineRule="auto"/>
              <w:ind w:left="34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4286" w:type="dxa"/>
            <w:gridSpan w:val="3"/>
            <w:tcBorders>
              <w:top w:val="single" w:sz="4" w:space="0" w:color="auto"/>
            </w:tcBorders>
          </w:tcPr>
          <w:p w14:paraId="767DA111" w14:textId="77777777" w:rsidR="00803FAC" w:rsidRPr="00A377DF" w:rsidRDefault="00803FAC" w:rsidP="00C74CC3">
            <w:pPr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</w:t>
            </w: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ได้เสีย/</w:t>
            </w:r>
          </w:p>
        </w:tc>
      </w:tr>
      <w:tr w:rsidR="00803FAC" w:rsidRPr="00D566CF" w14:paraId="4ED77BAD" w14:textId="77777777" w:rsidTr="00464821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103" w:type="dxa"/>
            <w:vAlign w:val="bottom"/>
          </w:tcPr>
          <w:p w14:paraId="22CAE570" w14:textId="77777777" w:rsidR="00803FAC" w:rsidRPr="00D566CF" w:rsidRDefault="00803FAC" w:rsidP="00C74CC3">
            <w:pPr>
              <w:tabs>
                <w:tab w:val="clear" w:pos="227"/>
                <w:tab w:val="left" w:pos="3390"/>
              </w:tabs>
              <w:spacing w:line="240" w:lineRule="auto"/>
              <w:ind w:left="18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286" w:type="dxa"/>
            <w:gridSpan w:val="3"/>
            <w:shd w:val="clear" w:color="auto" w:fill="auto"/>
            <w:vAlign w:val="center"/>
          </w:tcPr>
          <w:p w14:paraId="5CD0BC5F" w14:textId="77777777" w:rsidR="00803FAC" w:rsidRPr="00D566CF" w:rsidRDefault="00803FAC" w:rsidP="00C74CC3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3FAC" w:rsidRPr="00D566CF" w14:paraId="51323071" w14:textId="77777777" w:rsidTr="00464821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103" w:type="dxa"/>
            <w:vAlign w:val="bottom"/>
          </w:tcPr>
          <w:p w14:paraId="3BB07CA8" w14:textId="77777777" w:rsidR="00803FAC" w:rsidRPr="00A377DF" w:rsidRDefault="00803FAC" w:rsidP="00C74CC3">
            <w:pPr>
              <w:tabs>
                <w:tab w:val="clear" w:pos="227"/>
                <w:tab w:val="left" w:pos="3390"/>
              </w:tabs>
              <w:spacing w:line="240" w:lineRule="auto"/>
              <w:ind w:left="18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AB0694" w14:textId="0EEF9564" w:rsidR="00803FAC" w:rsidRPr="00D566CF" w:rsidRDefault="00803FAC" w:rsidP="00C74CC3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81" w:type="dxa"/>
            <w:tcBorders>
              <w:top w:val="single" w:sz="4" w:space="0" w:color="auto"/>
            </w:tcBorders>
          </w:tcPr>
          <w:p w14:paraId="48285BE5" w14:textId="77777777" w:rsidR="00803FAC" w:rsidRPr="00D566CF" w:rsidRDefault="00803FAC" w:rsidP="00C74CC3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5A2B0B" w14:textId="570C181A" w:rsidR="00803FAC" w:rsidRPr="00D566CF" w:rsidRDefault="00803FAC" w:rsidP="00C74CC3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</w:tr>
      <w:tr w:rsidR="00803FAC" w:rsidRPr="00D566CF" w14:paraId="18BB1FA4" w14:textId="77777777" w:rsidTr="00464821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103" w:type="dxa"/>
            <w:vAlign w:val="bottom"/>
          </w:tcPr>
          <w:p w14:paraId="0D794B07" w14:textId="77777777" w:rsidR="00803FAC" w:rsidRPr="00A377DF" w:rsidRDefault="00803FAC" w:rsidP="00803FAC">
            <w:pPr>
              <w:tabs>
                <w:tab w:val="clear" w:pos="227"/>
                <w:tab w:val="left" w:pos="3390"/>
              </w:tabs>
              <w:spacing w:line="240" w:lineRule="auto"/>
              <w:ind w:left="-114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ภายใน </w:t>
            </w: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3FF535" w14:textId="64C515C7" w:rsidR="00803FAC" w:rsidRPr="00D566CF" w:rsidRDefault="00B70F8D" w:rsidP="00803FAC">
            <w:pPr>
              <w:tabs>
                <w:tab w:val="left" w:pos="3390"/>
              </w:tabs>
              <w:spacing w:line="240" w:lineRule="auto"/>
              <w:ind w:left="7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af-ZA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af-ZA"/>
              </w:rPr>
              <w:t>5,291</w:t>
            </w:r>
          </w:p>
        </w:tc>
        <w:tc>
          <w:tcPr>
            <w:tcW w:w="281" w:type="dxa"/>
            <w:shd w:val="clear" w:color="auto" w:fill="auto"/>
          </w:tcPr>
          <w:p w14:paraId="0DAEA56F" w14:textId="77777777" w:rsidR="00803FAC" w:rsidRPr="00D566CF" w:rsidRDefault="00803FAC" w:rsidP="00803FAC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21" w:type="dxa"/>
            <w:shd w:val="clear" w:color="auto" w:fill="auto"/>
            <w:vAlign w:val="center"/>
          </w:tcPr>
          <w:p w14:paraId="000D4921" w14:textId="699ED57E" w:rsidR="00803FAC" w:rsidRPr="00D566CF" w:rsidRDefault="00803FAC" w:rsidP="00803FAC">
            <w:pPr>
              <w:tabs>
                <w:tab w:val="left" w:pos="3390"/>
              </w:tabs>
              <w:spacing w:line="240" w:lineRule="auto"/>
              <w:ind w:left="7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  <w:lang w:val="af-ZA"/>
              </w:rPr>
              <w:t>2,329</w:t>
            </w:r>
          </w:p>
        </w:tc>
      </w:tr>
      <w:tr w:rsidR="00803FAC" w:rsidRPr="00D566CF" w14:paraId="00A0989F" w14:textId="77777777" w:rsidTr="00464821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103" w:type="dxa"/>
            <w:vAlign w:val="bottom"/>
          </w:tcPr>
          <w:p w14:paraId="5DB98B97" w14:textId="77777777" w:rsidR="00803FAC" w:rsidRPr="00A377DF" w:rsidRDefault="00803FAC" w:rsidP="00803FAC">
            <w:pPr>
              <w:tabs>
                <w:tab w:val="clear" w:pos="227"/>
                <w:tab w:val="left" w:pos="3390"/>
              </w:tabs>
              <w:spacing w:line="240" w:lineRule="auto"/>
              <w:ind w:left="-1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 ไม่เกิน </w:t>
            </w: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22D07C3" w14:textId="219DF763" w:rsidR="00803FAC" w:rsidRPr="00D566CF" w:rsidRDefault="00B70F8D" w:rsidP="00803FAC">
            <w:pPr>
              <w:tabs>
                <w:tab w:val="left" w:pos="3390"/>
              </w:tabs>
              <w:spacing w:line="240" w:lineRule="auto"/>
              <w:ind w:left="7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af-ZA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af-ZA"/>
              </w:rPr>
              <w:t>7,047</w:t>
            </w:r>
          </w:p>
        </w:tc>
        <w:tc>
          <w:tcPr>
            <w:tcW w:w="281" w:type="dxa"/>
            <w:shd w:val="clear" w:color="auto" w:fill="auto"/>
          </w:tcPr>
          <w:p w14:paraId="048FA314" w14:textId="77777777" w:rsidR="00803FAC" w:rsidRPr="00D566CF" w:rsidRDefault="00803FAC" w:rsidP="00803FAC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21" w:type="dxa"/>
            <w:shd w:val="clear" w:color="auto" w:fill="auto"/>
            <w:vAlign w:val="center"/>
          </w:tcPr>
          <w:p w14:paraId="156FE493" w14:textId="48B6B572" w:rsidR="00803FAC" w:rsidRPr="00D566CF" w:rsidRDefault="00803FAC" w:rsidP="00803FAC">
            <w:pPr>
              <w:tabs>
                <w:tab w:val="left" w:pos="3390"/>
              </w:tabs>
              <w:spacing w:line="240" w:lineRule="auto"/>
              <w:ind w:left="7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  <w:lang w:val="af-ZA"/>
              </w:rPr>
              <w:t>7,260</w:t>
            </w:r>
          </w:p>
        </w:tc>
      </w:tr>
      <w:tr w:rsidR="00803FAC" w:rsidRPr="00D566CF" w14:paraId="7C007F6C" w14:textId="77777777" w:rsidTr="00464821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103" w:type="dxa"/>
            <w:vAlign w:val="bottom"/>
          </w:tcPr>
          <w:p w14:paraId="2C0BCE99" w14:textId="77777777" w:rsidR="00803FAC" w:rsidRPr="00D566CF" w:rsidRDefault="00803FAC" w:rsidP="00803FAC">
            <w:pPr>
              <w:tabs>
                <w:tab w:val="clear" w:pos="227"/>
                <w:tab w:val="left" w:pos="3390"/>
              </w:tabs>
              <w:spacing w:line="240" w:lineRule="auto"/>
              <w:ind w:left="-1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เกินกว่า </w:t>
            </w: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C019E52" w14:textId="1642F33B" w:rsidR="00803FAC" w:rsidRPr="00D566CF" w:rsidRDefault="00B70F8D" w:rsidP="00803FAC">
            <w:pPr>
              <w:tabs>
                <w:tab w:val="left" w:pos="3390"/>
              </w:tabs>
              <w:spacing w:line="240" w:lineRule="auto"/>
              <w:ind w:left="7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25,687</w:t>
            </w:r>
          </w:p>
        </w:tc>
        <w:tc>
          <w:tcPr>
            <w:tcW w:w="281" w:type="dxa"/>
            <w:shd w:val="clear" w:color="auto" w:fill="auto"/>
          </w:tcPr>
          <w:p w14:paraId="452393DB" w14:textId="77777777" w:rsidR="00803FAC" w:rsidRPr="00D566CF" w:rsidRDefault="00803FAC" w:rsidP="00803FAC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21" w:type="dxa"/>
            <w:shd w:val="clear" w:color="auto" w:fill="auto"/>
            <w:vAlign w:val="center"/>
          </w:tcPr>
          <w:p w14:paraId="00EC1579" w14:textId="6E516A97" w:rsidR="00803FAC" w:rsidRPr="00D566CF" w:rsidRDefault="00803FAC" w:rsidP="00803FAC">
            <w:pPr>
              <w:tabs>
                <w:tab w:val="left" w:pos="3390"/>
              </w:tabs>
              <w:spacing w:line="240" w:lineRule="auto"/>
              <w:ind w:left="7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>55,325</w:t>
            </w:r>
          </w:p>
        </w:tc>
      </w:tr>
    </w:tbl>
    <w:p w14:paraId="49A5BC2B" w14:textId="7FB459A5" w:rsidR="0054784D" w:rsidRPr="006E1A58" w:rsidRDefault="009015A3" w:rsidP="0054784D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A377DF">
        <w:rPr>
          <w:rFonts w:ascii="Angsana New" w:hAnsi="Angsana New"/>
          <w:sz w:val="28"/>
          <w:szCs w:val="28"/>
          <w:cs/>
        </w:rPr>
        <w:t>ทุนเรือนหุ้น</w:t>
      </w:r>
    </w:p>
    <w:tbl>
      <w:tblPr>
        <w:tblW w:w="9359" w:type="dxa"/>
        <w:tblInd w:w="36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94"/>
        <w:gridCol w:w="1015"/>
        <w:gridCol w:w="181"/>
        <w:gridCol w:w="1350"/>
        <w:gridCol w:w="179"/>
        <w:gridCol w:w="1378"/>
        <w:gridCol w:w="182"/>
        <w:gridCol w:w="1383"/>
        <w:gridCol w:w="178"/>
        <w:gridCol w:w="1419"/>
      </w:tblGrid>
      <w:tr w:rsidR="009913B8" w:rsidRPr="00D566CF" w14:paraId="56ACECEC" w14:textId="77777777" w:rsidTr="00BA6DEC">
        <w:trPr>
          <w:cantSplit/>
          <w:trHeight w:val="397"/>
          <w:tblHeader/>
        </w:trPr>
        <w:tc>
          <w:tcPr>
            <w:tcW w:w="2094" w:type="dxa"/>
            <w:vAlign w:val="bottom"/>
          </w:tcPr>
          <w:p w14:paraId="7CEFF566" w14:textId="77777777" w:rsidR="009913B8" w:rsidRPr="00D566CF" w:rsidRDefault="009913B8" w:rsidP="00C74CC3">
            <w:pPr>
              <w:ind w:right="-17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1CA635E1" w14:textId="77777777" w:rsidR="009913B8" w:rsidRPr="00A377DF" w:rsidRDefault="009913B8" w:rsidP="00C74CC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181" w:type="dxa"/>
            <w:vAlign w:val="bottom"/>
          </w:tcPr>
          <w:p w14:paraId="2F6DBAE7" w14:textId="77777777" w:rsidR="009913B8" w:rsidRPr="00D566CF" w:rsidRDefault="009913B8" w:rsidP="00C74CC3">
            <w:pPr>
              <w:ind w:left="-18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7" w:type="dxa"/>
            <w:gridSpan w:val="3"/>
            <w:tcBorders>
              <w:bottom w:val="single" w:sz="4" w:space="0" w:color="auto"/>
            </w:tcBorders>
            <w:vAlign w:val="bottom"/>
          </w:tcPr>
          <w:p w14:paraId="1FA7F24F" w14:textId="01307489" w:rsidR="009913B8" w:rsidRPr="00D566CF" w:rsidRDefault="00E921D6" w:rsidP="00C74CC3">
            <w:pPr>
              <w:ind w:left="-18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566C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2" w:type="dxa"/>
            <w:vAlign w:val="bottom"/>
          </w:tcPr>
          <w:p w14:paraId="090771A2" w14:textId="77777777" w:rsidR="009913B8" w:rsidRPr="00D566CF" w:rsidRDefault="009913B8" w:rsidP="00C74CC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80" w:type="dxa"/>
            <w:gridSpan w:val="3"/>
            <w:tcBorders>
              <w:bottom w:val="single" w:sz="4" w:space="0" w:color="auto"/>
            </w:tcBorders>
            <w:vAlign w:val="bottom"/>
          </w:tcPr>
          <w:p w14:paraId="7D9EF86A" w14:textId="2330F259" w:rsidR="009913B8" w:rsidRPr="00D566CF" w:rsidRDefault="00E921D6" w:rsidP="00C74CC3">
            <w:pPr>
              <w:ind w:left="-18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566C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9913B8" w:rsidRPr="00D566CF" w14:paraId="16F9C536" w14:textId="77777777" w:rsidTr="00BA6DEC">
        <w:trPr>
          <w:cantSplit/>
          <w:trHeight w:val="397"/>
          <w:tblHeader/>
        </w:trPr>
        <w:tc>
          <w:tcPr>
            <w:tcW w:w="2094" w:type="dxa"/>
            <w:vAlign w:val="bottom"/>
          </w:tcPr>
          <w:p w14:paraId="430A01A9" w14:textId="77777777" w:rsidR="009913B8" w:rsidRPr="00D566CF" w:rsidRDefault="009913B8" w:rsidP="00C74CC3">
            <w:pPr>
              <w:tabs>
                <w:tab w:val="left" w:pos="-18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14:paraId="71EE87C2" w14:textId="77777777" w:rsidR="009913B8" w:rsidRPr="00D566CF" w:rsidRDefault="009913B8" w:rsidP="00C74CC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81" w:type="dxa"/>
            <w:vAlign w:val="bottom"/>
          </w:tcPr>
          <w:p w14:paraId="66DB15BC" w14:textId="77777777" w:rsidR="009913B8" w:rsidRPr="00D566CF" w:rsidRDefault="009913B8" w:rsidP="00C74CC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DBBAA" w14:textId="77777777" w:rsidR="009913B8" w:rsidRPr="00D566CF" w:rsidRDefault="009913B8" w:rsidP="00C74CC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79" w:type="dxa"/>
            <w:tcBorders>
              <w:top w:val="single" w:sz="4" w:space="0" w:color="auto"/>
            </w:tcBorders>
            <w:vAlign w:val="bottom"/>
          </w:tcPr>
          <w:p w14:paraId="3E7557F4" w14:textId="77777777" w:rsidR="009913B8" w:rsidRPr="00D566CF" w:rsidRDefault="009913B8" w:rsidP="00C74CC3">
            <w:pPr>
              <w:ind w:left="-9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BF466" w14:textId="77777777" w:rsidR="009913B8" w:rsidRPr="00A377DF" w:rsidRDefault="009913B8" w:rsidP="00C74CC3">
            <w:pPr>
              <w:ind w:right="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82" w:type="dxa"/>
            <w:vAlign w:val="bottom"/>
          </w:tcPr>
          <w:p w14:paraId="639BAED7" w14:textId="77777777" w:rsidR="009913B8" w:rsidRPr="00D566CF" w:rsidRDefault="009913B8" w:rsidP="00C74CC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8F5A60" w14:textId="77777777" w:rsidR="009913B8" w:rsidRPr="00D566CF" w:rsidRDefault="009913B8" w:rsidP="00C74CC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248B00C6" w14:textId="77777777" w:rsidR="009913B8" w:rsidRPr="00D566CF" w:rsidRDefault="009913B8" w:rsidP="00C74CC3">
            <w:pPr>
              <w:ind w:left="-9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A974FD" w14:textId="77777777" w:rsidR="009913B8" w:rsidRPr="00A377DF" w:rsidRDefault="009913B8" w:rsidP="00C74CC3">
            <w:pPr>
              <w:ind w:right="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5331FF" w:rsidRPr="00D566CF" w14:paraId="18785C50" w14:textId="77777777" w:rsidTr="005331FF">
        <w:trPr>
          <w:cantSplit/>
          <w:trHeight w:val="397"/>
        </w:trPr>
        <w:tc>
          <w:tcPr>
            <w:tcW w:w="2094" w:type="dxa"/>
            <w:vAlign w:val="bottom"/>
          </w:tcPr>
          <w:p w14:paraId="2E1A1E40" w14:textId="77777777" w:rsidR="005331FF" w:rsidRPr="00A377DF" w:rsidRDefault="005331FF" w:rsidP="005331FF">
            <w:pPr>
              <w:ind w:left="180" w:hanging="2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5" w:type="dxa"/>
            <w:vAlign w:val="bottom"/>
          </w:tcPr>
          <w:p w14:paraId="3B074ACD" w14:textId="1F820A7F" w:rsidR="005331FF" w:rsidRPr="00D566CF" w:rsidRDefault="005331FF" w:rsidP="005331FF">
            <w:pPr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181" w:type="dxa"/>
            <w:vAlign w:val="bottom"/>
          </w:tcPr>
          <w:p w14:paraId="21CD743D" w14:textId="77777777" w:rsidR="005331FF" w:rsidRPr="00D566CF" w:rsidRDefault="005331FF" w:rsidP="005331FF">
            <w:pPr>
              <w:tabs>
                <w:tab w:val="decimal" w:pos="1001"/>
              </w:tabs>
              <w:ind w:left="-79" w:right="-61"/>
              <w:jc w:val="center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1F112DD" w14:textId="2CE13EE2" w:rsidR="005331FF" w:rsidRPr="00D566CF" w:rsidRDefault="005331FF" w:rsidP="005331FF">
            <w:pPr>
              <w:tabs>
                <w:tab w:val="decimal" w:pos="1001"/>
              </w:tabs>
              <w:ind w:left="-79" w:right="-61"/>
              <w:jc w:val="center"/>
              <w:rPr>
                <w:rFonts w:ascii="Angsana New" w:eastAsia="PMingLiU" w:hAnsi="Angsana New"/>
                <w:sz w:val="28"/>
                <w:szCs w:val="28"/>
              </w:rPr>
            </w:pPr>
            <w:r>
              <w:rPr>
                <w:rFonts w:ascii="Angsana New" w:eastAsia="PMingLiU" w:hAnsi="Angsana New" w:hint="cs"/>
                <w:sz w:val="28"/>
                <w:szCs w:val="28"/>
                <w:cs/>
              </w:rPr>
              <w:t>(หุ้น)</w:t>
            </w:r>
          </w:p>
        </w:tc>
        <w:tc>
          <w:tcPr>
            <w:tcW w:w="179" w:type="dxa"/>
            <w:vAlign w:val="bottom"/>
          </w:tcPr>
          <w:p w14:paraId="786D85CB" w14:textId="77777777" w:rsidR="005331FF" w:rsidRPr="00D566CF" w:rsidRDefault="005331FF" w:rsidP="005331FF">
            <w:pPr>
              <w:tabs>
                <w:tab w:val="decimal" w:pos="1001"/>
              </w:tabs>
              <w:ind w:left="-79" w:right="-61"/>
              <w:jc w:val="center"/>
              <w:rPr>
                <w:rFonts w:ascii="Angsana New" w:eastAsia="PMingLiU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8" w:type="dxa"/>
            <w:vAlign w:val="bottom"/>
          </w:tcPr>
          <w:p w14:paraId="1CB2B0F6" w14:textId="30A19441" w:rsidR="005331FF" w:rsidRPr="00D566CF" w:rsidRDefault="005331FF" w:rsidP="005331FF">
            <w:pPr>
              <w:tabs>
                <w:tab w:val="decimal" w:pos="1001"/>
              </w:tabs>
              <w:ind w:left="-79" w:right="-61"/>
              <w:jc w:val="center"/>
              <w:rPr>
                <w:rFonts w:ascii="Angsana New" w:eastAsia="PMingLiU" w:hAnsi="Angsana New"/>
                <w:sz w:val="28"/>
                <w:szCs w:val="28"/>
                <w:lang w:bidi="ar-SA"/>
              </w:rPr>
            </w:pPr>
            <w:r>
              <w:rPr>
                <w:rFonts w:ascii="Angsana New" w:eastAsia="PMingLiU" w:hAnsi="Angsana New" w:hint="cs"/>
                <w:sz w:val="28"/>
                <w:szCs w:val="28"/>
                <w:rtl/>
                <w:cs/>
                <w:lang w:bidi="ar-SA"/>
              </w:rPr>
              <w:t>(</w:t>
            </w:r>
            <w:r>
              <w:rPr>
                <w:rFonts w:ascii="Angsana New" w:eastAsia="PMingLiU" w:hAnsi="Angsana New" w:hint="cs"/>
                <w:sz w:val="28"/>
                <w:szCs w:val="28"/>
                <w:rtl/>
                <w:cs/>
              </w:rPr>
              <w:t>บาท</w:t>
            </w:r>
            <w:r>
              <w:rPr>
                <w:rFonts w:ascii="Angsana New" w:eastAsia="PMingLiU" w:hAnsi="Angsana New" w:hint="cs"/>
                <w:sz w:val="28"/>
                <w:szCs w:val="28"/>
                <w:rtl/>
                <w:cs/>
                <w:lang w:bidi="ar-SA"/>
              </w:rPr>
              <w:t>)</w:t>
            </w:r>
          </w:p>
        </w:tc>
        <w:tc>
          <w:tcPr>
            <w:tcW w:w="182" w:type="dxa"/>
            <w:vAlign w:val="bottom"/>
          </w:tcPr>
          <w:p w14:paraId="0E3B9CB8" w14:textId="77777777" w:rsidR="005331FF" w:rsidRPr="00D566CF" w:rsidRDefault="005331FF" w:rsidP="005331FF">
            <w:pPr>
              <w:tabs>
                <w:tab w:val="decimal" w:pos="1001"/>
              </w:tabs>
              <w:ind w:left="-79" w:right="-61"/>
              <w:jc w:val="center"/>
              <w:rPr>
                <w:rFonts w:ascii="Angsana New" w:eastAsia="PMingLiU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83" w:type="dxa"/>
            <w:vAlign w:val="bottom"/>
          </w:tcPr>
          <w:p w14:paraId="1FF80009" w14:textId="2818FAD3" w:rsidR="005331FF" w:rsidRPr="00D566CF" w:rsidRDefault="005331FF" w:rsidP="005331FF">
            <w:pPr>
              <w:tabs>
                <w:tab w:val="decimal" w:pos="1001"/>
              </w:tabs>
              <w:ind w:left="-79" w:right="-61"/>
              <w:jc w:val="center"/>
              <w:rPr>
                <w:rFonts w:ascii="Angsana New" w:eastAsia="PMingLiU" w:hAnsi="Angsana New"/>
                <w:sz w:val="28"/>
                <w:szCs w:val="28"/>
              </w:rPr>
            </w:pPr>
            <w:r>
              <w:rPr>
                <w:rFonts w:ascii="Angsana New" w:eastAsia="PMingLiU" w:hAnsi="Angsana New" w:hint="cs"/>
                <w:sz w:val="28"/>
                <w:szCs w:val="28"/>
                <w:cs/>
              </w:rPr>
              <w:t>(หุ้น)</w:t>
            </w:r>
          </w:p>
        </w:tc>
        <w:tc>
          <w:tcPr>
            <w:tcW w:w="178" w:type="dxa"/>
            <w:vAlign w:val="bottom"/>
          </w:tcPr>
          <w:p w14:paraId="08260DCC" w14:textId="77777777" w:rsidR="005331FF" w:rsidRPr="00D566CF" w:rsidRDefault="005331FF" w:rsidP="005331FF">
            <w:pPr>
              <w:tabs>
                <w:tab w:val="decimal" w:pos="1001"/>
              </w:tabs>
              <w:ind w:left="-79" w:right="-61"/>
              <w:jc w:val="center"/>
              <w:rPr>
                <w:rFonts w:ascii="Angsana New" w:eastAsia="PMingLiU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19" w:type="dxa"/>
            <w:vAlign w:val="bottom"/>
          </w:tcPr>
          <w:p w14:paraId="36EC0B40" w14:textId="615B3CED" w:rsidR="005331FF" w:rsidRPr="00D566CF" w:rsidRDefault="005331FF" w:rsidP="005331FF">
            <w:pPr>
              <w:tabs>
                <w:tab w:val="decimal" w:pos="1001"/>
              </w:tabs>
              <w:ind w:left="-79" w:right="-61"/>
              <w:jc w:val="center"/>
              <w:rPr>
                <w:rFonts w:ascii="Angsana New" w:eastAsia="PMingLiU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PMingLiU" w:hAnsi="Angsana New" w:hint="cs"/>
                <w:sz w:val="28"/>
                <w:szCs w:val="28"/>
                <w:rtl/>
                <w:cs/>
                <w:lang w:bidi="ar-SA"/>
              </w:rPr>
              <w:t>(</w:t>
            </w:r>
            <w:r>
              <w:rPr>
                <w:rFonts w:ascii="Angsana New" w:eastAsia="PMingLiU" w:hAnsi="Angsana New" w:hint="cs"/>
                <w:sz w:val="28"/>
                <w:szCs w:val="28"/>
                <w:rtl/>
                <w:cs/>
              </w:rPr>
              <w:t>บาท</w:t>
            </w:r>
            <w:r>
              <w:rPr>
                <w:rFonts w:ascii="Angsana New" w:eastAsia="PMingLiU" w:hAnsi="Angsana New" w:hint="cs"/>
                <w:sz w:val="28"/>
                <w:szCs w:val="28"/>
                <w:rtl/>
                <w:cs/>
                <w:lang w:bidi="ar-SA"/>
              </w:rPr>
              <w:t>)</w:t>
            </w:r>
          </w:p>
        </w:tc>
      </w:tr>
      <w:tr w:rsidR="009913B8" w:rsidRPr="00D566CF" w14:paraId="71D5EB75" w14:textId="77777777" w:rsidTr="00BA6DEC">
        <w:trPr>
          <w:cantSplit/>
          <w:trHeight w:val="397"/>
        </w:trPr>
        <w:tc>
          <w:tcPr>
            <w:tcW w:w="2094" w:type="dxa"/>
            <w:vAlign w:val="bottom"/>
          </w:tcPr>
          <w:p w14:paraId="272F0CAF" w14:textId="77777777" w:rsidR="009913B8" w:rsidRPr="00D566CF" w:rsidRDefault="009913B8" w:rsidP="00C74CC3">
            <w:pPr>
              <w:ind w:left="180" w:hanging="2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015" w:type="dxa"/>
          </w:tcPr>
          <w:p w14:paraId="53065ACF" w14:textId="77777777" w:rsidR="009913B8" w:rsidRPr="00D566CF" w:rsidRDefault="009913B8" w:rsidP="00C74CC3">
            <w:pPr>
              <w:ind w:left="180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" w:type="dxa"/>
          </w:tcPr>
          <w:p w14:paraId="35D68ABF" w14:textId="77777777" w:rsidR="009913B8" w:rsidRPr="00D566CF" w:rsidRDefault="009913B8" w:rsidP="00C74CC3">
            <w:pPr>
              <w:tabs>
                <w:tab w:val="decimal" w:pos="1001"/>
              </w:tabs>
              <w:ind w:left="-79" w:right="-61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295892C" w14:textId="77777777" w:rsidR="009913B8" w:rsidRPr="00D566CF" w:rsidRDefault="009913B8" w:rsidP="00C74CC3">
            <w:pPr>
              <w:tabs>
                <w:tab w:val="decimal" w:pos="1001"/>
              </w:tabs>
              <w:ind w:left="-79" w:right="-61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79" w:type="dxa"/>
            <w:vAlign w:val="bottom"/>
          </w:tcPr>
          <w:p w14:paraId="3DBC10E9" w14:textId="77777777" w:rsidR="009913B8" w:rsidRPr="00D566CF" w:rsidRDefault="009913B8" w:rsidP="00C74CC3">
            <w:pPr>
              <w:tabs>
                <w:tab w:val="decimal" w:pos="1001"/>
              </w:tabs>
              <w:ind w:left="-79" w:right="-61"/>
              <w:jc w:val="right"/>
              <w:rPr>
                <w:rFonts w:ascii="Angsana New" w:eastAsia="PMingLiU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8" w:type="dxa"/>
            <w:vAlign w:val="bottom"/>
          </w:tcPr>
          <w:p w14:paraId="72E18FC3" w14:textId="77777777" w:rsidR="009913B8" w:rsidRPr="00D566CF" w:rsidRDefault="009913B8" w:rsidP="00C74CC3">
            <w:pPr>
              <w:tabs>
                <w:tab w:val="decimal" w:pos="1001"/>
              </w:tabs>
              <w:ind w:left="-79" w:right="-61"/>
              <w:jc w:val="right"/>
              <w:rPr>
                <w:rFonts w:ascii="Angsana New" w:eastAsia="PMingLiU" w:hAnsi="Angsana New"/>
                <w:sz w:val="28"/>
                <w:szCs w:val="28"/>
                <w:lang w:bidi="ar-SA"/>
              </w:rPr>
            </w:pPr>
          </w:p>
        </w:tc>
        <w:tc>
          <w:tcPr>
            <w:tcW w:w="182" w:type="dxa"/>
            <w:vAlign w:val="bottom"/>
          </w:tcPr>
          <w:p w14:paraId="525529DE" w14:textId="77777777" w:rsidR="009913B8" w:rsidRPr="00D566CF" w:rsidRDefault="009913B8" w:rsidP="00C74CC3">
            <w:pPr>
              <w:tabs>
                <w:tab w:val="decimal" w:pos="1001"/>
              </w:tabs>
              <w:ind w:left="-79" w:right="-61"/>
              <w:jc w:val="right"/>
              <w:rPr>
                <w:rFonts w:ascii="Angsana New" w:eastAsia="PMingLiU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83" w:type="dxa"/>
            <w:vAlign w:val="bottom"/>
          </w:tcPr>
          <w:p w14:paraId="28341792" w14:textId="77777777" w:rsidR="009913B8" w:rsidRPr="00D566CF" w:rsidRDefault="009913B8" w:rsidP="00C74CC3">
            <w:pPr>
              <w:tabs>
                <w:tab w:val="decimal" w:pos="1001"/>
              </w:tabs>
              <w:ind w:left="-79" w:right="-61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179016C" w14:textId="77777777" w:rsidR="009913B8" w:rsidRPr="00D566CF" w:rsidRDefault="009913B8" w:rsidP="00C74CC3">
            <w:pPr>
              <w:tabs>
                <w:tab w:val="decimal" w:pos="1001"/>
              </w:tabs>
              <w:ind w:left="-79" w:right="-61"/>
              <w:jc w:val="right"/>
              <w:rPr>
                <w:rFonts w:ascii="Angsana New" w:eastAsia="PMingLiU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19" w:type="dxa"/>
            <w:vAlign w:val="bottom"/>
          </w:tcPr>
          <w:p w14:paraId="4A386DB7" w14:textId="77777777" w:rsidR="009913B8" w:rsidRPr="00D566CF" w:rsidRDefault="009913B8" w:rsidP="00C74CC3">
            <w:pPr>
              <w:tabs>
                <w:tab w:val="decimal" w:pos="1001"/>
              </w:tabs>
              <w:ind w:left="-79" w:right="-61"/>
              <w:jc w:val="right"/>
              <w:rPr>
                <w:rFonts w:ascii="Angsana New" w:eastAsia="PMingLiU" w:hAnsi="Angsana New"/>
                <w:sz w:val="28"/>
                <w:szCs w:val="28"/>
                <w:lang w:val="en-GB" w:bidi="ar-SA"/>
              </w:rPr>
            </w:pPr>
          </w:p>
        </w:tc>
      </w:tr>
      <w:tr w:rsidR="00F4690D" w:rsidRPr="00D566CF" w14:paraId="1A854F5D" w14:textId="77777777" w:rsidTr="00BA6DEC">
        <w:trPr>
          <w:cantSplit/>
          <w:trHeight w:val="397"/>
        </w:trPr>
        <w:tc>
          <w:tcPr>
            <w:tcW w:w="2094" w:type="dxa"/>
            <w:vAlign w:val="bottom"/>
          </w:tcPr>
          <w:p w14:paraId="36B6C983" w14:textId="7A69F723" w:rsidR="00F4690D" w:rsidRPr="00A377DF" w:rsidRDefault="00F4690D" w:rsidP="00F4690D">
            <w:pPr>
              <w:ind w:left="180" w:right="-164" w:hanging="262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015" w:type="dxa"/>
            <w:vAlign w:val="bottom"/>
          </w:tcPr>
          <w:p w14:paraId="1D5D708C" w14:textId="3E93A3DD" w:rsidR="00F4690D" w:rsidRPr="00D566CF" w:rsidRDefault="00F4690D" w:rsidP="00F4690D">
            <w:pPr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81" w:type="dxa"/>
          </w:tcPr>
          <w:p w14:paraId="24B3690D" w14:textId="77777777" w:rsidR="00F4690D" w:rsidRPr="00A377DF" w:rsidRDefault="00F4690D" w:rsidP="00F4690D">
            <w:pPr>
              <w:tabs>
                <w:tab w:val="decimal" w:pos="1001"/>
              </w:tabs>
              <w:ind w:left="-79" w:right="-61"/>
              <w:rPr>
                <w:rFonts w:ascii="Angsana New" w:eastAsia="PMingLiU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1D1E86C" w14:textId="155594FF" w:rsidR="00F4690D" w:rsidRPr="00A377DF" w:rsidRDefault="00F4690D" w:rsidP="00DF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5"/>
              <w:jc w:val="right"/>
              <w:rPr>
                <w:rFonts w:ascii="Angsana New" w:eastAsia="PMingLiU" w:hAnsi="Angsana New"/>
                <w:sz w:val="28"/>
                <w:szCs w:val="28"/>
                <w:cs/>
              </w:rPr>
            </w:pPr>
            <w:r w:rsidRPr="009D07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3CCE42C3" w14:textId="77777777" w:rsidR="00F4690D" w:rsidRPr="00D566CF" w:rsidRDefault="00F4690D" w:rsidP="00F4690D">
            <w:pPr>
              <w:tabs>
                <w:tab w:val="decimal" w:pos="1024"/>
              </w:tabs>
              <w:ind w:left="-79" w:right="-61"/>
              <w:jc w:val="right"/>
              <w:rPr>
                <w:rFonts w:ascii="Angsana New" w:eastAsia="PMingLiU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4FE41046" w14:textId="7C0AB1A3" w:rsidR="00F4690D" w:rsidRPr="00D566CF" w:rsidRDefault="00F4690D" w:rsidP="00DF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3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9D07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7B513AAC" w14:textId="77777777" w:rsidR="00F4690D" w:rsidRPr="00D566CF" w:rsidRDefault="00F4690D" w:rsidP="00F4690D">
            <w:pPr>
              <w:tabs>
                <w:tab w:val="decimal" w:pos="1024"/>
              </w:tabs>
              <w:ind w:left="-79" w:right="-61"/>
              <w:jc w:val="right"/>
              <w:rPr>
                <w:rFonts w:ascii="Angsana New" w:eastAsia="PMingLiU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83" w:type="dxa"/>
            <w:vAlign w:val="bottom"/>
          </w:tcPr>
          <w:p w14:paraId="7644D23D" w14:textId="359888F7" w:rsidR="00F4690D" w:rsidRPr="00D566CF" w:rsidRDefault="00F4690D" w:rsidP="00F4690D">
            <w:pPr>
              <w:tabs>
                <w:tab w:val="decimal" w:pos="1024"/>
              </w:tabs>
              <w:ind w:left="-79" w:right="-61"/>
              <w:jc w:val="right"/>
              <w:rPr>
                <w:rFonts w:ascii="Angsana New" w:eastAsia="PMingLiU" w:hAnsi="Angsana New"/>
                <w:sz w:val="28"/>
                <w:szCs w:val="28"/>
                <w:lang w:bidi="ar-SA"/>
              </w:rPr>
            </w:pPr>
            <w:r w:rsidRPr="00D566CF">
              <w:rPr>
                <w:rFonts w:ascii="Angsana New" w:eastAsia="PMingLiU" w:hAnsi="Angsana New"/>
                <w:sz w:val="28"/>
                <w:szCs w:val="28"/>
                <w:lang w:bidi="ar-SA"/>
              </w:rPr>
              <w:t>14,951,000</w:t>
            </w:r>
          </w:p>
        </w:tc>
        <w:tc>
          <w:tcPr>
            <w:tcW w:w="178" w:type="dxa"/>
            <w:vAlign w:val="bottom"/>
          </w:tcPr>
          <w:p w14:paraId="494274CE" w14:textId="77777777" w:rsidR="00F4690D" w:rsidRPr="00D566CF" w:rsidRDefault="00F4690D" w:rsidP="00F4690D">
            <w:pPr>
              <w:tabs>
                <w:tab w:val="decimal" w:pos="1024"/>
              </w:tabs>
              <w:ind w:left="-79" w:right="-61"/>
              <w:jc w:val="right"/>
              <w:rPr>
                <w:rFonts w:ascii="Angsana New" w:eastAsia="PMingLiU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19" w:type="dxa"/>
            <w:vAlign w:val="bottom"/>
          </w:tcPr>
          <w:p w14:paraId="1587EC6A" w14:textId="5E6B4B0F" w:rsidR="00F4690D" w:rsidRPr="00D566CF" w:rsidRDefault="00F4690D" w:rsidP="00F4690D">
            <w:pPr>
              <w:tabs>
                <w:tab w:val="decimal" w:pos="1024"/>
              </w:tabs>
              <w:ind w:left="-79" w:right="-61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D566CF">
              <w:rPr>
                <w:rFonts w:ascii="Angsana New" w:eastAsia="PMingLiU" w:hAnsi="Angsana New"/>
                <w:sz w:val="28"/>
                <w:szCs w:val="28"/>
              </w:rPr>
              <w:t>149,510,000</w:t>
            </w:r>
          </w:p>
        </w:tc>
      </w:tr>
      <w:tr w:rsidR="00F4690D" w:rsidRPr="00D566CF" w14:paraId="1BA2C2AC" w14:textId="77777777" w:rsidTr="00BA6DEC">
        <w:trPr>
          <w:cantSplit/>
          <w:trHeight w:val="397"/>
        </w:trPr>
        <w:tc>
          <w:tcPr>
            <w:tcW w:w="2094" w:type="dxa"/>
            <w:vAlign w:val="bottom"/>
          </w:tcPr>
          <w:p w14:paraId="074266C0" w14:textId="6FD75D18" w:rsidR="00F4690D" w:rsidRPr="00D566CF" w:rsidRDefault="00F4690D" w:rsidP="00F4690D">
            <w:pPr>
              <w:ind w:left="180" w:hanging="262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015" w:type="dxa"/>
            <w:vAlign w:val="bottom"/>
          </w:tcPr>
          <w:p w14:paraId="196C7D90" w14:textId="410237D1" w:rsidR="00F4690D" w:rsidRPr="00D566CF" w:rsidRDefault="00F4690D" w:rsidP="00F4690D">
            <w:pPr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1" w:type="dxa"/>
            <w:shd w:val="clear" w:color="auto" w:fill="auto"/>
          </w:tcPr>
          <w:p w14:paraId="7219BE6C" w14:textId="77777777" w:rsidR="00F4690D" w:rsidRPr="00D566CF" w:rsidRDefault="00F4690D" w:rsidP="00F4690D">
            <w:pPr>
              <w:tabs>
                <w:tab w:val="clear" w:pos="680"/>
                <w:tab w:val="decimal" w:pos="684"/>
              </w:tabs>
              <w:ind w:left="-79" w:right="-79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0AB2F84" w14:textId="6E8F3864" w:rsidR="00F4690D" w:rsidRPr="00D566CF" w:rsidRDefault="00F4690D" w:rsidP="00F4690D">
            <w:pPr>
              <w:ind w:lef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D566CF">
              <w:rPr>
                <w:rFonts w:ascii="Angsana New" w:eastAsia="PMingLiU" w:hAnsi="Angsana New"/>
                <w:sz w:val="28"/>
                <w:szCs w:val="28"/>
              </w:rPr>
              <w:t>149,510,000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224AC594" w14:textId="77777777" w:rsidR="00F4690D" w:rsidRPr="00D566CF" w:rsidRDefault="00F4690D" w:rsidP="00F4690D">
            <w:pPr>
              <w:tabs>
                <w:tab w:val="decimal" w:pos="1024"/>
              </w:tabs>
              <w:ind w:left="-79" w:right="-79"/>
              <w:jc w:val="right"/>
              <w:rPr>
                <w:rFonts w:ascii="Angsana New" w:eastAsia="PMingLiU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298A8473" w14:textId="7633098D" w:rsidR="00F4690D" w:rsidRPr="00D566CF" w:rsidRDefault="00F4690D" w:rsidP="00F4690D">
            <w:pPr>
              <w:tabs>
                <w:tab w:val="decimal" w:pos="793"/>
                <w:tab w:val="decimal" w:pos="1024"/>
              </w:tabs>
              <w:ind w:left="-79" w:right="23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D566CF">
              <w:rPr>
                <w:rFonts w:ascii="Angsana New" w:eastAsia="PMingLiU" w:hAnsi="Angsana New"/>
                <w:sz w:val="28"/>
                <w:szCs w:val="28"/>
              </w:rPr>
              <w:t>149,510,000</w:t>
            </w:r>
          </w:p>
        </w:tc>
        <w:tc>
          <w:tcPr>
            <w:tcW w:w="182" w:type="dxa"/>
            <w:vAlign w:val="bottom"/>
          </w:tcPr>
          <w:p w14:paraId="420806C5" w14:textId="77777777" w:rsidR="00F4690D" w:rsidRPr="00D566CF" w:rsidRDefault="00F4690D" w:rsidP="00F4690D">
            <w:pPr>
              <w:tabs>
                <w:tab w:val="decimal" w:pos="1024"/>
              </w:tabs>
              <w:ind w:left="-79" w:right="-79"/>
              <w:jc w:val="right"/>
              <w:rPr>
                <w:rFonts w:ascii="Angsana New" w:eastAsia="PMingLiU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48F888FC" w14:textId="1D4AD323" w:rsidR="00F4690D" w:rsidRPr="00D566CF" w:rsidRDefault="00F4690D" w:rsidP="00F4690D">
            <w:pPr>
              <w:ind w:lef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9D07E5">
              <w:rPr>
                <w:rFonts w:ascii="Angsana New" w:eastAsia="PMingLiU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1AC0816" w14:textId="77777777" w:rsidR="00F4690D" w:rsidRPr="00D566CF" w:rsidRDefault="00F4690D" w:rsidP="00F4690D">
            <w:pPr>
              <w:tabs>
                <w:tab w:val="decimal" w:pos="1024"/>
              </w:tabs>
              <w:ind w:left="-79" w:right="-79"/>
              <w:jc w:val="right"/>
              <w:rPr>
                <w:rFonts w:ascii="Angsana New" w:eastAsia="PMingLiU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3FBEF3FB" w14:textId="33222084" w:rsidR="00F4690D" w:rsidRPr="00D566CF" w:rsidRDefault="00F4690D" w:rsidP="00F4690D">
            <w:pPr>
              <w:tabs>
                <w:tab w:val="decimal" w:pos="793"/>
                <w:tab w:val="decimal" w:pos="1024"/>
              </w:tabs>
              <w:ind w:lef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9D07E5">
              <w:rPr>
                <w:rFonts w:ascii="Angsana New" w:eastAsia="PMingLiU" w:hAnsi="Angsana New"/>
                <w:sz w:val="28"/>
                <w:szCs w:val="28"/>
              </w:rPr>
              <w:t>-</w:t>
            </w:r>
          </w:p>
        </w:tc>
      </w:tr>
      <w:tr w:rsidR="00F4690D" w:rsidRPr="00D566CF" w14:paraId="62BF202D" w14:textId="77777777" w:rsidTr="00BA6DEC">
        <w:trPr>
          <w:cantSplit/>
          <w:trHeight w:val="397"/>
        </w:trPr>
        <w:tc>
          <w:tcPr>
            <w:tcW w:w="2094" w:type="dxa"/>
            <w:vAlign w:val="bottom"/>
          </w:tcPr>
          <w:p w14:paraId="68FF033B" w14:textId="77777777" w:rsidR="00F4690D" w:rsidRPr="00D566CF" w:rsidRDefault="00F4690D" w:rsidP="00F4690D">
            <w:pPr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015" w:type="dxa"/>
            <w:vAlign w:val="bottom"/>
          </w:tcPr>
          <w:p w14:paraId="1A2BEBDE" w14:textId="77777777" w:rsidR="00F4690D" w:rsidRPr="00A377DF" w:rsidRDefault="00F4690D" w:rsidP="00F4690D">
            <w:pPr>
              <w:ind w:left="180" w:hanging="1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1" w:type="dxa"/>
            <w:shd w:val="clear" w:color="auto" w:fill="auto"/>
          </w:tcPr>
          <w:p w14:paraId="220459AD" w14:textId="77777777" w:rsidR="00F4690D" w:rsidRPr="00D566CF" w:rsidRDefault="00F4690D" w:rsidP="00F4690D">
            <w:pPr>
              <w:tabs>
                <w:tab w:val="clear" w:pos="680"/>
                <w:tab w:val="decimal" w:pos="704"/>
              </w:tabs>
              <w:ind w:left="-79" w:right="-79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BF0F3E7" w14:textId="77777777" w:rsidR="00F4690D" w:rsidRPr="00D566CF" w:rsidRDefault="00F4690D" w:rsidP="00F4690D">
            <w:pPr>
              <w:tabs>
                <w:tab w:val="decimal" w:pos="793"/>
                <w:tab w:val="decimal" w:pos="1024"/>
              </w:tabs>
              <w:ind w:left="-79" w:righ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05C9A549" w14:textId="77777777" w:rsidR="00F4690D" w:rsidRPr="00D566CF" w:rsidRDefault="00F4690D" w:rsidP="00F4690D">
            <w:pPr>
              <w:tabs>
                <w:tab w:val="decimal" w:pos="793"/>
                <w:tab w:val="decimal" w:pos="1024"/>
              </w:tabs>
              <w:ind w:left="-79" w:righ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23D6961F" w14:textId="77777777" w:rsidR="00F4690D" w:rsidRPr="00D566CF" w:rsidRDefault="00F4690D" w:rsidP="00F4690D">
            <w:pPr>
              <w:tabs>
                <w:tab w:val="decimal" w:pos="793"/>
                <w:tab w:val="decimal" w:pos="1024"/>
              </w:tabs>
              <w:ind w:left="-79" w:right="23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7A49EA5E" w14:textId="77777777" w:rsidR="00F4690D" w:rsidRPr="00D566CF" w:rsidRDefault="00F4690D" w:rsidP="00F4690D">
            <w:pPr>
              <w:tabs>
                <w:tab w:val="decimal" w:pos="793"/>
                <w:tab w:val="decimal" w:pos="1024"/>
              </w:tabs>
              <w:ind w:left="-79" w:righ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383" w:type="dxa"/>
            <w:vAlign w:val="bottom"/>
          </w:tcPr>
          <w:p w14:paraId="00B10074" w14:textId="77777777" w:rsidR="00F4690D" w:rsidRPr="00D566CF" w:rsidRDefault="00F4690D" w:rsidP="00F4690D">
            <w:pPr>
              <w:tabs>
                <w:tab w:val="decimal" w:pos="793"/>
                <w:tab w:val="decimal" w:pos="1054"/>
              </w:tabs>
              <w:ind w:left="-79" w:righ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16B0FA0" w14:textId="77777777" w:rsidR="00F4690D" w:rsidRPr="00D566CF" w:rsidRDefault="00F4690D" w:rsidP="00F4690D">
            <w:pPr>
              <w:tabs>
                <w:tab w:val="decimal" w:pos="793"/>
                <w:tab w:val="decimal" w:pos="1024"/>
              </w:tabs>
              <w:ind w:left="-79" w:righ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419" w:type="dxa"/>
            <w:vAlign w:val="bottom"/>
          </w:tcPr>
          <w:p w14:paraId="23432A6B" w14:textId="77777777" w:rsidR="00F4690D" w:rsidRPr="00D566CF" w:rsidRDefault="00F4690D" w:rsidP="00F4690D">
            <w:pPr>
              <w:tabs>
                <w:tab w:val="decimal" w:pos="793"/>
                <w:tab w:val="decimal" w:pos="1024"/>
              </w:tabs>
              <w:ind w:lef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</w:p>
        </w:tc>
      </w:tr>
      <w:tr w:rsidR="00F4690D" w:rsidRPr="00D566CF" w14:paraId="08CA85BA" w14:textId="77777777" w:rsidTr="00BA6DEC">
        <w:trPr>
          <w:cantSplit/>
          <w:trHeight w:val="397"/>
        </w:trPr>
        <w:tc>
          <w:tcPr>
            <w:tcW w:w="2094" w:type="dxa"/>
            <w:vAlign w:val="bottom"/>
          </w:tcPr>
          <w:p w14:paraId="5942439D" w14:textId="77777777" w:rsidR="00F4690D" w:rsidRPr="00D566CF" w:rsidRDefault="00F4690D" w:rsidP="00F4690D">
            <w:pPr>
              <w:ind w:left="-8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1015" w:type="dxa"/>
            <w:vAlign w:val="bottom"/>
          </w:tcPr>
          <w:p w14:paraId="5E28B759" w14:textId="77777777" w:rsidR="00F4690D" w:rsidRPr="00A377DF" w:rsidRDefault="00F4690D" w:rsidP="00F4690D">
            <w:pPr>
              <w:ind w:left="180" w:hanging="1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1" w:type="dxa"/>
            <w:shd w:val="clear" w:color="auto" w:fill="auto"/>
          </w:tcPr>
          <w:p w14:paraId="5B0EBEF3" w14:textId="77777777" w:rsidR="00F4690D" w:rsidRPr="00D566CF" w:rsidRDefault="00F4690D" w:rsidP="00F4690D">
            <w:pPr>
              <w:tabs>
                <w:tab w:val="clear" w:pos="680"/>
                <w:tab w:val="decimal" w:pos="704"/>
              </w:tabs>
              <w:ind w:left="-79" w:right="-79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FC06683" w14:textId="77777777" w:rsidR="00F4690D" w:rsidRPr="00D566CF" w:rsidRDefault="00F4690D" w:rsidP="00F4690D">
            <w:pPr>
              <w:tabs>
                <w:tab w:val="clear" w:pos="680"/>
                <w:tab w:val="decimal" w:pos="704"/>
              </w:tabs>
              <w:ind w:left="-79" w:righ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7329A18E" w14:textId="77777777" w:rsidR="00F4690D" w:rsidRPr="00D566CF" w:rsidRDefault="00F4690D" w:rsidP="00F4690D">
            <w:pPr>
              <w:tabs>
                <w:tab w:val="decimal" w:pos="1049"/>
              </w:tabs>
              <w:ind w:left="-79" w:right="-79"/>
              <w:jc w:val="right"/>
              <w:rPr>
                <w:rFonts w:ascii="Angsana New" w:eastAsia="PMingLiU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1F27A8FE" w14:textId="77777777" w:rsidR="00F4690D" w:rsidRPr="00D566CF" w:rsidRDefault="00F4690D" w:rsidP="00F4690D">
            <w:pPr>
              <w:tabs>
                <w:tab w:val="decimal" w:pos="793"/>
              </w:tabs>
              <w:ind w:left="-79" w:righ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4F8ADB09" w14:textId="77777777" w:rsidR="00F4690D" w:rsidRPr="00D566CF" w:rsidRDefault="00F4690D" w:rsidP="00F4690D">
            <w:pPr>
              <w:tabs>
                <w:tab w:val="decimal" w:pos="1049"/>
              </w:tabs>
              <w:ind w:left="-79" w:right="-79"/>
              <w:jc w:val="right"/>
              <w:rPr>
                <w:rFonts w:ascii="Angsana New" w:eastAsia="PMingLiU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83" w:type="dxa"/>
            <w:vAlign w:val="bottom"/>
          </w:tcPr>
          <w:p w14:paraId="1D01BC0B" w14:textId="77777777" w:rsidR="00F4690D" w:rsidRPr="00D566CF" w:rsidRDefault="00F4690D" w:rsidP="00F4690D">
            <w:pPr>
              <w:tabs>
                <w:tab w:val="decimal" w:pos="793"/>
              </w:tabs>
              <w:ind w:left="-79" w:righ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697A851" w14:textId="77777777" w:rsidR="00F4690D" w:rsidRPr="00D566CF" w:rsidRDefault="00F4690D" w:rsidP="00F4690D">
            <w:pPr>
              <w:tabs>
                <w:tab w:val="decimal" w:pos="1049"/>
              </w:tabs>
              <w:ind w:left="-79" w:right="-79"/>
              <w:jc w:val="right"/>
              <w:rPr>
                <w:rFonts w:ascii="Angsana New" w:eastAsia="PMingLiU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19" w:type="dxa"/>
            <w:vAlign w:val="bottom"/>
          </w:tcPr>
          <w:p w14:paraId="63211FB6" w14:textId="77777777" w:rsidR="00F4690D" w:rsidRPr="00D566CF" w:rsidRDefault="00F4690D" w:rsidP="00F4690D">
            <w:pPr>
              <w:tabs>
                <w:tab w:val="decimal" w:pos="793"/>
              </w:tabs>
              <w:ind w:left="-79" w:right="-160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</w:p>
        </w:tc>
      </w:tr>
      <w:tr w:rsidR="00F4690D" w:rsidRPr="00D566CF" w14:paraId="61DB22B7" w14:textId="77777777" w:rsidTr="00BA6DEC">
        <w:trPr>
          <w:cantSplit/>
          <w:trHeight w:val="397"/>
        </w:trPr>
        <w:tc>
          <w:tcPr>
            <w:tcW w:w="2094" w:type="dxa"/>
            <w:vAlign w:val="bottom"/>
          </w:tcPr>
          <w:p w14:paraId="5C78E6AB" w14:textId="0FB5C28E" w:rsidR="00F4690D" w:rsidRPr="00D566CF" w:rsidRDefault="00F4690D" w:rsidP="00F4690D">
            <w:pPr>
              <w:ind w:left="-82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015" w:type="dxa"/>
            <w:vAlign w:val="bottom"/>
          </w:tcPr>
          <w:p w14:paraId="25360D82" w14:textId="4AF57D14" w:rsidR="00F4690D" w:rsidRPr="00A377DF" w:rsidRDefault="00F4690D" w:rsidP="00F4690D">
            <w:pPr>
              <w:ind w:left="180" w:hanging="1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81" w:type="dxa"/>
            <w:shd w:val="clear" w:color="auto" w:fill="auto"/>
          </w:tcPr>
          <w:p w14:paraId="25B0F079" w14:textId="77777777" w:rsidR="00F4690D" w:rsidRPr="00D566CF" w:rsidRDefault="00F4690D" w:rsidP="00F4690D">
            <w:pPr>
              <w:tabs>
                <w:tab w:val="clear" w:pos="680"/>
                <w:tab w:val="decimal" w:pos="704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00606EF" w14:textId="6E1D7186" w:rsidR="00F4690D" w:rsidRPr="00D566CF" w:rsidRDefault="00F4690D" w:rsidP="00DF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07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5244C269" w14:textId="77777777" w:rsidR="00F4690D" w:rsidRPr="00D566CF" w:rsidRDefault="00F4690D" w:rsidP="00F4690D">
            <w:pPr>
              <w:tabs>
                <w:tab w:val="decimal" w:pos="1049"/>
              </w:tabs>
              <w:ind w:left="-79" w:righ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32E309D7" w14:textId="6B7798B5" w:rsidR="00F4690D" w:rsidRPr="00D566CF" w:rsidRDefault="00F4690D" w:rsidP="00DF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07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4AFD52D3" w14:textId="77777777" w:rsidR="00F4690D" w:rsidRPr="00D566CF" w:rsidRDefault="00F4690D" w:rsidP="00F4690D">
            <w:pPr>
              <w:tabs>
                <w:tab w:val="decimal" w:pos="1049"/>
              </w:tabs>
              <w:ind w:left="-79" w:righ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vAlign w:val="bottom"/>
          </w:tcPr>
          <w:p w14:paraId="735F3AB2" w14:textId="46CC4AA5" w:rsidR="00F4690D" w:rsidRPr="00D566CF" w:rsidRDefault="00F4690D" w:rsidP="00F4690D">
            <w:pPr>
              <w:tabs>
                <w:tab w:val="decimal" w:pos="793"/>
              </w:tabs>
              <w:ind w:left="-79" w:righ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eastAsia="PMingLiU" w:hAnsi="Angsana New"/>
                <w:sz w:val="28"/>
                <w:szCs w:val="28"/>
                <w:lang w:bidi="ar-SA"/>
              </w:rPr>
              <w:t>14,951,000</w:t>
            </w:r>
          </w:p>
        </w:tc>
        <w:tc>
          <w:tcPr>
            <w:tcW w:w="178" w:type="dxa"/>
            <w:vAlign w:val="bottom"/>
          </w:tcPr>
          <w:p w14:paraId="275BBAE6" w14:textId="77777777" w:rsidR="00F4690D" w:rsidRPr="00D566CF" w:rsidRDefault="00F4690D" w:rsidP="00F4690D">
            <w:pPr>
              <w:tabs>
                <w:tab w:val="decimal" w:pos="1049"/>
              </w:tabs>
              <w:ind w:left="-79" w:righ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vAlign w:val="bottom"/>
          </w:tcPr>
          <w:p w14:paraId="051DC354" w14:textId="265888BD" w:rsidR="00F4690D" w:rsidRPr="00D566CF" w:rsidRDefault="00F4690D" w:rsidP="00F4690D">
            <w:pPr>
              <w:tabs>
                <w:tab w:val="decimal" w:pos="793"/>
              </w:tabs>
              <w:ind w:left="-79" w:right="-1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eastAsia="PMingLiU" w:hAnsi="Angsana New"/>
                <w:sz w:val="28"/>
                <w:szCs w:val="28"/>
              </w:rPr>
              <w:t>149,510,000</w:t>
            </w:r>
          </w:p>
        </w:tc>
      </w:tr>
      <w:tr w:rsidR="00F4690D" w:rsidRPr="00D566CF" w14:paraId="6B63B72C" w14:textId="77777777" w:rsidTr="00BA6DEC">
        <w:trPr>
          <w:cantSplit/>
          <w:trHeight w:val="397"/>
        </w:trPr>
        <w:tc>
          <w:tcPr>
            <w:tcW w:w="2094" w:type="dxa"/>
            <w:vAlign w:val="bottom"/>
          </w:tcPr>
          <w:p w14:paraId="2ECF9EF9" w14:textId="2D828A9C" w:rsidR="00F4690D" w:rsidRPr="00D566CF" w:rsidRDefault="00F4690D" w:rsidP="00F4690D">
            <w:pPr>
              <w:ind w:left="-82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015" w:type="dxa"/>
            <w:vAlign w:val="bottom"/>
          </w:tcPr>
          <w:p w14:paraId="6E127DC9" w14:textId="040C553F" w:rsidR="00F4690D" w:rsidRPr="00A377DF" w:rsidRDefault="00F4690D" w:rsidP="00F4690D">
            <w:pPr>
              <w:ind w:left="180" w:hanging="1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1" w:type="dxa"/>
            <w:shd w:val="clear" w:color="auto" w:fill="auto"/>
          </w:tcPr>
          <w:p w14:paraId="56708539" w14:textId="77777777" w:rsidR="00F4690D" w:rsidRPr="00D566CF" w:rsidRDefault="00F4690D" w:rsidP="00F4690D">
            <w:pPr>
              <w:tabs>
                <w:tab w:val="clear" w:pos="680"/>
                <w:tab w:val="decimal" w:pos="704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5B3C9A1" w14:textId="682F0BCE" w:rsidR="00F4690D" w:rsidRPr="00D566CF" w:rsidRDefault="00F4690D" w:rsidP="00F4690D">
            <w:pPr>
              <w:tabs>
                <w:tab w:val="clear" w:pos="680"/>
                <w:tab w:val="decimal" w:pos="704"/>
              </w:tabs>
              <w:ind w:left="-79" w:right="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eastAsia="PMingLiU" w:hAnsi="Angsana New"/>
                <w:sz w:val="28"/>
                <w:szCs w:val="28"/>
              </w:rPr>
              <w:t>149,510,000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4D4AEADF" w14:textId="77777777" w:rsidR="00F4690D" w:rsidRPr="00D566CF" w:rsidRDefault="00F4690D" w:rsidP="00F4690D">
            <w:pPr>
              <w:tabs>
                <w:tab w:val="decimal" w:pos="1049"/>
              </w:tabs>
              <w:ind w:left="-79" w:righ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4E214E7E" w14:textId="6FE4C755" w:rsidR="00F4690D" w:rsidRPr="00D566CF" w:rsidRDefault="00F4690D" w:rsidP="00F4690D">
            <w:pPr>
              <w:tabs>
                <w:tab w:val="decimal" w:pos="793"/>
              </w:tabs>
              <w:ind w:left="-79" w:right="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eastAsia="PMingLiU" w:hAnsi="Angsana New"/>
                <w:sz w:val="28"/>
                <w:szCs w:val="28"/>
              </w:rPr>
              <w:t>149,510,000</w:t>
            </w:r>
          </w:p>
        </w:tc>
        <w:tc>
          <w:tcPr>
            <w:tcW w:w="182" w:type="dxa"/>
            <w:vAlign w:val="bottom"/>
          </w:tcPr>
          <w:p w14:paraId="6ECD1DAC" w14:textId="77777777" w:rsidR="00F4690D" w:rsidRPr="00D566CF" w:rsidRDefault="00F4690D" w:rsidP="00F4690D">
            <w:pPr>
              <w:tabs>
                <w:tab w:val="decimal" w:pos="1049"/>
              </w:tabs>
              <w:ind w:left="-79" w:righ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vAlign w:val="bottom"/>
          </w:tcPr>
          <w:p w14:paraId="4DF850E3" w14:textId="3B2B22FC" w:rsidR="00F4690D" w:rsidRPr="00D566CF" w:rsidRDefault="00F4690D" w:rsidP="00F4690D">
            <w:pPr>
              <w:tabs>
                <w:tab w:val="decimal" w:pos="793"/>
              </w:tabs>
              <w:ind w:left="-79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07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4A43E29D" w14:textId="77777777" w:rsidR="00F4690D" w:rsidRPr="00D566CF" w:rsidRDefault="00F4690D" w:rsidP="00F4690D">
            <w:pPr>
              <w:tabs>
                <w:tab w:val="decimal" w:pos="1049"/>
              </w:tabs>
              <w:ind w:left="-79" w:righ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vAlign w:val="bottom"/>
          </w:tcPr>
          <w:p w14:paraId="29598C2F" w14:textId="60709053" w:rsidR="00F4690D" w:rsidRPr="00D566CF" w:rsidRDefault="00F4690D" w:rsidP="00F4690D">
            <w:pPr>
              <w:tabs>
                <w:tab w:val="decimal" w:pos="793"/>
              </w:tabs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07E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7458419" w14:textId="6EEEABFE" w:rsidR="00B121ED" w:rsidRPr="00D566CF" w:rsidRDefault="005E46FB" w:rsidP="00F34861">
      <w:pPr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A377DF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D566CF">
        <w:rPr>
          <w:rFonts w:ascii="Angsana New" w:hAnsi="Angsana New"/>
          <w:sz w:val="28"/>
          <w:szCs w:val="28"/>
        </w:rPr>
        <w:t xml:space="preserve">25 </w:t>
      </w:r>
      <w:r w:rsidRPr="00A377DF">
        <w:rPr>
          <w:rFonts w:ascii="Angsana New" w:hAnsi="Angsana New"/>
          <w:sz w:val="28"/>
          <w:szCs w:val="28"/>
          <w:cs/>
        </w:rPr>
        <w:t xml:space="preserve">เมษายน </w:t>
      </w:r>
      <w:r w:rsidRPr="00D566CF">
        <w:rPr>
          <w:rFonts w:ascii="Angsana New" w:hAnsi="Angsana New"/>
          <w:sz w:val="28"/>
          <w:szCs w:val="28"/>
        </w:rPr>
        <w:t xml:space="preserve">2566 </w:t>
      </w:r>
      <w:r w:rsidRPr="00A377DF">
        <w:rPr>
          <w:rFonts w:ascii="Angsana New" w:hAnsi="Angsana New"/>
          <w:sz w:val="28"/>
          <w:szCs w:val="28"/>
          <w:cs/>
        </w:rPr>
        <w:t xml:space="preserve">ที่ประชุมสามัญผู้ถือหุ้นครั้งที่ </w:t>
      </w:r>
      <w:r w:rsidRPr="00D566CF">
        <w:rPr>
          <w:rFonts w:ascii="Angsana New" w:hAnsi="Angsana New"/>
          <w:sz w:val="28"/>
          <w:szCs w:val="28"/>
        </w:rPr>
        <w:t xml:space="preserve">55/2566 </w:t>
      </w:r>
      <w:r w:rsidRPr="00A377DF">
        <w:rPr>
          <w:rFonts w:ascii="Angsana New" w:hAnsi="Angsana New"/>
          <w:sz w:val="28"/>
          <w:szCs w:val="28"/>
          <w:cs/>
        </w:rPr>
        <w:t>ได้มีมติอนุมัติการเปลี่ยนแปลงมูลค่าหุ้นที่ตราไว้ของบริษัท จากเดิมมูลค่าหุ้นล</w:t>
      </w:r>
      <w:r w:rsidR="00F34861" w:rsidRPr="00A377DF">
        <w:rPr>
          <w:rFonts w:ascii="Angsana New" w:hAnsi="Angsana New" w:hint="cs"/>
          <w:sz w:val="28"/>
          <w:szCs w:val="28"/>
          <w:cs/>
        </w:rPr>
        <w:t xml:space="preserve">ะ </w:t>
      </w:r>
      <w:r w:rsidRPr="00D566CF">
        <w:rPr>
          <w:rFonts w:ascii="Angsana New" w:hAnsi="Angsana New"/>
          <w:sz w:val="28"/>
          <w:szCs w:val="28"/>
        </w:rPr>
        <w:t>10</w:t>
      </w:r>
      <w:r w:rsidRPr="00A377DF">
        <w:rPr>
          <w:rFonts w:ascii="Angsana New" w:hAnsi="Angsana New"/>
          <w:sz w:val="28"/>
          <w:szCs w:val="28"/>
          <w:cs/>
        </w:rPr>
        <w:t xml:space="preserve"> บาท เป็นมูลค่าที่ตราไว้หุ้นละละ</w:t>
      </w:r>
      <w:r w:rsidRPr="00D566CF">
        <w:rPr>
          <w:rFonts w:ascii="Angsana New" w:hAnsi="Angsana New"/>
          <w:sz w:val="28"/>
          <w:szCs w:val="28"/>
        </w:rPr>
        <w:t xml:space="preserve">1 </w:t>
      </w:r>
      <w:r w:rsidRPr="00A377DF">
        <w:rPr>
          <w:rFonts w:ascii="Angsana New" w:hAnsi="Angsana New"/>
          <w:sz w:val="28"/>
          <w:szCs w:val="28"/>
          <w:cs/>
        </w:rPr>
        <w:t>บาท</w:t>
      </w:r>
    </w:p>
    <w:p w14:paraId="2C0C73F0" w14:textId="116F1099" w:rsidR="00496E8A" w:rsidRPr="00D566CF" w:rsidRDefault="00496E8A" w:rsidP="0091174B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A377DF">
        <w:rPr>
          <w:rFonts w:ascii="Angsana New" w:hAnsi="Angsana New"/>
          <w:sz w:val="28"/>
          <w:szCs w:val="28"/>
          <w:cs/>
        </w:rPr>
        <w:t>ทุนสำรองตามกฎหมาย</w:t>
      </w:r>
    </w:p>
    <w:p w14:paraId="6AD112B9" w14:textId="35827DEF" w:rsidR="00C64D26" w:rsidRDefault="00496E8A" w:rsidP="00911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A377DF">
        <w:rPr>
          <w:rFonts w:ascii="Angsana New" w:hAnsi="Angsana New"/>
          <w:sz w:val="28"/>
          <w:szCs w:val="28"/>
          <w:cs/>
        </w:rPr>
        <w:t>ตามบทบัญญัติแห่งพระราชบัญญัติบริษัทมหาชนจำกัด</w:t>
      </w:r>
      <w:r w:rsidRPr="00D566CF">
        <w:rPr>
          <w:rFonts w:ascii="Angsana New" w:hAnsi="Angsana New"/>
          <w:sz w:val="28"/>
          <w:szCs w:val="28"/>
        </w:rPr>
        <w:t xml:space="preserve"> </w:t>
      </w:r>
      <w:r w:rsidRPr="00A377DF">
        <w:rPr>
          <w:rFonts w:ascii="Angsana New" w:hAnsi="Angsana New"/>
          <w:sz w:val="28"/>
          <w:szCs w:val="28"/>
          <w:cs/>
        </w:rPr>
        <w:t>พ.ศ.</w:t>
      </w:r>
      <w:r w:rsidRPr="00D566CF">
        <w:rPr>
          <w:rFonts w:ascii="Angsana New" w:hAnsi="Angsana New"/>
          <w:sz w:val="28"/>
          <w:szCs w:val="28"/>
        </w:rPr>
        <w:t xml:space="preserve"> 2535 </w:t>
      </w:r>
      <w:r w:rsidRPr="00A377DF">
        <w:rPr>
          <w:rFonts w:ascii="Angsana New" w:hAnsi="Angsana New"/>
          <w:sz w:val="28"/>
          <w:szCs w:val="28"/>
          <w:cs/>
        </w:rPr>
        <w:t>มาตรา</w:t>
      </w:r>
      <w:r w:rsidRPr="00D566CF">
        <w:rPr>
          <w:rFonts w:ascii="Angsana New" w:hAnsi="Angsana New"/>
          <w:sz w:val="28"/>
          <w:szCs w:val="28"/>
        </w:rPr>
        <w:t xml:space="preserve"> 116 </w:t>
      </w:r>
      <w:r w:rsidRPr="00A377DF">
        <w:rPr>
          <w:rFonts w:ascii="Angsana New" w:hAnsi="Angsana New"/>
          <w:sz w:val="28"/>
          <w:szCs w:val="28"/>
          <w:cs/>
        </w:rPr>
        <w:t xml:space="preserve">บริษัทจะต้องจัดสรรทุนสำรอง  (“ทุนสำรองตามกฎหมาย”) อย่างน้อยร้อยละ </w:t>
      </w:r>
      <w:r w:rsidRPr="00D566CF">
        <w:rPr>
          <w:rFonts w:ascii="Angsana New" w:hAnsi="Angsana New"/>
          <w:sz w:val="28"/>
          <w:szCs w:val="28"/>
        </w:rPr>
        <w:t xml:space="preserve">5 </w:t>
      </w:r>
      <w:r w:rsidRPr="00A377DF">
        <w:rPr>
          <w:rFonts w:ascii="Angsana New" w:hAnsi="Angsana New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จนกว่าทุนสำรองดังกล่าวมีจำนวนไม่น้อยกว่าร้อยละ </w:t>
      </w:r>
      <w:r w:rsidRPr="00D566CF">
        <w:rPr>
          <w:rFonts w:ascii="Angsana New" w:hAnsi="Angsana New"/>
          <w:sz w:val="28"/>
          <w:szCs w:val="28"/>
        </w:rPr>
        <w:t xml:space="preserve">10 </w:t>
      </w:r>
      <w:r w:rsidRPr="00A377DF">
        <w:rPr>
          <w:rFonts w:ascii="Angsana New" w:hAnsi="Angsana New"/>
          <w:sz w:val="28"/>
          <w:szCs w:val="28"/>
          <w:cs/>
        </w:rPr>
        <w:t>ของทุนจดทะเบียน ทุนสำรองนี้จะนำไปจ่ายเป็นเงินปันผลไม่ได้</w:t>
      </w:r>
    </w:p>
    <w:p w14:paraId="0CE72CD5" w14:textId="36DD36DA" w:rsidR="007C093D" w:rsidRPr="00D566CF" w:rsidRDefault="007C093D" w:rsidP="007C093D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A377DF">
        <w:rPr>
          <w:rFonts w:ascii="Angsana New" w:hAnsi="Angsana New"/>
          <w:sz w:val="28"/>
          <w:szCs w:val="28"/>
          <w:cs/>
        </w:rPr>
        <w:t>เงินปันผลจ่าย</w:t>
      </w:r>
    </w:p>
    <w:p w14:paraId="3D6E39E2" w14:textId="1BAF905E" w:rsidR="007C093D" w:rsidRDefault="007C093D" w:rsidP="007C0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A377DF">
        <w:rPr>
          <w:rFonts w:ascii="Angsana New" w:hAnsi="Angsana New"/>
          <w:sz w:val="28"/>
          <w:szCs w:val="28"/>
          <w:cs/>
        </w:rPr>
        <w:t xml:space="preserve">ในการประชุมผู้ถือหุ้น เมื่อวันที่ </w:t>
      </w:r>
      <w:r w:rsidRPr="00D566CF">
        <w:rPr>
          <w:rFonts w:ascii="Angsana New" w:hAnsi="Angsana New"/>
          <w:sz w:val="28"/>
          <w:szCs w:val="28"/>
        </w:rPr>
        <w:t xml:space="preserve">25 </w:t>
      </w:r>
      <w:r w:rsidRPr="00A377DF">
        <w:rPr>
          <w:rFonts w:ascii="Angsana New" w:hAnsi="Angsana New"/>
          <w:sz w:val="28"/>
          <w:szCs w:val="28"/>
          <w:cs/>
        </w:rPr>
        <w:t xml:space="preserve">เมษายน </w:t>
      </w:r>
      <w:r w:rsidRPr="00D566CF">
        <w:rPr>
          <w:rFonts w:ascii="Angsana New" w:hAnsi="Angsana New"/>
          <w:sz w:val="28"/>
          <w:szCs w:val="28"/>
        </w:rPr>
        <w:t xml:space="preserve">2566 </w:t>
      </w:r>
      <w:r w:rsidRPr="00A377DF">
        <w:rPr>
          <w:rFonts w:ascii="Angsana New" w:hAnsi="Angsana New"/>
          <w:sz w:val="28"/>
          <w:szCs w:val="28"/>
          <w:cs/>
        </w:rPr>
        <w:t xml:space="preserve">ผู้ถือหุ้นมีมติอนุมัติการจัดสรรกำไรสะสม ณ วันที่ </w:t>
      </w:r>
      <w:r w:rsidRPr="00D566CF">
        <w:rPr>
          <w:rFonts w:ascii="Angsana New" w:hAnsi="Angsana New"/>
          <w:sz w:val="28"/>
          <w:szCs w:val="28"/>
        </w:rPr>
        <w:t xml:space="preserve">31 </w:t>
      </w:r>
      <w:r w:rsidRPr="00A377DF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D566CF">
        <w:rPr>
          <w:rFonts w:ascii="Angsana New" w:hAnsi="Angsana New"/>
          <w:sz w:val="28"/>
          <w:szCs w:val="28"/>
        </w:rPr>
        <w:t xml:space="preserve">2565 </w:t>
      </w:r>
      <w:r w:rsidRPr="00A377DF">
        <w:rPr>
          <w:rFonts w:ascii="Angsana New" w:hAnsi="Angsana New"/>
          <w:sz w:val="28"/>
          <w:szCs w:val="28"/>
          <w:cs/>
        </w:rPr>
        <w:t xml:space="preserve">เป็นเงินปันผลในอัตราหุ้นละ </w:t>
      </w:r>
      <w:r w:rsidRPr="00D566CF">
        <w:rPr>
          <w:rFonts w:ascii="Angsana New" w:hAnsi="Angsana New"/>
          <w:sz w:val="28"/>
          <w:szCs w:val="28"/>
        </w:rPr>
        <w:t xml:space="preserve">0.14 </w:t>
      </w:r>
      <w:r w:rsidRPr="00A377DF">
        <w:rPr>
          <w:rFonts w:ascii="Angsana New" w:hAnsi="Angsana New"/>
          <w:sz w:val="28"/>
          <w:szCs w:val="28"/>
          <w:cs/>
        </w:rPr>
        <w:t xml:space="preserve">จำนวน </w:t>
      </w:r>
      <w:r w:rsidRPr="00D566CF">
        <w:rPr>
          <w:rFonts w:ascii="Angsana New" w:hAnsi="Angsana New"/>
          <w:sz w:val="28"/>
          <w:szCs w:val="28"/>
        </w:rPr>
        <w:t xml:space="preserve">14,951,000 </w:t>
      </w:r>
      <w:r w:rsidRPr="00A377DF">
        <w:rPr>
          <w:rFonts w:ascii="Angsana New" w:hAnsi="Angsana New"/>
          <w:sz w:val="28"/>
          <w:szCs w:val="28"/>
          <w:cs/>
        </w:rPr>
        <w:t xml:space="preserve">หุ้น เป็นจำนวนเงิน </w:t>
      </w:r>
      <w:r w:rsidRPr="00D566CF">
        <w:rPr>
          <w:rFonts w:ascii="Angsana New" w:hAnsi="Angsana New"/>
          <w:sz w:val="28"/>
          <w:szCs w:val="28"/>
        </w:rPr>
        <w:t xml:space="preserve">2.09 </w:t>
      </w:r>
      <w:r w:rsidRPr="00A377DF">
        <w:rPr>
          <w:rFonts w:ascii="Angsana New" w:hAnsi="Angsana New"/>
          <w:sz w:val="28"/>
          <w:szCs w:val="28"/>
          <w:cs/>
        </w:rPr>
        <w:t xml:space="preserve">ล้านบาท และกำหนดจ่ายเงินปันผลในวันที่ </w:t>
      </w:r>
      <w:r w:rsidRPr="00D566CF">
        <w:rPr>
          <w:rFonts w:ascii="Angsana New" w:hAnsi="Angsana New"/>
          <w:sz w:val="28"/>
          <w:szCs w:val="28"/>
        </w:rPr>
        <w:t xml:space="preserve">24 </w:t>
      </w:r>
      <w:r w:rsidRPr="00A377DF">
        <w:rPr>
          <w:rFonts w:ascii="Angsana New" w:hAnsi="Angsana New"/>
          <w:sz w:val="28"/>
          <w:szCs w:val="28"/>
          <w:cs/>
        </w:rPr>
        <w:t xml:space="preserve">พฤษภาคม </w:t>
      </w:r>
      <w:r w:rsidRPr="00D566CF">
        <w:rPr>
          <w:rFonts w:ascii="Angsana New" w:hAnsi="Angsana New"/>
          <w:sz w:val="28"/>
          <w:szCs w:val="28"/>
        </w:rPr>
        <w:t>2566</w:t>
      </w:r>
    </w:p>
    <w:p w14:paraId="53C3DFDA" w14:textId="5F841D6F" w:rsidR="0091174B" w:rsidRPr="00D566CF" w:rsidRDefault="0091174B" w:rsidP="0091174B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A377DF">
        <w:rPr>
          <w:rFonts w:ascii="Angsana New" w:hAnsi="Angsana New"/>
          <w:sz w:val="28"/>
          <w:szCs w:val="28"/>
          <w:cs/>
        </w:rPr>
        <w:lastRenderedPageBreak/>
        <w:t>ค่าใช้จ่ายตามลักษณะ</w:t>
      </w:r>
    </w:p>
    <w:p w14:paraId="23D33BDF" w14:textId="58B038D0" w:rsidR="005E51B3" w:rsidRPr="00D566CF" w:rsidRDefault="0091174B" w:rsidP="001A05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A377DF">
        <w:rPr>
          <w:rFonts w:ascii="Angsana New" w:hAnsi="Angsana New"/>
          <w:sz w:val="28"/>
          <w:szCs w:val="28"/>
          <w:cs/>
        </w:rPr>
        <w:t xml:space="preserve">ค่าใช้จ่ายตามลักษณะที่สำคัญสำหรับปีสิ้นสุดวันที่ </w:t>
      </w:r>
      <w:r w:rsidRPr="00D566CF">
        <w:rPr>
          <w:rFonts w:ascii="Angsana New" w:hAnsi="Angsana New"/>
          <w:sz w:val="28"/>
          <w:szCs w:val="28"/>
        </w:rPr>
        <w:t xml:space="preserve">31 </w:t>
      </w:r>
      <w:r w:rsidRPr="00A377DF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D566CF">
        <w:rPr>
          <w:rFonts w:ascii="Angsana New" w:hAnsi="Angsana New"/>
          <w:sz w:val="28"/>
          <w:szCs w:val="28"/>
        </w:rPr>
        <w:t xml:space="preserve">2566 </w:t>
      </w:r>
      <w:r w:rsidRPr="00A377DF">
        <w:rPr>
          <w:rFonts w:ascii="Angsana New" w:hAnsi="Angsana New"/>
          <w:sz w:val="28"/>
          <w:szCs w:val="28"/>
          <w:cs/>
        </w:rPr>
        <w:t xml:space="preserve">และ </w:t>
      </w:r>
      <w:r w:rsidRPr="00D566CF">
        <w:rPr>
          <w:rFonts w:ascii="Angsana New" w:hAnsi="Angsana New"/>
          <w:sz w:val="28"/>
          <w:szCs w:val="28"/>
        </w:rPr>
        <w:t xml:space="preserve">2565 </w:t>
      </w:r>
      <w:r w:rsidRPr="00A377DF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4053"/>
        <w:gridCol w:w="1084"/>
        <w:gridCol w:w="1984"/>
        <w:gridCol w:w="284"/>
        <w:gridCol w:w="1950"/>
      </w:tblGrid>
      <w:tr w:rsidR="00670A41" w:rsidRPr="00D566CF" w14:paraId="5989C06B" w14:textId="77777777" w:rsidTr="00E14629">
        <w:trPr>
          <w:trHeight w:val="397"/>
        </w:trPr>
        <w:tc>
          <w:tcPr>
            <w:tcW w:w="4053" w:type="dxa"/>
          </w:tcPr>
          <w:p w14:paraId="0652914A" w14:textId="77777777" w:rsidR="00670A41" w:rsidRPr="00D566CF" w:rsidRDefault="00670A41" w:rsidP="00C74CC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</w:tcPr>
          <w:p w14:paraId="289C71AA" w14:textId="77777777" w:rsidR="00670A41" w:rsidRPr="00D566CF" w:rsidRDefault="00670A41" w:rsidP="00C74CC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18" w:type="dxa"/>
            <w:gridSpan w:val="3"/>
            <w:tcBorders>
              <w:bottom w:val="single" w:sz="4" w:space="0" w:color="auto"/>
            </w:tcBorders>
          </w:tcPr>
          <w:p w14:paraId="14C15FED" w14:textId="77777777" w:rsidR="00670A41" w:rsidRPr="00A377DF" w:rsidRDefault="00670A41" w:rsidP="00C74CC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70A41" w:rsidRPr="00D566CF" w14:paraId="18F9C58A" w14:textId="77777777" w:rsidTr="00E14629">
        <w:trPr>
          <w:trHeight w:val="397"/>
        </w:trPr>
        <w:tc>
          <w:tcPr>
            <w:tcW w:w="4053" w:type="dxa"/>
          </w:tcPr>
          <w:p w14:paraId="14A7A0FD" w14:textId="77777777" w:rsidR="00670A41" w:rsidRPr="00D566CF" w:rsidRDefault="00670A41" w:rsidP="00C74CC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</w:tcPr>
          <w:p w14:paraId="7DD7D4C3" w14:textId="77777777" w:rsidR="00670A41" w:rsidRPr="00D566CF" w:rsidRDefault="00670A41" w:rsidP="00C74CC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18" w:type="dxa"/>
            <w:gridSpan w:val="3"/>
            <w:tcBorders>
              <w:bottom w:val="single" w:sz="4" w:space="0" w:color="auto"/>
            </w:tcBorders>
          </w:tcPr>
          <w:p w14:paraId="5C0A2849" w14:textId="77777777" w:rsidR="00670A41" w:rsidRPr="00D566CF" w:rsidRDefault="00670A41" w:rsidP="00C74CC3">
            <w:pPr>
              <w:ind w:lef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  <w:p w14:paraId="0CB864A5" w14:textId="77777777" w:rsidR="00670A41" w:rsidRPr="00A377DF" w:rsidRDefault="00670A41" w:rsidP="00C74CC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0A41" w:rsidRPr="00D566CF" w14:paraId="29B08E15" w14:textId="77777777" w:rsidTr="00E14629">
        <w:trPr>
          <w:trHeight w:val="397"/>
        </w:trPr>
        <w:tc>
          <w:tcPr>
            <w:tcW w:w="4053" w:type="dxa"/>
          </w:tcPr>
          <w:p w14:paraId="411C106E" w14:textId="77777777" w:rsidR="00670A41" w:rsidRPr="00D566CF" w:rsidRDefault="00670A41" w:rsidP="00C74CC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</w:tcPr>
          <w:p w14:paraId="6CAF28DF" w14:textId="77777777" w:rsidR="00670A41" w:rsidRPr="00A377DF" w:rsidRDefault="00670A41" w:rsidP="00C74CC3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16BFD5D8" w14:textId="4A140845" w:rsidR="00670A41" w:rsidRPr="00D566CF" w:rsidRDefault="00670A41" w:rsidP="00C74CC3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87B896C" w14:textId="77777777" w:rsidR="00670A41" w:rsidRPr="00D566CF" w:rsidRDefault="00670A41" w:rsidP="00C74CC3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</w:tcPr>
          <w:p w14:paraId="1653D8CA" w14:textId="52580BAE" w:rsidR="00670A41" w:rsidRPr="00D566CF" w:rsidRDefault="00670A41" w:rsidP="00C74CC3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670A41" w:rsidRPr="00D566CF" w14:paraId="10F5DA2D" w14:textId="77777777" w:rsidTr="00CF5C75">
        <w:trPr>
          <w:trHeight w:val="397"/>
        </w:trPr>
        <w:tc>
          <w:tcPr>
            <w:tcW w:w="4053" w:type="dxa"/>
            <w:vAlign w:val="bottom"/>
          </w:tcPr>
          <w:p w14:paraId="75478727" w14:textId="77777777" w:rsidR="00670A41" w:rsidRPr="00A377DF" w:rsidRDefault="00670A41" w:rsidP="00E14629">
            <w:pPr>
              <w:tabs>
                <w:tab w:val="clear" w:pos="227"/>
                <w:tab w:val="clear" w:pos="454"/>
              </w:tabs>
              <w:ind w:left="-107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084" w:type="dxa"/>
          </w:tcPr>
          <w:p w14:paraId="5418E6F7" w14:textId="77777777" w:rsidR="00670A41" w:rsidRPr="00D566CF" w:rsidRDefault="00670A41" w:rsidP="00670A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5A617F0D" w14:textId="52853F7D" w:rsidR="00670A41" w:rsidRPr="00D566CF" w:rsidRDefault="00CF5C75" w:rsidP="00670A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(7,036)</w:t>
            </w:r>
          </w:p>
        </w:tc>
        <w:tc>
          <w:tcPr>
            <w:tcW w:w="284" w:type="dxa"/>
            <w:vAlign w:val="bottom"/>
          </w:tcPr>
          <w:p w14:paraId="6953F015" w14:textId="77777777" w:rsidR="00670A41" w:rsidRPr="00D566CF" w:rsidRDefault="00670A41" w:rsidP="00670A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14:paraId="542E5814" w14:textId="7E5F6489" w:rsidR="00670A41" w:rsidRPr="00D566CF" w:rsidRDefault="00670A41" w:rsidP="00670A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566C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(11,492)</w:t>
            </w:r>
          </w:p>
        </w:tc>
      </w:tr>
      <w:tr w:rsidR="00670A41" w:rsidRPr="00D566CF" w14:paraId="61903692" w14:textId="77777777" w:rsidTr="00CF5C75">
        <w:trPr>
          <w:trHeight w:val="397"/>
        </w:trPr>
        <w:tc>
          <w:tcPr>
            <w:tcW w:w="4053" w:type="dxa"/>
            <w:vAlign w:val="bottom"/>
          </w:tcPr>
          <w:p w14:paraId="42BF9AD5" w14:textId="77777777" w:rsidR="00670A41" w:rsidRPr="00A377DF" w:rsidRDefault="00670A41" w:rsidP="00E14629">
            <w:pPr>
              <w:tabs>
                <w:tab w:val="clear" w:pos="227"/>
                <w:tab w:val="clear" w:pos="454"/>
              </w:tabs>
              <w:ind w:left="-107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ซื้อ</w:t>
            </w:r>
          </w:p>
        </w:tc>
        <w:tc>
          <w:tcPr>
            <w:tcW w:w="1084" w:type="dxa"/>
          </w:tcPr>
          <w:p w14:paraId="4BA3B6D8" w14:textId="77777777" w:rsidR="00670A41" w:rsidRPr="00D566CF" w:rsidRDefault="00670A41" w:rsidP="00670A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62AA51A9" w14:textId="7C57F067" w:rsidR="00670A41" w:rsidRPr="00D566CF" w:rsidRDefault="00CF5C75" w:rsidP="00670A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327,951</w:t>
            </w:r>
          </w:p>
        </w:tc>
        <w:tc>
          <w:tcPr>
            <w:tcW w:w="284" w:type="dxa"/>
            <w:vAlign w:val="bottom"/>
          </w:tcPr>
          <w:p w14:paraId="3B0BAE64" w14:textId="77777777" w:rsidR="00670A41" w:rsidRPr="00D566CF" w:rsidRDefault="00670A41" w:rsidP="00670A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14:paraId="4A2DFEAE" w14:textId="341D9A72" w:rsidR="00670A41" w:rsidRPr="00D566CF" w:rsidRDefault="00670A41" w:rsidP="00670A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566C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340,820</w:t>
            </w:r>
          </w:p>
        </w:tc>
      </w:tr>
      <w:tr w:rsidR="00670A41" w:rsidRPr="00D566CF" w14:paraId="453945AA" w14:textId="77777777" w:rsidTr="00CF5C75">
        <w:trPr>
          <w:trHeight w:val="397"/>
        </w:trPr>
        <w:tc>
          <w:tcPr>
            <w:tcW w:w="4053" w:type="dxa"/>
            <w:vAlign w:val="bottom"/>
          </w:tcPr>
          <w:p w14:paraId="748A6550" w14:textId="77777777" w:rsidR="00670A41" w:rsidRPr="00D566CF" w:rsidRDefault="00670A41" w:rsidP="00E14629">
            <w:pPr>
              <w:tabs>
                <w:tab w:val="clear" w:pos="227"/>
                <w:tab w:val="clear" w:pos="454"/>
              </w:tabs>
              <w:ind w:left="-107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084" w:type="dxa"/>
          </w:tcPr>
          <w:p w14:paraId="7C5DABF0" w14:textId="77777777" w:rsidR="00670A41" w:rsidRPr="00D566CF" w:rsidRDefault="00670A41" w:rsidP="00670A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09A1C63" w14:textId="46D7A16F" w:rsidR="00670A41" w:rsidRPr="00D566CF" w:rsidRDefault="00CF5C75" w:rsidP="00670A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103,708</w:t>
            </w:r>
          </w:p>
        </w:tc>
        <w:tc>
          <w:tcPr>
            <w:tcW w:w="284" w:type="dxa"/>
            <w:vAlign w:val="bottom"/>
          </w:tcPr>
          <w:p w14:paraId="233FC1BB" w14:textId="77777777" w:rsidR="00670A41" w:rsidRPr="00D566CF" w:rsidRDefault="00670A41" w:rsidP="00670A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14:paraId="5FF7EC83" w14:textId="0E249D0B" w:rsidR="00670A41" w:rsidRPr="00D566CF" w:rsidRDefault="00670A41" w:rsidP="00670A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566C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166,146</w:t>
            </w:r>
          </w:p>
        </w:tc>
      </w:tr>
      <w:tr w:rsidR="00670A41" w:rsidRPr="00D566CF" w14:paraId="38FF6F56" w14:textId="77777777" w:rsidTr="00CF5C75">
        <w:trPr>
          <w:trHeight w:val="397"/>
        </w:trPr>
        <w:tc>
          <w:tcPr>
            <w:tcW w:w="4053" w:type="dxa"/>
            <w:vAlign w:val="bottom"/>
          </w:tcPr>
          <w:p w14:paraId="41327010" w14:textId="77777777" w:rsidR="00670A41" w:rsidRPr="00A377DF" w:rsidRDefault="00670A41" w:rsidP="00E14629">
            <w:pPr>
              <w:tabs>
                <w:tab w:val="clear" w:pos="227"/>
                <w:tab w:val="clear" w:pos="454"/>
              </w:tabs>
              <w:ind w:left="-107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ค่าโฆษณาและค่าส่งเสริมการขาย</w:t>
            </w:r>
          </w:p>
        </w:tc>
        <w:tc>
          <w:tcPr>
            <w:tcW w:w="1084" w:type="dxa"/>
          </w:tcPr>
          <w:p w14:paraId="4701DF78" w14:textId="77777777" w:rsidR="00670A41" w:rsidRPr="00D566CF" w:rsidRDefault="00670A41" w:rsidP="00670A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DE6C747" w14:textId="036E0467" w:rsidR="00670A41" w:rsidRPr="00D566CF" w:rsidRDefault="00CF5C75" w:rsidP="00670A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16,257</w:t>
            </w:r>
          </w:p>
        </w:tc>
        <w:tc>
          <w:tcPr>
            <w:tcW w:w="284" w:type="dxa"/>
            <w:vAlign w:val="bottom"/>
          </w:tcPr>
          <w:p w14:paraId="0977A99E" w14:textId="77777777" w:rsidR="00670A41" w:rsidRPr="00D566CF" w:rsidRDefault="00670A41" w:rsidP="00670A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14:paraId="4EB2B610" w14:textId="59022D4C" w:rsidR="00670A41" w:rsidRPr="00D566CF" w:rsidRDefault="00670A41" w:rsidP="00670A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566C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16,483</w:t>
            </w:r>
          </w:p>
        </w:tc>
      </w:tr>
      <w:tr w:rsidR="00DE50C6" w:rsidRPr="00D566CF" w14:paraId="68F49420" w14:textId="77777777" w:rsidTr="00CF5C75">
        <w:trPr>
          <w:trHeight w:val="397"/>
        </w:trPr>
        <w:tc>
          <w:tcPr>
            <w:tcW w:w="4053" w:type="dxa"/>
            <w:vAlign w:val="bottom"/>
          </w:tcPr>
          <w:p w14:paraId="2537F98F" w14:textId="3CBA0195" w:rsidR="00DE50C6" w:rsidRPr="00A377DF" w:rsidRDefault="00DE50C6" w:rsidP="00E14629">
            <w:pPr>
              <w:tabs>
                <w:tab w:val="clear" w:pos="227"/>
                <w:tab w:val="clear" w:pos="454"/>
              </w:tabs>
              <w:ind w:left="-107"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084" w:type="dxa"/>
          </w:tcPr>
          <w:p w14:paraId="6F6DA0EA" w14:textId="77777777" w:rsidR="00DE50C6" w:rsidRPr="00D566CF" w:rsidRDefault="00DE50C6" w:rsidP="00670A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5BC3132A" w14:textId="6BF473EA" w:rsidR="00DE50C6" w:rsidRDefault="00DE50C6" w:rsidP="00670A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17,211</w:t>
            </w:r>
          </w:p>
        </w:tc>
        <w:tc>
          <w:tcPr>
            <w:tcW w:w="284" w:type="dxa"/>
            <w:vAlign w:val="bottom"/>
          </w:tcPr>
          <w:p w14:paraId="65C30A4C" w14:textId="77777777" w:rsidR="00DE50C6" w:rsidRPr="00D566CF" w:rsidRDefault="00DE50C6" w:rsidP="00670A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14:paraId="066EEFDD" w14:textId="18F6C183" w:rsidR="00DE50C6" w:rsidRPr="00D566CF" w:rsidRDefault="00DE50C6" w:rsidP="00670A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11,256</w:t>
            </w:r>
          </w:p>
        </w:tc>
      </w:tr>
      <w:tr w:rsidR="00DE50C6" w:rsidRPr="00D566CF" w14:paraId="4F72C0C8" w14:textId="77777777" w:rsidTr="00CF5C75">
        <w:trPr>
          <w:trHeight w:val="397"/>
        </w:trPr>
        <w:tc>
          <w:tcPr>
            <w:tcW w:w="4053" w:type="dxa"/>
            <w:vAlign w:val="bottom"/>
          </w:tcPr>
          <w:p w14:paraId="09E37B3A" w14:textId="26C063DF" w:rsidR="00DE50C6" w:rsidRPr="00A377DF" w:rsidRDefault="00DE50C6" w:rsidP="00E14629">
            <w:pPr>
              <w:tabs>
                <w:tab w:val="clear" w:pos="227"/>
                <w:tab w:val="clear" w:pos="454"/>
              </w:tabs>
              <w:ind w:left="-107"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084" w:type="dxa"/>
          </w:tcPr>
          <w:p w14:paraId="76FB0D40" w14:textId="77777777" w:rsidR="00DE50C6" w:rsidRPr="00D566CF" w:rsidRDefault="00DE50C6" w:rsidP="00670A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18383E66" w14:textId="4F1E7A0B" w:rsidR="00DE50C6" w:rsidRDefault="00DE50C6" w:rsidP="00670A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4,222</w:t>
            </w:r>
          </w:p>
        </w:tc>
        <w:tc>
          <w:tcPr>
            <w:tcW w:w="284" w:type="dxa"/>
            <w:vAlign w:val="bottom"/>
          </w:tcPr>
          <w:p w14:paraId="40BE8321" w14:textId="77777777" w:rsidR="00DE50C6" w:rsidRPr="00D566CF" w:rsidRDefault="00DE50C6" w:rsidP="00670A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14:paraId="67B96C0B" w14:textId="14C38325" w:rsidR="00DE50C6" w:rsidRPr="00D566CF" w:rsidRDefault="00DE50C6" w:rsidP="00670A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4,360</w:t>
            </w:r>
          </w:p>
        </w:tc>
      </w:tr>
      <w:tr w:rsidR="00670A41" w:rsidRPr="00D566CF" w14:paraId="340B08F5" w14:textId="77777777" w:rsidTr="00CF5C75">
        <w:trPr>
          <w:trHeight w:val="397"/>
        </w:trPr>
        <w:tc>
          <w:tcPr>
            <w:tcW w:w="4053" w:type="dxa"/>
            <w:vAlign w:val="bottom"/>
          </w:tcPr>
          <w:p w14:paraId="2D360469" w14:textId="77777777" w:rsidR="00670A41" w:rsidRPr="00D566CF" w:rsidRDefault="00670A41" w:rsidP="00E14629">
            <w:pPr>
              <w:tabs>
                <w:tab w:val="clear" w:pos="227"/>
                <w:tab w:val="clear" w:pos="454"/>
              </w:tabs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084" w:type="dxa"/>
          </w:tcPr>
          <w:p w14:paraId="0C53EF76" w14:textId="77777777" w:rsidR="00670A41" w:rsidRPr="00D566CF" w:rsidRDefault="00670A41" w:rsidP="00670A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0B164801" w14:textId="47350B82" w:rsidR="00670A41" w:rsidRPr="00D566CF" w:rsidRDefault="00CF5C75" w:rsidP="00670A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4,984</w:t>
            </w:r>
          </w:p>
        </w:tc>
        <w:tc>
          <w:tcPr>
            <w:tcW w:w="284" w:type="dxa"/>
            <w:vAlign w:val="bottom"/>
          </w:tcPr>
          <w:p w14:paraId="70D50270" w14:textId="77777777" w:rsidR="00670A41" w:rsidRPr="00D566CF" w:rsidRDefault="00670A41" w:rsidP="00670A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14:paraId="36CB65BE" w14:textId="4907771B" w:rsidR="00670A41" w:rsidRPr="00D566CF" w:rsidRDefault="00670A41" w:rsidP="00670A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566C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5,419</w:t>
            </w:r>
          </w:p>
        </w:tc>
      </w:tr>
      <w:tr w:rsidR="00670A41" w:rsidRPr="00D566CF" w14:paraId="035E037C" w14:textId="77777777" w:rsidTr="00CF5C75">
        <w:trPr>
          <w:trHeight w:val="397"/>
        </w:trPr>
        <w:tc>
          <w:tcPr>
            <w:tcW w:w="4053" w:type="dxa"/>
            <w:vAlign w:val="bottom"/>
          </w:tcPr>
          <w:p w14:paraId="26637E2A" w14:textId="77777777" w:rsidR="00670A41" w:rsidRPr="00A377DF" w:rsidRDefault="00670A41" w:rsidP="00E14629">
            <w:pPr>
              <w:tabs>
                <w:tab w:val="clear" w:pos="227"/>
                <w:tab w:val="clear" w:pos="454"/>
              </w:tabs>
              <w:ind w:left="-10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084" w:type="dxa"/>
          </w:tcPr>
          <w:p w14:paraId="51EBDEF5" w14:textId="77777777" w:rsidR="00670A41" w:rsidRPr="00D566CF" w:rsidRDefault="00670A41" w:rsidP="00670A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60D544B4" w14:textId="291B3542" w:rsidR="00670A41" w:rsidRPr="00D566CF" w:rsidRDefault="00CF5C75" w:rsidP="00670A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3,293</w:t>
            </w:r>
          </w:p>
        </w:tc>
        <w:tc>
          <w:tcPr>
            <w:tcW w:w="284" w:type="dxa"/>
            <w:vAlign w:val="bottom"/>
          </w:tcPr>
          <w:p w14:paraId="70B99636" w14:textId="77777777" w:rsidR="00670A41" w:rsidRPr="00D566CF" w:rsidRDefault="00670A41" w:rsidP="00670A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14:paraId="1AC49A3E" w14:textId="17E3F09D" w:rsidR="00670A41" w:rsidRPr="00D566CF" w:rsidRDefault="00670A41" w:rsidP="00670A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566C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3,731</w:t>
            </w:r>
          </w:p>
        </w:tc>
      </w:tr>
      <w:tr w:rsidR="00670A41" w:rsidRPr="00D566CF" w14:paraId="04158047" w14:textId="77777777" w:rsidTr="00CF5C75">
        <w:trPr>
          <w:trHeight w:val="397"/>
        </w:trPr>
        <w:tc>
          <w:tcPr>
            <w:tcW w:w="4053" w:type="dxa"/>
            <w:vAlign w:val="bottom"/>
          </w:tcPr>
          <w:p w14:paraId="48B8600C" w14:textId="77777777" w:rsidR="00670A41" w:rsidRPr="00A377DF" w:rsidRDefault="00670A41" w:rsidP="00E14629">
            <w:pPr>
              <w:tabs>
                <w:tab w:val="clear" w:pos="227"/>
                <w:tab w:val="clear" w:pos="454"/>
              </w:tabs>
              <w:ind w:left="-10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084" w:type="dxa"/>
          </w:tcPr>
          <w:p w14:paraId="64498872" w14:textId="77777777" w:rsidR="00670A41" w:rsidRPr="00D566CF" w:rsidRDefault="00670A41" w:rsidP="00670A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4046051" w14:textId="19654CD3" w:rsidR="00670A41" w:rsidRPr="00D566CF" w:rsidRDefault="00CF5C75" w:rsidP="00670A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3,033</w:t>
            </w:r>
          </w:p>
        </w:tc>
        <w:tc>
          <w:tcPr>
            <w:tcW w:w="284" w:type="dxa"/>
            <w:vAlign w:val="bottom"/>
          </w:tcPr>
          <w:p w14:paraId="66EFFAA2" w14:textId="77777777" w:rsidR="00670A41" w:rsidRPr="00D566CF" w:rsidRDefault="00670A41" w:rsidP="00670A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14:paraId="1F6F18C2" w14:textId="739F6327" w:rsidR="00670A41" w:rsidRPr="00D566CF" w:rsidRDefault="00670A41" w:rsidP="00670A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566C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2,925</w:t>
            </w:r>
          </w:p>
        </w:tc>
      </w:tr>
    </w:tbl>
    <w:p w14:paraId="34AFEEA2" w14:textId="778B522D" w:rsidR="00754281" w:rsidRPr="00D566CF" w:rsidRDefault="00754281" w:rsidP="00754281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A377DF">
        <w:rPr>
          <w:rFonts w:ascii="Angsana New" w:hAnsi="Angsana New"/>
          <w:sz w:val="28"/>
          <w:szCs w:val="28"/>
          <w:cs/>
        </w:rPr>
        <w:t>กำไร (ขาดทุน) ต่อหุ้นขั้นพื้นฐาน</w:t>
      </w:r>
    </w:p>
    <w:p w14:paraId="51AE72E2" w14:textId="5C629CFC" w:rsidR="00670A41" w:rsidRPr="00D566CF" w:rsidRDefault="00754281" w:rsidP="00754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D566CF">
        <w:rPr>
          <w:rFonts w:ascii="Angsana New" w:hAnsi="Angsana New"/>
          <w:sz w:val="28"/>
          <w:szCs w:val="28"/>
          <w:cs/>
        </w:rPr>
        <w:t>กำไร (ขาดทุน) ต่อหุ้นขั้นพื้นฐานคำนวณจากกำไร (ขาดทุน) สำหรับปีที่เป็นส่วนของผู้ถือหุ้นสามัญของบริษัทหารด้วยจำนวนหุ้นสามัญที่ออกจำหน่ายแล้วระหว่างปีในแต่ละปี โดยวิธีถัวเฉลี่ยถ่วงน้ำหนักแสดงการคำนวณดังนี้</w:t>
      </w:r>
    </w:p>
    <w:tbl>
      <w:tblPr>
        <w:tblW w:w="9463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069"/>
        <w:gridCol w:w="2018"/>
        <w:gridCol w:w="284"/>
        <w:gridCol w:w="2092"/>
      </w:tblGrid>
      <w:tr w:rsidR="00401737" w:rsidRPr="00D566CF" w14:paraId="5DDA8665" w14:textId="77777777" w:rsidTr="00E14629">
        <w:trPr>
          <w:trHeight w:val="397"/>
        </w:trPr>
        <w:tc>
          <w:tcPr>
            <w:tcW w:w="5069" w:type="dxa"/>
          </w:tcPr>
          <w:p w14:paraId="0A05370D" w14:textId="77777777" w:rsidR="00401737" w:rsidRPr="00D566CF" w:rsidRDefault="00401737" w:rsidP="00C74CC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</w:tcPr>
          <w:p w14:paraId="051DA89F" w14:textId="77777777" w:rsidR="00401737" w:rsidRPr="00A377DF" w:rsidRDefault="00401737" w:rsidP="00C74CC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พันบาท/ พันหุ้น</w:t>
            </w:r>
          </w:p>
        </w:tc>
      </w:tr>
      <w:tr w:rsidR="00401737" w:rsidRPr="00D566CF" w14:paraId="5173B7DD" w14:textId="77777777" w:rsidTr="00E14629">
        <w:trPr>
          <w:trHeight w:val="397"/>
        </w:trPr>
        <w:tc>
          <w:tcPr>
            <w:tcW w:w="5069" w:type="dxa"/>
          </w:tcPr>
          <w:p w14:paraId="2362B818" w14:textId="77777777" w:rsidR="00401737" w:rsidRPr="00D566CF" w:rsidRDefault="00401737" w:rsidP="00C74CC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3D3DAC" w14:textId="77777777" w:rsidR="00401737" w:rsidRPr="00A377DF" w:rsidRDefault="00401737" w:rsidP="00C74CC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401737" w:rsidRPr="00D566CF" w14:paraId="35AD02FA" w14:textId="77777777" w:rsidTr="00E14629">
        <w:trPr>
          <w:trHeight w:val="397"/>
        </w:trPr>
        <w:tc>
          <w:tcPr>
            <w:tcW w:w="5069" w:type="dxa"/>
          </w:tcPr>
          <w:p w14:paraId="5F6184F5" w14:textId="77777777" w:rsidR="00401737" w:rsidRPr="00D566CF" w:rsidRDefault="00401737" w:rsidP="00C74CC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368585" w14:textId="77777777" w:rsidR="00401737" w:rsidRPr="00A377DF" w:rsidRDefault="00401737" w:rsidP="00C74CC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D566CF">
              <w:rPr>
                <w:rFonts w:ascii="Angsana New" w:hAnsi="Angsana New"/>
                <w:sz w:val="28"/>
                <w:szCs w:val="28"/>
              </w:rPr>
              <w:t>31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01737" w:rsidRPr="00D566CF" w14:paraId="380842BB" w14:textId="77777777" w:rsidTr="00E14629">
        <w:trPr>
          <w:trHeight w:val="397"/>
        </w:trPr>
        <w:tc>
          <w:tcPr>
            <w:tcW w:w="5069" w:type="dxa"/>
          </w:tcPr>
          <w:p w14:paraId="49580B7C" w14:textId="77777777" w:rsidR="00401737" w:rsidRPr="00D566CF" w:rsidRDefault="00401737" w:rsidP="00C74CC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BD65A5" w14:textId="760FFCE0" w:rsidR="00401737" w:rsidRPr="00D566CF" w:rsidRDefault="00401737" w:rsidP="00C74CC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69F13D5C" w14:textId="77777777" w:rsidR="00401737" w:rsidRPr="00A377DF" w:rsidRDefault="00401737" w:rsidP="00C74CC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CBEB21" w14:textId="6580674A" w:rsidR="00401737" w:rsidRPr="00A377DF" w:rsidRDefault="00401737" w:rsidP="00C74CC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401737" w:rsidRPr="00D566CF" w14:paraId="63E4AA6C" w14:textId="77777777" w:rsidTr="00E14629">
        <w:trPr>
          <w:trHeight w:val="397"/>
        </w:trPr>
        <w:tc>
          <w:tcPr>
            <w:tcW w:w="5069" w:type="dxa"/>
          </w:tcPr>
          <w:p w14:paraId="2FF4CF6F" w14:textId="77777777" w:rsidR="00401737" w:rsidRPr="00D566CF" w:rsidRDefault="00401737" w:rsidP="00C74CC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auto"/>
            </w:tcBorders>
          </w:tcPr>
          <w:p w14:paraId="5DC6A472" w14:textId="77777777" w:rsidR="00401737" w:rsidRPr="00D566CF" w:rsidRDefault="00401737" w:rsidP="00C74CC3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289FA26D" w14:textId="77777777" w:rsidR="00401737" w:rsidRPr="00D566CF" w:rsidRDefault="00401737" w:rsidP="00C74CC3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</w:tcBorders>
          </w:tcPr>
          <w:p w14:paraId="0F26F07D" w14:textId="77777777" w:rsidR="00401737" w:rsidRPr="00D566CF" w:rsidRDefault="00401737" w:rsidP="00C74CC3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1737" w:rsidRPr="00D566CF" w14:paraId="6B8000D2" w14:textId="77777777" w:rsidTr="00EC50E5">
        <w:trPr>
          <w:trHeight w:val="397"/>
        </w:trPr>
        <w:tc>
          <w:tcPr>
            <w:tcW w:w="5069" w:type="dxa"/>
            <w:vAlign w:val="bottom"/>
          </w:tcPr>
          <w:p w14:paraId="566AE838" w14:textId="6A454B37" w:rsidR="00401737" w:rsidRPr="00D566CF" w:rsidRDefault="00401737" w:rsidP="00E14629">
            <w:pPr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eastAsia="Calibri" w:hAnsi="Angsana New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201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5B9744" w14:textId="7BF06B31" w:rsidR="00401737" w:rsidRPr="00D566CF" w:rsidRDefault="00EC50E5" w:rsidP="00E1462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20,</w:t>
            </w:r>
            <w:r w:rsidR="008834A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754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AC6ED42" w14:textId="77777777" w:rsidR="00401737" w:rsidRPr="00D566CF" w:rsidRDefault="00401737" w:rsidP="00E146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88E9D9" w14:textId="57C3669C" w:rsidR="00401737" w:rsidRPr="00D566CF" w:rsidRDefault="00401737" w:rsidP="00E1462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ZW"/>
              </w:rPr>
            </w:pPr>
            <w:r w:rsidRPr="00D566C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9,258</w:t>
            </w:r>
          </w:p>
        </w:tc>
      </w:tr>
      <w:tr w:rsidR="00401737" w:rsidRPr="00D566CF" w14:paraId="51517C89" w14:textId="77777777" w:rsidTr="00E14629">
        <w:trPr>
          <w:trHeight w:val="397"/>
        </w:trPr>
        <w:tc>
          <w:tcPr>
            <w:tcW w:w="5069" w:type="dxa"/>
            <w:vAlign w:val="bottom"/>
          </w:tcPr>
          <w:p w14:paraId="28AC7413" w14:textId="77777777" w:rsidR="00401737" w:rsidRPr="00D566CF" w:rsidRDefault="00401737" w:rsidP="00E14629">
            <w:pPr>
              <w:tabs>
                <w:tab w:val="clear" w:pos="227"/>
                <w:tab w:val="clear" w:pos="45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EDB312" w14:textId="77777777" w:rsidR="00401737" w:rsidRPr="00D566CF" w:rsidRDefault="00401737" w:rsidP="00E1462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BFBC642" w14:textId="77777777" w:rsidR="00401737" w:rsidRPr="00A377DF" w:rsidRDefault="00401737" w:rsidP="00E1462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0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F18A3F" w14:textId="77777777" w:rsidR="00401737" w:rsidRPr="00D566CF" w:rsidRDefault="00401737" w:rsidP="00E1462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401737" w:rsidRPr="00D566CF" w14:paraId="3E4E3A54" w14:textId="77777777" w:rsidTr="00EC50E5">
        <w:trPr>
          <w:trHeight w:val="397"/>
        </w:trPr>
        <w:tc>
          <w:tcPr>
            <w:tcW w:w="5069" w:type="dxa"/>
            <w:vAlign w:val="bottom"/>
          </w:tcPr>
          <w:p w14:paraId="3E2371F4" w14:textId="77777777" w:rsidR="00401737" w:rsidRPr="00A377DF" w:rsidRDefault="00401737" w:rsidP="00E14629">
            <w:pPr>
              <w:tabs>
                <w:tab w:val="clear" w:pos="227"/>
                <w:tab w:val="clear" w:pos="45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eastAsia="Calibri" w:hAnsi="Angsana New"/>
                <w:sz w:val="28"/>
                <w:szCs w:val="28"/>
                <w:cs/>
              </w:rPr>
              <w:t>จำนวนหุ้นถัวเฉลี่ยถ่วงน้ำหนัก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783D7" w14:textId="66C75D11" w:rsidR="00401737" w:rsidRPr="00D566CF" w:rsidRDefault="00E14629" w:rsidP="00E1462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149,510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6E9C605" w14:textId="77777777" w:rsidR="00401737" w:rsidRPr="00D566CF" w:rsidRDefault="00401737" w:rsidP="00E1462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E6B7C" w14:textId="1B9BE6E7" w:rsidR="00401737" w:rsidRPr="00D566CF" w:rsidRDefault="00401737" w:rsidP="00E1462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566C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14,951</w:t>
            </w:r>
          </w:p>
        </w:tc>
      </w:tr>
      <w:tr w:rsidR="00401737" w:rsidRPr="00D566CF" w14:paraId="50148D93" w14:textId="77777777" w:rsidTr="00EC50E5">
        <w:trPr>
          <w:trHeight w:val="397"/>
        </w:trPr>
        <w:tc>
          <w:tcPr>
            <w:tcW w:w="5069" w:type="dxa"/>
            <w:vAlign w:val="bottom"/>
          </w:tcPr>
          <w:p w14:paraId="5A2090E4" w14:textId="07FE14F2" w:rsidR="00401737" w:rsidRPr="00D566CF" w:rsidRDefault="00401737" w:rsidP="00E14629">
            <w:pPr>
              <w:tabs>
                <w:tab w:val="clear" w:pos="227"/>
                <w:tab w:val="clear" w:pos="454"/>
              </w:tabs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eastAsia="Calibri" w:hAnsi="Angsana New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2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6355A5" w14:textId="45AF99EF" w:rsidR="00401737" w:rsidRPr="00D566CF" w:rsidRDefault="00EC50E5" w:rsidP="00E1462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0.1</w:t>
            </w:r>
            <w:r w:rsidR="00860DD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3D9541D" w14:textId="77777777" w:rsidR="00401737" w:rsidRPr="00D566CF" w:rsidRDefault="00401737" w:rsidP="00E1462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7CA6B7" w14:textId="654DCBE8" w:rsidR="00401737" w:rsidRPr="00D566CF" w:rsidRDefault="00401737" w:rsidP="00E1462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566C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0.62</w:t>
            </w:r>
          </w:p>
        </w:tc>
      </w:tr>
    </w:tbl>
    <w:p w14:paraId="3A8AE129" w14:textId="77777777" w:rsidR="00E17D8F" w:rsidRDefault="00E17D8F" w:rsidP="00D25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</w:p>
    <w:p w14:paraId="21BB01CA" w14:textId="77777777" w:rsidR="008E421C" w:rsidRDefault="008E421C" w:rsidP="00D25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</w:p>
    <w:p w14:paraId="298BB829" w14:textId="77777777" w:rsidR="008E421C" w:rsidRDefault="008E421C" w:rsidP="00D25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</w:p>
    <w:p w14:paraId="4B18F7FA" w14:textId="77777777" w:rsidR="008E421C" w:rsidRDefault="008E421C" w:rsidP="00D25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</w:p>
    <w:tbl>
      <w:tblPr>
        <w:tblW w:w="9463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069"/>
        <w:gridCol w:w="2018"/>
        <w:gridCol w:w="284"/>
        <w:gridCol w:w="2092"/>
      </w:tblGrid>
      <w:tr w:rsidR="00D254CF" w:rsidRPr="00D566CF" w14:paraId="3693EF87" w14:textId="77777777" w:rsidTr="002B385C">
        <w:trPr>
          <w:trHeight w:val="397"/>
        </w:trPr>
        <w:tc>
          <w:tcPr>
            <w:tcW w:w="5069" w:type="dxa"/>
          </w:tcPr>
          <w:p w14:paraId="30F9B55A" w14:textId="77777777" w:rsidR="00D254CF" w:rsidRPr="00D566CF" w:rsidRDefault="00D254CF" w:rsidP="00C74CC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</w:tcPr>
          <w:p w14:paraId="76AF1A61" w14:textId="77777777" w:rsidR="00D254CF" w:rsidRPr="00A377DF" w:rsidRDefault="00D254CF" w:rsidP="00C74CC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พันบาท/ พันหุ้น</w:t>
            </w:r>
          </w:p>
        </w:tc>
      </w:tr>
      <w:tr w:rsidR="00D254CF" w:rsidRPr="00D566CF" w14:paraId="013E9C92" w14:textId="77777777" w:rsidTr="002B385C">
        <w:trPr>
          <w:trHeight w:val="397"/>
        </w:trPr>
        <w:tc>
          <w:tcPr>
            <w:tcW w:w="5069" w:type="dxa"/>
          </w:tcPr>
          <w:p w14:paraId="6458E449" w14:textId="77777777" w:rsidR="00D254CF" w:rsidRPr="00D566CF" w:rsidRDefault="00D254CF" w:rsidP="00C74CC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13AA0FB" w14:textId="7DA4FA44" w:rsidR="00D254CF" w:rsidRPr="00A377DF" w:rsidRDefault="00D254CF" w:rsidP="00C74CC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54CF" w:rsidRPr="00D566CF" w14:paraId="7864192F" w14:textId="77777777" w:rsidTr="002B385C">
        <w:trPr>
          <w:trHeight w:val="397"/>
        </w:trPr>
        <w:tc>
          <w:tcPr>
            <w:tcW w:w="5069" w:type="dxa"/>
          </w:tcPr>
          <w:p w14:paraId="5A094948" w14:textId="77777777" w:rsidR="00D254CF" w:rsidRPr="00D566CF" w:rsidRDefault="00D254CF" w:rsidP="00C74CC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4D2A7F" w14:textId="77777777" w:rsidR="00D254CF" w:rsidRPr="00A377DF" w:rsidRDefault="00D254CF" w:rsidP="00C74CC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D566CF">
              <w:rPr>
                <w:rFonts w:ascii="Angsana New" w:hAnsi="Angsana New"/>
                <w:sz w:val="28"/>
                <w:szCs w:val="28"/>
              </w:rPr>
              <w:t>31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254CF" w:rsidRPr="00D566CF" w14:paraId="17819926" w14:textId="77777777" w:rsidTr="002B385C">
        <w:trPr>
          <w:trHeight w:val="397"/>
        </w:trPr>
        <w:tc>
          <w:tcPr>
            <w:tcW w:w="5069" w:type="dxa"/>
          </w:tcPr>
          <w:p w14:paraId="3327121E" w14:textId="77777777" w:rsidR="00D254CF" w:rsidRPr="00D566CF" w:rsidRDefault="00D254CF" w:rsidP="00C74CC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EECE0E" w14:textId="77777777" w:rsidR="00D254CF" w:rsidRPr="00D566CF" w:rsidRDefault="00D254CF" w:rsidP="00C74CC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7063E206" w14:textId="77777777" w:rsidR="00D254CF" w:rsidRPr="00A377DF" w:rsidRDefault="00D254CF" w:rsidP="00C74CC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E2F298" w14:textId="77777777" w:rsidR="00D254CF" w:rsidRPr="00A377DF" w:rsidRDefault="00D254CF" w:rsidP="00C74CC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D254CF" w:rsidRPr="00D566CF" w14:paraId="40B3D84D" w14:textId="77777777" w:rsidTr="002B385C">
        <w:trPr>
          <w:trHeight w:val="397"/>
        </w:trPr>
        <w:tc>
          <w:tcPr>
            <w:tcW w:w="5069" w:type="dxa"/>
          </w:tcPr>
          <w:p w14:paraId="61DCF7CE" w14:textId="77777777" w:rsidR="00D254CF" w:rsidRPr="00D566CF" w:rsidRDefault="00D254CF" w:rsidP="00C74CC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auto"/>
            </w:tcBorders>
          </w:tcPr>
          <w:p w14:paraId="751B9218" w14:textId="77777777" w:rsidR="00D254CF" w:rsidRPr="00D566CF" w:rsidRDefault="00D254CF" w:rsidP="00C74CC3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3DC09103" w14:textId="77777777" w:rsidR="00D254CF" w:rsidRPr="00D566CF" w:rsidRDefault="00D254CF" w:rsidP="00C74CC3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</w:tcBorders>
          </w:tcPr>
          <w:p w14:paraId="1F880851" w14:textId="77777777" w:rsidR="00D254CF" w:rsidRPr="00D566CF" w:rsidRDefault="00D254CF" w:rsidP="00C74CC3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54CF" w:rsidRPr="00D566CF" w14:paraId="0B61EE26" w14:textId="77777777" w:rsidTr="002B385C">
        <w:trPr>
          <w:trHeight w:val="397"/>
        </w:trPr>
        <w:tc>
          <w:tcPr>
            <w:tcW w:w="5069" w:type="dxa"/>
            <w:vAlign w:val="bottom"/>
          </w:tcPr>
          <w:p w14:paraId="4E7DE9BF" w14:textId="6939B9BF" w:rsidR="00D254CF" w:rsidRPr="00D566CF" w:rsidRDefault="00D254CF" w:rsidP="00B02A6E">
            <w:pPr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eastAsia="Calibri" w:hAnsi="Angsana New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201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7D342E" w14:textId="7DA45694" w:rsidR="00D254CF" w:rsidRPr="00D566CF" w:rsidRDefault="00EC50E5" w:rsidP="00B02A6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2B38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0,</w:t>
            </w:r>
            <w:r w:rsidR="00C5614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147A2DA" w14:textId="77777777" w:rsidR="00D254CF" w:rsidRPr="00D566CF" w:rsidRDefault="00D254CF" w:rsidP="00B02A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43F4C62" w14:textId="3F741F09" w:rsidR="00D254CF" w:rsidRPr="00D566CF" w:rsidRDefault="00D254CF" w:rsidP="00B02A6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ZW"/>
              </w:rPr>
            </w:pPr>
            <w:r w:rsidRPr="00D566CF">
              <w:rPr>
                <w:rFonts w:ascii="Angsana New" w:hAnsi="Angsana New" w:cs="Angsana New"/>
                <w:sz w:val="28"/>
                <w:szCs w:val="28"/>
              </w:rPr>
              <w:t>15,449</w:t>
            </w:r>
          </w:p>
        </w:tc>
      </w:tr>
      <w:tr w:rsidR="00D254CF" w:rsidRPr="00D566CF" w14:paraId="67BE7967" w14:textId="77777777" w:rsidTr="002B385C">
        <w:trPr>
          <w:trHeight w:val="397"/>
        </w:trPr>
        <w:tc>
          <w:tcPr>
            <w:tcW w:w="5069" w:type="dxa"/>
            <w:vAlign w:val="bottom"/>
          </w:tcPr>
          <w:p w14:paraId="46F9D12A" w14:textId="77777777" w:rsidR="00D254CF" w:rsidRPr="00D566CF" w:rsidRDefault="00D254CF" w:rsidP="00B02A6E">
            <w:pPr>
              <w:tabs>
                <w:tab w:val="clear" w:pos="227"/>
                <w:tab w:val="clear" w:pos="45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8DA1C49" w14:textId="77777777" w:rsidR="00D254CF" w:rsidRPr="00D566CF" w:rsidRDefault="00D254CF" w:rsidP="00B02A6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27C092A" w14:textId="77777777" w:rsidR="00D254CF" w:rsidRPr="00A377DF" w:rsidRDefault="00D254CF" w:rsidP="00B02A6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0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B7878C8" w14:textId="77777777" w:rsidR="00D254CF" w:rsidRPr="00D566CF" w:rsidRDefault="00D254CF" w:rsidP="00B02A6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D254CF" w:rsidRPr="00D566CF" w14:paraId="27A9D31D" w14:textId="77777777" w:rsidTr="002B385C">
        <w:trPr>
          <w:trHeight w:val="397"/>
        </w:trPr>
        <w:tc>
          <w:tcPr>
            <w:tcW w:w="5069" w:type="dxa"/>
            <w:vAlign w:val="bottom"/>
          </w:tcPr>
          <w:p w14:paraId="11446213" w14:textId="77777777" w:rsidR="00D254CF" w:rsidRPr="00A377DF" w:rsidRDefault="00D254CF" w:rsidP="00B02A6E">
            <w:pPr>
              <w:tabs>
                <w:tab w:val="clear" w:pos="227"/>
                <w:tab w:val="clear" w:pos="45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eastAsia="Calibri" w:hAnsi="Angsana New"/>
                <w:sz w:val="28"/>
                <w:szCs w:val="28"/>
                <w:cs/>
              </w:rPr>
              <w:t>จำนวนหุ้นถัวเฉลี่ยถ่วงน้ำหนัก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733DD6" w14:textId="6259680B" w:rsidR="00D254CF" w:rsidRPr="00D566CF" w:rsidRDefault="00B02A6E" w:rsidP="00B02A6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149,510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B17E06E" w14:textId="77777777" w:rsidR="00D254CF" w:rsidRPr="00D566CF" w:rsidRDefault="00D254CF" w:rsidP="00B02A6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9C3D1" w14:textId="3A3C71F0" w:rsidR="00D254CF" w:rsidRPr="00D566CF" w:rsidRDefault="00D254CF" w:rsidP="00B02A6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566CF">
              <w:rPr>
                <w:rFonts w:ascii="Angsana New" w:hAnsi="Angsana New" w:cs="Angsana New"/>
                <w:sz w:val="28"/>
                <w:szCs w:val="28"/>
              </w:rPr>
              <w:t>14,951</w:t>
            </w:r>
          </w:p>
        </w:tc>
      </w:tr>
      <w:tr w:rsidR="00D254CF" w:rsidRPr="00D566CF" w14:paraId="36F23BF6" w14:textId="77777777" w:rsidTr="002B385C">
        <w:trPr>
          <w:trHeight w:val="397"/>
        </w:trPr>
        <w:tc>
          <w:tcPr>
            <w:tcW w:w="5069" w:type="dxa"/>
            <w:vAlign w:val="bottom"/>
          </w:tcPr>
          <w:p w14:paraId="3914BD21" w14:textId="688CC6C4" w:rsidR="00D254CF" w:rsidRPr="00D566CF" w:rsidRDefault="00D254CF" w:rsidP="00B02A6E">
            <w:pPr>
              <w:tabs>
                <w:tab w:val="clear" w:pos="227"/>
                <w:tab w:val="clear" w:pos="454"/>
              </w:tabs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eastAsia="Calibri" w:hAnsi="Angsana New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2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A85A4D" w14:textId="7A2BE46E" w:rsidR="00D254CF" w:rsidRPr="00D566CF" w:rsidRDefault="002B385C" w:rsidP="00B02A6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0.14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49D2878" w14:textId="77777777" w:rsidR="00D254CF" w:rsidRPr="00D566CF" w:rsidRDefault="00D254CF" w:rsidP="00B02A6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265E09" w14:textId="6166F316" w:rsidR="00D254CF" w:rsidRPr="00D566CF" w:rsidRDefault="00D254CF" w:rsidP="00B02A6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566CF">
              <w:rPr>
                <w:rFonts w:ascii="Angsana New" w:hAnsi="Angsana New" w:cs="Angsana New"/>
                <w:sz w:val="28"/>
                <w:szCs w:val="28"/>
              </w:rPr>
              <w:t>1.03</w:t>
            </w:r>
          </w:p>
        </w:tc>
      </w:tr>
    </w:tbl>
    <w:p w14:paraId="5E9DAEE1" w14:textId="7C614119" w:rsidR="00C8551D" w:rsidRPr="00D566CF" w:rsidRDefault="00C8551D" w:rsidP="00C95A84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A377DF">
        <w:rPr>
          <w:rFonts w:ascii="Angsana New" w:hAnsi="Angsana New"/>
          <w:sz w:val="28"/>
          <w:szCs w:val="28"/>
          <w:cs/>
        </w:rPr>
        <w:t>กำไร</w:t>
      </w:r>
      <w:r w:rsidR="00FD62F4" w:rsidRPr="00A377DF">
        <w:rPr>
          <w:rFonts w:ascii="Angsana New" w:hAnsi="Angsana New"/>
          <w:sz w:val="28"/>
          <w:szCs w:val="28"/>
          <w:cs/>
        </w:rPr>
        <w:t xml:space="preserve"> </w:t>
      </w:r>
      <w:r w:rsidR="00725C7D" w:rsidRPr="00A377DF">
        <w:rPr>
          <w:rFonts w:ascii="Angsana New" w:hAnsi="Angsana New"/>
          <w:sz w:val="28"/>
          <w:szCs w:val="28"/>
          <w:cs/>
        </w:rPr>
        <w:t>(</w:t>
      </w:r>
      <w:r w:rsidRPr="00A377DF">
        <w:rPr>
          <w:rFonts w:ascii="Angsana New" w:hAnsi="Angsana New"/>
          <w:sz w:val="28"/>
          <w:szCs w:val="28"/>
          <w:cs/>
        </w:rPr>
        <w:t>ขาดทุน</w:t>
      </w:r>
      <w:r w:rsidR="00725C7D" w:rsidRPr="00A377DF">
        <w:rPr>
          <w:rFonts w:ascii="Angsana New" w:hAnsi="Angsana New"/>
          <w:sz w:val="28"/>
          <w:szCs w:val="28"/>
          <w:cs/>
        </w:rPr>
        <w:t>)</w:t>
      </w:r>
      <w:r w:rsidR="00FD62F4" w:rsidRPr="00A377DF">
        <w:rPr>
          <w:rFonts w:ascii="Angsana New" w:hAnsi="Angsana New"/>
          <w:sz w:val="28"/>
          <w:szCs w:val="28"/>
          <w:cs/>
        </w:rPr>
        <w:t xml:space="preserve"> </w:t>
      </w:r>
      <w:r w:rsidRPr="00A377DF">
        <w:rPr>
          <w:rFonts w:ascii="Angsana New" w:hAnsi="Angsana New"/>
          <w:sz w:val="28"/>
          <w:szCs w:val="28"/>
          <w:cs/>
        </w:rPr>
        <w:t>เบ็ดเสร็จอื่น</w:t>
      </w:r>
    </w:p>
    <w:tbl>
      <w:tblPr>
        <w:tblW w:w="4900" w:type="pct"/>
        <w:tblInd w:w="109" w:type="dxa"/>
        <w:tblLayout w:type="fixed"/>
        <w:tblLook w:val="04A0" w:firstRow="1" w:lastRow="0" w:firstColumn="1" w:lastColumn="0" w:noHBand="0" w:noVBand="1"/>
      </w:tblPr>
      <w:tblGrid>
        <w:gridCol w:w="5112"/>
        <w:gridCol w:w="1421"/>
        <w:gridCol w:w="281"/>
        <w:gridCol w:w="1276"/>
        <w:gridCol w:w="283"/>
        <w:gridCol w:w="1264"/>
      </w:tblGrid>
      <w:tr w:rsidR="008401B8" w:rsidRPr="00D566CF" w14:paraId="585F853F" w14:textId="77777777" w:rsidTr="001B3552">
        <w:trPr>
          <w:trHeight w:val="397"/>
          <w:tblHeader/>
        </w:trPr>
        <w:tc>
          <w:tcPr>
            <w:tcW w:w="2652" w:type="pct"/>
            <w:shd w:val="clear" w:color="auto" w:fill="auto"/>
          </w:tcPr>
          <w:p w14:paraId="4859DF6E" w14:textId="77777777" w:rsidR="00C05C37" w:rsidRPr="00D566CF" w:rsidRDefault="00C05C37" w:rsidP="00D2520C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48" w:type="pct"/>
            <w:gridSpan w:val="5"/>
            <w:shd w:val="clear" w:color="auto" w:fill="auto"/>
            <w:vAlign w:val="bottom"/>
          </w:tcPr>
          <w:p w14:paraId="3ADD5701" w14:textId="77777777" w:rsidR="00C05C37" w:rsidRPr="00A377DF" w:rsidRDefault="00C05C37" w:rsidP="0063083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8401B8" w:rsidRPr="00D566CF" w14:paraId="56D01834" w14:textId="77777777" w:rsidTr="001B3552">
        <w:trPr>
          <w:trHeight w:val="397"/>
          <w:tblHeader/>
        </w:trPr>
        <w:tc>
          <w:tcPr>
            <w:tcW w:w="2652" w:type="pct"/>
            <w:shd w:val="clear" w:color="auto" w:fill="auto"/>
          </w:tcPr>
          <w:p w14:paraId="6387B174" w14:textId="77777777" w:rsidR="00C05C37" w:rsidRPr="00D566CF" w:rsidRDefault="00C05C37" w:rsidP="00D2520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48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AF9ABC" w14:textId="7D221FFB" w:rsidR="00C05C37" w:rsidRPr="00D566CF" w:rsidRDefault="00F026BD" w:rsidP="00630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สำหรับ</w:t>
            </w:r>
            <w:r w:rsidR="0081059B"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ปี</w:t>
            </w:r>
            <w:r w:rsidR="00C05C37"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="000A3839" w:rsidRPr="00D566CF">
              <w:rPr>
                <w:rFonts w:ascii="Angsana New" w:hAnsi="Angsana New"/>
                <w:sz w:val="28"/>
                <w:szCs w:val="28"/>
              </w:rPr>
              <w:t>3</w:t>
            </w:r>
            <w:r w:rsidR="0081059B" w:rsidRPr="00D566CF">
              <w:rPr>
                <w:rFonts w:ascii="Angsana New" w:hAnsi="Angsana New"/>
                <w:sz w:val="28"/>
                <w:szCs w:val="28"/>
              </w:rPr>
              <w:t>1</w:t>
            </w:r>
            <w:r w:rsidR="000A3839" w:rsidRPr="00D566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1059B" w:rsidRPr="00A377DF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C05C37" w:rsidRPr="00A377D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05C37" w:rsidRPr="00D566CF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3E5D21" w:rsidRPr="00D566CF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814852" w:rsidRPr="00D566CF" w14:paraId="5147705D" w14:textId="77777777" w:rsidTr="00F8745B">
        <w:trPr>
          <w:trHeight w:val="397"/>
          <w:tblHeader/>
        </w:trPr>
        <w:tc>
          <w:tcPr>
            <w:tcW w:w="2652" w:type="pct"/>
            <w:shd w:val="clear" w:color="auto" w:fill="auto"/>
          </w:tcPr>
          <w:p w14:paraId="083D710A" w14:textId="77777777" w:rsidR="00C05C37" w:rsidRPr="00D566CF" w:rsidRDefault="00C05C37" w:rsidP="00D2520C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6408F" w14:textId="77777777" w:rsidR="00C05C37" w:rsidRPr="00D566CF" w:rsidRDefault="00C05C37" w:rsidP="0063083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78312" w14:textId="77777777" w:rsidR="00C05C37" w:rsidRPr="00D566CF" w:rsidRDefault="00C05C37" w:rsidP="0063083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C0A34" w14:textId="77777777" w:rsidR="00C05C37" w:rsidRPr="00A377DF" w:rsidRDefault="00C05C37" w:rsidP="0063083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03D5E" w14:textId="77777777" w:rsidR="00C05C37" w:rsidRPr="00D566CF" w:rsidRDefault="00C05C37" w:rsidP="0063083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EF5C6" w14:textId="77777777" w:rsidR="00C05C37" w:rsidRPr="00D566CF" w:rsidRDefault="00C05C37" w:rsidP="0063083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14852" w:rsidRPr="00D566CF" w14:paraId="5B960E8F" w14:textId="77777777" w:rsidTr="00F8745B">
        <w:trPr>
          <w:trHeight w:val="397"/>
          <w:tblHeader/>
        </w:trPr>
        <w:tc>
          <w:tcPr>
            <w:tcW w:w="2652" w:type="pct"/>
            <w:shd w:val="clear" w:color="auto" w:fill="auto"/>
            <w:vAlign w:val="bottom"/>
          </w:tcPr>
          <w:p w14:paraId="3CAE8BE8" w14:textId="77777777" w:rsidR="00C05C37" w:rsidRPr="00D566CF" w:rsidRDefault="00C05C37" w:rsidP="00D2520C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3A213F" w14:textId="77777777" w:rsidR="00C05C37" w:rsidRPr="00D566CF" w:rsidRDefault="00C05C37" w:rsidP="0063083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41A18D2" w14:textId="77777777" w:rsidR="00C05C37" w:rsidRPr="00D566CF" w:rsidRDefault="00C05C37" w:rsidP="0063083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370D33" w14:textId="77777777" w:rsidR="00C05C37" w:rsidRPr="00D566CF" w:rsidRDefault="00C05C37" w:rsidP="0063083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3302405C" w14:textId="77777777" w:rsidR="00C05C37" w:rsidRPr="00D566CF" w:rsidRDefault="00C05C37" w:rsidP="0063083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BD34C" w14:textId="77777777" w:rsidR="00C05C37" w:rsidRPr="00D566CF" w:rsidRDefault="00C05C37" w:rsidP="0063083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814852" w:rsidRPr="00D566CF" w14:paraId="06B9C6C8" w14:textId="77777777" w:rsidTr="00F8745B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26B958D8" w14:textId="77777777" w:rsidR="00C05C37" w:rsidRPr="00A377DF" w:rsidRDefault="00C05C37" w:rsidP="00630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8" w:right="-36" w:firstLine="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737" w:type="pct"/>
            <w:tcBorders>
              <w:top w:val="single" w:sz="4" w:space="0" w:color="auto"/>
            </w:tcBorders>
            <w:shd w:val="clear" w:color="auto" w:fill="auto"/>
          </w:tcPr>
          <w:p w14:paraId="2F922897" w14:textId="77777777" w:rsidR="00C05C37" w:rsidRPr="00D566CF" w:rsidRDefault="00C05C37" w:rsidP="00D2520C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152C05B2" w14:textId="77777777" w:rsidR="00C05C37" w:rsidRPr="00D566CF" w:rsidRDefault="00C05C37" w:rsidP="00D2520C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</w:tcPr>
          <w:p w14:paraId="54E33329" w14:textId="77777777" w:rsidR="00C05C37" w:rsidRPr="00D566CF" w:rsidRDefault="00C05C37" w:rsidP="00D2520C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2B2EA042" w14:textId="77777777" w:rsidR="00C05C37" w:rsidRPr="00D566CF" w:rsidRDefault="00C05C37" w:rsidP="00D2520C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auto"/>
          </w:tcPr>
          <w:p w14:paraId="36C6E130" w14:textId="77777777" w:rsidR="00C05C37" w:rsidRPr="00D566CF" w:rsidRDefault="00C05C37" w:rsidP="00D2520C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14852" w:rsidRPr="00D566CF" w14:paraId="614201C4" w14:textId="77777777" w:rsidTr="00F8745B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200BA00E" w14:textId="77777777" w:rsidR="00C05C37" w:rsidRPr="00D566CF" w:rsidRDefault="00C05C37" w:rsidP="00630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8" w:firstLine="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737" w:type="pct"/>
            <w:shd w:val="clear" w:color="auto" w:fill="auto"/>
          </w:tcPr>
          <w:p w14:paraId="7907F1CE" w14:textId="77777777" w:rsidR="00C05C37" w:rsidRPr="00D566CF" w:rsidRDefault="00C05C37" w:rsidP="00D2520C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40D458EF" w14:textId="77777777" w:rsidR="00C05C37" w:rsidRPr="00D566CF" w:rsidRDefault="00C05C37" w:rsidP="00D2520C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</w:tcPr>
          <w:p w14:paraId="2D648E49" w14:textId="77777777" w:rsidR="00C05C37" w:rsidRPr="00D566CF" w:rsidRDefault="00C05C37" w:rsidP="00D2520C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05B3489C" w14:textId="77777777" w:rsidR="00C05C37" w:rsidRPr="00D566CF" w:rsidRDefault="00C05C37" w:rsidP="00D2520C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</w:tcPr>
          <w:p w14:paraId="49F54417" w14:textId="77777777" w:rsidR="00C05C37" w:rsidRPr="00D566CF" w:rsidRDefault="00C05C37" w:rsidP="00D2520C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14852" w:rsidRPr="00D566CF" w14:paraId="75B5AEC3" w14:textId="77777777" w:rsidTr="00F8745B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3C4AAD1F" w14:textId="20FFBE2A" w:rsidR="00C05C37" w:rsidRPr="00A377DF" w:rsidRDefault="00C05C37" w:rsidP="00630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737" w:type="pct"/>
            <w:shd w:val="clear" w:color="auto" w:fill="auto"/>
          </w:tcPr>
          <w:p w14:paraId="17E04DD7" w14:textId="77777777" w:rsidR="00C05C37" w:rsidRPr="00D566CF" w:rsidRDefault="00C05C37" w:rsidP="00D2520C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1316E0D6" w14:textId="77777777" w:rsidR="00C05C37" w:rsidRPr="00D566CF" w:rsidRDefault="00C05C37" w:rsidP="00D2520C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</w:tcPr>
          <w:p w14:paraId="6FBC4044" w14:textId="77777777" w:rsidR="00C05C37" w:rsidRPr="00D566CF" w:rsidRDefault="00C05C37" w:rsidP="00D2520C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23FA5855" w14:textId="77777777" w:rsidR="00C05C37" w:rsidRPr="00D566CF" w:rsidRDefault="00C05C37" w:rsidP="00D2520C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</w:tcPr>
          <w:p w14:paraId="561B7072" w14:textId="77777777" w:rsidR="00C05C37" w:rsidRPr="00D566CF" w:rsidRDefault="00C05C37" w:rsidP="00D2520C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14852" w:rsidRPr="00D566CF" w14:paraId="13462EF1" w14:textId="77777777" w:rsidTr="00F8745B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55FE5783" w14:textId="3DE01751" w:rsidR="00C05C37" w:rsidRPr="00D566CF" w:rsidRDefault="00C05C37" w:rsidP="00630831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hanging="14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ส่วนแบ่ง</w:t>
            </w:r>
            <w:r w:rsidR="00001523"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(ขาดทุน) </w:t>
            </w: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เบ็ดเสร็จอื่นจากบริษัทร่วม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1970335B" w14:textId="4511F3FE" w:rsidR="00C05C37" w:rsidRPr="00D566CF" w:rsidRDefault="00EC51BA" w:rsidP="00CA22B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06ED9B8" w14:textId="77777777" w:rsidR="00C05C37" w:rsidRPr="00D566CF" w:rsidRDefault="00C05C37" w:rsidP="00D2520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37A3090A" w14:textId="55C17B29" w:rsidR="00C05C37" w:rsidRPr="00D566CF" w:rsidRDefault="00EC51BA" w:rsidP="00D2520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(1)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049E8A06" w14:textId="77777777" w:rsidR="00C05C37" w:rsidRPr="00D566CF" w:rsidRDefault="00C05C37" w:rsidP="00D2520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5121A866" w14:textId="6F4CAF49" w:rsidR="00C05C37" w:rsidRPr="00A377DF" w:rsidRDefault="006042F7" w:rsidP="00D2520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</w:tr>
      <w:tr w:rsidR="00814852" w:rsidRPr="00D566CF" w14:paraId="492DD379" w14:textId="77777777" w:rsidTr="00F8745B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06839DE2" w14:textId="77777777" w:rsidR="00C05C37" w:rsidRPr="00A377DF" w:rsidRDefault="00C05C37" w:rsidP="00630831">
            <w:pPr>
              <w:ind w:left="118" w:firstLine="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รายการที่ไม่ต้องจัดประเภทรายการใหม่</w:t>
            </w:r>
          </w:p>
        </w:tc>
        <w:tc>
          <w:tcPr>
            <w:tcW w:w="737" w:type="pct"/>
            <w:shd w:val="clear" w:color="auto" w:fill="auto"/>
            <w:vAlign w:val="center"/>
          </w:tcPr>
          <w:p w14:paraId="024CA1C6" w14:textId="77777777" w:rsidR="00C05C37" w:rsidRPr="00D566CF" w:rsidRDefault="00C05C37" w:rsidP="00D2520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50E6E505" w14:textId="77777777" w:rsidR="00C05C37" w:rsidRPr="00D566CF" w:rsidRDefault="00C05C37" w:rsidP="00D2520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44ECE495" w14:textId="77777777" w:rsidR="00C05C37" w:rsidRPr="00A377DF" w:rsidRDefault="00C05C37" w:rsidP="00D2520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4F0A0AF5" w14:textId="77777777" w:rsidR="00C05C37" w:rsidRPr="00D566CF" w:rsidRDefault="00C05C37" w:rsidP="00D2520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4F53493F" w14:textId="77777777" w:rsidR="00C05C37" w:rsidRPr="00D566CF" w:rsidRDefault="00C05C37" w:rsidP="00D2520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14852" w:rsidRPr="00D566CF" w14:paraId="547D3B30" w14:textId="77777777" w:rsidTr="00F8745B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7E169DC6" w14:textId="6836B53D" w:rsidR="00C05C37" w:rsidRPr="00D566CF" w:rsidRDefault="00C05C37" w:rsidP="00630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737" w:type="pct"/>
            <w:shd w:val="clear" w:color="auto" w:fill="auto"/>
            <w:vAlign w:val="center"/>
          </w:tcPr>
          <w:p w14:paraId="44AFA672" w14:textId="77777777" w:rsidR="00C05C37" w:rsidRPr="00D566CF" w:rsidRDefault="00C05C37" w:rsidP="00D2520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21914473" w14:textId="77777777" w:rsidR="00C05C37" w:rsidRPr="00D566CF" w:rsidRDefault="00C05C37" w:rsidP="00D2520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5CFBABDE" w14:textId="77777777" w:rsidR="00C05C37" w:rsidRPr="00D566CF" w:rsidRDefault="00C05C37" w:rsidP="00D2520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3DFD576A" w14:textId="77777777" w:rsidR="00C05C37" w:rsidRPr="00D566CF" w:rsidRDefault="00C05C37" w:rsidP="00D2520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3B0F4956" w14:textId="77777777" w:rsidR="00C05C37" w:rsidRPr="00D566CF" w:rsidRDefault="00C05C37" w:rsidP="00D2520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14852" w:rsidRPr="00D566CF" w14:paraId="5D78EF34" w14:textId="77777777" w:rsidTr="00F8745B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63547D32" w14:textId="4DDD6E56" w:rsidR="00C05C37" w:rsidRPr="00D566CF" w:rsidRDefault="00C05C37" w:rsidP="00630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 xml:space="preserve">-  </w:t>
            </w: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</w:t>
            </w:r>
            <w:r w:rsidR="00001523"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(ขาดทุน) </w:t>
            </w: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จากการวัดมูลค่ายุติธรรม - หลักทรัพย์จด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3B53E26C" w14:textId="398C35D2" w:rsidR="00C05C37" w:rsidRPr="00A377DF" w:rsidRDefault="00C05C37" w:rsidP="00D2520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1C221B5C" w14:textId="77777777" w:rsidR="00C05C37" w:rsidRPr="00D566CF" w:rsidRDefault="00C05C37" w:rsidP="00D2520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63804EE5" w14:textId="068F1102" w:rsidR="00C05C37" w:rsidRPr="00D566CF" w:rsidRDefault="00C05C37" w:rsidP="00D2520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4C5F830E" w14:textId="77777777" w:rsidR="00C05C37" w:rsidRPr="00D566CF" w:rsidRDefault="00C05C37" w:rsidP="00D2520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07337E17" w14:textId="2BDADE4E" w:rsidR="00C05C37" w:rsidRPr="00D566CF" w:rsidRDefault="00C05C37" w:rsidP="00D2520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14852" w:rsidRPr="00D566CF" w14:paraId="3ED3E475" w14:textId="77777777" w:rsidTr="00816B8E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6AC75804" w14:textId="7D2AFB05" w:rsidR="007957BC" w:rsidRPr="00A377DF" w:rsidRDefault="00001523" w:rsidP="00630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1" w:firstLine="20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ทะเบียนใน</w:t>
            </w:r>
            <w:r w:rsidR="007957BC"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ตลาดหลักทรัพย์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7C887840" w14:textId="134FBC84" w:rsidR="007957BC" w:rsidRPr="00A377DF" w:rsidRDefault="00FC0FAE" w:rsidP="007957B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(8,96</w:t>
            </w:r>
            <w:r w:rsidR="00BC1D2F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A7A378C" w14:textId="77777777" w:rsidR="007957BC" w:rsidRPr="00D566CF" w:rsidRDefault="007957BC" w:rsidP="007957B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5DB1B8EB" w14:textId="4A4B1E4D" w:rsidR="007957BC" w:rsidRPr="00A377DF" w:rsidRDefault="00FC0FAE" w:rsidP="007957B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1,793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060FFF05" w14:textId="77777777" w:rsidR="007957BC" w:rsidRPr="00D566CF" w:rsidRDefault="007957BC" w:rsidP="007957B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2EB708A8" w14:textId="6CE018F7" w:rsidR="007957BC" w:rsidRPr="00A377DF" w:rsidRDefault="0037151E" w:rsidP="007957B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7151E">
              <w:rPr>
                <w:rFonts w:ascii="Angsana New" w:hAnsi="Angsana New"/>
                <w:color w:val="000000"/>
                <w:sz w:val="28"/>
                <w:szCs w:val="28"/>
              </w:rPr>
              <w:t>(7,174)</w:t>
            </w:r>
          </w:p>
        </w:tc>
      </w:tr>
      <w:tr w:rsidR="00F0667B" w:rsidRPr="00D566CF" w14:paraId="57BD883A" w14:textId="77777777" w:rsidTr="00816B8E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251C95D6" w14:textId="55DE92F5" w:rsidR="00F0667B" w:rsidRPr="00D566CF" w:rsidRDefault="00F0667B" w:rsidP="00F06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 xml:space="preserve">-  </w:t>
            </w: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</w:t>
            </w:r>
            <w:r w:rsidRPr="00A377D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</w:t>
            </w: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จากการวัดมูลค่ายุติธรรม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หลักทรัพย์</w:t>
            </w:r>
            <w:r w:rsidRPr="00A377D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ที่ไม่อยู่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54ACE851" w14:textId="77777777" w:rsidR="00F0667B" w:rsidRPr="00D566CF" w:rsidRDefault="00F0667B" w:rsidP="00F06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08594066" w14:textId="77777777" w:rsidR="00F0667B" w:rsidRPr="00D566CF" w:rsidRDefault="00F0667B" w:rsidP="00F06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63083BC8" w14:textId="77777777" w:rsidR="00F0667B" w:rsidRPr="00A377DF" w:rsidRDefault="00F0667B" w:rsidP="00F06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4DEA405F" w14:textId="77777777" w:rsidR="00F0667B" w:rsidRPr="00D566CF" w:rsidRDefault="00F0667B" w:rsidP="00F06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2EB458C0" w14:textId="77777777" w:rsidR="00F0667B" w:rsidRPr="00A377DF" w:rsidRDefault="00F0667B" w:rsidP="00F06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F0667B" w:rsidRPr="00D566CF" w14:paraId="70840CC2" w14:textId="77777777" w:rsidTr="00816B8E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1D20080B" w14:textId="3BDCEE67" w:rsidR="00F0667B" w:rsidRPr="00D566CF" w:rsidRDefault="00F0667B" w:rsidP="00F06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ใน</w:t>
            </w:r>
            <w:r w:rsidRPr="00A377D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ความต้องการ</w:t>
            </w: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ตลาด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70E141D8" w14:textId="014DBF68" w:rsidR="00F0667B" w:rsidRPr="00D566CF" w:rsidRDefault="009C3045" w:rsidP="00F06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2,30</w:t>
            </w:r>
            <w:r w:rsidR="00BC1D2F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CA7EFFC" w14:textId="77777777" w:rsidR="00F0667B" w:rsidRPr="00D566CF" w:rsidRDefault="00F0667B" w:rsidP="00F06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21AE5B68" w14:textId="7D1BC25B" w:rsidR="00F0667B" w:rsidRPr="00A377DF" w:rsidRDefault="009C3045" w:rsidP="00F06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(460)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38F57BD9" w14:textId="77777777" w:rsidR="00F0667B" w:rsidRPr="00D566CF" w:rsidRDefault="00F0667B" w:rsidP="00F06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3C9D1038" w14:textId="6F6428A3" w:rsidR="00F0667B" w:rsidRPr="00A377DF" w:rsidRDefault="0037151E" w:rsidP="00F06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7151E">
              <w:rPr>
                <w:rFonts w:ascii="Angsana New" w:hAnsi="Angsana New"/>
                <w:color w:val="000000"/>
                <w:sz w:val="28"/>
                <w:szCs w:val="28"/>
              </w:rPr>
              <w:t>1,841</w:t>
            </w:r>
          </w:p>
        </w:tc>
      </w:tr>
      <w:tr w:rsidR="00F0667B" w:rsidRPr="00D566CF" w14:paraId="28FC2865" w14:textId="77777777" w:rsidTr="00F8745B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2B7C6096" w14:textId="4784512A" w:rsidR="00F0667B" w:rsidRPr="00A377DF" w:rsidRDefault="00F0667B" w:rsidP="00F06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 xml:space="preserve">-  </w:t>
            </w: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ผลกำไรจากการวัดมูลค่าใหม่ของผลประโยชน์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5D922AF7" w14:textId="77777777" w:rsidR="00F0667B" w:rsidRPr="00D566CF" w:rsidRDefault="00F0667B" w:rsidP="00F06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B8722B7" w14:textId="77777777" w:rsidR="00F0667B" w:rsidRPr="00D566CF" w:rsidRDefault="00F0667B" w:rsidP="00F06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1A4BB048" w14:textId="77777777" w:rsidR="00F0667B" w:rsidRPr="00A377DF" w:rsidRDefault="00F0667B" w:rsidP="00F06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64B67FEA" w14:textId="77777777" w:rsidR="00F0667B" w:rsidRPr="00D566CF" w:rsidRDefault="00F0667B" w:rsidP="00F06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485611F8" w14:textId="77777777" w:rsidR="00F0667B" w:rsidRPr="00A377DF" w:rsidRDefault="00F0667B" w:rsidP="00F06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F0667B" w:rsidRPr="00D566CF" w14:paraId="45F89D23" w14:textId="77777777" w:rsidTr="00F8745B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5338AA37" w14:textId="3A2A81C4" w:rsidR="00F0667B" w:rsidRPr="00A377DF" w:rsidRDefault="00F0667B" w:rsidP="00F06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3" w:hanging="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พนักงานที่กำหนดไว้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3FE6DA0B" w14:textId="6A20CF81" w:rsidR="00F0667B" w:rsidRPr="00D566CF" w:rsidRDefault="004D55DD" w:rsidP="00F06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4,323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647BE93" w14:textId="77777777" w:rsidR="00F0667B" w:rsidRPr="00D566CF" w:rsidRDefault="00F0667B" w:rsidP="00F06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5966DA6D" w14:textId="0B021463" w:rsidR="00F0667B" w:rsidRPr="00A377DF" w:rsidRDefault="004D55DD" w:rsidP="00F06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59D67D4F" w14:textId="77777777" w:rsidR="00F0667B" w:rsidRPr="00D566CF" w:rsidRDefault="00F0667B" w:rsidP="00F06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14922741" w14:textId="483C5955" w:rsidR="00F0667B" w:rsidRPr="00A377DF" w:rsidRDefault="006042F7" w:rsidP="00F06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4,323</w:t>
            </w:r>
          </w:p>
        </w:tc>
      </w:tr>
      <w:tr w:rsidR="00F0667B" w:rsidRPr="00D566CF" w14:paraId="5334C645" w14:textId="77777777" w:rsidTr="00F8745B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551509A7" w14:textId="5BBF0F04" w:rsidR="00F0667B" w:rsidRPr="00D566CF" w:rsidRDefault="00F0667B" w:rsidP="00F0667B">
            <w:pPr>
              <w:tabs>
                <w:tab w:val="clear" w:pos="454"/>
                <w:tab w:val="left" w:pos="567"/>
                <w:tab w:val="left" w:pos="601"/>
              </w:tabs>
              <w:ind w:left="118" w:firstLine="4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377D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(ขาดทุน) เบ็ดเสร็จอื่นสำหรับปี</w:t>
            </w: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2027FB" w14:textId="7A8DED09" w:rsidR="00F0667B" w:rsidRPr="00A377DF" w:rsidRDefault="00954AB7" w:rsidP="00F0667B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(2,339)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3AA99A2" w14:textId="77777777" w:rsidR="00F0667B" w:rsidRPr="00D566CF" w:rsidRDefault="00F0667B" w:rsidP="00F0667B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2D4A056" w14:textId="73ACF3F6" w:rsidR="00F0667B" w:rsidRPr="00A377DF" w:rsidRDefault="00954AB7" w:rsidP="00F0667B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1,332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1217DDD5" w14:textId="77777777" w:rsidR="00F0667B" w:rsidRPr="00D566CF" w:rsidRDefault="00F0667B" w:rsidP="00F0667B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8A5FF02" w14:textId="4A0B11D5" w:rsidR="00F0667B" w:rsidRPr="00A377DF" w:rsidRDefault="006042F7" w:rsidP="00F0667B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(1,007)</w:t>
            </w:r>
          </w:p>
        </w:tc>
      </w:tr>
      <w:tr w:rsidR="00F0667B" w:rsidRPr="00D566CF" w14:paraId="53EDBEE3" w14:textId="77777777" w:rsidTr="00F8745B">
        <w:trPr>
          <w:trHeight w:val="397"/>
        </w:trPr>
        <w:tc>
          <w:tcPr>
            <w:tcW w:w="2652" w:type="pct"/>
            <w:shd w:val="clear" w:color="auto" w:fill="auto"/>
          </w:tcPr>
          <w:p w14:paraId="4FCAEFDF" w14:textId="77777777" w:rsidR="00F0667B" w:rsidRPr="00A377DF" w:rsidRDefault="00F0667B" w:rsidP="00F06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61189A" w14:textId="77777777" w:rsidR="00F0667B" w:rsidRPr="00D566CF" w:rsidRDefault="00F0667B" w:rsidP="00F0667B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22F99693" w14:textId="77777777" w:rsidR="00F0667B" w:rsidRPr="00D566CF" w:rsidRDefault="00F0667B" w:rsidP="00F0667B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125BF1" w14:textId="77777777" w:rsidR="00F0667B" w:rsidRPr="00D566CF" w:rsidRDefault="00F0667B" w:rsidP="00F0667B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475E24E3" w14:textId="77777777" w:rsidR="00F0667B" w:rsidRPr="00D566CF" w:rsidRDefault="00F0667B" w:rsidP="00F0667B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B9E75E" w14:textId="77777777" w:rsidR="00F0667B" w:rsidRPr="00D566CF" w:rsidRDefault="00F0667B" w:rsidP="00F0667B">
            <w:pPr>
              <w:tabs>
                <w:tab w:val="clear" w:pos="1644"/>
                <w:tab w:val="left" w:pos="9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0667B" w:rsidRPr="00D566CF" w14:paraId="45F21917" w14:textId="77777777" w:rsidTr="00F8745B">
        <w:trPr>
          <w:trHeight w:val="397"/>
        </w:trPr>
        <w:tc>
          <w:tcPr>
            <w:tcW w:w="2652" w:type="pct"/>
            <w:shd w:val="clear" w:color="auto" w:fill="auto"/>
          </w:tcPr>
          <w:p w14:paraId="639A6513" w14:textId="77777777" w:rsidR="00F0667B" w:rsidRPr="00A377DF" w:rsidRDefault="00F0667B" w:rsidP="00F06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737" w:type="pct"/>
            <w:shd w:val="clear" w:color="auto" w:fill="auto"/>
            <w:vAlign w:val="center"/>
          </w:tcPr>
          <w:p w14:paraId="352471E7" w14:textId="77777777" w:rsidR="00F0667B" w:rsidRPr="00D566CF" w:rsidRDefault="00F0667B" w:rsidP="00F0667B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52328940" w14:textId="77777777" w:rsidR="00F0667B" w:rsidRPr="00D566CF" w:rsidRDefault="00F0667B" w:rsidP="00F0667B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77C85063" w14:textId="77777777" w:rsidR="00F0667B" w:rsidRPr="00D566CF" w:rsidRDefault="00F0667B" w:rsidP="00F0667B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5AC0D4A2" w14:textId="77777777" w:rsidR="00F0667B" w:rsidRPr="00D566CF" w:rsidRDefault="00F0667B" w:rsidP="00F0667B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32AA2FA2" w14:textId="77777777" w:rsidR="00F0667B" w:rsidRPr="00D566CF" w:rsidRDefault="00F0667B" w:rsidP="00F0667B">
            <w:pPr>
              <w:tabs>
                <w:tab w:val="clear" w:pos="1644"/>
                <w:tab w:val="left" w:pos="9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0667B" w:rsidRPr="00D566CF" w14:paraId="7CC6ECF5" w14:textId="77777777" w:rsidTr="00F8745B">
        <w:trPr>
          <w:trHeight w:val="397"/>
        </w:trPr>
        <w:tc>
          <w:tcPr>
            <w:tcW w:w="2652" w:type="pct"/>
            <w:shd w:val="clear" w:color="auto" w:fill="auto"/>
          </w:tcPr>
          <w:p w14:paraId="73B96CE1" w14:textId="77777777" w:rsidR="00F0667B" w:rsidRPr="00A377DF" w:rsidRDefault="00F0667B" w:rsidP="00F06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737" w:type="pct"/>
            <w:shd w:val="clear" w:color="auto" w:fill="auto"/>
            <w:vAlign w:val="center"/>
          </w:tcPr>
          <w:p w14:paraId="2B92F8AA" w14:textId="77777777" w:rsidR="00F0667B" w:rsidRPr="00D566CF" w:rsidRDefault="00F0667B" w:rsidP="00F0667B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405A4E3A" w14:textId="77777777" w:rsidR="00F0667B" w:rsidRPr="00D566CF" w:rsidRDefault="00F0667B" w:rsidP="00F0667B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6377D0F3" w14:textId="77777777" w:rsidR="00F0667B" w:rsidRPr="00D566CF" w:rsidRDefault="00F0667B" w:rsidP="00F0667B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0697D7DE" w14:textId="77777777" w:rsidR="00F0667B" w:rsidRPr="00D566CF" w:rsidRDefault="00F0667B" w:rsidP="00F0667B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0A410E1C" w14:textId="77777777" w:rsidR="00F0667B" w:rsidRPr="00D566CF" w:rsidRDefault="00F0667B" w:rsidP="00F0667B">
            <w:pPr>
              <w:tabs>
                <w:tab w:val="clear" w:pos="1644"/>
                <w:tab w:val="left" w:pos="9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0667B" w:rsidRPr="00D566CF" w14:paraId="06580448" w14:textId="77777777" w:rsidTr="00F8745B">
        <w:trPr>
          <w:trHeight w:val="397"/>
        </w:trPr>
        <w:tc>
          <w:tcPr>
            <w:tcW w:w="2652" w:type="pct"/>
            <w:shd w:val="clear" w:color="auto" w:fill="auto"/>
          </w:tcPr>
          <w:p w14:paraId="767D7A52" w14:textId="77777777" w:rsidR="00F0667B" w:rsidRPr="00A377DF" w:rsidRDefault="00F0667B" w:rsidP="00F06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737" w:type="pct"/>
            <w:shd w:val="clear" w:color="auto" w:fill="auto"/>
            <w:vAlign w:val="center"/>
          </w:tcPr>
          <w:p w14:paraId="46CA9DCA" w14:textId="77777777" w:rsidR="00F0667B" w:rsidRPr="00D566CF" w:rsidRDefault="00F0667B" w:rsidP="00F0667B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66142DEA" w14:textId="77777777" w:rsidR="00F0667B" w:rsidRPr="00D566CF" w:rsidRDefault="00F0667B" w:rsidP="00F0667B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2F325A8D" w14:textId="77777777" w:rsidR="00F0667B" w:rsidRPr="00D566CF" w:rsidRDefault="00F0667B" w:rsidP="00F0667B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39C8A652" w14:textId="77777777" w:rsidR="00F0667B" w:rsidRPr="00D566CF" w:rsidRDefault="00F0667B" w:rsidP="00F0667B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61A15C1F" w14:textId="77777777" w:rsidR="00F0667B" w:rsidRPr="00D566CF" w:rsidRDefault="00F0667B" w:rsidP="00F0667B">
            <w:pPr>
              <w:tabs>
                <w:tab w:val="clear" w:pos="1644"/>
                <w:tab w:val="left" w:pos="9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0667B" w:rsidRPr="00D566CF" w14:paraId="3C4A1E59" w14:textId="77777777" w:rsidTr="00F8745B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7EDF109D" w14:textId="4E3A0906" w:rsidR="00F0667B" w:rsidRPr="00A377DF" w:rsidRDefault="00F0667B" w:rsidP="00F06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A377DF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lastRenderedPageBreak/>
              <w:t>งบการเงินเฉพาะกิจการ</w:t>
            </w:r>
          </w:p>
        </w:tc>
        <w:tc>
          <w:tcPr>
            <w:tcW w:w="737" w:type="pct"/>
            <w:shd w:val="clear" w:color="auto" w:fill="auto"/>
            <w:vAlign w:val="center"/>
          </w:tcPr>
          <w:p w14:paraId="4E8D658C" w14:textId="77777777" w:rsidR="00F0667B" w:rsidRPr="00D566CF" w:rsidRDefault="00F0667B" w:rsidP="00F0667B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217D9848" w14:textId="77777777" w:rsidR="00F0667B" w:rsidRPr="00D566CF" w:rsidRDefault="00F0667B" w:rsidP="00F0667B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6A47D5A0" w14:textId="77777777" w:rsidR="00F0667B" w:rsidRPr="00D566CF" w:rsidRDefault="00F0667B" w:rsidP="00F0667B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60DB424D" w14:textId="77777777" w:rsidR="00F0667B" w:rsidRPr="00D566CF" w:rsidRDefault="00F0667B" w:rsidP="00F0667B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568B6262" w14:textId="77777777" w:rsidR="00F0667B" w:rsidRPr="00D566CF" w:rsidRDefault="00F0667B" w:rsidP="00F0667B">
            <w:pPr>
              <w:tabs>
                <w:tab w:val="clear" w:pos="1644"/>
                <w:tab w:val="left" w:pos="9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0667B" w:rsidRPr="00D566CF" w14:paraId="16B92C36" w14:textId="77777777" w:rsidTr="00F8745B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30E34E0A" w14:textId="77777777" w:rsidR="00F0667B" w:rsidRPr="00A377DF" w:rsidRDefault="00F0667B" w:rsidP="00F06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รายการที่ไม่ต้องจัดประเภทรายการใหม่</w:t>
            </w:r>
          </w:p>
        </w:tc>
        <w:tc>
          <w:tcPr>
            <w:tcW w:w="737" w:type="pct"/>
            <w:shd w:val="clear" w:color="auto" w:fill="auto"/>
            <w:vAlign w:val="center"/>
          </w:tcPr>
          <w:p w14:paraId="1B35AE5A" w14:textId="77777777" w:rsidR="00F0667B" w:rsidRPr="00D566CF" w:rsidRDefault="00F0667B" w:rsidP="00F0667B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756E6891" w14:textId="77777777" w:rsidR="00F0667B" w:rsidRPr="00D566CF" w:rsidRDefault="00F0667B" w:rsidP="00F0667B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27AE7385" w14:textId="77777777" w:rsidR="00F0667B" w:rsidRPr="00A377DF" w:rsidRDefault="00F0667B" w:rsidP="00F0667B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6A927E12" w14:textId="77777777" w:rsidR="00F0667B" w:rsidRPr="00D566CF" w:rsidRDefault="00F0667B" w:rsidP="00F0667B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10FB60B1" w14:textId="77777777" w:rsidR="00F0667B" w:rsidRPr="00D566CF" w:rsidRDefault="00F0667B" w:rsidP="00F0667B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0667B" w:rsidRPr="00D566CF" w14:paraId="403C7F4B" w14:textId="77777777" w:rsidTr="00F8745B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58E1D926" w14:textId="77777777" w:rsidR="00F0667B" w:rsidRPr="00A377DF" w:rsidRDefault="00F0667B" w:rsidP="00F06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เข้าไว้ในกำไรหรือขาดทุนในภายหลัง</w:t>
            </w:r>
          </w:p>
        </w:tc>
        <w:tc>
          <w:tcPr>
            <w:tcW w:w="737" w:type="pct"/>
            <w:shd w:val="clear" w:color="auto" w:fill="auto"/>
            <w:vAlign w:val="center"/>
          </w:tcPr>
          <w:p w14:paraId="6B547639" w14:textId="77777777" w:rsidR="00F0667B" w:rsidRPr="00D566CF" w:rsidRDefault="00F0667B" w:rsidP="00F0667B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2248465F" w14:textId="77777777" w:rsidR="00F0667B" w:rsidRPr="00D566CF" w:rsidRDefault="00F0667B" w:rsidP="00F0667B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49C06016" w14:textId="77777777" w:rsidR="00F0667B" w:rsidRPr="00A377DF" w:rsidRDefault="00F0667B" w:rsidP="00F0667B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743300F5" w14:textId="77777777" w:rsidR="00F0667B" w:rsidRPr="00D566CF" w:rsidRDefault="00F0667B" w:rsidP="00F0667B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63B8B675" w14:textId="77777777" w:rsidR="00F0667B" w:rsidRPr="00D566CF" w:rsidRDefault="00F0667B" w:rsidP="00F0667B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0667B" w:rsidRPr="00D566CF" w14:paraId="24A0DCBF" w14:textId="77777777" w:rsidTr="00F8745B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5AB4D14B" w14:textId="2F6AE243" w:rsidR="00F0667B" w:rsidRPr="00D566CF" w:rsidRDefault="00F0667B" w:rsidP="00F06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 xml:space="preserve">-  </w:t>
            </w: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 (ขาดทุน) จากการวัดมูลค่ายุติธรรม - หลักทรัพย์จด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65CE0582" w14:textId="5564A6D8" w:rsidR="00F0667B" w:rsidRPr="00A377DF" w:rsidRDefault="00F0667B" w:rsidP="00F06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2BB62F35" w14:textId="77777777" w:rsidR="00F0667B" w:rsidRPr="00D566CF" w:rsidRDefault="00F0667B" w:rsidP="00F06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073DDC13" w14:textId="0ABED100" w:rsidR="00F0667B" w:rsidRPr="00A377DF" w:rsidRDefault="00F0667B" w:rsidP="00F06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6B3073E1" w14:textId="77777777" w:rsidR="00F0667B" w:rsidRPr="00D566CF" w:rsidRDefault="00F0667B" w:rsidP="00F06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3CDA7AAC" w14:textId="5F9FA661" w:rsidR="00F0667B" w:rsidRPr="00A377DF" w:rsidRDefault="00F0667B" w:rsidP="00F06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C1D2F" w:rsidRPr="00D566CF" w14:paraId="5160EEE6" w14:textId="77777777" w:rsidTr="00816B8E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454BE8CA" w14:textId="29D0D0F9" w:rsidR="00BC1D2F" w:rsidRPr="00A377DF" w:rsidRDefault="00BC1D2F" w:rsidP="00BC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ทะเบียนในตลาดหลักทรัพย์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0C2E7324" w14:textId="7026492A" w:rsidR="00BC1D2F" w:rsidRPr="00D566CF" w:rsidRDefault="00BC1D2F" w:rsidP="00BC1D2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(8,967)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D03D2D0" w14:textId="77777777" w:rsidR="00BC1D2F" w:rsidRPr="00D566CF" w:rsidRDefault="00BC1D2F" w:rsidP="00BC1D2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46BB723E" w14:textId="155CC608" w:rsidR="00BC1D2F" w:rsidRPr="00A377DF" w:rsidRDefault="00BC1D2F" w:rsidP="00BC1D2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1,793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201A97F5" w14:textId="77777777" w:rsidR="00BC1D2F" w:rsidRPr="00D566CF" w:rsidRDefault="00BC1D2F" w:rsidP="00BC1D2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374446E7" w14:textId="7DC1A03A" w:rsidR="00BC1D2F" w:rsidRPr="00D566CF" w:rsidRDefault="00BC1D2F" w:rsidP="00BC1D2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151E">
              <w:rPr>
                <w:rFonts w:ascii="Angsana New" w:hAnsi="Angsana New"/>
                <w:color w:val="000000"/>
                <w:sz w:val="28"/>
                <w:szCs w:val="28"/>
              </w:rPr>
              <w:t>(7,174)</w:t>
            </w:r>
          </w:p>
        </w:tc>
      </w:tr>
      <w:tr w:rsidR="00BC1D2F" w:rsidRPr="00D566CF" w14:paraId="68C5589E" w14:textId="77777777" w:rsidTr="00816B8E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79B4881B" w14:textId="3714B726" w:rsidR="00BC1D2F" w:rsidRPr="00D566CF" w:rsidRDefault="00BC1D2F" w:rsidP="00BC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 xml:space="preserve">-  </w:t>
            </w: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</w:t>
            </w:r>
            <w:r w:rsidRPr="00A377D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</w:t>
            </w: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จากการวัดมูลค่ายุติธรรม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หลักทรัพย์</w:t>
            </w:r>
            <w:r w:rsidRPr="00A377D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ที่ไม่อยู่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1DD67656" w14:textId="77777777" w:rsidR="00BC1D2F" w:rsidRPr="00D566CF" w:rsidRDefault="00BC1D2F" w:rsidP="00BC1D2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78684E7" w14:textId="77777777" w:rsidR="00BC1D2F" w:rsidRPr="00D566CF" w:rsidRDefault="00BC1D2F" w:rsidP="00BC1D2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0EA56C96" w14:textId="77777777" w:rsidR="00BC1D2F" w:rsidRPr="00A377DF" w:rsidRDefault="00BC1D2F" w:rsidP="00BC1D2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7B4361B9" w14:textId="77777777" w:rsidR="00BC1D2F" w:rsidRPr="00D566CF" w:rsidRDefault="00BC1D2F" w:rsidP="00BC1D2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6308EEFD" w14:textId="77777777" w:rsidR="00BC1D2F" w:rsidRPr="00D566CF" w:rsidRDefault="00BC1D2F" w:rsidP="00BC1D2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C1D2F" w:rsidRPr="00D566CF" w14:paraId="42CB4DD8" w14:textId="77777777" w:rsidTr="00816B8E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75E59723" w14:textId="30C30D77" w:rsidR="00BC1D2F" w:rsidRPr="00D566CF" w:rsidRDefault="00BC1D2F" w:rsidP="00BC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ใน</w:t>
            </w:r>
            <w:r w:rsidRPr="00A377D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ความต้องการ</w:t>
            </w: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ตลาด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03E40F95" w14:textId="393D296C" w:rsidR="00BC1D2F" w:rsidRPr="00D566CF" w:rsidRDefault="00BC1D2F" w:rsidP="00BC1D2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2,301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F366FF7" w14:textId="77777777" w:rsidR="00BC1D2F" w:rsidRPr="00D566CF" w:rsidRDefault="00BC1D2F" w:rsidP="00BC1D2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46723058" w14:textId="7389BD14" w:rsidR="00BC1D2F" w:rsidRPr="00A377DF" w:rsidRDefault="00BC1D2F" w:rsidP="00BC1D2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(460)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25B5831A" w14:textId="77777777" w:rsidR="00BC1D2F" w:rsidRPr="00D566CF" w:rsidRDefault="00BC1D2F" w:rsidP="00BC1D2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3F733BD6" w14:textId="3AFB0F64" w:rsidR="00BC1D2F" w:rsidRPr="00D566CF" w:rsidRDefault="00BC1D2F" w:rsidP="00BC1D2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151E">
              <w:rPr>
                <w:rFonts w:ascii="Angsana New" w:hAnsi="Angsana New"/>
                <w:color w:val="000000"/>
                <w:sz w:val="28"/>
                <w:szCs w:val="28"/>
              </w:rPr>
              <w:t>1,841</w:t>
            </w:r>
          </w:p>
        </w:tc>
      </w:tr>
      <w:tr w:rsidR="001B3552" w:rsidRPr="00D566CF" w14:paraId="67F875AA" w14:textId="77777777" w:rsidTr="00F8745B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2D3ED0D4" w14:textId="6D0116DB" w:rsidR="001B3552" w:rsidRPr="00A377DF" w:rsidRDefault="001B3552" w:rsidP="001B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 xml:space="preserve">-  </w:t>
            </w: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ผลกำไรจากการวัดมูลค่าใหม่ของผลประโยชน์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5DDE26E9" w14:textId="77777777" w:rsidR="001B3552" w:rsidRPr="00D566CF" w:rsidRDefault="001B3552" w:rsidP="001B355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2E87A6F1" w14:textId="77777777" w:rsidR="001B3552" w:rsidRPr="00D566CF" w:rsidRDefault="001B3552" w:rsidP="001B355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251C2D6A" w14:textId="77777777" w:rsidR="001B3552" w:rsidRPr="00A377DF" w:rsidRDefault="001B3552" w:rsidP="001B355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45070862" w14:textId="77777777" w:rsidR="001B3552" w:rsidRPr="00D566CF" w:rsidRDefault="001B3552" w:rsidP="001B355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39D97F61" w14:textId="77777777" w:rsidR="001B3552" w:rsidRPr="00D566CF" w:rsidRDefault="001B3552" w:rsidP="001B355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B3552" w:rsidRPr="00D566CF" w14:paraId="1784D16F" w14:textId="77777777" w:rsidTr="00F8745B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61DFC825" w14:textId="4D68AF56" w:rsidR="001B3552" w:rsidRPr="00A377DF" w:rsidRDefault="001B3552" w:rsidP="001B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พนักงานที่กำหนดไว้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610E20AF" w14:textId="3BEED95C" w:rsidR="001B3552" w:rsidRPr="00D566CF" w:rsidRDefault="004D55DD" w:rsidP="001B355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4,323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608D354" w14:textId="77777777" w:rsidR="001B3552" w:rsidRPr="00D566CF" w:rsidRDefault="001B3552" w:rsidP="001B355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4BA04416" w14:textId="71523757" w:rsidR="001B3552" w:rsidRPr="00D566CF" w:rsidRDefault="004D55DD" w:rsidP="001B355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5E60E285" w14:textId="77777777" w:rsidR="001B3552" w:rsidRPr="00D566CF" w:rsidRDefault="001B3552" w:rsidP="001B355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45DF030D" w14:textId="1EF6AF47" w:rsidR="001B3552" w:rsidRPr="00D566CF" w:rsidRDefault="001B3552" w:rsidP="001B355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4,323</w:t>
            </w:r>
          </w:p>
        </w:tc>
      </w:tr>
      <w:tr w:rsidR="001B3552" w:rsidRPr="00D566CF" w14:paraId="08C9215D" w14:textId="77777777" w:rsidTr="00F8745B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4A415112" w14:textId="12FDFB71" w:rsidR="001B3552" w:rsidRPr="00A377DF" w:rsidRDefault="001B3552" w:rsidP="001B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8" w:firstLine="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(ขาดทุน) เบ็ดเสร็จอื่นสำหรับปี</w:t>
            </w: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6CFF688" w14:textId="7C089D55" w:rsidR="001B3552" w:rsidRPr="00A377DF" w:rsidRDefault="004523B3" w:rsidP="001B3552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(2,343)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333194D3" w14:textId="77777777" w:rsidR="001B3552" w:rsidRPr="00D566CF" w:rsidRDefault="001B3552" w:rsidP="001B3552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0273F31" w14:textId="50CEA65F" w:rsidR="001B3552" w:rsidRPr="00D566CF" w:rsidRDefault="00954AB7" w:rsidP="001B3552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1,333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4CAFFACA" w14:textId="77777777" w:rsidR="001B3552" w:rsidRPr="00D566CF" w:rsidRDefault="001B3552" w:rsidP="001B3552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634F5DF" w14:textId="489A5F70" w:rsidR="001B3552" w:rsidRPr="00A377DF" w:rsidRDefault="001B3552" w:rsidP="001B3552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(1,010)</w:t>
            </w:r>
          </w:p>
        </w:tc>
      </w:tr>
    </w:tbl>
    <w:p w14:paraId="53337583" w14:textId="77777777" w:rsidR="000D7EDF" w:rsidRPr="00D566CF" w:rsidRDefault="000D7EDF" w:rsidP="00296A31">
      <w:pPr>
        <w:rPr>
          <w:rFonts w:ascii="Angsana New" w:hAnsi="Angsana New"/>
          <w:sz w:val="28"/>
          <w:szCs w:val="28"/>
        </w:rPr>
      </w:pPr>
    </w:p>
    <w:tbl>
      <w:tblPr>
        <w:tblW w:w="4900" w:type="pct"/>
        <w:tblInd w:w="109" w:type="dxa"/>
        <w:tblLayout w:type="fixed"/>
        <w:tblLook w:val="04A0" w:firstRow="1" w:lastRow="0" w:firstColumn="1" w:lastColumn="0" w:noHBand="0" w:noVBand="1"/>
      </w:tblPr>
      <w:tblGrid>
        <w:gridCol w:w="5104"/>
        <w:gridCol w:w="1417"/>
        <w:gridCol w:w="283"/>
        <w:gridCol w:w="1274"/>
        <w:gridCol w:w="283"/>
        <w:gridCol w:w="1276"/>
      </w:tblGrid>
      <w:tr w:rsidR="003D63A7" w:rsidRPr="00D566CF" w14:paraId="30026336" w14:textId="77777777" w:rsidTr="00630831">
        <w:trPr>
          <w:trHeight w:val="397"/>
          <w:tblHeader/>
        </w:trPr>
        <w:tc>
          <w:tcPr>
            <w:tcW w:w="2648" w:type="pct"/>
          </w:tcPr>
          <w:p w14:paraId="57195E1A" w14:textId="77777777" w:rsidR="003D63A7" w:rsidRPr="00D566CF" w:rsidRDefault="003D63A7" w:rsidP="00C74CC3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52" w:type="pct"/>
            <w:gridSpan w:val="5"/>
            <w:vAlign w:val="bottom"/>
          </w:tcPr>
          <w:p w14:paraId="033C0116" w14:textId="77777777" w:rsidR="003D63A7" w:rsidRPr="00A377DF" w:rsidRDefault="003D63A7" w:rsidP="0063083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3D63A7" w:rsidRPr="00D566CF" w14:paraId="21A5747E" w14:textId="77777777" w:rsidTr="00630831">
        <w:trPr>
          <w:trHeight w:val="397"/>
          <w:tblHeader/>
        </w:trPr>
        <w:tc>
          <w:tcPr>
            <w:tcW w:w="2648" w:type="pct"/>
          </w:tcPr>
          <w:p w14:paraId="66A4EDA0" w14:textId="77777777" w:rsidR="003D63A7" w:rsidRPr="00D566CF" w:rsidRDefault="003D63A7" w:rsidP="00C74CC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52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3D1041" w14:textId="77777777" w:rsidR="003D63A7" w:rsidRPr="00D566CF" w:rsidRDefault="003D63A7" w:rsidP="00630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D566CF">
              <w:rPr>
                <w:rFonts w:ascii="Angsana New" w:hAnsi="Angsana New"/>
                <w:sz w:val="28"/>
                <w:szCs w:val="28"/>
              </w:rPr>
              <w:t>3</w:t>
            </w:r>
            <w:r w:rsidRPr="00D566CF">
              <w:rPr>
                <w:rFonts w:ascii="Angsana New" w:hAnsi="Angsana New"/>
                <w:sz w:val="28"/>
                <w:szCs w:val="28"/>
                <w:lang w:val="en-ZW"/>
              </w:rPr>
              <w:t>1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</w:tr>
      <w:tr w:rsidR="003D63A7" w:rsidRPr="00D566CF" w14:paraId="7A15FE9D" w14:textId="77777777" w:rsidTr="00630831">
        <w:trPr>
          <w:trHeight w:val="397"/>
          <w:tblHeader/>
        </w:trPr>
        <w:tc>
          <w:tcPr>
            <w:tcW w:w="2648" w:type="pct"/>
          </w:tcPr>
          <w:p w14:paraId="6372C84F" w14:textId="77777777" w:rsidR="003D63A7" w:rsidRPr="00D566CF" w:rsidRDefault="003D63A7" w:rsidP="00C74CC3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vAlign w:val="bottom"/>
          </w:tcPr>
          <w:p w14:paraId="457B63ED" w14:textId="77777777" w:rsidR="003D63A7" w:rsidRPr="00D566CF" w:rsidRDefault="003D63A7" w:rsidP="0063083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tcBorders>
              <w:top w:val="single" w:sz="4" w:space="0" w:color="auto"/>
            </w:tcBorders>
            <w:vAlign w:val="bottom"/>
          </w:tcPr>
          <w:p w14:paraId="29B56426" w14:textId="77777777" w:rsidR="003D63A7" w:rsidRPr="00D566CF" w:rsidRDefault="003D63A7" w:rsidP="0063083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vAlign w:val="bottom"/>
          </w:tcPr>
          <w:p w14:paraId="2ECFD29C" w14:textId="77777777" w:rsidR="003D63A7" w:rsidRPr="00A377DF" w:rsidRDefault="003D63A7" w:rsidP="0063083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47" w:type="pct"/>
            <w:tcBorders>
              <w:top w:val="single" w:sz="4" w:space="0" w:color="auto"/>
            </w:tcBorders>
            <w:vAlign w:val="bottom"/>
          </w:tcPr>
          <w:p w14:paraId="75CF651D" w14:textId="77777777" w:rsidR="003D63A7" w:rsidRPr="00D566CF" w:rsidRDefault="003D63A7" w:rsidP="0063083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3066FD73" w14:textId="77777777" w:rsidR="003D63A7" w:rsidRPr="00D566CF" w:rsidRDefault="003D63A7" w:rsidP="0063083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D63A7" w:rsidRPr="00D566CF" w14:paraId="5BBBB853" w14:textId="77777777" w:rsidTr="00630831">
        <w:trPr>
          <w:trHeight w:val="397"/>
          <w:tblHeader/>
        </w:trPr>
        <w:tc>
          <w:tcPr>
            <w:tcW w:w="2648" w:type="pct"/>
            <w:vAlign w:val="bottom"/>
          </w:tcPr>
          <w:p w14:paraId="38D5C512" w14:textId="77777777" w:rsidR="003D63A7" w:rsidRPr="00D566CF" w:rsidRDefault="003D63A7" w:rsidP="00C74CC3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  <w:vAlign w:val="bottom"/>
          </w:tcPr>
          <w:p w14:paraId="7BF61D13" w14:textId="77777777" w:rsidR="003D63A7" w:rsidRPr="00D566CF" w:rsidRDefault="003D63A7" w:rsidP="0063083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7" w:type="pct"/>
            <w:vAlign w:val="bottom"/>
          </w:tcPr>
          <w:p w14:paraId="2BC6646E" w14:textId="77777777" w:rsidR="003D63A7" w:rsidRPr="00D566CF" w:rsidRDefault="003D63A7" w:rsidP="0063083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  <w:vAlign w:val="bottom"/>
          </w:tcPr>
          <w:p w14:paraId="7507939E" w14:textId="77777777" w:rsidR="003D63A7" w:rsidRPr="00D566CF" w:rsidRDefault="003D63A7" w:rsidP="0063083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7" w:type="pct"/>
            <w:vAlign w:val="bottom"/>
          </w:tcPr>
          <w:p w14:paraId="3EB7156D" w14:textId="77777777" w:rsidR="003D63A7" w:rsidRPr="00D566CF" w:rsidRDefault="003D63A7" w:rsidP="0063083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10BDC859" w14:textId="77777777" w:rsidR="003D63A7" w:rsidRPr="00D566CF" w:rsidRDefault="003D63A7" w:rsidP="0063083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3D63A7" w:rsidRPr="00D566CF" w14:paraId="5D0868B2" w14:textId="77777777" w:rsidTr="00962A3D">
        <w:trPr>
          <w:trHeight w:val="397"/>
        </w:trPr>
        <w:tc>
          <w:tcPr>
            <w:tcW w:w="2648" w:type="pct"/>
            <w:vAlign w:val="bottom"/>
          </w:tcPr>
          <w:p w14:paraId="4B9B389F" w14:textId="77777777" w:rsidR="003D63A7" w:rsidRPr="00A377DF" w:rsidRDefault="003D63A7" w:rsidP="0096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6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735" w:type="pct"/>
            <w:tcBorders>
              <w:top w:val="single" w:sz="4" w:space="0" w:color="auto"/>
            </w:tcBorders>
          </w:tcPr>
          <w:p w14:paraId="1CD7F7E4" w14:textId="77777777" w:rsidR="003D63A7" w:rsidRPr="00D566CF" w:rsidRDefault="003D63A7" w:rsidP="00C74CC3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</w:tcPr>
          <w:p w14:paraId="244DAE49" w14:textId="77777777" w:rsidR="003D63A7" w:rsidRPr="00D566CF" w:rsidRDefault="003D63A7" w:rsidP="00C74CC3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</w:tcPr>
          <w:p w14:paraId="5323F2CC" w14:textId="77777777" w:rsidR="003D63A7" w:rsidRPr="00D566CF" w:rsidRDefault="003D63A7" w:rsidP="00C74CC3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</w:tcPr>
          <w:p w14:paraId="25265281" w14:textId="77777777" w:rsidR="003D63A7" w:rsidRPr="00D566CF" w:rsidRDefault="003D63A7" w:rsidP="00C74CC3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</w:tcPr>
          <w:p w14:paraId="4A37E2E6" w14:textId="77777777" w:rsidR="003D63A7" w:rsidRPr="00D566CF" w:rsidRDefault="003D63A7" w:rsidP="00C74CC3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D63A7" w:rsidRPr="00D566CF" w14:paraId="6610D675" w14:textId="77777777" w:rsidTr="00962A3D">
        <w:trPr>
          <w:trHeight w:val="397"/>
        </w:trPr>
        <w:tc>
          <w:tcPr>
            <w:tcW w:w="2648" w:type="pct"/>
            <w:vAlign w:val="bottom"/>
          </w:tcPr>
          <w:p w14:paraId="26A55805" w14:textId="77777777" w:rsidR="003D63A7" w:rsidRPr="00D566CF" w:rsidRDefault="003D63A7" w:rsidP="0096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735" w:type="pct"/>
            <w:vAlign w:val="bottom"/>
          </w:tcPr>
          <w:p w14:paraId="302E8C1D" w14:textId="77777777" w:rsidR="003D63A7" w:rsidRPr="00D566CF" w:rsidRDefault="003D63A7" w:rsidP="00962A3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vAlign w:val="bottom"/>
          </w:tcPr>
          <w:p w14:paraId="04C1F547" w14:textId="77777777" w:rsidR="003D63A7" w:rsidRPr="00D566CF" w:rsidRDefault="003D63A7" w:rsidP="00962A3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vAlign w:val="bottom"/>
          </w:tcPr>
          <w:p w14:paraId="1FEB55E0" w14:textId="77777777" w:rsidR="003D63A7" w:rsidRPr="00D566CF" w:rsidRDefault="003D63A7" w:rsidP="00962A3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vAlign w:val="bottom"/>
          </w:tcPr>
          <w:p w14:paraId="224A24E1" w14:textId="77777777" w:rsidR="003D63A7" w:rsidRPr="00D566CF" w:rsidRDefault="003D63A7" w:rsidP="00962A3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vAlign w:val="bottom"/>
          </w:tcPr>
          <w:p w14:paraId="11758F8D" w14:textId="77777777" w:rsidR="003D63A7" w:rsidRPr="00D566CF" w:rsidRDefault="003D63A7" w:rsidP="00962A3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D63A7" w:rsidRPr="00D566CF" w14:paraId="2E80DDF1" w14:textId="77777777" w:rsidTr="00962A3D">
        <w:trPr>
          <w:trHeight w:val="397"/>
        </w:trPr>
        <w:tc>
          <w:tcPr>
            <w:tcW w:w="2648" w:type="pct"/>
            <w:shd w:val="clear" w:color="auto" w:fill="auto"/>
            <w:vAlign w:val="bottom"/>
          </w:tcPr>
          <w:p w14:paraId="2F003639" w14:textId="77777777" w:rsidR="003D63A7" w:rsidRPr="00A377DF" w:rsidRDefault="003D63A7" w:rsidP="0096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362CFBE1" w14:textId="77777777" w:rsidR="003D63A7" w:rsidRPr="00D566CF" w:rsidRDefault="003D63A7" w:rsidP="00962A3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76C7B20A" w14:textId="77777777" w:rsidR="003D63A7" w:rsidRPr="00D566CF" w:rsidRDefault="003D63A7" w:rsidP="00962A3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66061886" w14:textId="77777777" w:rsidR="003D63A7" w:rsidRPr="00D566CF" w:rsidRDefault="003D63A7" w:rsidP="00962A3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12E7C64B" w14:textId="77777777" w:rsidR="003D63A7" w:rsidRPr="00D566CF" w:rsidRDefault="003D63A7" w:rsidP="00962A3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60AED727" w14:textId="77777777" w:rsidR="003D63A7" w:rsidRPr="00D566CF" w:rsidRDefault="003D63A7" w:rsidP="00962A3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D63A7" w:rsidRPr="00D566CF" w14:paraId="009B4532" w14:textId="77777777" w:rsidTr="00962A3D">
        <w:trPr>
          <w:trHeight w:val="397"/>
        </w:trPr>
        <w:tc>
          <w:tcPr>
            <w:tcW w:w="2648" w:type="pct"/>
            <w:shd w:val="clear" w:color="auto" w:fill="auto"/>
            <w:vAlign w:val="bottom"/>
          </w:tcPr>
          <w:p w14:paraId="20CF3A2C" w14:textId="4C8D0845" w:rsidR="003D63A7" w:rsidRPr="00D566CF" w:rsidRDefault="003D63A7" w:rsidP="00962A3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hanging="14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ส่วนแบ่ง</w:t>
            </w:r>
            <w:r w:rsidR="00DE6CFF"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เบ็ดเสร็จอื่นจากบริษัทร่วม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48F778BC" w14:textId="77777777" w:rsidR="003D63A7" w:rsidRPr="00D566CF" w:rsidRDefault="003D63A7" w:rsidP="00962A3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>162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58DF9A77" w14:textId="77777777" w:rsidR="003D63A7" w:rsidRPr="00D566CF" w:rsidRDefault="003D63A7" w:rsidP="00962A3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15359CBA" w14:textId="77777777" w:rsidR="003D63A7" w:rsidRPr="00D566CF" w:rsidRDefault="003D63A7" w:rsidP="00962A3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>(32)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4CA48B6" w14:textId="77777777" w:rsidR="003D63A7" w:rsidRPr="00D566CF" w:rsidRDefault="003D63A7" w:rsidP="00962A3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1F54505A" w14:textId="77777777" w:rsidR="003D63A7" w:rsidRPr="00A377DF" w:rsidRDefault="003D63A7" w:rsidP="00962A3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>130</w:t>
            </w:r>
          </w:p>
        </w:tc>
      </w:tr>
      <w:tr w:rsidR="003D63A7" w:rsidRPr="00D566CF" w14:paraId="7AFB6835" w14:textId="77777777" w:rsidTr="00962A3D">
        <w:trPr>
          <w:trHeight w:val="397"/>
        </w:trPr>
        <w:tc>
          <w:tcPr>
            <w:tcW w:w="2648" w:type="pct"/>
            <w:shd w:val="clear" w:color="auto" w:fill="auto"/>
            <w:vAlign w:val="bottom"/>
          </w:tcPr>
          <w:p w14:paraId="5FBA40FD" w14:textId="77777777" w:rsidR="003D63A7" w:rsidRPr="00A377DF" w:rsidRDefault="003D63A7" w:rsidP="00962A3D">
            <w:pPr>
              <w:ind w:left="17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รายการที่ไม่ต้องจัดประเภทรายการใหม่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075C221A" w14:textId="77777777" w:rsidR="003D63A7" w:rsidRPr="00D566CF" w:rsidRDefault="003D63A7" w:rsidP="00962A3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7494E582" w14:textId="77777777" w:rsidR="003D63A7" w:rsidRPr="00D566CF" w:rsidRDefault="003D63A7" w:rsidP="00962A3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0F35908F" w14:textId="77777777" w:rsidR="003D63A7" w:rsidRPr="00A377DF" w:rsidRDefault="003D63A7" w:rsidP="00962A3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14F779D2" w14:textId="77777777" w:rsidR="003D63A7" w:rsidRPr="00D566CF" w:rsidRDefault="003D63A7" w:rsidP="00962A3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750925C8" w14:textId="77777777" w:rsidR="003D63A7" w:rsidRPr="00D566CF" w:rsidRDefault="003D63A7" w:rsidP="00962A3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D63A7" w:rsidRPr="00D566CF" w14:paraId="005CE749" w14:textId="77777777" w:rsidTr="00962A3D">
        <w:trPr>
          <w:trHeight w:val="397"/>
        </w:trPr>
        <w:tc>
          <w:tcPr>
            <w:tcW w:w="2648" w:type="pct"/>
            <w:shd w:val="clear" w:color="auto" w:fill="auto"/>
            <w:vAlign w:val="bottom"/>
          </w:tcPr>
          <w:p w14:paraId="19D9B184" w14:textId="77777777" w:rsidR="003D63A7" w:rsidRPr="00D566CF" w:rsidRDefault="003D63A7" w:rsidP="0096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4F7BDCF5" w14:textId="77777777" w:rsidR="003D63A7" w:rsidRPr="00D566CF" w:rsidRDefault="003D63A7" w:rsidP="00962A3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5DD89232" w14:textId="77777777" w:rsidR="003D63A7" w:rsidRPr="00D566CF" w:rsidRDefault="003D63A7" w:rsidP="00962A3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586D7748" w14:textId="77777777" w:rsidR="003D63A7" w:rsidRPr="00D566CF" w:rsidRDefault="003D63A7" w:rsidP="00962A3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7A85ED4E" w14:textId="77777777" w:rsidR="003D63A7" w:rsidRPr="00D566CF" w:rsidRDefault="003D63A7" w:rsidP="00962A3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7EEDB59B" w14:textId="77777777" w:rsidR="003D63A7" w:rsidRPr="00D566CF" w:rsidRDefault="003D63A7" w:rsidP="00962A3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D63A7" w:rsidRPr="00D566CF" w14:paraId="3F94C5F7" w14:textId="77777777" w:rsidTr="00962A3D">
        <w:trPr>
          <w:trHeight w:val="397"/>
        </w:trPr>
        <w:tc>
          <w:tcPr>
            <w:tcW w:w="2648" w:type="pct"/>
            <w:shd w:val="clear" w:color="auto" w:fill="auto"/>
            <w:vAlign w:val="bottom"/>
          </w:tcPr>
          <w:p w14:paraId="07218542" w14:textId="72965B98" w:rsidR="003D63A7" w:rsidRPr="00D566CF" w:rsidRDefault="003D63A7" w:rsidP="0096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 xml:space="preserve">-  </w:t>
            </w: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</w:t>
            </w:r>
            <w:r w:rsidR="00002EE8"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DE6CFF"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  <w:r w:rsidR="00002EE8"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จากการวัดมูลค่ายุติธรรม - หลักทรัพย์จด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2C01EF20" w14:textId="77777777" w:rsidR="003D63A7" w:rsidRPr="00A377DF" w:rsidRDefault="003D63A7" w:rsidP="00962A3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613F5EAD" w14:textId="77777777" w:rsidR="003D63A7" w:rsidRPr="00D566CF" w:rsidRDefault="003D63A7" w:rsidP="00962A3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57200F6A" w14:textId="77777777" w:rsidR="003D63A7" w:rsidRPr="00D566CF" w:rsidRDefault="003D63A7" w:rsidP="00962A3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03FC41B5" w14:textId="77777777" w:rsidR="003D63A7" w:rsidRPr="00D566CF" w:rsidRDefault="003D63A7" w:rsidP="00962A3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7F717B51" w14:textId="77777777" w:rsidR="003D63A7" w:rsidRPr="00D566CF" w:rsidRDefault="003D63A7" w:rsidP="00962A3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D63A7" w:rsidRPr="00D566CF" w14:paraId="00757BEC" w14:textId="77777777" w:rsidTr="00962A3D">
        <w:trPr>
          <w:trHeight w:val="397"/>
        </w:trPr>
        <w:tc>
          <w:tcPr>
            <w:tcW w:w="2648" w:type="pct"/>
            <w:shd w:val="clear" w:color="auto" w:fill="auto"/>
            <w:vAlign w:val="bottom"/>
          </w:tcPr>
          <w:p w14:paraId="497B722A" w14:textId="2D4CC4EF" w:rsidR="003D63A7" w:rsidRPr="00A377DF" w:rsidRDefault="00615007" w:rsidP="0096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ทะเบียนใน</w:t>
            </w:r>
            <w:r w:rsidR="003D63A7"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ตลาดหลักทรัพย์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1FD7A281" w14:textId="77777777" w:rsidR="003D63A7" w:rsidRPr="00D566CF" w:rsidRDefault="003D63A7" w:rsidP="00962A3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>(39,194)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2E820243" w14:textId="77777777" w:rsidR="003D63A7" w:rsidRPr="00D566CF" w:rsidRDefault="003D63A7" w:rsidP="00962A3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4C9D7E2F" w14:textId="77777777" w:rsidR="003D63A7" w:rsidRPr="00A377DF" w:rsidRDefault="003D63A7" w:rsidP="00962A3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>7,839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50FEB39B" w14:textId="77777777" w:rsidR="003D63A7" w:rsidRPr="00D566CF" w:rsidRDefault="003D63A7" w:rsidP="00962A3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563D15AD" w14:textId="77777777" w:rsidR="003D63A7" w:rsidRPr="00A377DF" w:rsidRDefault="003D63A7" w:rsidP="00962A3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>(31,355)</w:t>
            </w:r>
          </w:p>
        </w:tc>
      </w:tr>
      <w:tr w:rsidR="003D63A7" w:rsidRPr="00D566CF" w14:paraId="4A8667D1" w14:textId="77777777" w:rsidTr="00962A3D">
        <w:trPr>
          <w:trHeight w:val="397"/>
        </w:trPr>
        <w:tc>
          <w:tcPr>
            <w:tcW w:w="2648" w:type="pct"/>
            <w:shd w:val="clear" w:color="auto" w:fill="auto"/>
            <w:vAlign w:val="bottom"/>
          </w:tcPr>
          <w:p w14:paraId="361FB9B1" w14:textId="735A7111" w:rsidR="003D63A7" w:rsidRPr="00D566CF" w:rsidRDefault="003D63A7" w:rsidP="0096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 xml:space="preserve">-  </w:t>
            </w: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ผลกำไรจากการวัดมูลค่ายุติธรรม - หลักทรัพย์ที่ไม่อยู่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7A23948A" w14:textId="77777777" w:rsidR="003D63A7" w:rsidRPr="00D566CF" w:rsidRDefault="003D63A7" w:rsidP="00962A3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42066440" w14:textId="77777777" w:rsidR="003D63A7" w:rsidRPr="00D566CF" w:rsidRDefault="003D63A7" w:rsidP="00962A3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0A40B74E" w14:textId="77777777" w:rsidR="003D63A7" w:rsidRPr="00A377DF" w:rsidRDefault="003D63A7" w:rsidP="00962A3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6FC4ECD2" w14:textId="77777777" w:rsidR="003D63A7" w:rsidRPr="00D566CF" w:rsidRDefault="003D63A7" w:rsidP="00962A3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70BE2B0C" w14:textId="77777777" w:rsidR="003D63A7" w:rsidRPr="00D566CF" w:rsidRDefault="003D63A7" w:rsidP="00962A3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D63A7" w:rsidRPr="00D566CF" w14:paraId="78BD1DDE" w14:textId="77777777" w:rsidTr="00962A3D">
        <w:trPr>
          <w:trHeight w:val="397"/>
        </w:trPr>
        <w:tc>
          <w:tcPr>
            <w:tcW w:w="2648" w:type="pct"/>
            <w:shd w:val="clear" w:color="auto" w:fill="auto"/>
            <w:vAlign w:val="bottom"/>
          </w:tcPr>
          <w:p w14:paraId="21498B87" w14:textId="0AB296F3" w:rsidR="003D63A7" w:rsidRPr="00A377DF" w:rsidRDefault="00615007" w:rsidP="0096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3" w:hanging="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ในความ</w:t>
            </w:r>
            <w:r w:rsidR="003D63A7"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ต้องการตลาด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1D7A8247" w14:textId="77777777" w:rsidR="003D63A7" w:rsidRPr="00D566CF" w:rsidRDefault="003D63A7" w:rsidP="00962A3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>26,357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7FE49529" w14:textId="77777777" w:rsidR="003D63A7" w:rsidRPr="00D566CF" w:rsidRDefault="003D63A7" w:rsidP="00962A3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7F3B4F03" w14:textId="77777777" w:rsidR="003D63A7" w:rsidRPr="00D566CF" w:rsidRDefault="003D63A7" w:rsidP="00962A3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>(5,271)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21530F84" w14:textId="77777777" w:rsidR="003D63A7" w:rsidRPr="00D566CF" w:rsidRDefault="003D63A7" w:rsidP="00962A3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0A870450" w14:textId="77777777" w:rsidR="003D63A7" w:rsidRPr="00D566CF" w:rsidRDefault="003D63A7" w:rsidP="00962A3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>21,086</w:t>
            </w:r>
          </w:p>
        </w:tc>
      </w:tr>
      <w:tr w:rsidR="003D63A7" w:rsidRPr="00D566CF" w14:paraId="2EADE77A" w14:textId="77777777" w:rsidTr="00962A3D">
        <w:trPr>
          <w:trHeight w:val="397"/>
        </w:trPr>
        <w:tc>
          <w:tcPr>
            <w:tcW w:w="2648" w:type="pct"/>
            <w:shd w:val="clear" w:color="auto" w:fill="auto"/>
            <w:vAlign w:val="bottom"/>
          </w:tcPr>
          <w:p w14:paraId="0A2FBF51" w14:textId="55CF893C" w:rsidR="003D63A7" w:rsidRPr="00D566CF" w:rsidRDefault="00DE6CFF" w:rsidP="00962A3D">
            <w:pPr>
              <w:tabs>
                <w:tab w:val="clear" w:pos="454"/>
                <w:tab w:val="left" w:pos="567"/>
                <w:tab w:val="left" w:pos="601"/>
              </w:tabs>
              <w:ind w:left="1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D07E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Pr="00A377D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ขาดทุน)</w:t>
            </w:r>
            <w:r w:rsidR="00F67ACF" w:rsidRPr="00A377D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3D63A7" w:rsidRPr="00A377D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เบ็ดเสร็จอื่นสำหรับปี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CB4F08" w14:textId="77777777" w:rsidR="003D63A7" w:rsidRPr="00A377DF" w:rsidRDefault="003D63A7" w:rsidP="00962A3D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(12,675)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66A3C01E" w14:textId="77777777" w:rsidR="003D63A7" w:rsidRPr="00D566CF" w:rsidRDefault="003D63A7" w:rsidP="00962A3D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0E336A" w14:textId="77777777" w:rsidR="003D63A7" w:rsidRPr="00D566CF" w:rsidRDefault="003D63A7" w:rsidP="00962A3D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566C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2,536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2D72E4B" w14:textId="77777777" w:rsidR="003D63A7" w:rsidRPr="00D566CF" w:rsidRDefault="003D63A7" w:rsidP="00962A3D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17C358" w14:textId="77777777" w:rsidR="003D63A7" w:rsidRPr="00A377DF" w:rsidRDefault="003D63A7" w:rsidP="00962A3D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(10,139)</w:t>
            </w:r>
          </w:p>
        </w:tc>
      </w:tr>
      <w:tr w:rsidR="003D63A7" w:rsidRPr="00D566CF" w14:paraId="773EB2AB" w14:textId="77777777" w:rsidTr="00630831">
        <w:trPr>
          <w:trHeight w:val="397"/>
        </w:trPr>
        <w:tc>
          <w:tcPr>
            <w:tcW w:w="5000" w:type="pct"/>
            <w:gridSpan w:val="6"/>
            <w:shd w:val="clear" w:color="auto" w:fill="auto"/>
          </w:tcPr>
          <w:p w14:paraId="60960B5C" w14:textId="77777777" w:rsidR="003D63A7" w:rsidRPr="00A377DF" w:rsidRDefault="003D63A7" w:rsidP="00C74CC3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962A3D" w:rsidRPr="00D566CF" w14:paraId="658890BE" w14:textId="77777777" w:rsidTr="00630831">
        <w:trPr>
          <w:trHeight w:val="397"/>
        </w:trPr>
        <w:tc>
          <w:tcPr>
            <w:tcW w:w="2648" w:type="pct"/>
            <w:shd w:val="clear" w:color="auto" w:fill="auto"/>
          </w:tcPr>
          <w:p w14:paraId="17F1C20E" w14:textId="77777777" w:rsidR="00962A3D" w:rsidRPr="00A377DF" w:rsidRDefault="00962A3D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142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735" w:type="pct"/>
            <w:shd w:val="clear" w:color="auto" w:fill="auto"/>
            <w:vAlign w:val="center"/>
          </w:tcPr>
          <w:p w14:paraId="30AE4F08" w14:textId="77777777" w:rsidR="00962A3D" w:rsidRPr="00D566CF" w:rsidRDefault="00962A3D" w:rsidP="00C74CC3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2A1AA55F" w14:textId="77777777" w:rsidR="00962A3D" w:rsidRPr="00D566CF" w:rsidRDefault="00962A3D" w:rsidP="00C74CC3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center"/>
          </w:tcPr>
          <w:p w14:paraId="5B470194" w14:textId="77777777" w:rsidR="00962A3D" w:rsidRPr="00D566CF" w:rsidRDefault="00962A3D" w:rsidP="00C74CC3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4E148353" w14:textId="77777777" w:rsidR="00962A3D" w:rsidRPr="00D566CF" w:rsidRDefault="00962A3D" w:rsidP="00C74CC3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03FEEAF6" w14:textId="77777777" w:rsidR="00962A3D" w:rsidRPr="00D566CF" w:rsidRDefault="00962A3D" w:rsidP="00C74CC3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3D63A7" w:rsidRPr="00D566CF" w14:paraId="517B1AB6" w14:textId="77777777" w:rsidTr="00962A3D">
        <w:trPr>
          <w:trHeight w:val="397"/>
        </w:trPr>
        <w:tc>
          <w:tcPr>
            <w:tcW w:w="2648" w:type="pct"/>
            <w:shd w:val="clear" w:color="auto" w:fill="auto"/>
            <w:vAlign w:val="bottom"/>
          </w:tcPr>
          <w:p w14:paraId="3B5939B1" w14:textId="77777777" w:rsidR="003D63A7" w:rsidRPr="00A377DF" w:rsidRDefault="003D63A7" w:rsidP="0096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142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A377DF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lastRenderedPageBreak/>
              <w:t>งบการเงินเฉพาะกิจการ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6907009B" w14:textId="77777777" w:rsidR="003D63A7" w:rsidRPr="00D566CF" w:rsidRDefault="003D63A7" w:rsidP="00C74CC3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4CAF3B2F" w14:textId="77777777" w:rsidR="003D63A7" w:rsidRPr="00D566CF" w:rsidRDefault="003D63A7" w:rsidP="00C74CC3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center"/>
          </w:tcPr>
          <w:p w14:paraId="797E6418" w14:textId="77777777" w:rsidR="003D63A7" w:rsidRPr="00D566CF" w:rsidRDefault="003D63A7" w:rsidP="00C74CC3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00D2EDC0" w14:textId="77777777" w:rsidR="003D63A7" w:rsidRPr="00D566CF" w:rsidRDefault="003D63A7" w:rsidP="00C74CC3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36F78A22" w14:textId="77777777" w:rsidR="003D63A7" w:rsidRPr="00D566CF" w:rsidRDefault="003D63A7" w:rsidP="00C74CC3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3D63A7" w:rsidRPr="00D566CF" w14:paraId="0E1F67BD" w14:textId="77777777" w:rsidTr="00962A3D">
        <w:trPr>
          <w:trHeight w:val="397"/>
        </w:trPr>
        <w:tc>
          <w:tcPr>
            <w:tcW w:w="2648" w:type="pct"/>
            <w:shd w:val="clear" w:color="auto" w:fill="auto"/>
            <w:vAlign w:val="bottom"/>
          </w:tcPr>
          <w:p w14:paraId="7ABC8DAF" w14:textId="77777777" w:rsidR="003D63A7" w:rsidRPr="00A377DF" w:rsidRDefault="003D63A7" w:rsidP="0096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14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รายการที่ไม่ต้องจัดประเภทรายการใหม่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2E945D0C" w14:textId="77777777" w:rsidR="003D63A7" w:rsidRPr="00D566CF" w:rsidRDefault="003D63A7" w:rsidP="00C74CC3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0CC2738C" w14:textId="77777777" w:rsidR="003D63A7" w:rsidRPr="00D566CF" w:rsidRDefault="003D63A7" w:rsidP="00C74CC3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center"/>
          </w:tcPr>
          <w:p w14:paraId="1AD781B3" w14:textId="77777777" w:rsidR="003D63A7" w:rsidRPr="00A377DF" w:rsidRDefault="003D63A7" w:rsidP="00C74CC3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58978093" w14:textId="77777777" w:rsidR="003D63A7" w:rsidRPr="00D566CF" w:rsidRDefault="003D63A7" w:rsidP="00C74CC3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472C6B5B" w14:textId="77777777" w:rsidR="003D63A7" w:rsidRPr="00D566CF" w:rsidRDefault="003D63A7" w:rsidP="00C74CC3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3D63A7" w:rsidRPr="00D566CF" w14:paraId="4C8B6B20" w14:textId="77777777" w:rsidTr="00962A3D">
        <w:trPr>
          <w:trHeight w:val="397"/>
        </w:trPr>
        <w:tc>
          <w:tcPr>
            <w:tcW w:w="2648" w:type="pct"/>
            <w:shd w:val="clear" w:color="auto" w:fill="auto"/>
            <w:vAlign w:val="bottom"/>
          </w:tcPr>
          <w:p w14:paraId="65DB83CB" w14:textId="77777777" w:rsidR="003D63A7" w:rsidRPr="00A377DF" w:rsidRDefault="003D63A7" w:rsidP="0096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เข้าไว้ในกำไรหรือขาดทุนในภายหลัง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315BDD30" w14:textId="77777777" w:rsidR="003D63A7" w:rsidRPr="00D566CF" w:rsidRDefault="003D63A7" w:rsidP="00C74CC3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2C413722" w14:textId="77777777" w:rsidR="003D63A7" w:rsidRPr="00D566CF" w:rsidRDefault="003D63A7" w:rsidP="00C74CC3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center"/>
          </w:tcPr>
          <w:p w14:paraId="5CECCBC5" w14:textId="77777777" w:rsidR="003D63A7" w:rsidRPr="00A377DF" w:rsidRDefault="003D63A7" w:rsidP="00C74CC3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03523C28" w14:textId="77777777" w:rsidR="003D63A7" w:rsidRPr="00D566CF" w:rsidRDefault="003D63A7" w:rsidP="00C74CC3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04DA7A1D" w14:textId="77777777" w:rsidR="003D63A7" w:rsidRPr="00D566CF" w:rsidRDefault="003D63A7" w:rsidP="00C74CC3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B1A9B" w:rsidRPr="00D566CF" w14:paraId="458B24E9" w14:textId="77777777" w:rsidTr="00962A3D">
        <w:trPr>
          <w:trHeight w:val="397"/>
        </w:trPr>
        <w:tc>
          <w:tcPr>
            <w:tcW w:w="2648" w:type="pct"/>
            <w:shd w:val="clear" w:color="auto" w:fill="auto"/>
            <w:vAlign w:val="bottom"/>
          </w:tcPr>
          <w:p w14:paraId="1B998B20" w14:textId="71CF178E" w:rsidR="000B1A9B" w:rsidRPr="00A377DF" w:rsidRDefault="000B1A9B" w:rsidP="0096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 xml:space="preserve">-  </w:t>
            </w: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</w:t>
            </w:r>
            <w:r w:rsidR="00F67ACF"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(ขาดทุน) </w:t>
            </w: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จากการวัดมูลค่ายุติธรรม - หลักทรัพย์จด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6C7B1361" w14:textId="77777777" w:rsidR="000B1A9B" w:rsidRPr="00D566CF" w:rsidRDefault="000B1A9B" w:rsidP="000B1A9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48A35863" w14:textId="77777777" w:rsidR="000B1A9B" w:rsidRPr="00D566CF" w:rsidRDefault="000B1A9B" w:rsidP="000B1A9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center"/>
          </w:tcPr>
          <w:p w14:paraId="3D82BA63" w14:textId="77777777" w:rsidR="000B1A9B" w:rsidRPr="00A377DF" w:rsidRDefault="000B1A9B" w:rsidP="000B1A9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5B353B6F" w14:textId="77777777" w:rsidR="000B1A9B" w:rsidRPr="00D566CF" w:rsidRDefault="000B1A9B" w:rsidP="000B1A9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2435F881" w14:textId="77777777" w:rsidR="000B1A9B" w:rsidRPr="00D566CF" w:rsidRDefault="000B1A9B" w:rsidP="000B1A9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B1A9B" w:rsidRPr="00D566CF" w14:paraId="7A90E1D9" w14:textId="77777777" w:rsidTr="00962A3D">
        <w:trPr>
          <w:trHeight w:val="397"/>
        </w:trPr>
        <w:tc>
          <w:tcPr>
            <w:tcW w:w="2648" w:type="pct"/>
            <w:shd w:val="clear" w:color="auto" w:fill="auto"/>
            <w:vAlign w:val="bottom"/>
          </w:tcPr>
          <w:p w14:paraId="0613D364" w14:textId="049086D4" w:rsidR="000B1A9B" w:rsidRPr="00A377DF" w:rsidRDefault="000B1A9B" w:rsidP="0096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3" w:hanging="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ทะเบียนในตลาดหลักทรัพย์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41A16783" w14:textId="77777777" w:rsidR="000B1A9B" w:rsidRPr="00D566CF" w:rsidRDefault="000B1A9B" w:rsidP="000B1A9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>(39,194)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680CF1AA" w14:textId="77777777" w:rsidR="000B1A9B" w:rsidRPr="00D566CF" w:rsidRDefault="000B1A9B" w:rsidP="000B1A9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53A0083C" w14:textId="77777777" w:rsidR="000B1A9B" w:rsidRPr="00A377DF" w:rsidRDefault="000B1A9B" w:rsidP="000B1A9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>7,839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3D68BAD7" w14:textId="77777777" w:rsidR="000B1A9B" w:rsidRPr="00D566CF" w:rsidRDefault="000B1A9B" w:rsidP="000B1A9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75D4AA29" w14:textId="77777777" w:rsidR="000B1A9B" w:rsidRPr="00D566CF" w:rsidRDefault="000B1A9B" w:rsidP="000B1A9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>(31,355)</w:t>
            </w:r>
          </w:p>
        </w:tc>
      </w:tr>
      <w:tr w:rsidR="000B1A9B" w:rsidRPr="00D566CF" w14:paraId="0A10C913" w14:textId="77777777" w:rsidTr="00962A3D">
        <w:trPr>
          <w:trHeight w:val="397"/>
        </w:trPr>
        <w:tc>
          <w:tcPr>
            <w:tcW w:w="2648" w:type="pct"/>
            <w:shd w:val="clear" w:color="auto" w:fill="auto"/>
            <w:vAlign w:val="bottom"/>
          </w:tcPr>
          <w:p w14:paraId="3848186D" w14:textId="0446A372" w:rsidR="000B1A9B" w:rsidRPr="00A377DF" w:rsidRDefault="000B1A9B" w:rsidP="0096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 xml:space="preserve">-  </w:t>
            </w: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ผลกำไรจากการวัดมูลค่ายุติธรรม - หลักทรัพย์ที่ไม่อยู่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40DDE989" w14:textId="77777777" w:rsidR="000B1A9B" w:rsidRPr="00D566CF" w:rsidRDefault="000B1A9B" w:rsidP="000B1A9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1C5501BE" w14:textId="77777777" w:rsidR="000B1A9B" w:rsidRPr="00D566CF" w:rsidRDefault="000B1A9B" w:rsidP="000B1A9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043088C1" w14:textId="77777777" w:rsidR="000B1A9B" w:rsidRPr="00D566CF" w:rsidRDefault="000B1A9B" w:rsidP="000B1A9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54FB0677" w14:textId="77777777" w:rsidR="000B1A9B" w:rsidRPr="00D566CF" w:rsidRDefault="000B1A9B" w:rsidP="000B1A9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3D33DF78" w14:textId="77777777" w:rsidR="000B1A9B" w:rsidRPr="00D566CF" w:rsidRDefault="000B1A9B" w:rsidP="000B1A9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D63A7" w:rsidRPr="00D566CF" w14:paraId="4197CA61" w14:textId="77777777" w:rsidTr="00962A3D">
        <w:trPr>
          <w:trHeight w:val="397"/>
        </w:trPr>
        <w:tc>
          <w:tcPr>
            <w:tcW w:w="2648" w:type="pct"/>
            <w:shd w:val="clear" w:color="auto" w:fill="auto"/>
            <w:vAlign w:val="bottom"/>
          </w:tcPr>
          <w:p w14:paraId="4DA0601A" w14:textId="3A99AFF6" w:rsidR="003D63A7" w:rsidRPr="00A377DF" w:rsidRDefault="003D63A7" w:rsidP="0096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ในความต้องการตลาด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1C93A2A9" w14:textId="77777777" w:rsidR="003D63A7" w:rsidRPr="00D566CF" w:rsidRDefault="003D63A7" w:rsidP="00C74CC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>26,357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66D3DF5F" w14:textId="77777777" w:rsidR="003D63A7" w:rsidRPr="00D566CF" w:rsidRDefault="003D63A7" w:rsidP="00C74CC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692D1F45" w14:textId="77777777" w:rsidR="003D63A7" w:rsidRPr="00A377DF" w:rsidRDefault="003D63A7" w:rsidP="00C74CC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>(5,271)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03157928" w14:textId="77777777" w:rsidR="003D63A7" w:rsidRPr="00D566CF" w:rsidRDefault="003D63A7" w:rsidP="00C74CC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69D593E6" w14:textId="77777777" w:rsidR="003D63A7" w:rsidRPr="00D566CF" w:rsidRDefault="003D63A7" w:rsidP="00C74CC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>21,086</w:t>
            </w:r>
          </w:p>
        </w:tc>
      </w:tr>
      <w:tr w:rsidR="003D63A7" w:rsidRPr="00D566CF" w14:paraId="655E05A7" w14:textId="77777777" w:rsidTr="00962A3D">
        <w:trPr>
          <w:trHeight w:val="397"/>
        </w:trPr>
        <w:tc>
          <w:tcPr>
            <w:tcW w:w="2648" w:type="pct"/>
            <w:shd w:val="clear" w:color="auto" w:fill="auto"/>
            <w:vAlign w:val="bottom"/>
          </w:tcPr>
          <w:p w14:paraId="773BC453" w14:textId="7F48C416" w:rsidR="003D63A7" w:rsidRPr="00A377DF" w:rsidRDefault="00F67ACF" w:rsidP="0096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D07E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Pr="00A377D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ขาดทุน) </w:t>
            </w:r>
            <w:r w:rsidR="003D63A7" w:rsidRPr="00A377D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เบ็ดเสร็จอื่นสำหรับปี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E7A33B" w14:textId="77777777" w:rsidR="003D63A7" w:rsidRPr="00A377DF" w:rsidRDefault="003D63A7" w:rsidP="00C74CC3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(12,837)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336DEAAC" w14:textId="77777777" w:rsidR="003D63A7" w:rsidRPr="00D566CF" w:rsidRDefault="003D63A7" w:rsidP="00C74CC3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D092F7" w14:textId="77777777" w:rsidR="003D63A7" w:rsidRPr="00D566CF" w:rsidRDefault="003D63A7" w:rsidP="00C74CC3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566C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2,568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4EA2D656" w14:textId="77777777" w:rsidR="003D63A7" w:rsidRPr="00D566CF" w:rsidRDefault="003D63A7" w:rsidP="00C74CC3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8057B74" w14:textId="77777777" w:rsidR="003D63A7" w:rsidRPr="00A377DF" w:rsidRDefault="003D63A7" w:rsidP="00C74CC3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(10,269)</w:t>
            </w:r>
          </w:p>
        </w:tc>
      </w:tr>
    </w:tbl>
    <w:p w14:paraId="343F1DB2" w14:textId="34AFA737" w:rsidR="00D344D5" w:rsidRPr="00D566CF" w:rsidRDefault="00B6235B" w:rsidP="00B278A2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A377DF">
        <w:rPr>
          <w:rFonts w:ascii="Angsana New" w:hAnsi="Angsana New"/>
          <w:sz w:val="28"/>
          <w:szCs w:val="28"/>
          <w:cs/>
        </w:rPr>
        <w:t>ข้อมูลทางการเงินจำแนกตามส่วนงาน</w:t>
      </w:r>
    </w:p>
    <w:p w14:paraId="0A7631FC" w14:textId="69910ABB" w:rsidR="004C1716" w:rsidRPr="00D566CF" w:rsidRDefault="00D344D5" w:rsidP="000D1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 w:right="-22" w:hanging="141"/>
        <w:jc w:val="thaiDistribute"/>
        <w:rPr>
          <w:rFonts w:ascii="Angsana New" w:hAnsi="Angsana New"/>
          <w:sz w:val="28"/>
          <w:szCs w:val="28"/>
        </w:rPr>
      </w:pPr>
      <w:r w:rsidRPr="00D566CF">
        <w:rPr>
          <w:rFonts w:ascii="Angsana New" w:hAnsi="Angsana New"/>
          <w:sz w:val="28"/>
          <w:szCs w:val="28"/>
          <w:cs/>
        </w:rPr>
        <w:t>ข้อมูลทางการเงินจำแนกตามส่วนงานธุรกิจของบริษัทสำหรับ</w:t>
      </w:r>
      <w:r w:rsidR="00B278A2" w:rsidRPr="00D566CF">
        <w:rPr>
          <w:rFonts w:ascii="Angsana New" w:hAnsi="Angsana New"/>
          <w:sz w:val="28"/>
          <w:szCs w:val="28"/>
          <w:cs/>
        </w:rPr>
        <w:t>ปี</w:t>
      </w:r>
      <w:r w:rsidRPr="00D566CF">
        <w:rPr>
          <w:rFonts w:ascii="Angsana New" w:hAnsi="Angsana New"/>
          <w:sz w:val="28"/>
          <w:szCs w:val="28"/>
          <w:cs/>
        </w:rPr>
        <w:t>สิ้นสุดวันที่</w:t>
      </w:r>
      <w:r w:rsidRPr="00D566CF">
        <w:rPr>
          <w:rFonts w:ascii="Angsana New" w:hAnsi="Angsana New"/>
          <w:sz w:val="28"/>
          <w:szCs w:val="28"/>
        </w:rPr>
        <w:t xml:space="preserve"> </w:t>
      </w:r>
      <w:r w:rsidR="004E50F5" w:rsidRPr="00D566CF">
        <w:rPr>
          <w:rFonts w:ascii="Angsana New" w:hAnsi="Angsana New"/>
          <w:sz w:val="28"/>
          <w:szCs w:val="28"/>
        </w:rPr>
        <w:t>3</w:t>
      </w:r>
      <w:r w:rsidR="00B278A2" w:rsidRPr="00D566CF">
        <w:rPr>
          <w:rFonts w:ascii="Angsana New" w:hAnsi="Angsana New"/>
          <w:sz w:val="28"/>
          <w:szCs w:val="28"/>
        </w:rPr>
        <w:t>1</w:t>
      </w:r>
      <w:r w:rsidR="004E50F5" w:rsidRPr="00D566CF">
        <w:rPr>
          <w:rFonts w:ascii="Angsana New" w:hAnsi="Angsana New"/>
          <w:sz w:val="28"/>
          <w:szCs w:val="28"/>
        </w:rPr>
        <w:t xml:space="preserve"> </w:t>
      </w:r>
      <w:r w:rsidR="00B278A2" w:rsidRPr="00A377DF">
        <w:rPr>
          <w:rFonts w:ascii="Angsana New" w:hAnsi="Angsana New"/>
          <w:sz w:val="28"/>
          <w:szCs w:val="28"/>
          <w:cs/>
        </w:rPr>
        <w:t>ธันวาคม</w:t>
      </w:r>
      <w:r w:rsidR="001847AB" w:rsidRPr="00D566CF">
        <w:rPr>
          <w:rFonts w:ascii="Angsana New" w:hAnsi="Angsana New"/>
          <w:sz w:val="28"/>
          <w:szCs w:val="28"/>
        </w:rPr>
        <w:t xml:space="preserve"> </w:t>
      </w:r>
      <w:r w:rsidR="00C06D35" w:rsidRPr="00D566CF">
        <w:rPr>
          <w:rFonts w:ascii="Angsana New" w:hAnsi="Angsana New"/>
          <w:sz w:val="28"/>
          <w:szCs w:val="28"/>
        </w:rPr>
        <w:t>2566</w:t>
      </w:r>
      <w:r w:rsidR="00CF2D39" w:rsidRPr="00A377DF">
        <w:rPr>
          <w:rFonts w:ascii="Angsana New" w:hAnsi="Angsana New"/>
          <w:sz w:val="28"/>
          <w:szCs w:val="28"/>
          <w:cs/>
        </w:rPr>
        <w:t xml:space="preserve"> </w:t>
      </w:r>
      <w:r w:rsidRPr="00A377DF">
        <w:rPr>
          <w:rFonts w:ascii="Angsana New" w:hAnsi="Angsana New"/>
          <w:sz w:val="28"/>
          <w:szCs w:val="28"/>
          <w:cs/>
        </w:rPr>
        <w:t>และ</w:t>
      </w:r>
      <w:r w:rsidRPr="00D566CF">
        <w:rPr>
          <w:rFonts w:ascii="Angsana New" w:hAnsi="Angsana New"/>
          <w:sz w:val="28"/>
          <w:szCs w:val="28"/>
        </w:rPr>
        <w:t xml:space="preserve"> </w:t>
      </w:r>
      <w:r w:rsidR="00DF62D9" w:rsidRPr="00D566CF">
        <w:rPr>
          <w:rFonts w:ascii="Angsana New" w:hAnsi="Angsana New"/>
          <w:sz w:val="28"/>
          <w:szCs w:val="28"/>
        </w:rPr>
        <w:t>2565</w:t>
      </w:r>
      <w:r w:rsidR="00EC433C" w:rsidRPr="00D566CF">
        <w:rPr>
          <w:rFonts w:ascii="Angsana New" w:hAnsi="Angsana New"/>
          <w:sz w:val="28"/>
          <w:szCs w:val="28"/>
          <w:cs/>
        </w:rPr>
        <w:t xml:space="preserve"> </w:t>
      </w:r>
      <w:r w:rsidRPr="00D566CF">
        <w:rPr>
          <w:rFonts w:ascii="Angsana New" w:hAnsi="Angsana New"/>
          <w:sz w:val="28"/>
          <w:szCs w:val="28"/>
          <w:cs/>
        </w:rPr>
        <w:t>เป็นดังนี้</w:t>
      </w:r>
    </w:p>
    <w:tbl>
      <w:tblPr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11"/>
        <w:gridCol w:w="1007"/>
        <w:gridCol w:w="264"/>
        <w:gridCol w:w="1154"/>
        <w:gridCol w:w="236"/>
        <w:gridCol w:w="1166"/>
        <w:gridCol w:w="283"/>
        <w:gridCol w:w="1134"/>
      </w:tblGrid>
      <w:tr w:rsidR="00D35DC0" w:rsidRPr="00D566CF" w14:paraId="16AC20C6" w14:textId="77777777" w:rsidTr="00F86169">
        <w:trPr>
          <w:trHeight w:val="397"/>
        </w:trPr>
        <w:tc>
          <w:tcPr>
            <w:tcW w:w="4111" w:type="dxa"/>
          </w:tcPr>
          <w:p w14:paraId="1835C20E" w14:textId="77777777" w:rsidR="00D35DC0" w:rsidRPr="00D566CF" w:rsidRDefault="00D35DC0" w:rsidP="00D2520C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</w:tcPr>
          <w:p w14:paraId="6162643B" w14:textId="226F51DA" w:rsidR="00D35DC0" w:rsidRPr="00A377DF" w:rsidRDefault="00D35DC0" w:rsidP="00D2520C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A377DF">
              <w:rPr>
                <w:rFonts w:ascii="Angsana New" w:hAnsi="Angsana New" w:cs="Angsana New"/>
                <w:cs/>
              </w:rPr>
              <w:t>งบการเงินที่แสดงเงินลงทุนตามวิธีส่วนได้เสีย</w:t>
            </w:r>
            <w:r w:rsidR="00D42010" w:rsidRPr="00A377DF">
              <w:rPr>
                <w:rFonts w:ascii="Angsana New" w:hAnsi="Angsana New" w:cs="Angsana New"/>
                <w:cs/>
              </w:rPr>
              <w:t xml:space="preserve"> (พันบาท)</w:t>
            </w:r>
          </w:p>
        </w:tc>
      </w:tr>
      <w:tr w:rsidR="00C05C37" w:rsidRPr="00D566CF" w14:paraId="638440FE" w14:textId="77777777" w:rsidTr="00F86169">
        <w:trPr>
          <w:trHeight w:val="397"/>
        </w:trPr>
        <w:tc>
          <w:tcPr>
            <w:tcW w:w="4111" w:type="dxa"/>
          </w:tcPr>
          <w:p w14:paraId="75DBE77F" w14:textId="77777777" w:rsidR="00C05C37" w:rsidRPr="00D566CF" w:rsidRDefault="00C05C37" w:rsidP="00D2520C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104CE149" w14:textId="77777777" w:rsidR="00C05C37" w:rsidRPr="00D566CF" w:rsidRDefault="00C05C37" w:rsidP="00D2520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A377DF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14:paraId="706B6198" w14:textId="77777777" w:rsidR="00C05C37" w:rsidRPr="00D566CF" w:rsidRDefault="00C05C37" w:rsidP="00D2520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628BE746" w14:textId="77777777" w:rsidR="00C05C37" w:rsidRPr="00A377DF" w:rsidRDefault="00C05C37" w:rsidP="00D2520C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A377DF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14:paraId="2C34475E" w14:textId="77777777" w:rsidR="00C05C37" w:rsidRPr="00D566CF" w:rsidRDefault="00C05C37" w:rsidP="00D2520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6CA299F1" w14:textId="4EEB4A07" w:rsidR="00C05C37" w:rsidRPr="00D566CF" w:rsidRDefault="00751FC7" w:rsidP="00D2520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A377DF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283" w:type="dxa"/>
          </w:tcPr>
          <w:p w14:paraId="34F8A69E" w14:textId="77777777" w:rsidR="00C05C37" w:rsidRPr="00D566CF" w:rsidRDefault="00C05C37" w:rsidP="00D2520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21CBCD0" w14:textId="77777777" w:rsidR="00C05C37" w:rsidRPr="00D566CF" w:rsidRDefault="00C05C37" w:rsidP="00D2520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A377DF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C05C37" w:rsidRPr="00D566CF" w14:paraId="28065FCD" w14:textId="77777777" w:rsidTr="00F86169">
        <w:trPr>
          <w:trHeight w:val="397"/>
        </w:trPr>
        <w:tc>
          <w:tcPr>
            <w:tcW w:w="4111" w:type="dxa"/>
            <w:shd w:val="clear" w:color="auto" w:fill="auto"/>
          </w:tcPr>
          <w:p w14:paraId="63BE2A69" w14:textId="7AEB620D" w:rsidR="00C05C37" w:rsidRPr="00A377DF" w:rsidRDefault="00CB752D" w:rsidP="004E50F5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u w:val="single"/>
                <w:cs/>
              </w:rPr>
            </w:pPr>
            <w:r w:rsidRPr="00A377DF">
              <w:rPr>
                <w:rFonts w:ascii="Angsana New" w:hAnsi="Angsana New" w:cs="Angsana New"/>
                <w:u w:val="single"/>
                <w:cs/>
              </w:rPr>
              <w:t>สำหรับ</w:t>
            </w:r>
            <w:r w:rsidR="00320ECA" w:rsidRPr="00A377DF">
              <w:rPr>
                <w:rFonts w:ascii="Angsana New" w:hAnsi="Angsana New" w:cs="Angsana New"/>
                <w:u w:val="single"/>
                <w:cs/>
              </w:rPr>
              <w:t>ปี</w:t>
            </w:r>
            <w:r w:rsidR="00C05C37" w:rsidRPr="00A377DF">
              <w:rPr>
                <w:rFonts w:ascii="Angsana New" w:hAnsi="Angsana New" w:cs="Angsana New"/>
                <w:u w:val="single"/>
                <w:cs/>
              </w:rPr>
              <w:t xml:space="preserve">สิ้นสุดวันที่ </w:t>
            </w:r>
            <w:r w:rsidR="004E50F5" w:rsidRPr="00D566CF">
              <w:rPr>
                <w:rFonts w:ascii="Angsana New" w:hAnsi="Angsana New" w:cs="Angsana New"/>
                <w:u w:val="single"/>
              </w:rPr>
              <w:t>3</w:t>
            </w:r>
            <w:r w:rsidR="00320ECA" w:rsidRPr="00D566CF">
              <w:rPr>
                <w:rFonts w:ascii="Angsana New" w:hAnsi="Angsana New" w:cs="Angsana New"/>
                <w:u w:val="single"/>
              </w:rPr>
              <w:t>1</w:t>
            </w:r>
            <w:r w:rsidR="004E50F5" w:rsidRPr="00D566CF">
              <w:rPr>
                <w:rFonts w:ascii="Angsana New" w:hAnsi="Angsana New" w:cs="Angsana New"/>
                <w:u w:val="single"/>
              </w:rPr>
              <w:t xml:space="preserve"> </w:t>
            </w:r>
            <w:r w:rsidR="00320ECA" w:rsidRPr="00A377DF">
              <w:rPr>
                <w:rFonts w:ascii="Angsana New" w:hAnsi="Angsana New" w:cs="Angsana New"/>
                <w:u w:val="single"/>
                <w:cs/>
              </w:rPr>
              <w:t>ธันวาคม</w:t>
            </w:r>
            <w:r w:rsidR="00C05C37" w:rsidRPr="00A377DF">
              <w:rPr>
                <w:rFonts w:ascii="Angsana New" w:hAnsi="Angsana New" w:cs="Angsana New"/>
                <w:u w:val="single"/>
                <w:cs/>
              </w:rPr>
              <w:t xml:space="preserve"> </w:t>
            </w:r>
            <w:r w:rsidR="00C05C37" w:rsidRPr="00D566CF">
              <w:rPr>
                <w:rFonts w:ascii="Angsana New" w:hAnsi="Angsana New" w:cs="Angsana New"/>
                <w:u w:val="single"/>
              </w:rPr>
              <w:t>256</w:t>
            </w:r>
            <w:r w:rsidR="00784BD4" w:rsidRPr="00D566CF">
              <w:rPr>
                <w:rFonts w:ascii="Angsana New" w:hAnsi="Angsana New" w:cs="Angsana New"/>
                <w:u w:val="single"/>
              </w:rPr>
              <w:t>6</w:t>
            </w:r>
          </w:p>
        </w:tc>
        <w:tc>
          <w:tcPr>
            <w:tcW w:w="1007" w:type="dxa"/>
            <w:shd w:val="clear" w:color="auto" w:fill="auto"/>
          </w:tcPr>
          <w:p w14:paraId="116DEBB1" w14:textId="77777777" w:rsidR="00C05C37" w:rsidRPr="00D566CF" w:rsidRDefault="00C05C37" w:rsidP="00D2520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</w:tcPr>
          <w:p w14:paraId="40F7AE35" w14:textId="77777777" w:rsidR="00C05C37" w:rsidRPr="00D566CF" w:rsidRDefault="00C05C37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78E2F6F9" w14:textId="77777777" w:rsidR="00C05C37" w:rsidRPr="00D566CF" w:rsidRDefault="00C05C37" w:rsidP="00D2520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629B8DA" w14:textId="77777777" w:rsidR="00C05C37" w:rsidRPr="00D566CF" w:rsidRDefault="00C05C37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79A5498D" w14:textId="77777777" w:rsidR="00C05C37" w:rsidRPr="00D566CF" w:rsidRDefault="00C05C37" w:rsidP="00D2520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55039591" w14:textId="77777777" w:rsidR="00C05C37" w:rsidRPr="00D566CF" w:rsidRDefault="00C05C37" w:rsidP="00D2520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58DB286" w14:textId="77777777" w:rsidR="00C05C37" w:rsidRPr="00D566CF" w:rsidRDefault="00C05C37" w:rsidP="00D2520C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5C37" w:rsidRPr="00D566CF" w14:paraId="78703C01" w14:textId="77777777" w:rsidTr="00597576">
        <w:trPr>
          <w:trHeight w:val="397"/>
        </w:trPr>
        <w:tc>
          <w:tcPr>
            <w:tcW w:w="4111" w:type="dxa"/>
            <w:shd w:val="clear" w:color="auto" w:fill="auto"/>
          </w:tcPr>
          <w:p w14:paraId="1795F9E4" w14:textId="77777777" w:rsidR="00C05C37" w:rsidRPr="00A377DF" w:rsidRDefault="00C05C37" w:rsidP="00D2520C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A377DF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A05F11" w14:textId="7E4FFE0A" w:rsidR="00C05C37" w:rsidRPr="00D566CF" w:rsidRDefault="00371679" w:rsidP="00F8616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1679">
              <w:rPr>
                <w:rFonts w:ascii="Angsana New" w:hAnsi="Angsana New"/>
                <w:sz w:val="28"/>
                <w:szCs w:val="28"/>
              </w:rPr>
              <w:t>380,556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766BF4B3" w14:textId="77777777" w:rsidR="00C05C37" w:rsidRPr="00D566CF" w:rsidRDefault="00C05C37" w:rsidP="00F8616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977C07" w14:textId="57B29EE5" w:rsidR="00C05C37" w:rsidRPr="00D566CF" w:rsidRDefault="00371679" w:rsidP="00F8616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1679">
              <w:rPr>
                <w:rFonts w:ascii="Angsana New" w:hAnsi="Angsana New"/>
                <w:sz w:val="28"/>
                <w:szCs w:val="28"/>
              </w:rPr>
              <w:t>97,48</w:t>
            </w:r>
            <w:r w:rsidR="0015191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7DDBE8" w14:textId="77777777" w:rsidR="00C05C37" w:rsidRPr="00D566CF" w:rsidRDefault="00C05C37" w:rsidP="00F8616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6A1213" w14:textId="5E194FF6" w:rsidR="00C05C37" w:rsidRPr="00D566CF" w:rsidRDefault="00187A4F" w:rsidP="00F8616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7A4F">
              <w:rPr>
                <w:rFonts w:ascii="Angsana New" w:hAnsi="Angsana New"/>
                <w:sz w:val="28"/>
                <w:szCs w:val="28"/>
              </w:rPr>
              <w:t>47,20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7441E9F" w14:textId="77777777" w:rsidR="00C05C37" w:rsidRPr="00D566CF" w:rsidRDefault="00C05C37" w:rsidP="00F86169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578AAF" w14:textId="248C9FB2" w:rsidR="00C05C37" w:rsidRPr="00D566CF" w:rsidRDefault="00F51613" w:rsidP="00F86169">
            <w:pPr>
              <w:pStyle w:val="BodyText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525,244</w:t>
            </w:r>
          </w:p>
        </w:tc>
      </w:tr>
      <w:tr w:rsidR="00C05C37" w:rsidRPr="00D566CF" w14:paraId="01FBD47D" w14:textId="77777777" w:rsidTr="00597576"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04BAE9CE" w14:textId="77777777" w:rsidR="00C05C37" w:rsidRPr="00D566CF" w:rsidRDefault="00C05C37" w:rsidP="00D2520C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</w:rPr>
            </w:pPr>
            <w:r w:rsidRPr="00A377DF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A825A2" w14:textId="6C1ADDAD" w:rsidR="00C05C37" w:rsidRPr="00D566CF" w:rsidRDefault="00597576" w:rsidP="00F8616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7576">
              <w:rPr>
                <w:rFonts w:ascii="Angsana New" w:hAnsi="Angsana New"/>
                <w:sz w:val="28"/>
                <w:szCs w:val="28"/>
              </w:rPr>
              <w:t>157,68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7AB86841" w14:textId="77777777" w:rsidR="00C05C37" w:rsidRPr="00D566CF" w:rsidRDefault="00C05C37" w:rsidP="00F8616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846C7E" w14:textId="29186C63" w:rsidR="00C05C37" w:rsidRPr="00D566CF" w:rsidRDefault="00597576" w:rsidP="00F8616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7576">
              <w:rPr>
                <w:rFonts w:ascii="Angsana New" w:hAnsi="Angsana New"/>
                <w:sz w:val="28"/>
                <w:szCs w:val="28"/>
              </w:rPr>
              <w:t>10,68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42E062" w14:textId="77777777" w:rsidR="00C05C37" w:rsidRPr="00D566CF" w:rsidRDefault="00C05C37" w:rsidP="00F8616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A6FBCD" w14:textId="61CAFFA4" w:rsidR="00C05C37" w:rsidRPr="00D566CF" w:rsidRDefault="00597576" w:rsidP="00F8616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7576">
              <w:rPr>
                <w:rFonts w:ascii="Angsana New" w:hAnsi="Angsana New"/>
                <w:sz w:val="28"/>
                <w:szCs w:val="28"/>
              </w:rPr>
              <w:t>21,99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716A609" w14:textId="77777777" w:rsidR="00C05C37" w:rsidRPr="00D566CF" w:rsidRDefault="00C05C37" w:rsidP="00F86169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EC9AD0" w14:textId="67991268" w:rsidR="00C05C37" w:rsidRPr="00D566CF" w:rsidRDefault="00F51613" w:rsidP="00F8616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190,370</w:t>
            </w:r>
          </w:p>
        </w:tc>
      </w:tr>
      <w:tr w:rsidR="00C05C37" w:rsidRPr="00D566CF" w14:paraId="3439BFF5" w14:textId="77777777" w:rsidTr="00597576"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3513785B" w14:textId="633F0710" w:rsidR="00C05C37" w:rsidRPr="00A377DF" w:rsidRDefault="00C05C37" w:rsidP="00D2520C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A377DF">
              <w:rPr>
                <w:rFonts w:ascii="Angsana New" w:hAnsi="Angsana New" w:cs="Angsana New"/>
                <w:cs/>
              </w:rPr>
              <w:t>รายได้</w:t>
            </w:r>
            <w:r w:rsidR="00751FC7" w:rsidRPr="00A377DF">
              <w:rPr>
                <w:rFonts w:ascii="Angsana New" w:hAnsi="Angsana New" w:cs="Angsana New"/>
                <w:cs/>
              </w:rPr>
              <w:t>อื่นๆ</w:t>
            </w:r>
            <w:r w:rsidRPr="00A377DF">
              <w:rPr>
                <w:rFonts w:ascii="Angsana New" w:hAnsi="Angsana New" w:cs="Angsana New"/>
                <w:cs/>
              </w:rPr>
              <w:t xml:space="preserve"> 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6FD16B3" w14:textId="77777777" w:rsidR="00C05C37" w:rsidRPr="00D566CF" w:rsidRDefault="00C05C37" w:rsidP="00F8616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65CA11F" w14:textId="77777777" w:rsidR="00C05C37" w:rsidRPr="00D566CF" w:rsidRDefault="00C05C37" w:rsidP="00F8616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9E2922" w14:textId="77777777" w:rsidR="00C05C37" w:rsidRPr="00D566CF" w:rsidRDefault="00C05C37" w:rsidP="00F8616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09CD566" w14:textId="77777777" w:rsidR="00C05C37" w:rsidRPr="00D566CF" w:rsidRDefault="00C05C37" w:rsidP="00F8616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BB34794" w14:textId="77777777" w:rsidR="00C05C37" w:rsidRPr="00D566CF" w:rsidRDefault="00C05C37" w:rsidP="00F8616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7CDC1F9" w14:textId="77777777" w:rsidR="00C05C37" w:rsidRPr="00D566CF" w:rsidRDefault="00C05C37" w:rsidP="00F86169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973E31" w14:textId="4C793EEE" w:rsidR="00C05C37" w:rsidRPr="00D566CF" w:rsidRDefault="00B340C4" w:rsidP="00F8616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6,596</w:t>
            </w:r>
          </w:p>
        </w:tc>
      </w:tr>
      <w:tr w:rsidR="00C05C37" w:rsidRPr="00D566CF" w14:paraId="1E6E8920" w14:textId="77777777" w:rsidTr="00597576"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2685F1E6" w14:textId="77777777" w:rsidR="00C05C37" w:rsidRPr="00A377DF" w:rsidRDefault="00C05C37" w:rsidP="00D2520C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A377DF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B9DBA80" w14:textId="77777777" w:rsidR="00C05C37" w:rsidRPr="00D566CF" w:rsidRDefault="00C05C37" w:rsidP="00F8616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6D08B84F" w14:textId="77777777" w:rsidR="00C05C37" w:rsidRPr="00D566CF" w:rsidRDefault="00C05C37" w:rsidP="00F8616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29399A0" w14:textId="77777777" w:rsidR="00C05C37" w:rsidRPr="00D566CF" w:rsidRDefault="00C05C37" w:rsidP="00F8616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3794A64" w14:textId="77777777" w:rsidR="00C05C37" w:rsidRPr="00D566CF" w:rsidRDefault="00C05C37" w:rsidP="00F8616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F27D22C" w14:textId="77777777" w:rsidR="00C05C37" w:rsidRPr="00D566CF" w:rsidRDefault="00C05C37" w:rsidP="00F8616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5B6A580" w14:textId="77777777" w:rsidR="00C05C37" w:rsidRPr="00D566CF" w:rsidRDefault="00C05C37" w:rsidP="00F86169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F7C5DD" w14:textId="788DB754" w:rsidR="00C05C37" w:rsidRPr="00A377DF" w:rsidRDefault="00B340C4" w:rsidP="00F8616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(168,</w:t>
            </w:r>
            <w:r w:rsidR="008B38B2">
              <w:rPr>
                <w:rFonts w:ascii="Angsana New" w:hAnsi="Angsana New"/>
                <w:sz w:val="28"/>
                <w:szCs w:val="28"/>
              </w:rPr>
              <w:t>046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557E1" w:rsidRPr="00D566CF" w14:paraId="07E2494E" w14:textId="77777777" w:rsidTr="00597576"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118F624D" w14:textId="77777777" w:rsidR="00B557E1" w:rsidRPr="00A377DF" w:rsidRDefault="00B557E1" w:rsidP="00B557E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A377DF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4BAD700" w14:textId="77777777" w:rsidR="00B557E1" w:rsidRPr="00D566CF" w:rsidRDefault="00B557E1" w:rsidP="00F8616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4ED6E939" w14:textId="77777777" w:rsidR="00B557E1" w:rsidRPr="00D566CF" w:rsidRDefault="00B557E1" w:rsidP="00F8616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5BE21D3" w14:textId="77777777" w:rsidR="00B557E1" w:rsidRPr="00D566CF" w:rsidRDefault="00B557E1" w:rsidP="00F8616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A2467A2" w14:textId="77777777" w:rsidR="00B557E1" w:rsidRPr="00D566CF" w:rsidRDefault="00B557E1" w:rsidP="00F8616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1A86C5F" w14:textId="77777777" w:rsidR="00B557E1" w:rsidRPr="00D566CF" w:rsidRDefault="00B557E1" w:rsidP="00F8616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5524D08" w14:textId="77777777" w:rsidR="00B557E1" w:rsidRPr="00D566CF" w:rsidRDefault="00B557E1" w:rsidP="00F86169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62018C" w14:textId="234486B3" w:rsidR="00B557E1" w:rsidRPr="00A377DF" w:rsidRDefault="00B340C4" w:rsidP="00F8616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(5,650)</w:t>
            </w:r>
          </w:p>
        </w:tc>
      </w:tr>
      <w:tr w:rsidR="00B557E1" w:rsidRPr="00D566CF" w14:paraId="38787AD5" w14:textId="77777777" w:rsidTr="00597576"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0F22E8F7" w14:textId="258023EF" w:rsidR="00B557E1" w:rsidRPr="00A377DF" w:rsidRDefault="00793331" w:rsidP="00B557E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A377DF">
              <w:rPr>
                <w:rFonts w:ascii="Angsana New" w:hAnsi="Angsana New" w:cs="Angsana New"/>
                <w:cs/>
              </w:rPr>
              <w:t>ส่วนแบ่ง (ขาดทุน) จากเงินลงทุนในบริษัทร่วม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95004FA" w14:textId="77777777" w:rsidR="00B557E1" w:rsidRPr="00D566CF" w:rsidRDefault="00B557E1" w:rsidP="00F8616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1DDBBBF8" w14:textId="77777777" w:rsidR="00B557E1" w:rsidRPr="00D566CF" w:rsidRDefault="00B557E1" w:rsidP="00F8616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1C6E812" w14:textId="77777777" w:rsidR="00B557E1" w:rsidRPr="00D566CF" w:rsidRDefault="00B557E1" w:rsidP="00F8616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6C1BF40" w14:textId="77777777" w:rsidR="00B557E1" w:rsidRPr="00D566CF" w:rsidRDefault="00B557E1" w:rsidP="00F8616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1D2C362" w14:textId="77777777" w:rsidR="00B557E1" w:rsidRPr="00D566CF" w:rsidRDefault="00B557E1" w:rsidP="00F8616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D9E44DE" w14:textId="77777777" w:rsidR="00B557E1" w:rsidRPr="00D566CF" w:rsidRDefault="00B557E1" w:rsidP="00F86169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C4D051" w14:textId="25BA0802" w:rsidR="00B557E1" w:rsidRPr="00D566CF" w:rsidRDefault="00B340C4" w:rsidP="00F8616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DB271D">
              <w:rPr>
                <w:rFonts w:ascii="Angsana New" w:hAnsi="Angsana New"/>
                <w:sz w:val="28"/>
                <w:szCs w:val="28"/>
              </w:rPr>
              <w:t>752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557E1" w:rsidRPr="00D566CF" w14:paraId="16157186" w14:textId="77777777" w:rsidTr="00597576"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010D1B31" w14:textId="4E38E974" w:rsidR="00B557E1" w:rsidRPr="00A377DF" w:rsidRDefault="00B60B30" w:rsidP="00B557E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A377DF">
              <w:rPr>
                <w:rFonts w:ascii="Angsana New" w:hAnsi="Angsana New" w:cs="Angsana New"/>
                <w:cs/>
              </w:rPr>
              <w:t>ค่าใช้จ่าย</w:t>
            </w:r>
            <w:r w:rsidR="00B557E1" w:rsidRPr="00A377DF">
              <w:rPr>
                <w:rFonts w:ascii="Angsana New" w:hAnsi="Angsana New" w:cs="Angsana New"/>
                <w:cs/>
              </w:rPr>
              <w:t>ภาษีเงินได้ที่ไม่ได้ปันส่วน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6ED8EA29" w14:textId="77777777" w:rsidR="00B557E1" w:rsidRPr="00D566CF" w:rsidRDefault="00B557E1" w:rsidP="00F8616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129C0C0D" w14:textId="77777777" w:rsidR="00B557E1" w:rsidRPr="00D566CF" w:rsidRDefault="00B557E1" w:rsidP="00F8616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78715FC" w14:textId="77777777" w:rsidR="00B557E1" w:rsidRPr="00D566CF" w:rsidRDefault="00B557E1" w:rsidP="00F8616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630E0E" w14:textId="77777777" w:rsidR="00B557E1" w:rsidRPr="00D566CF" w:rsidRDefault="00B557E1" w:rsidP="00F8616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71F210D" w14:textId="77777777" w:rsidR="00B557E1" w:rsidRPr="00D566CF" w:rsidRDefault="00B557E1" w:rsidP="00F8616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043D421" w14:textId="77777777" w:rsidR="00B557E1" w:rsidRPr="00D566CF" w:rsidRDefault="00B557E1" w:rsidP="00F86169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2DB8C1" w14:textId="220DA42E" w:rsidR="00B557E1" w:rsidRPr="00D566CF" w:rsidRDefault="00B340C4" w:rsidP="00F8616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(1,7</w:t>
            </w:r>
            <w:r w:rsidR="008B38B2">
              <w:rPr>
                <w:rFonts w:ascii="Angsana New" w:hAnsi="Angsana New"/>
                <w:sz w:val="28"/>
                <w:szCs w:val="28"/>
              </w:rPr>
              <w:t>64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557E1" w:rsidRPr="00D566CF" w14:paraId="50CCAEE6" w14:textId="77777777" w:rsidTr="00597576"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4FB0D801" w14:textId="6D0EAFE6" w:rsidR="00B557E1" w:rsidRPr="00A377DF" w:rsidRDefault="00B557E1" w:rsidP="00B557E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A377DF">
              <w:rPr>
                <w:rFonts w:ascii="Angsana New" w:hAnsi="Angsana New" w:cs="Angsana New"/>
                <w:cs/>
              </w:rPr>
              <w:t>กำไรสำหรับ</w:t>
            </w:r>
            <w:r w:rsidR="001A24F8" w:rsidRPr="00A377DF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E5B6C4A" w14:textId="77777777" w:rsidR="00B557E1" w:rsidRPr="00D566CF" w:rsidRDefault="00B557E1" w:rsidP="00F8616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4562921" w14:textId="77777777" w:rsidR="00B557E1" w:rsidRPr="00D566CF" w:rsidRDefault="00B557E1" w:rsidP="00F8616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8748D17" w14:textId="77777777" w:rsidR="00B557E1" w:rsidRPr="00D566CF" w:rsidRDefault="00B557E1" w:rsidP="00F8616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A556460" w14:textId="77777777" w:rsidR="00B557E1" w:rsidRPr="00D566CF" w:rsidRDefault="00B557E1" w:rsidP="00F8616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8F8997B" w14:textId="77777777" w:rsidR="00B557E1" w:rsidRPr="00D566CF" w:rsidRDefault="00B557E1" w:rsidP="00F8616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424DF06" w14:textId="77777777" w:rsidR="00B557E1" w:rsidRPr="00D566CF" w:rsidRDefault="00B557E1" w:rsidP="00F86169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8CACC5" w14:textId="1CB3B58E" w:rsidR="00B557E1" w:rsidRPr="00D566CF" w:rsidRDefault="00F51613" w:rsidP="00F8616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</w:t>
            </w:r>
            <w:r w:rsidR="00DB271D">
              <w:rPr>
                <w:rFonts w:ascii="Angsana New" w:hAnsi="Angsana New"/>
                <w:sz w:val="28"/>
                <w:szCs w:val="28"/>
              </w:rPr>
              <w:t>7</w:t>
            </w:r>
            <w:r w:rsidR="008B38B2">
              <w:rPr>
                <w:rFonts w:ascii="Angsana New" w:hAnsi="Angsana New"/>
                <w:sz w:val="28"/>
                <w:szCs w:val="28"/>
              </w:rPr>
              <w:t>54</w:t>
            </w:r>
          </w:p>
        </w:tc>
      </w:tr>
      <w:tr w:rsidR="00B557E1" w:rsidRPr="00D566CF" w14:paraId="33E2C410" w14:textId="77777777" w:rsidTr="00F86169">
        <w:trPr>
          <w:trHeight w:val="397"/>
        </w:trPr>
        <w:tc>
          <w:tcPr>
            <w:tcW w:w="4111" w:type="dxa"/>
            <w:shd w:val="clear" w:color="auto" w:fill="auto"/>
          </w:tcPr>
          <w:p w14:paraId="575E8346" w14:textId="77777777" w:rsidR="00B557E1" w:rsidRPr="00A377DF" w:rsidRDefault="00B557E1" w:rsidP="00B557E1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5FDEE679" w14:textId="77777777" w:rsidR="00B557E1" w:rsidRPr="00D566CF" w:rsidRDefault="00B557E1" w:rsidP="00F8616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53CAC31" w14:textId="77777777" w:rsidR="00B557E1" w:rsidRPr="00D566CF" w:rsidRDefault="00B557E1" w:rsidP="00F8616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3A68D6D" w14:textId="77777777" w:rsidR="00B557E1" w:rsidRPr="00D566CF" w:rsidRDefault="00B557E1" w:rsidP="00F8616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78C35DD" w14:textId="77777777" w:rsidR="00B557E1" w:rsidRPr="00D566CF" w:rsidRDefault="00B557E1" w:rsidP="00F8616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8FB19A7" w14:textId="77777777" w:rsidR="00B557E1" w:rsidRPr="00D566CF" w:rsidRDefault="00B557E1" w:rsidP="00F8616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414089D" w14:textId="77777777" w:rsidR="00B557E1" w:rsidRPr="00D566CF" w:rsidRDefault="00B557E1" w:rsidP="00F86169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9B4CEB" w14:textId="77777777" w:rsidR="00B557E1" w:rsidRPr="00D566CF" w:rsidRDefault="00B557E1" w:rsidP="00F8616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57E1" w:rsidRPr="00D566CF" w14:paraId="3355950B" w14:textId="77777777" w:rsidTr="00F86169"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1D887AD9" w14:textId="77777777" w:rsidR="00B557E1" w:rsidRPr="00A377DF" w:rsidRDefault="00B557E1" w:rsidP="00B557E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A377DF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17DD92ED" w14:textId="77777777" w:rsidR="00B557E1" w:rsidRPr="00D566CF" w:rsidRDefault="00B557E1" w:rsidP="00F8616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A5A5B80" w14:textId="77777777" w:rsidR="00B557E1" w:rsidRPr="00D566CF" w:rsidRDefault="00B557E1" w:rsidP="00F8616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7750953" w14:textId="77777777" w:rsidR="00B557E1" w:rsidRPr="00D566CF" w:rsidRDefault="00B557E1" w:rsidP="00F8616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F3AE77" w14:textId="77777777" w:rsidR="00B557E1" w:rsidRPr="00D566CF" w:rsidRDefault="00B557E1" w:rsidP="00F8616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278C1A2" w14:textId="77777777" w:rsidR="00B557E1" w:rsidRPr="00D566CF" w:rsidRDefault="00B557E1" w:rsidP="00F8616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DA91262" w14:textId="77777777" w:rsidR="00B557E1" w:rsidRPr="00D566CF" w:rsidRDefault="00B557E1" w:rsidP="00F86169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330BBA" w14:textId="77777777" w:rsidR="00B557E1" w:rsidRPr="00D566CF" w:rsidRDefault="00B557E1" w:rsidP="00F8616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57E1" w:rsidRPr="00D566CF" w14:paraId="1E8E77B5" w14:textId="77777777" w:rsidTr="00F77CB8"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7543A2DB" w14:textId="46F0056D" w:rsidR="00B557E1" w:rsidRPr="00A377DF" w:rsidRDefault="00B557E1" w:rsidP="004E50F5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olor w:val="000000" w:themeColor="text1"/>
                <w:cs/>
              </w:rPr>
            </w:pPr>
            <w:r w:rsidRPr="00A377DF">
              <w:rPr>
                <w:rFonts w:ascii="Angsana New" w:hAnsi="Angsana New" w:cs="Angsana New"/>
                <w:color w:val="000000" w:themeColor="text1"/>
                <w:cs/>
              </w:rPr>
              <w:t xml:space="preserve">ณ วันที่ </w:t>
            </w:r>
            <w:r w:rsidR="004E50F5" w:rsidRPr="00D566CF">
              <w:rPr>
                <w:rFonts w:ascii="Angsana New" w:hAnsi="Angsana New" w:cs="Angsana New"/>
              </w:rPr>
              <w:t>3</w:t>
            </w:r>
            <w:r w:rsidR="001A24F8" w:rsidRPr="00D566CF">
              <w:rPr>
                <w:rFonts w:ascii="Angsana New" w:hAnsi="Angsana New" w:cs="Angsana New"/>
              </w:rPr>
              <w:t>1</w:t>
            </w:r>
            <w:r w:rsidR="004E50F5" w:rsidRPr="00D566CF">
              <w:rPr>
                <w:rFonts w:ascii="Angsana New" w:hAnsi="Angsana New" w:cs="Angsana New"/>
              </w:rPr>
              <w:t xml:space="preserve"> </w:t>
            </w:r>
            <w:r w:rsidR="001A24F8" w:rsidRPr="00A377DF">
              <w:rPr>
                <w:rFonts w:ascii="Angsana New" w:hAnsi="Angsana New" w:cs="Angsana New"/>
                <w:cs/>
              </w:rPr>
              <w:t>ธันวาคม</w:t>
            </w:r>
            <w:r w:rsidR="004E50F5" w:rsidRPr="00A377DF">
              <w:rPr>
                <w:rFonts w:ascii="Angsana New" w:hAnsi="Angsana New" w:cs="Angsana New"/>
                <w:cs/>
              </w:rPr>
              <w:t xml:space="preserve"> </w:t>
            </w:r>
            <w:r w:rsidRPr="00D566CF">
              <w:rPr>
                <w:rFonts w:ascii="Angsana New" w:hAnsi="Angsana New" w:cs="Angsana New"/>
                <w:color w:val="000000" w:themeColor="text1"/>
              </w:rPr>
              <w:t>256</w:t>
            </w:r>
            <w:r w:rsidR="005B4370" w:rsidRPr="00D566CF">
              <w:rPr>
                <w:rFonts w:ascii="Angsana New" w:hAnsi="Angsana New" w:cs="Angsana New"/>
                <w:color w:val="000000" w:themeColor="text1"/>
              </w:rPr>
              <w:t>6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ECB9FEC" w14:textId="77777777" w:rsidR="00B557E1" w:rsidRPr="00D566CF" w:rsidRDefault="00B557E1" w:rsidP="00F8616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4C2FE06" w14:textId="77777777" w:rsidR="00B557E1" w:rsidRPr="00D566CF" w:rsidRDefault="00B557E1" w:rsidP="00F8616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797E520" w14:textId="77777777" w:rsidR="00B557E1" w:rsidRPr="00D566CF" w:rsidRDefault="00B557E1" w:rsidP="00F8616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93DD843" w14:textId="77777777" w:rsidR="00B557E1" w:rsidRPr="00D566CF" w:rsidRDefault="00B557E1" w:rsidP="00F8616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49E61CC" w14:textId="77777777" w:rsidR="00B557E1" w:rsidRPr="00D566CF" w:rsidRDefault="00B557E1" w:rsidP="00F8616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B1AB8AF" w14:textId="77777777" w:rsidR="00B557E1" w:rsidRPr="00D566CF" w:rsidRDefault="00B557E1" w:rsidP="00F86169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2BE8CB" w14:textId="2FC2EF93" w:rsidR="00B557E1" w:rsidRPr="00A377DF" w:rsidRDefault="00216FBB" w:rsidP="00F86169">
            <w:pPr>
              <w:pStyle w:val="BodyText"/>
              <w:tabs>
                <w:tab w:val="clear" w:pos="907"/>
                <w:tab w:val="left" w:pos="916"/>
              </w:tabs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796,</w:t>
            </w:r>
            <w:r w:rsidR="00DB271D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="008B38B2">
              <w:rPr>
                <w:rFonts w:ascii="Angsana New" w:hAnsi="Angsana New"/>
                <w:color w:val="000000" w:themeColor="text1"/>
                <w:sz w:val="28"/>
                <w:szCs w:val="28"/>
              </w:rPr>
              <w:t>78</w:t>
            </w:r>
          </w:p>
        </w:tc>
      </w:tr>
      <w:tr w:rsidR="00B557E1" w:rsidRPr="00D566CF" w14:paraId="099FEC82" w14:textId="77777777" w:rsidTr="00F86169"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5A932AED" w14:textId="77777777" w:rsidR="00B557E1" w:rsidRPr="00A377DF" w:rsidRDefault="00B557E1" w:rsidP="00B557E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A377DF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จังหวะเวลาในการรับรู้รายได้ 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AE2AD93" w14:textId="77777777" w:rsidR="00B557E1" w:rsidRPr="00D566CF" w:rsidRDefault="00B557E1" w:rsidP="00F8616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4529B452" w14:textId="77777777" w:rsidR="00B557E1" w:rsidRPr="00D566CF" w:rsidRDefault="00B557E1" w:rsidP="00F8616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BF79869" w14:textId="77777777" w:rsidR="00B557E1" w:rsidRPr="00D566CF" w:rsidRDefault="00B557E1" w:rsidP="00F8616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49EE032" w14:textId="77777777" w:rsidR="00B557E1" w:rsidRPr="00D566CF" w:rsidRDefault="00B557E1" w:rsidP="00F8616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E0B8EF2" w14:textId="77777777" w:rsidR="00B557E1" w:rsidRPr="00D566CF" w:rsidRDefault="00B557E1" w:rsidP="00F8616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C7796E9" w14:textId="77777777" w:rsidR="00B557E1" w:rsidRPr="00D566CF" w:rsidRDefault="00B557E1" w:rsidP="00F86169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E51693" w14:textId="77777777" w:rsidR="00B557E1" w:rsidRPr="00D566CF" w:rsidRDefault="00B557E1" w:rsidP="00F8616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F77CB8" w:rsidRPr="00D566CF" w14:paraId="354988D2" w14:textId="77777777" w:rsidTr="00F77CB8"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5740E84E" w14:textId="77777777" w:rsidR="00F77CB8" w:rsidRPr="00A377DF" w:rsidRDefault="00F77CB8" w:rsidP="00F77CB8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olor w:val="000000" w:themeColor="text1"/>
                <w:cs/>
              </w:rPr>
            </w:pPr>
            <w:r w:rsidRPr="00A377DF">
              <w:rPr>
                <w:rFonts w:ascii="Angsana New" w:hAnsi="Angsana New" w:cs="Angsana New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1CD133" w14:textId="4C592ECB" w:rsidR="00F77CB8" w:rsidRPr="00A377DF" w:rsidRDefault="00F77CB8" w:rsidP="00F77CB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71679">
              <w:rPr>
                <w:rFonts w:ascii="Angsana New" w:hAnsi="Angsana New"/>
                <w:sz w:val="28"/>
                <w:szCs w:val="28"/>
              </w:rPr>
              <w:t>380,556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C927BB4" w14:textId="77777777" w:rsidR="00F77CB8" w:rsidRPr="00D566CF" w:rsidRDefault="00F77CB8" w:rsidP="00F77CB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A06AB4" w14:textId="1464FB83" w:rsidR="00F77CB8" w:rsidRPr="00D566CF" w:rsidRDefault="00F77CB8" w:rsidP="00F77CB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1679">
              <w:rPr>
                <w:rFonts w:ascii="Angsana New" w:hAnsi="Angsana New"/>
                <w:sz w:val="28"/>
                <w:szCs w:val="28"/>
              </w:rPr>
              <w:t>97,48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2A4BB7" w14:textId="77777777" w:rsidR="00F77CB8" w:rsidRPr="00D566CF" w:rsidRDefault="00F77CB8" w:rsidP="00F77CB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A77A87" w14:textId="01119B4C" w:rsidR="00F77CB8" w:rsidRPr="00D566CF" w:rsidRDefault="00F77CB8" w:rsidP="00F77CB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7A4F">
              <w:rPr>
                <w:rFonts w:ascii="Angsana New" w:hAnsi="Angsana New"/>
                <w:sz w:val="28"/>
                <w:szCs w:val="28"/>
              </w:rPr>
              <w:t>47,20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0147F15" w14:textId="77777777" w:rsidR="00F77CB8" w:rsidRPr="00D566CF" w:rsidRDefault="00F77CB8" w:rsidP="00F77CB8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5C3426" w14:textId="1B7F69C2" w:rsidR="00F77CB8" w:rsidRPr="00D566CF" w:rsidRDefault="00F77CB8" w:rsidP="00F77CB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525,244</w:t>
            </w:r>
          </w:p>
        </w:tc>
      </w:tr>
      <w:tr w:rsidR="00F86169" w:rsidRPr="00D566CF" w14:paraId="51EAA3AA" w14:textId="77777777" w:rsidTr="00F86169">
        <w:trPr>
          <w:trHeight w:val="397"/>
        </w:trPr>
        <w:tc>
          <w:tcPr>
            <w:tcW w:w="4111" w:type="dxa"/>
          </w:tcPr>
          <w:p w14:paraId="78DA9CD5" w14:textId="77777777" w:rsidR="00F86169" w:rsidRPr="00D566CF" w:rsidRDefault="00F86169" w:rsidP="00C74CC3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244" w:type="dxa"/>
            <w:gridSpan w:val="7"/>
          </w:tcPr>
          <w:p w14:paraId="75BF9601" w14:textId="77777777" w:rsidR="00F86169" w:rsidRPr="00A377DF" w:rsidRDefault="00F86169" w:rsidP="00C74CC3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BC73EC" w:rsidRPr="00D566CF" w14:paraId="43BE7A4F" w14:textId="77777777" w:rsidTr="00F86169">
        <w:trPr>
          <w:trHeight w:val="397"/>
        </w:trPr>
        <w:tc>
          <w:tcPr>
            <w:tcW w:w="4111" w:type="dxa"/>
          </w:tcPr>
          <w:p w14:paraId="51474822" w14:textId="77777777" w:rsidR="00BC73EC" w:rsidRPr="00D566CF" w:rsidRDefault="00BC73EC" w:rsidP="00C74CC3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</w:tcPr>
          <w:p w14:paraId="36A71ADE" w14:textId="77777777" w:rsidR="00BC73EC" w:rsidRPr="00A377DF" w:rsidRDefault="00BC73EC" w:rsidP="00C74CC3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A377DF">
              <w:rPr>
                <w:rFonts w:ascii="Angsana New" w:hAnsi="Angsana New" w:cs="Angsana New"/>
                <w:cs/>
              </w:rPr>
              <w:t>งบการเงินที่แสดงเงินลงทุนตามวิธีส่วนได้เสีย (พันบาท)</w:t>
            </w:r>
          </w:p>
        </w:tc>
      </w:tr>
      <w:tr w:rsidR="00BC73EC" w:rsidRPr="00D566CF" w14:paraId="1D706FCB" w14:textId="77777777" w:rsidTr="00F86169">
        <w:trPr>
          <w:trHeight w:val="397"/>
        </w:trPr>
        <w:tc>
          <w:tcPr>
            <w:tcW w:w="4111" w:type="dxa"/>
          </w:tcPr>
          <w:p w14:paraId="7D67035C" w14:textId="77777777" w:rsidR="00BC73EC" w:rsidRPr="00D566CF" w:rsidRDefault="00BC73EC" w:rsidP="00C74CC3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73F8D861" w14:textId="77777777" w:rsidR="00BC73EC" w:rsidRPr="00D566CF" w:rsidRDefault="00BC73EC" w:rsidP="00C74CC3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A377DF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14:paraId="2C91FA19" w14:textId="77777777" w:rsidR="00BC73EC" w:rsidRPr="00D566CF" w:rsidRDefault="00BC73EC" w:rsidP="00C74CC3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77346A78" w14:textId="77777777" w:rsidR="00BC73EC" w:rsidRPr="00A377DF" w:rsidRDefault="00BC73EC" w:rsidP="00C74CC3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A377DF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14:paraId="30E5722F" w14:textId="77777777" w:rsidR="00BC73EC" w:rsidRPr="00D566CF" w:rsidRDefault="00BC73EC" w:rsidP="00C74CC3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6D5A40D3" w14:textId="77777777" w:rsidR="00BC73EC" w:rsidRPr="00D566CF" w:rsidRDefault="00BC73EC" w:rsidP="00C74CC3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A377DF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283" w:type="dxa"/>
          </w:tcPr>
          <w:p w14:paraId="3A75D0FE" w14:textId="77777777" w:rsidR="00BC73EC" w:rsidRPr="00D566CF" w:rsidRDefault="00BC73EC" w:rsidP="00C74CC3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4DF814E" w14:textId="77777777" w:rsidR="00BC73EC" w:rsidRPr="00D566CF" w:rsidRDefault="00BC73EC" w:rsidP="00C74CC3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A377DF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BC73EC" w:rsidRPr="00D566CF" w14:paraId="3CAF4879" w14:textId="77777777" w:rsidTr="00F86169">
        <w:trPr>
          <w:trHeight w:val="397"/>
        </w:trPr>
        <w:tc>
          <w:tcPr>
            <w:tcW w:w="4111" w:type="dxa"/>
          </w:tcPr>
          <w:p w14:paraId="7D7D8C25" w14:textId="77777777" w:rsidR="00BC73EC" w:rsidRPr="00A377DF" w:rsidRDefault="00BC73EC" w:rsidP="00C74CC3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u w:val="single"/>
                <w:cs/>
              </w:rPr>
            </w:pPr>
            <w:r w:rsidRPr="00A377DF">
              <w:rPr>
                <w:rFonts w:ascii="Angsana New" w:hAnsi="Angsana New" w:cs="Angsana New"/>
                <w:u w:val="single"/>
                <w:cs/>
              </w:rPr>
              <w:t xml:space="preserve">สำหรับปีสิ้นสุดวันที่ </w:t>
            </w:r>
            <w:r w:rsidRPr="00D566CF">
              <w:rPr>
                <w:rFonts w:ascii="Angsana New" w:hAnsi="Angsana New" w:cs="Angsana New"/>
                <w:u w:val="single"/>
              </w:rPr>
              <w:t>3</w:t>
            </w:r>
            <w:r w:rsidRPr="00D566CF">
              <w:rPr>
                <w:rFonts w:ascii="Angsana New" w:hAnsi="Angsana New" w:cs="Angsana New"/>
                <w:u w:val="single"/>
                <w:lang w:val="en-ZW"/>
              </w:rPr>
              <w:t>1</w:t>
            </w:r>
            <w:r w:rsidRPr="00A377DF">
              <w:rPr>
                <w:rFonts w:ascii="Angsana New" w:hAnsi="Angsana New" w:cs="Angsana New"/>
                <w:u w:val="single"/>
                <w:cs/>
              </w:rPr>
              <w:t xml:space="preserve"> ธันวาคม </w:t>
            </w:r>
            <w:r w:rsidRPr="00D566CF">
              <w:rPr>
                <w:rFonts w:ascii="Angsana New" w:hAnsi="Angsana New" w:cs="Angsana New"/>
                <w:u w:val="single"/>
              </w:rPr>
              <w:t>2565</w:t>
            </w:r>
          </w:p>
        </w:tc>
        <w:tc>
          <w:tcPr>
            <w:tcW w:w="1007" w:type="dxa"/>
          </w:tcPr>
          <w:p w14:paraId="547659A2" w14:textId="77777777" w:rsidR="00BC73EC" w:rsidRPr="00D566CF" w:rsidRDefault="00BC73EC" w:rsidP="00C74CC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5B596ECC" w14:textId="77777777" w:rsidR="00BC73EC" w:rsidRPr="00D566C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10FC64E0" w14:textId="77777777" w:rsidR="00BC73EC" w:rsidRPr="00D566CF" w:rsidRDefault="00BC73EC" w:rsidP="00C74CC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B693E8" w14:textId="77777777" w:rsidR="00BC73EC" w:rsidRPr="00D566C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14:paraId="2054FD68" w14:textId="77777777" w:rsidR="00BC73EC" w:rsidRPr="00D566CF" w:rsidRDefault="00BC73EC" w:rsidP="00C74CC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778A3540" w14:textId="77777777" w:rsidR="00BC73EC" w:rsidRPr="00D566CF" w:rsidRDefault="00BC73EC" w:rsidP="00C74CC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C29DA7B" w14:textId="77777777" w:rsidR="00BC73EC" w:rsidRPr="00D566CF" w:rsidRDefault="00BC73EC" w:rsidP="00C74CC3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73EC" w:rsidRPr="00D566CF" w14:paraId="6D452A87" w14:textId="77777777" w:rsidTr="00F86169">
        <w:trPr>
          <w:trHeight w:val="397"/>
        </w:trPr>
        <w:tc>
          <w:tcPr>
            <w:tcW w:w="4111" w:type="dxa"/>
          </w:tcPr>
          <w:p w14:paraId="2B7C0EBE" w14:textId="77777777" w:rsidR="00BC73EC" w:rsidRPr="00A377DF" w:rsidRDefault="00BC73EC" w:rsidP="00C74CC3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A377DF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4E5F1F" w14:textId="77777777" w:rsidR="00BC73EC" w:rsidRPr="00D566C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355,734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6A408C5" w14:textId="77777777" w:rsidR="00BC73EC" w:rsidRPr="00D566C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F1459C" w14:textId="77777777" w:rsidR="00BC73EC" w:rsidRPr="00D566C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93,513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08358E" w14:textId="77777777" w:rsidR="00BC73EC" w:rsidRPr="00D566C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FB7827" w14:textId="77777777" w:rsidR="00BC73EC" w:rsidRPr="00D566C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75,158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73D5BC4" w14:textId="77777777" w:rsidR="00BC73EC" w:rsidRPr="00D566CF" w:rsidRDefault="00BC73EC" w:rsidP="00C74CC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F641BF" w14:textId="77777777" w:rsidR="00BC73EC" w:rsidRPr="00D566CF" w:rsidRDefault="00BC73EC" w:rsidP="00C74CC3">
            <w:pPr>
              <w:pStyle w:val="BodyText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524,405</w:t>
            </w:r>
          </w:p>
        </w:tc>
      </w:tr>
      <w:tr w:rsidR="00BC73EC" w:rsidRPr="00D566CF" w14:paraId="5F68981F" w14:textId="77777777" w:rsidTr="00F86169">
        <w:trPr>
          <w:trHeight w:val="397"/>
        </w:trPr>
        <w:tc>
          <w:tcPr>
            <w:tcW w:w="4111" w:type="dxa"/>
            <w:vAlign w:val="bottom"/>
          </w:tcPr>
          <w:p w14:paraId="117D7DB3" w14:textId="77777777" w:rsidR="00BC73EC" w:rsidRPr="00D566CF" w:rsidRDefault="00BC73EC" w:rsidP="00C74CC3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</w:rPr>
            </w:pPr>
            <w:r w:rsidRPr="00A377DF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4BEADC" w14:textId="77777777" w:rsidR="00BC73EC" w:rsidRPr="00D566C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130,118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797DC18D" w14:textId="77777777" w:rsidR="00BC73EC" w:rsidRPr="00D566C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7730F0" w14:textId="77777777" w:rsidR="00BC73EC" w:rsidRPr="00D566C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12,838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9D44A0" w14:textId="77777777" w:rsidR="00BC73EC" w:rsidRPr="00D566C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5E7503" w14:textId="77777777" w:rsidR="00BC73EC" w:rsidRPr="00D566C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30,176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5BBA11F" w14:textId="77777777" w:rsidR="00BC73EC" w:rsidRPr="00D566CF" w:rsidRDefault="00BC73EC" w:rsidP="00C74CC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210277" w14:textId="77777777" w:rsidR="00BC73EC" w:rsidRPr="00D566C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173,132</w:t>
            </w:r>
          </w:p>
        </w:tc>
      </w:tr>
      <w:tr w:rsidR="00BC73EC" w:rsidRPr="00D566CF" w14:paraId="01E0868D" w14:textId="77777777" w:rsidTr="00F86169">
        <w:trPr>
          <w:trHeight w:val="397"/>
        </w:trPr>
        <w:tc>
          <w:tcPr>
            <w:tcW w:w="4111" w:type="dxa"/>
            <w:vAlign w:val="bottom"/>
          </w:tcPr>
          <w:p w14:paraId="4AA0D812" w14:textId="77777777" w:rsidR="00BC73EC" w:rsidRPr="00A377DF" w:rsidRDefault="00BC73EC" w:rsidP="00C74CC3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A377DF">
              <w:rPr>
                <w:rFonts w:ascii="Angsana New" w:hAnsi="Angsana New" w:cs="Angsana New"/>
                <w:cs/>
              </w:rPr>
              <w:t>รายได้อื่น ๆ 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8DF937" w14:textId="77777777" w:rsidR="00BC73EC" w:rsidRPr="00D566C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C9E822E" w14:textId="77777777" w:rsidR="00BC73EC" w:rsidRPr="00D566C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F4F854" w14:textId="77777777" w:rsidR="00BC73EC" w:rsidRPr="00D566C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BE76B47" w14:textId="77777777" w:rsidR="00BC73EC" w:rsidRPr="00D566C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80B8EE8" w14:textId="77777777" w:rsidR="00BC73EC" w:rsidRPr="00D566C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E764DE5" w14:textId="77777777" w:rsidR="00BC73EC" w:rsidRPr="00D566CF" w:rsidRDefault="00BC73EC" w:rsidP="00C74CC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B972E85" w14:textId="77777777" w:rsidR="00BC73EC" w:rsidRPr="00D566C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7,601</w:t>
            </w:r>
          </w:p>
        </w:tc>
      </w:tr>
      <w:tr w:rsidR="00BC73EC" w:rsidRPr="00D566CF" w14:paraId="22B3E314" w14:textId="77777777" w:rsidTr="00F86169">
        <w:trPr>
          <w:trHeight w:val="397"/>
        </w:trPr>
        <w:tc>
          <w:tcPr>
            <w:tcW w:w="4111" w:type="dxa"/>
            <w:vAlign w:val="bottom"/>
          </w:tcPr>
          <w:p w14:paraId="1D9687B9" w14:textId="77777777" w:rsidR="00BC73EC" w:rsidRPr="00A377DF" w:rsidRDefault="00BC73EC" w:rsidP="00C74CC3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A377DF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2E1760A" w14:textId="77777777" w:rsidR="00BC73EC" w:rsidRPr="00D566C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E7A2019" w14:textId="77777777" w:rsidR="00BC73EC" w:rsidRPr="00D566C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E2E16FA" w14:textId="77777777" w:rsidR="00BC73EC" w:rsidRPr="00D566C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93461FE" w14:textId="77777777" w:rsidR="00BC73EC" w:rsidRPr="00D566C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9A019C6" w14:textId="77777777" w:rsidR="00BC73EC" w:rsidRPr="00D566C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E09AC3B" w14:textId="77777777" w:rsidR="00BC73EC" w:rsidRPr="00D566CF" w:rsidRDefault="00BC73EC" w:rsidP="00C74CC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4210B1B" w14:textId="77777777" w:rsidR="00BC73EC" w:rsidRPr="00A377D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(166,146)</w:t>
            </w:r>
          </w:p>
        </w:tc>
      </w:tr>
      <w:tr w:rsidR="00BC73EC" w:rsidRPr="00D566CF" w14:paraId="4451C3E6" w14:textId="77777777" w:rsidTr="00F86169">
        <w:trPr>
          <w:trHeight w:val="397"/>
        </w:trPr>
        <w:tc>
          <w:tcPr>
            <w:tcW w:w="4111" w:type="dxa"/>
            <w:vAlign w:val="bottom"/>
          </w:tcPr>
          <w:p w14:paraId="6A1B28B1" w14:textId="77777777" w:rsidR="00BC73EC" w:rsidRPr="00A377DF" w:rsidRDefault="00BC73EC" w:rsidP="00C74CC3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A377DF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EF4F182" w14:textId="77777777" w:rsidR="00BC73EC" w:rsidRPr="00D566C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5E1CE97" w14:textId="77777777" w:rsidR="00BC73EC" w:rsidRPr="00D566C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2BF1979" w14:textId="77777777" w:rsidR="00BC73EC" w:rsidRPr="00D566C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410DA6" w14:textId="77777777" w:rsidR="00BC73EC" w:rsidRPr="00D566C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2B57937" w14:textId="77777777" w:rsidR="00BC73EC" w:rsidRPr="00D566C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6F7F9A3" w14:textId="77777777" w:rsidR="00BC73EC" w:rsidRPr="00D566CF" w:rsidRDefault="00BC73EC" w:rsidP="00C74CC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30C712" w14:textId="77777777" w:rsidR="00BC73EC" w:rsidRPr="00A377D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(3,999)</w:t>
            </w:r>
          </w:p>
        </w:tc>
      </w:tr>
      <w:tr w:rsidR="00BC73EC" w:rsidRPr="00D566CF" w14:paraId="19A56B6F" w14:textId="77777777" w:rsidTr="00F86169">
        <w:trPr>
          <w:trHeight w:val="397"/>
        </w:trPr>
        <w:tc>
          <w:tcPr>
            <w:tcW w:w="4111" w:type="dxa"/>
            <w:vAlign w:val="bottom"/>
          </w:tcPr>
          <w:p w14:paraId="0FD5178A" w14:textId="77777777" w:rsidR="00BC73EC" w:rsidRPr="00A377DF" w:rsidRDefault="00BC73EC" w:rsidP="00C74CC3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A377DF">
              <w:rPr>
                <w:rFonts w:ascii="Angsana New" w:hAnsi="Angsana New" w:cs="Angsana New"/>
                <w:cs/>
              </w:rPr>
              <w:t>ส่วนแบ่งขาดทุนจากบริษัทร่วม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CF4B975" w14:textId="77777777" w:rsidR="00BC73EC" w:rsidRPr="00D566C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537BC3C6" w14:textId="77777777" w:rsidR="00BC73EC" w:rsidRPr="00D566C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E126FF3" w14:textId="77777777" w:rsidR="00BC73EC" w:rsidRPr="00D566C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5DA222" w14:textId="77777777" w:rsidR="00BC73EC" w:rsidRPr="00D566C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721B890" w14:textId="77777777" w:rsidR="00BC73EC" w:rsidRPr="00D566C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3B2275B" w14:textId="77777777" w:rsidR="00BC73EC" w:rsidRPr="00D566CF" w:rsidRDefault="00BC73EC" w:rsidP="00C74CC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49CACFE" w14:textId="77777777" w:rsidR="00BC73EC" w:rsidRPr="00A377D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(3,044)</w:t>
            </w:r>
          </w:p>
        </w:tc>
      </w:tr>
      <w:tr w:rsidR="00BC73EC" w:rsidRPr="00D566CF" w14:paraId="0910F31D" w14:textId="77777777" w:rsidTr="00F86169">
        <w:trPr>
          <w:trHeight w:val="397"/>
        </w:trPr>
        <w:tc>
          <w:tcPr>
            <w:tcW w:w="4111" w:type="dxa"/>
            <w:vAlign w:val="bottom"/>
          </w:tcPr>
          <w:p w14:paraId="7A174F06" w14:textId="77777777" w:rsidR="00BC73EC" w:rsidRPr="00A377DF" w:rsidRDefault="00BC73EC" w:rsidP="00C74CC3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A377DF">
              <w:rPr>
                <w:rFonts w:ascii="Angsana New" w:hAnsi="Angsana New" w:cs="Angsana New"/>
                <w:cs/>
              </w:rPr>
              <w:t>รายได้ภาษีเงินได้ที่ไม่ได้ปันส่วน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6B3F80E1" w14:textId="77777777" w:rsidR="00BC73EC" w:rsidRPr="00D566C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E40208F" w14:textId="77777777" w:rsidR="00BC73EC" w:rsidRPr="00D566C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D2E12A5" w14:textId="77777777" w:rsidR="00BC73EC" w:rsidRPr="00D566C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B8E3827" w14:textId="77777777" w:rsidR="00BC73EC" w:rsidRPr="00D566C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A0D25E1" w14:textId="77777777" w:rsidR="00BC73EC" w:rsidRPr="00D566C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573105C" w14:textId="77777777" w:rsidR="00BC73EC" w:rsidRPr="00D566CF" w:rsidRDefault="00BC73EC" w:rsidP="00C74CC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7A1A4" w14:textId="77777777" w:rsidR="00BC73EC" w:rsidRPr="00D566C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1,714</w:t>
            </w:r>
          </w:p>
        </w:tc>
      </w:tr>
      <w:tr w:rsidR="00BC73EC" w:rsidRPr="00D566CF" w14:paraId="7F2FA537" w14:textId="77777777" w:rsidTr="00F86169">
        <w:trPr>
          <w:trHeight w:val="397"/>
        </w:trPr>
        <w:tc>
          <w:tcPr>
            <w:tcW w:w="4111" w:type="dxa"/>
            <w:vAlign w:val="bottom"/>
          </w:tcPr>
          <w:p w14:paraId="6A4B4D8A" w14:textId="77777777" w:rsidR="00BC73EC" w:rsidRPr="00A377DF" w:rsidRDefault="00BC73EC" w:rsidP="00C74CC3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A377DF">
              <w:rPr>
                <w:rFonts w:ascii="Angsana New" w:hAnsi="Angsana New" w:cs="Angsana New"/>
                <w:cs/>
              </w:rPr>
              <w:t>กำไรสำหรับปี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65EA9533" w14:textId="77777777" w:rsidR="00BC73EC" w:rsidRPr="00D566C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36ABF35" w14:textId="77777777" w:rsidR="00BC73EC" w:rsidRPr="00D566C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13653DB" w14:textId="77777777" w:rsidR="00BC73EC" w:rsidRPr="00D566C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C3BDF48" w14:textId="77777777" w:rsidR="00BC73EC" w:rsidRPr="00D566C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FF1CE7C" w14:textId="77777777" w:rsidR="00BC73EC" w:rsidRPr="00D566C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A8B324E" w14:textId="77777777" w:rsidR="00BC73EC" w:rsidRPr="00D566CF" w:rsidRDefault="00BC73EC" w:rsidP="00C74CC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15AA35" w14:textId="77777777" w:rsidR="00BC73EC" w:rsidRPr="00D566C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9,258</w:t>
            </w:r>
          </w:p>
        </w:tc>
      </w:tr>
      <w:tr w:rsidR="00BC73EC" w:rsidRPr="00D566CF" w14:paraId="58A16A38" w14:textId="77777777" w:rsidTr="00F86169">
        <w:trPr>
          <w:trHeight w:val="397"/>
        </w:trPr>
        <w:tc>
          <w:tcPr>
            <w:tcW w:w="4111" w:type="dxa"/>
          </w:tcPr>
          <w:p w14:paraId="61E239BF" w14:textId="77777777" w:rsidR="00BC73EC" w:rsidRPr="00A377DF" w:rsidRDefault="00BC73EC" w:rsidP="00C74CC3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3ECE3D83" w14:textId="77777777" w:rsidR="00BC73EC" w:rsidRPr="00D566C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91A9E5D" w14:textId="77777777" w:rsidR="00BC73EC" w:rsidRPr="00D566C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D3A0C1B" w14:textId="77777777" w:rsidR="00BC73EC" w:rsidRPr="00D566C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6EF5C1A" w14:textId="77777777" w:rsidR="00BC73EC" w:rsidRPr="00D566C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7AD0152" w14:textId="77777777" w:rsidR="00BC73EC" w:rsidRPr="00D566C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318A99D" w14:textId="77777777" w:rsidR="00BC73EC" w:rsidRPr="00D566CF" w:rsidRDefault="00BC73EC" w:rsidP="00C74CC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2FCB92" w14:textId="77777777" w:rsidR="00BC73EC" w:rsidRPr="00D566C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73EC" w:rsidRPr="00D566CF" w14:paraId="15B3C316" w14:textId="77777777" w:rsidTr="00F86169">
        <w:trPr>
          <w:trHeight w:val="397"/>
        </w:trPr>
        <w:tc>
          <w:tcPr>
            <w:tcW w:w="4111" w:type="dxa"/>
            <w:vAlign w:val="bottom"/>
          </w:tcPr>
          <w:p w14:paraId="4374B970" w14:textId="77777777" w:rsidR="00BC73EC" w:rsidRPr="00A377DF" w:rsidRDefault="00BC73EC" w:rsidP="00C74CC3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A377DF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6FFAE862" w14:textId="77777777" w:rsidR="00BC73EC" w:rsidRPr="00D566C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7B1EA9F" w14:textId="77777777" w:rsidR="00BC73EC" w:rsidRPr="00D566C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F828258" w14:textId="77777777" w:rsidR="00BC73EC" w:rsidRPr="00D566C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CCF46BB" w14:textId="77777777" w:rsidR="00BC73EC" w:rsidRPr="00D566C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6D948D5" w14:textId="77777777" w:rsidR="00BC73EC" w:rsidRPr="00D566C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8CBBF24" w14:textId="77777777" w:rsidR="00BC73EC" w:rsidRPr="00D566CF" w:rsidRDefault="00BC73EC" w:rsidP="00C74CC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707E8D" w14:textId="77777777" w:rsidR="00BC73EC" w:rsidRPr="00D566C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73EC" w:rsidRPr="00D566CF" w14:paraId="7163AA52" w14:textId="77777777" w:rsidTr="00F86169">
        <w:trPr>
          <w:trHeight w:val="397"/>
        </w:trPr>
        <w:tc>
          <w:tcPr>
            <w:tcW w:w="4111" w:type="dxa"/>
            <w:vAlign w:val="bottom"/>
          </w:tcPr>
          <w:p w14:paraId="2C4FF0FE" w14:textId="77777777" w:rsidR="00BC73EC" w:rsidRPr="00A377DF" w:rsidRDefault="00BC73EC" w:rsidP="00C74CC3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olor w:val="000000" w:themeColor="text1"/>
                <w:cs/>
              </w:rPr>
            </w:pPr>
            <w:r w:rsidRPr="00A377DF">
              <w:rPr>
                <w:rFonts w:ascii="Angsana New" w:hAnsi="Angsana New" w:cs="Angsana New"/>
                <w:color w:val="000000" w:themeColor="text1"/>
                <w:cs/>
              </w:rPr>
              <w:t xml:space="preserve">ณ วันที่ </w:t>
            </w:r>
            <w:r w:rsidRPr="00D566CF">
              <w:rPr>
                <w:rFonts w:ascii="Angsana New" w:hAnsi="Angsana New" w:cs="Angsana New"/>
              </w:rPr>
              <w:t>3</w:t>
            </w:r>
            <w:r w:rsidRPr="00D566CF">
              <w:rPr>
                <w:rFonts w:ascii="Angsana New" w:hAnsi="Angsana New" w:cs="Angsana New"/>
                <w:lang w:val="en-ZW"/>
              </w:rPr>
              <w:t>1</w:t>
            </w:r>
            <w:r w:rsidRPr="00A377DF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D566CF">
              <w:rPr>
                <w:rFonts w:ascii="Angsana New" w:hAnsi="Angsana New" w:cs="Angsana New"/>
                <w:color w:val="000000" w:themeColor="text1"/>
              </w:rPr>
              <w:t>2565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11DD1D7D" w14:textId="77777777" w:rsidR="00BC73EC" w:rsidRPr="00D566C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6AC0F663" w14:textId="77777777" w:rsidR="00BC73EC" w:rsidRPr="00D566C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7B913BA" w14:textId="77777777" w:rsidR="00BC73EC" w:rsidRPr="00D566C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367F4A" w14:textId="77777777" w:rsidR="00BC73EC" w:rsidRPr="00D566C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FBE26FA" w14:textId="77777777" w:rsidR="00BC73EC" w:rsidRPr="00D566C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CEA30A5" w14:textId="77777777" w:rsidR="00BC73EC" w:rsidRPr="00D566CF" w:rsidRDefault="00BC73EC" w:rsidP="00C74CC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F58EC07" w14:textId="77777777" w:rsidR="00BC73EC" w:rsidRPr="00A377DF" w:rsidRDefault="00BC73EC" w:rsidP="00C74CC3">
            <w:pPr>
              <w:pStyle w:val="BodyText"/>
              <w:tabs>
                <w:tab w:val="clear" w:pos="907"/>
                <w:tab w:val="left" w:pos="916"/>
              </w:tabs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color w:val="000000" w:themeColor="text1"/>
                <w:sz w:val="28"/>
                <w:szCs w:val="28"/>
              </w:rPr>
              <w:t>850,133</w:t>
            </w:r>
          </w:p>
        </w:tc>
      </w:tr>
      <w:tr w:rsidR="00BC73EC" w:rsidRPr="00D566CF" w14:paraId="22E778EC" w14:textId="77777777" w:rsidTr="00F86169">
        <w:trPr>
          <w:trHeight w:val="397"/>
        </w:trPr>
        <w:tc>
          <w:tcPr>
            <w:tcW w:w="4111" w:type="dxa"/>
            <w:vAlign w:val="bottom"/>
          </w:tcPr>
          <w:p w14:paraId="178A0D91" w14:textId="77777777" w:rsidR="00BC73EC" w:rsidRPr="00A377DF" w:rsidRDefault="00BC73EC" w:rsidP="00C74CC3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A377DF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จังหวะเวลาในการรับรู้รายได้ 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6373E3B" w14:textId="77777777" w:rsidR="00BC73EC" w:rsidRPr="00D566C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05B2D02" w14:textId="77777777" w:rsidR="00BC73EC" w:rsidRPr="00D566C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4DA7BD2" w14:textId="77777777" w:rsidR="00BC73EC" w:rsidRPr="00D566C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CCCF5D0" w14:textId="77777777" w:rsidR="00BC73EC" w:rsidRPr="00D566C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DFF1431" w14:textId="77777777" w:rsidR="00BC73EC" w:rsidRPr="00D566C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DB6574B" w14:textId="77777777" w:rsidR="00BC73EC" w:rsidRPr="00D566CF" w:rsidRDefault="00BC73EC" w:rsidP="00C74CC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3FBAA1" w14:textId="77777777" w:rsidR="00BC73EC" w:rsidRPr="00D566C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BC73EC" w:rsidRPr="00D566CF" w14:paraId="3027DD36" w14:textId="77777777" w:rsidTr="00F86169">
        <w:trPr>
          <w:trHeight w:val="397"/>
        </w:trPr>
        <w:tc>
          <w:tcPr>
            <w:tcW w:w="4111" w:type="dxa"/>
            <w:vAlign w:val="bottom"/>
          </w:tcPr>
          <w:p w14:paraId="2516C5AF" w14:textId="77777777" w:rsidR="00BC73EC" w:rsidRPr="00A377DF" w:rsidRDefault="00BC73EC" w:rsidP="00C74CC3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olor w:val="000000" w:themeColor="text1"/>
                <w:cs/>
              </w:rPr>
            </w:pPr>
            <w:r w:rsidRPr="00A377DF">
              <w:rPr>
                <w:rFonts w:ascii="Angsana New" w:hAnsi="Angsana New" w:cs="Angsana New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AA9D24" w14:textId="77777777" w:rsidR="00BC73EC" w:rsidRPr="00A377D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355,734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D5B74BA" w14:textId="77777777" w:rsidR="00BC73EC" w:rsidRPr="00D566C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99C6C8" w14:textId="77777777" w:rsidR="00BC73EC" w:rsidRPr="00D566C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93,513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6BBDE0" w14:textId="77777777" w:rsidR="00BC73EC" w:rsidRPr="00D566C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5FFE55" w14:textId="77777777" w:rsidR="00BC73EC" w:rsidRPr="00D566C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75,158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BACF96A" w14:textId="77777777" w:rsidR="00BC73EC" w:rsidRPr="00D566CF" w:rsidRDefault="00BC73EC" w:rsidP="00C74CC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E93F23" w14:textId="77777777" w:rsidR="00BC73EC" w:rsidRPr="00D566CF" w:rsidRDefault="00BC73EC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524,405</w:t>
            </w:r>
          </w:p>
        </w:tc>
      </w:tr>
    </w:tbl>
    <w:p w14:paraId="4D625AEE" w14:textId="77777777" w:rsidR="00BC73EC" w:rsidRPr="00D566CF" w:rsidRDefault="00BC73EC" w:rsidP="00107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right="-22"/>
        <w:jc w:val="thaiDistribute"/>
        <w:rPr>
          <w:rFonts w:ascii="Angsana New" w:hAnsi="Angsana New"/>
          <w:sz w:val="28"/>
          <w:szCs w:val="28"/>
        </w:rPr>
      </w:pPr>
    </w:p>
    <w:p w14:paraId="7A2B240A" w14:textId="77777777" w:rsidR="007615CB" w:rsidRPr="00D566CF" w:rsidRDefault="007615CB" w:rsidP="00107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right="-22"/>
        <w:jc w:val="thaiDistribute"/>
        <w:rPr>
          <w:rFonts w:ascii="Angsana New" w:hAnsi="Angsana New"/>
          <w:sz w:val="28"/>
          <w:szCs w:val="28"/>
        </w:rPr>
      </w:pPr>
    </w:p>
    <w:p w14:paraId="1721DC9A" w14:textId="77777777" w:rsidR="007615CB" w:rsidRPr="00D566CF" w:rsidRDefault="007615CB" w:rsidP="00107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right="-22"/>
        <w:jc w:val="thaiDistribute"/>
        <w:rPr>
          <w:rFonts w:ascii="Angsana New" w:hAnsi="Angsana New"/>
          <w:sz w:val="28"/>
          <w:szCs w:val="28"/>
        </w:rPr>
      </w:pPr>
    </w:p>
    <w:p w14:paraId="55F2E743" w14:textId="77777777" w:rsidR="0067347C" w:rsidRPr="00D566CF" w:rsidRDefault="0067347C" w:rsidP="00107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right="-22"/>
        <w:jc w:val="thaiDistribute"/>
        <w:rPr>
          <w:rFonts w:ascii="Angsana New" w:hAnsi="Angsana New"/>
          <w:sz w:val="28"/>
          <w:szCs w:val="28"/>
        </w:rPr>
      </w:pPr>
    </w:p>
    <w:p w14:paraId="05A07A49" w14:textId="77777777" w:rsidR="00BC01B3" w:rsidRPr="00D566CF" w:rsidRDefault="00BC01B3" w:rsidP="00107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right="-22"/>
        <w:jc w:val="thaiDistribute"/>
        <w:rPr>
          <w:rFonts w:ascii="Angsana New" w:hAnsi="Angsana New"/>
          <w:sz w:val="28"/>
          <w:szCs w:val="28"/>
        </w:rPr>
      </w:pPr>
    </w:p>
    <w:p w14:paraId="60A56274" w14:textId="5E415C9F" w:rsidR="00BC01B3" w:rsidRDefault="00BC01B3" w:rsidP="00107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right="-22"/>
        <w:jc w:val="thaiDistribute"/>
        <w:rPr>
          <w:rFonts w:ascii="Angsana New" w:hAnsi="Angsana New"/>
          <w:sz w:val="28"/>
          <w:szCs w:val="28"/>
        </w:rPr>
      </w:pPr>
    </w:p>
    <w:p w14:paraId="0C8B19D4" w14:textId="6DB30A46" w:rsidR="0070595C" w:rsidRDefault="0070595C" w:rsidP="00107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right="-22"/>
        <w:jc w:val="thaiDistribute"/>
        <w:rPr>
          <w:rFonts w:ascii="Angsana New" w:hAnsi="Angsana New"/>
          <w:sz w:val="28"/>
          <w:szCs w:val="28"/>
        </w:rPr>
      </w:pPr>
    </w:p>
    <w:p w14:paraId="089E0A35" w14:textId="003D8415" w:rsidR="0070595C" w:rsidRDefault="0070595C" w:rsidP="00107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right="-22"/>
        <w:jc w:val="thaiDistribute"/>
        <w:rPr>
          <w:rFonts w:ascii="Angsana New" w:hAnsi="Angsana New"/>
          <w:sz w:val="28"/>
          <w:szCs w:val="28"/>
        </w:rPr>
      </w:pPr>
    </w:p>
    <w:p w14:paraId="5300C35D" w14:textId="6F4102C4" w:rsidR="0070595C" w:rsidRDefault="0070595C" w:rsidP="00107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right="-22"/>
        <w:jc w:val="thaiDistribute"/>
        <w:rPr>
          <w:rFonts w:ascii="Angsana New" w:hAnsi="Angsana New"/>
          <w:sz w:val="28"/>
          <w:szCs w:val="28"/>
        </w:rPr>
      </w:pPr>
    </w:p>
    <w:p w14:paraId="2C13FBE3" w14:textId="77777777" w:rsidR="0070595C" w:rsidRDefault="0070595C" w:rsidP="00107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right="-22"/>
        <w:jc w:val="thaiDistribute"/>
        <w:rPr>
          <w:rFonts w:ascii="Angsana New" w:hAnsi="Angsana New"/>
          <w:sz w:val="28"/>
          <w:szCs w:val="28"/>
        </w:rPr>
      </w:pPr>
    </w:p>
    <w:p w14:paraId="6D0D69B7" w14:textId="77777777" w:rsidR="00F51613" w:rsidRDefault="00F51613" w:rsidP="00107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right="-22"/>
        <w:jc w:val="thaiDistribute"/>
        <w:rPr>
          <w:rFonts w:ascii="Angsana New" w:hAnsi="Angsana New"/>
          <w:sz w:val="28"/>
          <w:szCs w:val="28"/>
        </w:rPr>
      </w:pPr>
    </w:p>
    <w:p w14:paraId="2150AEEF" w14:textId="77777777" w:rsidR="008E421C" w:rsidRPr="00D566CF" w:rsidRDefault="008E421C" w:rsidP="00107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right="-22"/>
        <w:jc w:val="thaiDistribute"/>
        <w:rPr>
          <w:rFonts w:ascii="Angsana New" w:hAnsi="Angsana New"/>
          <w:sz w:val="28"/>
          <w:szCs w:val="28"/>
        </w:rPr>
      </w:pPr>
    </w:p>
    <w:p w14:paraId="0CD8BC34" w14:textId="77777777" w:rsidR="00BC01B3" w:rsidRPr="00D566CF" w:rsidRDefault="00BC01B3" w:rsidP="00107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right="-22"/>
        <w:jc w:val="thaiDistribute"/>
        <w:rPr>
          <w:rFonts w:ascii="Angsana New" w:hAnsi="Angsana New"/>
          <w:sz w:val="28"/>
          <w:szCs w:val="28"/>
        </w:rPr>
      </w:pPr>
    </w:p>
    <w:tbl>
      <w:tblPr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11"/>
        <w:gridCol w:w="1007"/>
        <w:gridCol w:w="264"/>
        <w:gridCol w:w="1154"/>
        <w:gridCol w:w="236"/>
        <w:gridCol w:w="1166"/>
        <w:gridCol w:w="283"/>
        <w:gridCol w:w="1134"/>
      </w:tblGrid>
      <w:tr w:rsidR="00D35DC0" w:rsidRPr="00D566CF" w14:paraId="0A72EAF9" w14:textId="77777777" w:rsidTr="002B6414">
        <w:trPr>
          <w:trHeight w:val="397"/>
        </w:trPr>
        <w:tc>
          <w:tcPr>
            <w:tcW w:w="4111" w:type="dxa"/>
          </w:tcPr>
          <w:p w14:paraId="3F6BE25F" w14:textId="77777777" w:rsidR="00D35DC0" w:rsidRPr="00D566CF" w:rsidRDefault="00D35DC0" w:rsidP="00D2520C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</w:tcPr>
          <w:p w14:paraId="28D83B97" w14:textId="7A6E9DB8" w:rsidR="00D35DC0" w:rsidRPr="00A377DF" w:rsidRDefault="00D35DC0" w:rsidP="00D2520C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A377DF">
              <w:rPr>
                <w:rFonts w:ascii="Angsana New" w:hAnsi="Angsana New" w:cs="Angsana New"/>
                <w:cs/>
              </w:rPr>
              <w:t>งบการเงินเฉพาะกิจการ</w:t>
            </w:r>
            <w:r w:rsidR="004C1716" w:rsidRPr="00A377DF">
              <w:rPr>
                <w:rFonts w:ascii="Angsana New" w:hAnsi="Angsana New" w:cs="Angsana New"/>
                <w:cs/>
              </w:rPr>
              <w:t xml:space="preserve"> (พันบาท)</w:t>
            </w:r>
          </w:p>
        </w:tc>
      </w:tr>
      <w:tr w:rsidR="00C24DDD" w:rsidRPr="00D566CF" w14:paraId="0BB4916F" w14:textId="77777777" w:rsidTr="002B6414">
        <w:trPr>
          <w:trHeight w:val="397"/>
        </w:trPr>
        <w:tc>
          <w:tcPr>
            <w:tcW w:w="4111" w:type="dxa"/>
          </w:tcPr>
          <w:p w14:paraId="640ACC4A" w14:textId="77777777" w:rsidR="00C24DDD" w:rsidRPr="00D566CF" w:rsidRDefault="00C24DDD" w:rsidP="00D2520C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0D4C11BF" w14:textId="77777777" w:rsidR="00C24DDD" w:rsidRPr="00D566CF" w:rsidRDefault="00C24DDD" w:rsidP="00D2520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A377DF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14:paraId="3A517E37" w14:textId="77777777" w:rsidR="00C24DDD" w:rsidRPr="00D566CF" w:rsidRDefault="00C24DDD" w:rsidP="00D2520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6363D5CD" w14:textId="77777777" w:rsidR="00C24DDD" w:rsidRPr="00A377DF" w:rsidRDefault="00C24DDD" w:rsidP="00D2520C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A377DF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14:paraId="080E00CD" w14:textId="77777777" w:rsidR="00C24DDD" w:rsidRPr="00D566CF" w:rsidRDefault="00C24DDD" w:rsidP="00D2520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1C417E75" w14:textId="2E1AA26D" w:rsidR="00C24DDD" w:rsidRPr="00D566CF" w:rsidRDefault="00751FC7" w:rsidP="00D2520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A377DF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283" w:type="dxa"/>
          </w:tcPr>
          <w:p w14:paraId="179D1B02" w14:textId="77777777" w:rsidR="00C24DDD" w:rsidRPr="00D566CF" w:rsidRDefault="00C24DDD" w:rsidP="00D2520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121E0AA" w14:textId="77777777" w:rsidR="00C24DDD" w:rsidRPr="00D566CF" w:rsidRDefault="00C24DDD" w:rsidP="00D2520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A377DF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C24DDD" w:rsidRPr="00D566CF" w14:paraId="31E4F6BF" w14:textId="77777777" w:rsidTr="002B6414">
        <w:trPr>
          <w:trHeight w:val="397"/>
        </w:trPr>
        <w:tc>
          <w:tcPr>
            <w:tcW w:w="4111" w:type="dxa"/>
          </w:tcPr>
          <w:p w14:paraId="293C013B" w14:textId="37E06DD8" w:rsidR="00C24DDD" w:rsidRPr="00D566CF" w:rsidRDefault="005B4370" w:rsidP="00642445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u w:val="single"/>
              </w:rPr>
            </w:pPr>
            <w:r w:rsidRPr="00A377DF">
              <w:rPr>
                <w:rFonts w:ascii="Angsana New" w:hAnsi="Angsana New" w:cs="Angsana New"/>
                <w:u w:val="single"/>
                <w:cs/>
              </w:rPr>
              <w:t>สำหรับ</w:t>
            </w:r>
            <w:r w:rsidR="00BC01B3" w:rsidRPr="00A377DF">
              <w:rPr>
                <w:rFonts w:ascii="Angsana New" w:hAnsi="Angsana New" w:cs="Angsana New"/>
                <w:u w:val="single"/>
                <w:cs/>
              </w:rPr>
              <w:t>ปี</w:t>
            </w:r>
            <w:r w:rsidR="00C24DDD" w:rsidRPr="00A377DF">
              <w:rPr>
                <w:rFonts w:ascii="Angsana New" w:hAnsi="Angsana New" w:cs="Angsana New"/>
                <w:u w:val="single"/>
                <w:cs/>
              </w:rPr>
              <w:t xml:space="preserve">สิ้นสุดวันที่ </w:t>
            </w:r>
            <w:r w:rsidR="00642445" w:rsidRPr="00D566CF">
              <w:rPr>
                <w:rFonts w:ascii="Angsana New" w:hAnsi="Angsana New" w:cs="Angsana New"/>
                <w:u w:val="single"/>
              </w:rPr>
              <w:t>3</w:t>
            </w:r>
            <w:r w:rsidR="00BC01B3" w:rsidRPr="00D566CF">
              <w:rPr>
                <w:rFonts w:ascii="Angsana New" w:hAnsi="Angsana New" w:cs="Angsana New"/>
                <w:u w:val="single"/>
              </w:rPr>
              <w:t>1</w:t>
            </w:r>
            <w:r w:rsidR="00642445" w:rsidRPr="00D566CF">
              <w:rPr>
                <w:rFonts w:ascii="Angsana New" w:hAnsi="Angsana New" w:cs="Angsana New"/>
                <w:u w:val="single"/>
              </w:rPr>
              <w:t xml:space="preserve"> </w:t>
            </w:r>
            <w:r w:rsidR="00BC01B3" w:rsidRPr="00A377DF">
              <w:rPr>
                <w:rFonts w:ascii="Angsana New" w:hAnsi="Angsana New" w:cs="Angsana New"/>
                <w:u w:val="single"/>
                <w:cs/>
              </w:rPr>
              <w:t>ธันวาคม</w:t>
            </w:r>
            <w:r w:rsidR="00C24DDD" w:rsidRPr="00A377DF">
              <w:rPr>
                <w:rFonts w:ascii="Angsana New" w:hAnsi="Angsana New" w:cs="Angsana New"/>
                <w:u w:val="single"/>
                <w:cs/>
              </w:rPr>
              <w:t xml:space="preserve"> </w:t>
            </w:r>
            <w:r w:rsidR="00C24DDD" w:rsidRPr="00D566CF">
              <w:rPr>
                <w:rFonts w:ascii="Angsana New" w:hAnsi="Angsana New" w:cs="Angsana New"/>
                <w:u w:val="single"/>
              </w:rPr>
              <w:t>256</w:t>
            </w:r>
            <w:r w:rsidRPr="00D566CF">
              <w:rPr>
                <w:rFonts w:ascii="Angsana New" w:hAnsi="Angsana New" w:cs="Angsana New"/>
                <w:u w:val="single"/>
              </w:rPr>
              <w:t>6</w:t>
            </w:r>
          </w:p>
        </w:tc>
        <w:tc>
          <w:tcPr>
            <w:tcW w:w="1007" w:type="dxa"/>
          </w:tcPr>
          <w:p w14:paraId="7E07F25C" w14:textId="77777777" w:rsidR="00C24DDD" w:rsidRPr="00D566CF" w:rsidRDefault="00C24DDD" w:rsidP="00D2520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11E9A547" w14:textId="77777777" w:rsidR="00C24DDD" w:rsidRPr="00D566CF" w:rsidRDefault="00C24DDD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4B765B9A" w14:textId="77777777" w:rsidR="00C24DDD" w:rsidRPr="00D566CF" w:rsidRDefault="00C24DDD" w:rsidP="00D2520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A4EF60" w14:textId="77777777" w:rsidR="00C24DDD" w:rsidRPr="00D566CF" w:rsidRDefault="00C24DDD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14:paraId="507FF3D7" w14:textId="77777777" w:rsidR="00C24DDD" w:rsidRPr="00D566CF" w:rsidRDefault="00C24DDD" w:rsidP="00D2520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7BA6143" w14:textId="77777777" w:rsidR="00C24DDD" w:rsidRPr="00D566CF" w:rsidRDefault="00C24DDD" w:rsidP="00D2520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4321F3C" w14:textId="77777777" w:rsidR="00C24DDD" w:rsidRPr="00D566CF" w:rsidRDefault="00C24DDD" w:rsidP="00D2520C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7957" w:rsidRPr="00D566CF" w14:paraId="64CA868B" w14:textId="77777777" w:rsidTr="003B09DF">
        <w:trPr>
          <w:trHeight w:val="397"/>
        </w:trPr>
        <w:tc>
          <w:tcPr>
            <w:tcW w:w="4111" w:type="dxa"/>
          </w:tcPr>
          <w:p w14:paraId="37DACED6" w14:textId="77777777" w:rsidR="002A7957" w:rsidRPr="00A377DF" w:rsidRDefault="002A7957" w:rsidP="002A7957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A377DF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3DAC3A" w14:textId="5B301C34" w:rsidR="002A7957" w:rsidRPr="00D566CF" w:rsidRDefault="002A7957" w:rsidP="002A795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1679">
              <w:rPr>
                <w:rFonts w:ascii="Angsana New" w:hAnsi="Angsana New"/>
                <w:sz w:val="28"/>
                <w:szCs w:val="28"/>
              </w:rPr>
              <w:t>380,556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390507A9" w14:textId="77777777" w:rsidR="002A7957" w:rsidRPr="00D566CF" w:rsidRDefault="002A7957" w:rsidP="002A795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03A907" w14:textId="5FB6D72C" w:rsidR="002A7957" w:rsidRPr="00D566CF" w:rsidRDefault="002A7957" w:rsidP="002A795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1679">
              <w:rPr>
                <w:rFonts w:ascii="Angsana New" w:hAnsi="Angsana New"/>
                <w:sz w:val="28"/>
                <w:szCs w:val="28"/>
              </w:rPr>
              <w:t>97,48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7821B9" w14:textId="77777777" w:rsidR="002A7957" w:rsidRPr="00D566CF" w:rsidRDefault="002A7957" w:rsidP="002A795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B2882E" w14:textId="04699C7D" w:rsidR="002A7957" w:rsidRPr="00D566CF" w:rsidRDefault="002A7957" w:rsidP="002A795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7A4F">
              <w:rPr>
                <w:rFonts w:ascii="Angsana New" w:hAnsi="Angsana New"/>
                <w:sz w:val="28"/>
                <w:szCs w:val="28"/>
              </w:rPr>
              <w:t>47,20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F1F1B9D" w14:textId="77777777" w:rsidR="002A7957" w:rsidRPr="00D566CF" w:rsidRDefault="002A7957" w:rsidP="002A795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7313C8" w14:textId="62A5114B" w:rsidR="002A7957" w:rsidRPr="00D566CF" w:rsidRDefault="002A7957" w:rsidP="002A7957">
            <w:pPr>
              <w:pStyle w:val="BodyText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525,244</w:t>
            </w:r>
          </w:p>
        </w:tc>
      </w:tr>
      <w:tr w:rsidR="002A7957" w:rsidRPr="00D566CF" w14:paraId="621C2C68" w14:textId="77777777" w:rsidTr="003B09DF">
        <w:trPr>
          <w:trHeight w:val="397"/>
        </w:trPr>
        <w:tc>
          <w:tcPr>
            <w:tcW w:w="4111" w:type="dxa"/>
          </w:tcPr>
          <w:p w14:paraId="489866C0" w14:textId="77777777" w:rsidR="002A7957" w:rsidRPr="00D566CF" w:rsidRDefault="002A7957" w:rsidP="002A7957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</w:rPr>
            </w:pPr>
            <w:r w:rsidRPr="00A377DF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AAAEF1" w14:textId="719558B0" w:rsidR="002A7957" w:rsidRPr="00D566CF" w:rsidRDefault="002A7957" w:rsidP="002A795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7576">
              <w:rPr>
                <w:rFonts w:ascii="Angsana New" w:hAnsi="Angsana New"/>
                <w:sz w:val="28"/>
                <w:szCs w:val="28"/>
              </w:rPr>
              <w:t>157,68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4060933" w14:textId="77777777" w:rsidR="002A7957" w:rsidRPr="00D566CF" w:rsidRDefault="002A7957" w:rsidP="002A795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69BC577" w14:textId="09784E1A" w:rsidR="002A7957" w:rsidRPr="00D566CF" w:rsidRDefault="002A7957" w:rsidP="002A795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7576">
              <w:rPr>
                <w:rFonts w:ascii="Angsana New" w:hAnsi="Angsana New"/>
                <w:sz w:val="28"/>
                <w:szCs w:val="28"/>
              </w:rPr>
              <w:t>10,68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F33B34" w14:textId="77777777" w:rsidR="002A7957" w:rsidRPr="00D566CF" w:rsidRDefault="002A7957" w:rsidP="002A795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32EC9E" w14:textId="67590027" w:rsidR="002A7957" w:rsidRPr="00D566CF" w:rsidRDefault="002A7957" w:rsidP="002A795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7576">
              <w:rPr>
                <w:rFonts w:ascii="Angsana New" w:hAnsi="Angsana New"/>
                <w:sz w:val="28"/>
                <w:szCs w:val="28"/>
              </w:rPr>
              <w:t>21,99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2AC421D" w14:textId="77777777" w:rsidR="002A7957" w:rsidRPr="00D566CF" w:rsidRDefault="002A7957" w:rsidP="002A795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712EC7" w14:textId="5C67C7A9" w:rsidR="002A7957" w:rsidRPr="00D566CF" w:rsidRDefault="002A7957" w:rsidP="002A795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190,370</w:t>
            </w:r>
          </w:p>
        </w:tc>
      </w:tr>
      <w:tr w:rsidR="003B09DF" w:rsidRPr="00D566CF" w14:paraId="6498BE8E" w14:textId="77777777" w:rsidTr="003B09DF">
        <w:trPr>
          <w:trHeight w:val="397"/>
        </w:trPr>
        <w:tc>
          <w:tcPr>
            <w:tcW w:w="4111" w:type="dxa"/>
          </w:tcPr>
          <w:p w14:paraId="6DE080BF" w14:textId="01048418" w:rsidR="003B09DF" w:rsidRPr="00A377DF" w:rsidRDefault="003B09DF" w:rsidP="003B09DF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A377DF">
              <w:rPr>
                <w:rFonts w:ascii="Angsana New" w:hAnsi="Angsana New" w:cs="Angsana New"/>
                <w:cs/>
              </w:rPr>
              <w:t>รายได้อื่นๆ 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B81FF6" w14:textId="77777777" w:rsidR="003B09DF" w:rsidRPr="00D566CF" w:rsidRDefault="003B09DF" w:rsidP="003B09D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AAF14E2" w14:textId="77777777" w:rsidR="003B09DF" w:rsidRPr="00D566CF" w:rsidRDefault="003B09DF" w:rsidP="003B09D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C0E6E3" w14:textId="77777777" w:rsidR="003B09DF" w:rsidRPr="00D566CF" w:rsidRDefault="003B09DF" w:rsidP="003B09D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8666291" w14:textId="77777777" w:rsidR="003B09DF" w:rsidRPr="00D566CF" w:rsidRDefault="003B09DF" w:rsidP="003B09D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E00ED2" w14:textId="77777777" w:rsidR="003B09DF" w:rsidRPr="00D566CF" w:rsidRDefault="003B09DF" w:rsidP="003B09D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0A56654" w14:textId="77777777" w:rsidR="003B09DF" w:rsidRPr="00D566CF" w:rsidRDefault="003B09DF" w:rsidP="003B09DF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538EC4" w14:textId="47E061BE" w:rsidR="003B09DF" w:rsidRPr="00D566CF" w:rsidRDefault="003B09DF" w:rsidP="003B09D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6,596</w:t>
            </w:r>
          </w:p>
        </w:tc>
      </w:tr>
      <w:tr w:rsidR="003B09DF" w:rsidRPr="00D566CF" w14:paraId="5E17DCDC" w14:textId="77777777" w:rsidTr="003B09DF">
        <w:trPr>
          <w:trHeight w:val="397"/>
        </w:trPr>
        <w:tc>
          <w:tcPr>
            <w:tcW w:w="4111" w:type="dxa"/>
          </w:tcPr>
          <w:p w14:paraId="52D3471E" w14:textId="77777777" w:rsidR="003B09DF" w:rsidRPr="00A377DF" w:rsidRDefault="003B09DF" w:rsidP="003B09DF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A377DF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E5C3B91" w14:textId="77777777" w:rsidR="003B09DF" w:rsidRPr="00D566CF" w:rsidRDefault="003B09DF" w:rsidP="003B09D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365F236" w14:textId="77777777" w:rsidR="003B09DF" w:rsidRPr="00D566CF" w:rsidRDefault="003B09DF" w:rsidP="003B09D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909AE7F" w14:textId="77777777" w:rsidR="003B09DF" w:rsidRPr="00D566CF" w:rsidRDefault="003B09DF" w:rsidP="003B09D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37836C6" w14:textId="77777777" w:rsidR="003B09DF" w:rsidRPr="00D566CF" w:rsidRDefault="003B09DF" w:rsidP="003B09D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5DA0E7D" w14:textId="77777777" w:rsidR="003B09DF" w:rsidRPr="00D566CF" w:rsidRDefault="003B09DF" w:rsidP="003B09D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96AB2F8" w14:textId="77777777" w:rsidR="003B09DF" w:rsidRPr="00D566CF" w:rsidRDefault="003B09DF" w:rsidP="003B09DF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D609A9A" w14:textId="54A161A8" w:rsidR="003B09DF" w:rsidRPr="00A377DF" w:rsidRDefault="003B09DF" w:rsidP="003B09D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(169,</w:t>
            </w:r>
            <w:r w:rsidR="004768DD">
              <w:rPr>
                <w:rFonts w:ascii="Angsana New" w:hAnsi="Angsana New"/>
                <w:sz w:val="28"/>
                <w:szCs w:val="28"/>
              </w:rPr>
              <w:t>3</w:t>
            </w:r>
            <w:r w:rsidR="00D84D22">
              <w:rPr>
                <w:rFonts w:ascii="Angsana New" w:hAnsi="Angsana New"/>
                <w:sz w:val="28"/>
                <w:szCs w:val="28"/>
              </w:rPr>
              <w:t>0</w:t>
            </w:r>
            <w:r w:rsidR="00B77F57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B09DF" w:rsidRPr="00D566CF" w14:paraId="53F30E2F" w14:textId="77777777" w:rsidTr="003B09DF">
        <w:trPr>
          <w:trHeight w:val="397"/>
        </w:trPr>
        <w:tc>
          <w:tcPr>
            <w:tcW w:w="4111" w:type="dxa"/>
          </w:tcPr>
          <w:p w14:paraId="5480D8BC" w14:textId="77777777" w:rsidR="003B09DF" w:rsidRPr="00A377DF" w:rsidRDefault="003B09DF" w:rsidP="003B09DF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A377DF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6E0784F4" w14:textId="77777777" w:rsidR="003B09DF" w:rsidRPr="00D566CF" w:rsidRDefault="003B09DF" w:rsidP="003B09D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1846A9F" w14:textId="77777777" w:rsidR="003B09DF" w:rsidRPr="00D566CF" w:rsidRDefault="003B09DF" w:rsidP="003B09D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FFB117B" w14:textId="77777777" w:rsidR="003B09DF" w:rsidRPr="00D566CF" w:rsidRDefault="003B09DF" w:rsidP="003B09D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DDA6C9C" w14:textId="77777777" w:rsidR="003B09DF" w:rsidRPr="00D566CF" w:rsidRDefault="003B09DF" w:rsidP="003B09D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F8556BD" w14:textId="77777777" w:rsidR="003B09DF" w:rsidRPr="00D566CF" w:rsidRDefault="003B09DF" w:rsidP="003B09D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95D8819" w14:textId="77777777" w:rsidR="003B09DF" w:rsidRPr="00D566CF" w:rsidRDefault="003B09DF" w:rsidP="003B09DF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43AEF17" w14:textId="0F14FAC2" w:rsidR="003B09DF" w:rsidRPr="00A377DF" w:rsidRDefault="003B09DF" w:rsidP="003B09D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(5,650)</w:t>
            </w:r>
          </w:p>
        </w:tc>
      </w:tr>
      <w:tr w:rsidR="003B09DF" w:rsidRPr="00D566CF" w14:paraId="1919F02D" w14:textId="77777777" w:rsidTr="003B09DF">
        <w:trPr>
          <w:trHeight w:val="397"/>
        </w:trPr>
        <w:tc>
          <w:tcPr>
            <w:tcW w:w="4111" w:type="dxa"/>
          </w:tcPr>
          <w:p w14:paraId="2E741032" w14:textId="2610D600" w:rsidR="003B09DF" w:rsidRPr="00A377DF" w:rsidRDefault="003B09DF" w:rsidP="003B09DF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A377DF">
              <w:rPr>
                <w:rFonts w:ascii="Angsana New" w:hAnsi="Angsana New" w:cs="Angsana New"/>
                <w:cs/>
              </w:rPr>
              <w:t>ค่าใช้จ่ายภาษีเงินได้ที่ไม่ได้ปันส่วน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59E0FF4" w14:textId="77777777" w:rsidR="003B09DF" w:rsidRPr="00D566CF" w:rsidRDefault="003B09DF" w:rsidP="003B09D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BD6C98D" w14:textId="77777777" w:rsidR="003B09DF" w:rsidRPr="00D566CF" w:rsidRDefault="003B09DF" w:rsidP="003B09D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9FEEBC1" w14:textId="77777777" w:rsidR="003B09DF" w:rsidRPr="00D566CF" w:rsidRDefault="003B09DF" w:rsidP="003B09D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3A73A88" w14:textId="77777777" w:rsidR="003B09DF" w:rsidRPr="00D566CF" w:rsidRDefault="003B09DF" w:rsidP="003B09D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17D5111" w14:textId="77777777" w:rsidR="003B09DF" w:rsidRPr="00D566CF" w:rsidRDefault="003B09DF" w:rsidP="003B09D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F9BD4F6" w14:textId="77777777" w:rsidR="003B09DF" w:rsidRPr="00D566CF" w:rsidRDefault="003B09DF" w:rsidP="003B09DF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5CEC4" w14:textId="01A7CD11" w:rsidR="003B09DF" w:rsidRPr="00D566CF" w:rsidRDefault="003B09DF" w:rsidP="003B09D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</w:t>
            </w:r>
            <w:r w:rsidR="00D84D22">
              <w:rPr>
                <w:rFonts w:ascii="Angsana New" w:hAnsi="Angsana New"/>
                <w:sz w:val="28"/>
                <w:szCs w:val="28"/>
              </w:rPr>
              <w:t>51</w:t>
            </w:r>
            <w:r w:rsidR="00B77F57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B09DF" w:rsidRPr="00D566CF" w14:paraId="13C22141" w14:textId="77777777" w:rsidTr="003B09DF">
        <w:trPr>
          <w:trHeight w:val="397"/>
        </w:trPr>
        <w:tc>
          <w:tcPr>
            <w:tcW w:w="4111" w:type="dxa"/>
          </w:tcPr>
          <w:p w14:paraId="131F9FF4" w14:textId="46B4E385" w:rsidR="003B09DF" w:rsidRPr="00A377DF" w:rsidRDefault="003B09DF" w:rsidP="003B09DF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A377DF">
              <w:rPr>
                <w:rFonts w:ascii="Angsana New" w:hAnsi="Angsana New" w:cs="Angsana New"/>
                <w:cs/>
              </w:rPr>
              <w:t>กำไรสำหรับปี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F48108F" w14:textId="77777777" w:rsidR="003B09DF" w:rsidRPr="00D566CF" w:rsidRDefault="003B09DF" w:rsidP="003B09D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4AB00B46" w14:textId="77777777" w:rsidR="003B09DF" w:rsidRPr="00D566CF" w:rsidRDefault="003B09DF" w:rsidP="003B09D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EAD67A7" w14:textId="77777777" w:rsidR="003B09DF" w:rsidRPr="00D566CF" w:rsidRDefault="003B09DF" w:rsidP="003B09D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6E48BC" w14:textId="77777777" w:rsidR="003B09DF" w:rsidRPr="00D566CF" w:rsidRDefault="003B09DF" w:rsidP="003B09D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AE930AF" w14:textId="77777777" w:rsidR="003B09DF" w:rsidRPr="00D566CF" w:rsidRDefault="003B09DF" w:rsidP="003B09D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EFD81FD" w14:textId="77777777" w:rsidR="003B09DF" w:rsidRPr="00D566CF" w:rsidRDefault="003B09DF" w:rsidP="003B09DF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70ADA4" w14:textId="6FE1310B" w:rsidR="003B09DF" w:rsidRPr="00D566CF" w:rsidRDefault="003B09DF" w:rsidP="003B09D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</w:t>
            </w:r>
            <w:r w:rsidR="00D84D22">
              <w:rPr>
                <w:rFonts w:ascii="Angsana New" w:hAnsi="Angsana New"/>
                <w:sz w:val="28"/>
                <w:szCs w:val="28"/>
              </w:rPr>
              <w:t>500</w:t>
            </w:r>
          </w:p>
        </w:tc>
      </w:tr>
      <w:tr w:rsidR="003B09DF" w:rsidRPr="00D566CF" w14:paraId="5DC7131E" w14:textId="77777777" w:rsidTr="002B6414">
        <w:trPr>
          <w:trHeight w:val="397"/>
        </w:trPr>
        <w:tc>
          <w:tcPr>
            <w:tcW w:w="4111" w:type="dxa"/>
          </w:tcPr>
          <w:p w14:paraId="198288B1" w14:textId="77777777" w:rsidR="003B09DF" w:rsidRPr="00A377DF" w:rsidRDefault="003B09DF" w:rsidP="003B09DF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3FC2AC1E" w14:textId="77777777" w:rsidR="003B09DF" w:rsidRPr="00D566CF" w:rsidRDefault="003B09DF" w:rsidP="003B09D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A51CF1F" w14:textId="77777777" w:rsidR="003B09DF" w:rsidRPr="00D566CF" w:rsidRDefault="003B09DF" w:rsidP="003B09D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F839209" w14:textId="77777777" w:rsidR="003B09DF" w:rsidRPr="00D566CF" w:rsidRDefault="003B09DF" w:rsidP="003B09D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5861879" w14:textId="77777777" w:rsidR="003B09DF" w:rsidRPr="00D566CF" w:rsidRDefault="003B09DF" w:rsidP="003B09D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4658C15" w14:textId="77777777" w:rsidR="003B09DF" w:rsidRPr="00D566CF" w:rsidRDefault="003B09DF" w:rsidP="003B09D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6BBEF53" w14:textId="77777777" w:rsidR="003B09DF" w:rsidRPr="00D566CF" w:rsidRDefault="003B09DF" w:rsidP="003B09DF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2D91A00" w14:textId="77777777" w:rsidR="003B09DF" w:rsidRPr="00D566CF" w:rsidRDefault="003B09DF" w:rsidP="003B09D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09DF" w:rsidRPr="00D566CF" w14:paraId="4AD17FE7" w14:textId="77777777" w:rsidTr="002B6414">
        <w:trPr>
          <w:trHeight w:val="397"/>
        </w:trPr>
        <w:tc>
          <w:tcPr>
            <w:tcW w:w="4111" w:type="dxa"/>
          </w:tcPr>
          <w:p w14:paraId="39354AAE" w14:textId="77777777" w:rsidR="003B09DF" w:rsidRPr="00A377DF" w:rsidRDefault="003B09DF" w:rsidP="003B09DF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A377DF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C7ECB74" w14:textId="77777777" w:rsidR="003B09DF" w:rsidRPr="00D566CF" w:rsidRDefault="003B09DF" w:rsidP="003B09D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74FFD9A" w14:textId="77777777" w:rsidR="003B09DF" w:rsidRPr="00D566CF" w:rsidRDefault="003B09DF" w:rsidP="003B09D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2C0DC55" w14:textId="77777777" w:rsidR="003B09DF" w:rsidRPr="00D566CF" w:rsidRDefault="003B09DF" w:rsidP="003B09D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BD16520" w14:textId="77777777" w:rsidR="003B09DF" w:rsidRPr="00D566CF" w:rsidRDefault="003B09DF" w:rsidP="003B09D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B213199" w14:textId="77777777" w:rsidR="003B09DF" w:rsidRPr="00D566CF" w:rsidRDefault="003B09DF" w:rsidP="003B09D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378A488" w14:textId="77777777" w:rsidR="003B09DF" w:rsidRPr="00D566CF" w:rsidRDefault="003B09DF" w:rsidP="003B09DF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4CC941" w14:textId="77777777" w:rsidR="003B09DF" w:rsidRPr="00D566CF" w:rsidRDefault="003B09DF" w:rsidP="003B09D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09DF" w:rsidRPr="00D566CF" w14:paraId="31394830" w14:textId="77777777" w:rsidTr="007F651F">
        <w:trPr>
          <w:trHeight w:val="397"/>
        </w:trPr>
        <w:tc>
          <w:tcPr>
            <w:tcW w:w="4111" w:type="dxa"/>
          </w:tcPr>
          <w:p w14:paraId="6224B115" w14:textId="45D03A8D" w:rsidR="003B09DF" w:rsidRPr="00A377DF" w:rsidRDefault="003B09DF" w:rsidP="003B09DF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A377DF">
              <w:rPr>
                <w:rFonts w:ascii="Angsana New" w:hAnsi="Angsana New" w:cs="Angsana New"/>
                <w:color w:val="000000" w:themeColor="text1"/>
                <w:cs/>
              </w:rPr>
              <w:t xml:space="preserve">ณ วันที่ </w:t>
            </w:r>
            <w:r w:rsidRPr="00D566CF">
              <w:rPr>
                <w:rFonts w:ascii="Angsana New" w:hAnsi="Angsana New" w:cs="Angsana New"/>
              </w:rPr>
              <w:t xml:space="preserve">31 </w:t>
            </w:r>
            <w:r w:rsidRPr="00A377D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D566CF">
              <w:rPr>
                <w:rFonts w:ascii="Angsana New" w:hAnsi="Angsana New" w:cs="Angsana New"/>
                <w:color w:val="000000" w:themeColor="text1"/>
              </w:rPr>
              <w:t>2566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4AA6F9C" w14:textId="77777777" w:rsidR="003B09DF" w:rsidRPr="00D566CF" w:rsidRDefault="003B09DF" w:rsidP="003B09D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9888C9E" w14:textId="77777777" w:rsidR="003B09DF" w:rsidRPr="00D566CF" w:rsidRDefault="003B09DF" w:rsidP="003B09D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6872DD0" w14:textId="77777777" w:rsidR="003B09DF" w:rsidRPr="00D566CF" w:rsidRDefault="003B09DF" w:rsidP="003B09D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AF5690B" w14:textId="77777777" w:rsidR="003B09DF" w:rsidRPr="00D566CF" w:rsidRDefault="003B09DF" w:rsidP="003B09D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3CB94BA" w14:textId="77777777" w:rsidR="003B09DF" w:rsidRPr="00D566CF" w:rsidRDefault="003B09DF" w:rsidP="003B09D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4157338" w14:textId="77777777" w:rsidR="003B09DF" w:rsidRPr="00D566CF" w:rsidRDefault="003B09DF" w:rsidP="003B09DF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F20869" w14:textId="3529012E" w:rsidR="003B09DF" w:rsidRPr="00A377DF" w:rsidRDefault="007F651F" w:rsidP="003B09D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816,</w:t>
            </w:r>
            <w:r w:rsidR="004768DD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="0088631E">
              <w:rPr>
                <w:rFonts w:ascii="Angsana New" w:hAnsi="Angsana New"/>
                <w:color w:val="000000" w:themeColor="text1"/>
                <w:sz w:val="28"/>
                <w:szCs w:val="28"/>
              </w:rPr>
              <w:t>75</w:t>
            </w:r>
          </w:p>
        </w:tc>
      </w:tr>
      <w:tr w:rsidR="003B09DF" w:rsidRPr="00D566CF" w14:paraId="456FBBAF" w14:textId="77777777" w:rsidTr="002B6414">
        <w:trPr>
          <w:trHeight w:val="397"/>
        </w:trPr>
        <w:tc>
          <w:tcPr>
            <w:tcW w:w="4111" w:type="dxa"/>
            <w:vAlign w:val="bottom"/>
          </w:tcPr>
          <w:p w14:paraId="7D931B12" w14:textId="77777777" w:rsidR="003B09DF" w:rsidRPr="00A377DF" w:rsidRDefault="003B09DF" w:rsidP="003B09DF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A377DF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จังหวะเวลาในการรับรู้รายได้ 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F82863E" w14:textId="77777777" w:rsidR="003B09DF" w:rsidRPr="00D566CF" w:rsidRDefault="003B09DF" w:rsidP="003B09D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1D64A003" w14:textId="77777777" w:rsidR="003B09DF" w:rsidRPr="00D566CF" w:rsidRDefault="003B09DF" w:rsidP="003B09D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85B625D" w14:textId="77777777" w:rsidR="003B09DF" w:rsidRPr="00D566CF" w:rsidRDefault="003B09DF" w:rsidP="003B09D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4D96A5F" w14:textId="77777777" w:rsidR="003B09DF" w:rsidRPr="00D566CF" w:rsidRDefault="003B09DF" w:rsidP="003B09D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3D27728" w14:textId="77777777" w:rsidR="003B09DF" w:rsidRPr="00D566CF" w:rsidRDefault="003B09DF" w:rsidP="003B09D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C321FA8" w14:textId="77777777" w:rsidR="003B09DF" w:rsidRPr="00D566CF" w:rsidRDefault="003B09DF" w:rsidP="003B09DF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F55FFA" w14:textId="77777777" w:rsidR="003B09DF" w:rsidRPr="00D566CF" w:rsidRDefault="003B09DF" w:rsidP="003B09D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7F651F" w:rsidRPr="00D566CF" w14:paraId="20A86E11" w14:textId="77777777" w:rsidTr="007F651F">
        <w:trPr>
          <w:trHeight w:val="397"/>
        </w:trPr>
        <w:tc>
          <w:tcPr>
            <w:tcW w:w="4111" w:type="dxa"/>
            <w:vAlign w:val="bottom"/>
          </w:tcPr>
          <w:p w14:paraId="6A7FF573" w14:textId="77777777" w:rsidR="007F651F" w:rsidRPr="00A377DF" w:rsidRDefault="007F651F" w:rsidP="007F651F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A377DF">
              <w:rPr>
                <w:rFonts w:ascii="Angsana New" w:hAnsi="Angsana New" w:cs="Angsana New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F8248E" w14:textId="31A010A6" w:rsidR="007F651F" w:rsidRPr="00D566CF" w:rsidRDefault="007F651F" w:rsidP="007F651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1679">
              <w:rPr>
                <w:rFonts w:ascii="Angsana New" w:hAnsi="Angsana New"/>
                <w:sz w:val="28"/>
                <w:szCs w:val="28"/>
              </w:rPr>
              <w:t>380,556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F9F2504" w14:textId="77777777" w:rsidR="007F651F" w:rsidRPr="00D566CF" w:rsidRDefault="007F651F" w:rsidP="007F651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5BE498" w14:textId="64AB89C4" w:rsidR="007F651F" w:rsidRPr="00D566CF" w:rsidRDefault="007F651F" w:rsidP="007F651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1679">
              <w:rPr>
                <w:rFonts w:ascii="Angsana New" w:hAnsi="Angsana New"/>
                <w:sz w:val="28"/>
                <w:szCs w:val="28"/>
              </w:rPr>
              <w:t>97,48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5D6267" w14:textId="77777777" w:rsidR="007F651F" w:rsidRPr="00D566CF" w:rsidRDefault="007F651F" w:rsidP="007F651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94D253" w14:textId="23D11FC3" w:rsidR="007F651F" w:rsidRPr="00D566CF" w:rsidRDefault="007F651F" w:rsidP="007F651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7A4F">
              <w:rPr>
                <w:rFonts w:ascii="Angsana New" w:hAnsi="Angsana New"/>
                <w:sz w:val="28"/>
                <w:szCs w:val="28"/>
              </w:rPr>
              <w:t>47,20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05589E1" w14:textId="77777777" w:rsidR="007F651F" w:rsidRPr="00D566CF" w:rsidRDefault="007F651F" w:rsidP="007F651F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973A68" w14:textId="28BC4379" w:rsidR="007F651F" w:rsidRPr="00D566CF" w:rsidRDefault="007F651F" w:rsidP="007F651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525,244</w:t>
            </w:r>
          </w:p>
        </w:tc>
      </w:tr>
    </w:tbl>
    <w:p w14:paraId="7F916E24" w14:textId="77777777" w:rsidR="007A4B41" w:rsidRPr="00D566CF" w:rsidRDefault="007A4B41" w:rsidP="00E76D97">
      <w:pPr>
        <w:rPr>
          <w:rFonts w:ascii="Angsana New" w:hAnsi="Angsana New"/>
          <w:sz w:val="28"/>
          <w:szCs w:val="28"/>
        </w:rPr>
      </w:pPr>
    </w:p>
    <w:tbl>
      <w:tblPr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11"/>
        <w:gridCol w:w="1007"/>
        <w:gridCol w:w="264"/>
        <w:gridCol w:w="1154"/>
        <w:gridCol w:w="236"/>
        <w:gridCol w:w="1166"/>
        <w:gridCol w:w="283"/>
        <w:gridCol w:w="1134"/>
      </w:tblGrid>
      <w:tr w:rsidR="007A4B41" w:rsidRPr="00D566CF" w14:paraId="7834CA0A" w14:textId="77777777" w:rsidTr="002B6414">
        <w:trPr>
          <w:trHeight w:val="397"/>
        </w:trPr>
        <w:tc>
          <w:tcPr>
            <w:tcW w:w="4111" w:type="dxa"/>
          </w:tcPr>
          <w:p w14:paraId="10F6B9A3" w14:textId="77777777" w:rsidR="007A4B41" w:rsidRPr="00D566CF" w:rsidRDefault="007A4B41" w:rsidP="00C74CC3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</w:tcPr>
          <w:p w14:paraId="643C4BCC" w14:textId="77777777" w:rsidR="007A4B41" w:rsidRPr="00A377DF" w:rsidRDefault="007A4B41" w:rsidP="00C74CC3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A377DF">
              <w:rPr>
                <w:rFonts w:ascii="Angsana New" w:hAnsi="Angsana New" w:cs="Angsana New"/>
                <w:cs/>
              </w:rPr>
              <w:t>งบการเงินเฉพาะกิจการ (พันบาท)</w:t>
            </w:r>
          </w:p>
        </w:tc>
      </w:tr>
      <w:tr w:rsidR="007A4B41" w:rsidRPr="00D566CF" w14:paraId="420812EA" w14:textId="77777777" w:rsidTr="002B6414">
        <w:trPr>
          <w:trHeight w:val="397"/>
        </w:trPr>
        <w:tc>
          <w:tcPr>
            <w:tcW w:w="4111" w:type="dxa"/>
          </w:tcPr>
          <w:p w14:paraId="1C37E848" w14:textId="77777777" w:rsidR="007A4B41" w:rsidRPr="00D566CF" w:rsidRDefault="007A4B41" w:rsidP="00C74CC3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27D6D55E" w14:textId="77777777" w:rsidR="007A4B41" w:rsidRPr="00D566CF" w:rsidRDefault="007A4B41" w:rsidP="00C74CC3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A377DF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14:paraId="77C44E5D" w14:textId="77777777" w:rsidR="007A4B41" w:rsidRPr="00D566CF" w:rsidRDefault="007A4B41" w:rsidP="00C74CC3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40FF301C" w14:textId="77777777" w:rsidR="007A4B41" w:rsidRPr="00A377DF" w:rsidRDefault="007A4B41" w:rsidP="00C74CC3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A377DF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14:paraId="18E5726C" w14:textId="77777777" w:rsidR="007A4B41" w:rsidRPr="00D566CF" w:rsidRDefault="007A4B41" w:rsidP="00C74CC3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35636151" w14:textId="77777777" w:rsidR="007A4B41" w:rsidRPr="00D566CF" w:rsidRDefault="007A4B41" w:rsidP="00C74CC3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A377DF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283" w:type="dxa"/>
          </w:tcPr>
          <w:p w14:paraId="4099303A" w14:textId="77777777" w:rsidR="007A4B41" w:rsidRPr="00D566CF" w:rsidRDefault="007A4B41" w:rsidP="00C74CC3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FDBE5B4" w14:textId="77777777" w:rsidR="007A4B41" w:rsidRPr="00D566CF" w:rsidRDefault="007A4B41" w:rsidP="00C74CC3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A377DF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7A4B41" w:rsidRPr="00D566CF" w14:paraId="5F0DF719" w14:textId="77777777" w:rsidTr="002B6414">
        <w:trPr>
          <w:trHeight w:val="397"/>
        </w:trPr>
        <w:tc>
          <w:tcPr>
            <w:tcW w:w="4111" w:type="dxa"/>
          </w:tcPr>
          <w:p w14:paraId="4ACA83C2" w14:textId="77777777" w:rsidR="007A4B41" w:rsidRPr="00D566CF" w:rsidRDefault="007A4B41" w:rsidP="00C74CC3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u w:val="single"/>
              </w:rPr>
            </w:pPr>
            <w:r w:rsidRPr="00A377DF">
              <w:rPr>
                <w:rFonts w:ascii="Angsana New" w:hAnsi="Angsana New" w:cs="Angsana New"/>
                <w:u w:val="single"/>
                <w:cs/>
              </w:rPr>
              <w:t xml:space="preserve">สำหรับปีสิ้นสุดวันที่ </w:t>
            </w:r>
            <w:r w:rsidRPr="00D566CF">
              <w:rPr>
                <w:rFonts w:ascii="Angsana New" w:hAnsi="Angsana New" w:cs="Angsana New"/>
                <w:u w:val="single"/>
              </w:rPr>
              <w:t>3</w:t>
            </w:r>
            <w:r w:rsidRPr="00D566CF">
              <w:rPr>
                <w:rFonts w:ascii="Angsana New" w:hAnsi="Angsana New" w:cs="Angsana New"/>
                <w:u w:val="single"/>
                <w:lang w:val="en-ZW"/>
              </w:rPr>
              <w:t>1</w:t>
            </w:r>
            <w:r w:rsidRPr="00A377DF">
              <w:rPr>
                <w:rFonts w:ascii="Angsana New" w:hAnsi="Angsana New" w:cs="Angsana New"/>
                <w:u w:val="single"/>
                <w:cs/>
              </w:rPr>
              <w:t xml:space="preserve"> ธันวาคม </w:t>
            </w:r>
            <w:r w:rsidRPr="00D566CF">
              <w:rPr>
                <w:rFonts w:ascii="Angsana New" w:hAnsi="Angsana New" w:cs="Angsana New"/>
                <w:u w:val="single"/>
              </w:rPr>
              <w:t>2565</w:t>
            </w:r>
          </w:p>
        </w:tc>
        <w:tc>
          <w:tcPr>
            <w:tcW w:w="1007" w:type="dxa"/>
          </w:tcPr>
          <w:p w14:paraId="562D80C4" w14:textId="77777777" w:rsidR="007A4B41" w:rsidRPr="00D566CF" w:rsidRDefault="007A4B41" w:rsidP="00C74CC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2AB1D07F" w14:textId="77777777" w:rsidR="007A4B41" w:rsidRPr="00D566CF" w:rsidRDefault="007A4B41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02986431" w14:textId="77777777" w:rsidR="007A4B41" w:rsidRPr="00D566CF" w:rsidRDefault="007A4B41" w:rsidP="00C74CC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486D4A" w14:textId="77777777" w:rsidR="007A4B41" w:rsidRPr="00D566CF" w:rsidRDefault="007A4B41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14:paraId="14958049" w14:textId="77777777" w:rsidR="007A4B41" w:rsidRPr="00D566CF" w:rsidRDefault="007A4B41" w:rsidP="00C74CC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4667372D" w14:textId="77777777" w:rsidR="007A4B41" w:rsidRPr="00D566CF" w:rsidRDefault="007A4B41" w:rsidP="00C74CC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0BC9E35" w14:textId="77777777" w:rsidR="007A4B41" w:rsidRPr="00D566CF" w:rsidRDefault="007A4B41" w:rsidP="00C74CC3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4B41" w:rsidRPr="00D566CF" w14:paraId="3D0F8E88" w14:textId="77777777" w:rsidTr="002B6414">
        <w:trPr>
          <w:trHeight w:val="397"/>
        </w:trPr>
        <w:tc>
          <w:tcPr>
            <w:tcW w:w="4111" w:type="dxa"/>
          </w:tcPr>
          <w:p w14:paraId="35CD5B7E" w14:textId="77777777" w:rsidR="007A4B41" w:rsidRPr="00A377DF" w:rsidRDefault="007A4B41" w:rsidP="00C74CC3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A377DF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23BB4CF" w14:textId="77777777" w:rsidR="007A4B41" w:rsidRPr="00D566CF" w:rsidRDefault="007A4B41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355,734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67944057" w14:textId="77777777" w:rsidR="007A4B41" w:rsidRPr="00D566CF" w:rsidRDefault="007A4B41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D752CF6" w14:textId="77777777" w:rsidR="007A4B41" w:rsidRPr="00D566CF" w:rsidRDefault="007A4B41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93,513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4AADA9" w14:textId="77777777" w:rsidR="007A4B41" w:rsidRPr="00D566CF" w:rsidRDefault="007A4B41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F5137E" w14:textId="77777777" w:rsidR="007A4B41" w:rsidRPr="00D566CF" w:rsidRDefault="007A4B41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75,158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EF9C694" w14:textId="77777777" w:rsidR="007A4B41" w:rsidRPr="00D566CF" w:rsidRDefault="007A4B41" w:rsidP="00C74CC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43F4B5" w14:textId="77777777" w:rsidR="007A4B41" w:rsidRPr="00D566CF" w:rsidRDefault="007A4B41" w:rsidP="00C74CC3">
            <w:pPr>
              <w:pStyle w:val="BodyText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524,405</w:t>
            </w:r>
          </w:p>
        </w:tc>
      </w:tr>
      <w:tr w:rsidR="007A4B41" w:rsidRPr="00D566CF" w14:paraId="6C44FC56" w14:textId="77777777" w:rsidTr="002B6414">
        <w:trPr>
          <w:trHeight w:val="397"/>
        </w:trPr>
        <w:tc>
          <w:tcPr>
            <w:tcW w:w="4111" w:type="dxa"/>
          </w:tcPr>
          <w:p w14:paraId="18DBDBE3" w14:textId="77777777" w:rsidR="007A4B41" w:rsidRPr="00D566CF" w:rsidRDefault="007A4B41" w:rsidP="00C74CC3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</w:rPr>
            </w:pPr>
            <w:r w:rsidRPr="00A377DF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8F5D32" w14:textId="77777777" w:rsidR="007A4B41" w:rsidRPr="00D566CF" w:rsidRDefault="007A4B41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130,118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7F716D1" w14:textId="77777777" w:rsidR="007A4B41" w:rsidRPr="00D566CF" w:rsidRDefault="007A4B41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33069F" w14:textId="77777777" w:rsidR="007A4B41" w:rsidRPr="00D566CF" w:rsidRDefault="007A4B41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12,838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91F288" w14:textId="77777777" w:rsidR="007A4B41" w:rsidRPr="00D566CF" w:rsidRDefault="007A4B41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F120D0B" w14:textId="77777777" w:rsidR="007A4B41" w:rsidRPr="00D566CF" w:rsidRDefault="007A4B41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30,176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28B3D54" w14:textId="77777777" w:rsidR="007A4B41" w:rsidRPr="00D566CF" w:rsidRDefault="007A4B41" w:rsidP="00C74CC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BCB3A8" w14:textId="77777777" w:rsidR="007A4B41" w:rsidRPr="00D566CF" w:rsidRDefault="007A4B41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173,132</w:t>
            </w:r>
          </w:p>
        </w:tc>
      </w:tr>
      <w:tr w:rsidR="007A4B41" w:rsidRPr="00D566CF" w14:paraId="6BFE9B50" w14:textId="77777777" w:rsidTr="002B6414">
        <w:trPr>
          <w:trHeight w:val="397"/>
        </w:trPr>
        <w:tc>
          <w:tcPr>
            <w:tcW w:w="4111" w:type="dxa"/>
          </w:tcPr>
          <w:p w14:paraId="2D9153F2" w14:textId="77777777" w:rsidR="007A4B41" w:rsidRPr="00A377DF" w:rsidRDefault="007A4B41" w:rsidP="00C74CC3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A377DF">
              <w:rPr>
                <w:rFonts w:ascii="Angsana New" w:hAnsi="Angsana New" w:cs="Angsana New"/>
                <w:cs/>
              </w:rPr>
              <w:t>รายได้อื่น ๆ 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B4E498D" w14:textId="77777777" w:rsidR="007A4B41" w:rsidRPr="00D566CF" w:rsidRDefault="007A4B41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45686982" w14:textId="77777777" w:rsidR="007A4B41" w:rsidRPr="00D566CF" w:rsidRDefault="007A4B41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1A47E69" w14:textId="77777777" w:rsidR="007A4B41" w:rsidRPr="00D566CF" w:rsidRDefault="007A4B41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E926859" w14:textId="77777777" w:rsidR="007A4B41" w:rsidRPr="00D566CF" w:rsidRDefault="007A4B41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B9EEE1" w14:textId="77777777" w:rsidR="007A4B41" w:rsidRPr="00D566CF" w:rsidRDefault="007A4B41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50E11B2" w14:textId="77777777" w:rsidR="007A4B41" w:rsidRPr="00D566CF" w:rsidRDefault="007A4B41" w:rsidP="00C74CC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C998FA" w14:textId="77777777" w:rsidR="007A4B41" w:rsidRPr="00D566CF" w:rsidRDefault="007A4B41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11,535</w:t>
            </w:r>
          </w:p>
        </w:tc>
      </w:tr>
      <w:tr w:rsidR="007A4B41" w:rsidRPr="00D566CF" w14:paraId="23B14055" w14:textId="77777777" w:rsidTr="002B6414">
        <w:trPr>
          <w:trHeight w:val="397"/>
        </w:trPr>
        <w:tc>
          <w:tcPr>
            <w:tcW w:w="4111" w:type="dxa"/>
          </w:tcPr>
          <w:p w14:paraId="21994CDE" w14:textId="77777777" w:rsidR="007A4B41" w:rsidRPr="00A377DF" w:rsidRDefault="007A4B41" w:rsidP="00C74CC3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A377DF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11269D6B" w14:textId="77777777" w:rsidR="007A4B41" w:rsidRPr="00D566CF" w:rsidRDefault="007A4B41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1171D143" w14:textId="77777777" w:rsidR="007A4B41" w:rsidRPr="00D566CF" w:rsidRDefault="007A4B41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675C471" w14:textId="77777777" w:rsidR="007A4B41" w:rsidRPr="00D566CF" w:rsidRDefault="007A4B41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EFDF95D" w14:textId="77777777" w:rsidR="007A4B41" w:rsidRPr="00D566CF" w:rsidRDefault="007A4B41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0546E93" w14:textId="77777777" w:rsidR="007A4B41" w:rsidRPr="00D566CF" w:rsidRDefault="007A4B41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222FF1A" w14:textId="77777777" w:rsidR="007A4B41" w:rsidRPr="00D566CF" w:rsidRDefault="007A4B41" w:rsidP="00C74CC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A17278" w14:textId="77777777" w:rsidR="007A4B41" w:rsidRPr="00A377DF" w:rsidRDefault="007A4B41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(166,146)</w:t>
            </w:r>
          </w:p>
        </w:tc>
      </w:tr>
      <w:tr w:rsidR="007A4B41" w:rsidRPr="00D566CF" w14:paraId="123F6C10" w14:textId="77777777" w:rsidTr="002B6414">
        <w:trPr>
          <w:trHeight w:val="397"/>
        </w:trPr>
        <w:tc>
          <w:tcPr>
            <w:tcW w:w="4111" w:type="dxa"/>
          </w:tcPr>
          <w:p w14:paraId="61FDD571" w14:textId="77777777" w:rsidR="007A4B41" w:rsidRPr="00A377DF" w:rsidRDefault="007A4B41" w:rsidP="00C74CC3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A377DF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61F244B6" w14:textId="77777777" w:rsidR="007A4B41" w:rsidRPr="00D566CF" w:rsidRDefault="007A4B41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642F334" w14:textId="77777777" w:rsidR="007A4B41" w:rsidRPr="00D566CF" w:rsidRDefault="007A4B41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178D9BF" w14:textId="77777777" w:rsidR="007A4B41" w:rsidRPr="00D566CF" w:rsidRDefault="007A4B41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44655A5" w14:textId="77777777" w:rsidR="007A4B41" w:rsidRPr="00D566CF" w:rsidRDefault="007A4B41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9506C16" w14:textId="77777777" w:rsidR="007A4B41" w:rsidRPr="00D566CF" w:rsidRDefault="007A4B41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D4F7D54" w14:textId="77777777" w:rsidR="007A4B41" w:rsidRPr="00D566CF" w:rsidRDefault="007A4B41" w:rsidP="00C74CC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87EA96" w14:textId="77777777" w:rsidR="007A4B41" w:rsidRPr="00A377DF" w:rsidRDefault="007A4B41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(3,999)</w:t>
            </w:r>
          </w:p>
        </w:tc>
      </w:tr>
      <w:tr w:rsidR="007A4B41" w:rsidRPr="00D566CF" w14:paraId="5C9D7AC9" w14:textId="77777777" w:rsidTr="002B6414">
        <w:trPr>
          <w:trHeight w:val="397"/>
        </w:trPr>
        <w:tc>
          <w:tcPr>
            <w:tcW w:w="4111" w:type="dxa"/>
          </w:tcPr>
          <w:p w14:paraId="26216720" w14:textId="77777777" w:rsidR="007A4B41" w:rsidRPr="00A377DF" w:rsidRDefault="007A4B41" w:rsidP="00C74CC3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A377DF">
              <w:rPr>
                <w:rFonts w:ascii="Angsana New" w:hAnsi="Angsana New" w:cs="Angsana New"/>
                <w:cs/>
              </w:rPr>
              <w:t>รายได้ภาษีเงินได้ที่ไม่ได้ปันส่วน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6A7DEAC6" w14:textId="77777777" w:rsidR="007A4B41" w:rsidRPr="00D566CF" w:rsidRDefault="007A4B41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BA497F3" w14:textId="77777777" w:rsidR="007A4B41" w:rsidRPr="00D566CF" w:rsidRDefault="007A4B41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466464D" w14:textId="77777777" w:rsidR="007A4B41" w:rsidRPr="00D566CF" w:rsidRDefault="007A4B41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2A3F016" w14:textId="77777777" w:rsidR="007A4B41" w:rsidRPr="00D566CF" w:rsidRDefault="007A4B41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63E3610" w14:textId="77777777" w:rsidR="007A4B41" w:rsidRPr="00D566CF" w:rsidRDefault="007A4B41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BACD4E3" w14:textId="77777777" w:rsidR="007A4B41" w:rsidRPr="00D566CF" w:rsidRDefault="007A4B41" w:rsidP="00C74CC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6FD07A" w14:textId="77777777" w:rsidR="007A4B41" w:rsidRPr="00D566CF" w:rsidRDefault="007A4B41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927</w:t>
            </w:r>
          </w:p>
        </w:tc>
      </w:tr>
      <w:tr w:rsidR="007A4B41" w:rsidRPr="00D566CF" w14:paraId="4948C09A" w14:textId="77777777" w:rsidTr="002B6414">
        <w:trPr>
          <w:trHeight w:val="397"/>
        </w:trPr>
        <w:tc>
          <w:tcPr>
            <w:tcW w:w="4111" w:type="dxa"/>
          </w:tcPr>
          <w:p w14:paraId="207C6024" w14:textId="77777777" w:rsidR="007A4B41" w:rsidRPr="00A377DF" w:rsidRDefault="007A4B41" w:rsidP="00C74CC3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A377DF">
              <w:rPr>
                <w:rFonts w:ascii="Angsana New" w:hAnsi="Angsana New" w:cs="Angsana New"/>
                <w:cs/>
              </w:rPr>
              <w:t>กำไรสำหรับปี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E811254" w14:textId="77777777" w:rsidR="007A4B41" w:rsidRPr="00D566CF" w:rsidRDefault="007A4B41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18A904C6" w14:textId="77777777" w:rsidR="007A4B41" w:rsidRPr="00D566CF" w:rsidRDefault="007A4B41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728D4C2" w14:textId="77777777" w:rsidR="007A4B41" w:rsidRPr="00D566CF" w:rsidRDefault="007A4B41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76CC20" w14:textId="77777777" w:rsidR="007A4B41" w:rsidRPr="00D566CF" w:rsidRDefault="007A4B41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C81C390" w14:textId="77777777" w:rsidR="007A4B41" w:rsidRPr="00D566CF" w:rsidRDefault="007A4B41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9384048" w14:textId="77777777" w:rsidR="007A4B41" w:rsidRPr="00D566CF" w:rsidRDefault="007A4B41" w:rsidP="00C74CC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06E33F" w14:textId="77777777" w:rsidR="007A4B41" w:rsidRPr="00D566CF" w:rsidRDefault="007A4B41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15,449</w:t>
            </w:r>
          </w:p>
        </w:tc>
      </w:tr>
      <w:tr w:rsidR="007A4B41" w:rsidRPr="00D566CF" w14:paraId="1848615E" w14:textId="77777777" w:rsidTr="002B6414">
        <w:trPr>
          <w:trHeight w:val="397"/>
        </w:trPr>
        <w:tc>
          <w:tcPr>
            <w:tcW w:w="4111" w:type="dxa"/>
          </w:tcPr>
          <w:p w14:paraId="0711B030" w14:textId="77777777" w:rsidR="007A4B41" w:rsidRPr="00A377DF" w:rsidRDefault="007A4B41" w:rsidP="00C74CC3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4CA0C58D" w14:textId="77777777" w:rsidR="007A4B41" w:rsidRPr="00D566CF" w:rsidRDefault="007A4B41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4EC7A131" w14:textId="77777777" w:rsidR="007A4B41" w:rsidRPr="00D566CF" w:rsidRDefault="007A4B41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B7FAF03" w14:textId="77777777" w:rsidR="007A4B41" w:rsidRPr="00D566CF" w:rsidRDefault="007A4B41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C69FA9A" w14:textId="77777777" w:rsidR="007A4B41" w:rsidRPr="00D566CF" w:rsidRDefault="007A4B41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8BFD118" w14:textId="77777777" w:rsidR="007A4B41" w:rsidRPr="00D566CF" w:rsidRDefault="007A4B41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1C555D2" w14:textId="77777777" w:rsidR="007A4B41" w:rsidRPr="00D566CF" w:rsidRDefault="007A4B41" w:rsidP="00C74CC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7A136F" w14:textId="77777777" w:rsidR="007A4B41" w:rsidRPr="00D566CF" w:rsidRDefault="007A4B41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4B41" w:rsidRPr="00D566CF" w14:paraId="240A84DA" w14:textId="77777777" w:rsidTr="002B6414">
        <w:trPr>
          <w:trHeight w:val="397"/>
        </w:trPr>
        <w:tc>
          <w:tcPr>
            <w:tcW w:w="4111" w:type="dxa"/>
          </w:tcPr>
          <w:p w14:paraId="2BCC1709" w14:textId="77777777" w:rsidR="007A4B41" w:rsidRPr="00A377DF" w:rsidRDefault="007A4B41" w:rsidP="00C74CC3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A377DF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F9C7D79" w14:textId="77777777" w:rsidR="007A4B41" w:rsidRPr="00D566CF" w:rsidRDefault="007A4B41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4186768E" w14:textId="77777777" w:rsidR="007A4B41" w:rsidRPr="00D566CF" w:rsidRDefault="007A4B41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E7EF921" w14:textId="77777777" w:rsidR="007A4B41" w:rsidRPr="00D566CF" w:rsidRDefault="007A4B41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8285522" w14:textId="77777777" w:rsidR="007A4B41" w:rsidRPr="00D566CF" w:rsidRDefault="007A4B41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E56D3A4" w14:textId="77777777" w:rsidR="007A4B41" w:rsidRPr="00D566CF" w:rsidRDefault="007A4B41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4020FB2" w14:textId="77777777" w:rsidR="007A4B41" w:rsidRPr="00D566CF" w:rsidRDefault="007A4B41" w:rsidP="00C74CC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2106B2" w14:textId="77777777" w:rsidR="007A4B41" w:rsidRPr="00D566CF" w:rsidRDefault="007A4B41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4B41" w:rsidRPr="00D566CF" w14:paraId="67C0114D" w14:textId="77777777" w:rsidTr="002B6414">
        <w:trPr>
          <w:trHeight w:val="397"/>
        </w:trPr>
        <w:tc>
          <w:tcPr>
            <w:tcW w:w="4111" w:type="dxa"/>
          </w:tcPr>
          <w:p w14:paraId="42975CC9" w14:textId="77777777" w:rsidR="007A4B41" w:rsidRPr="00A377DF" w:rsidRDefault="007A4B41" w:rsidP="00C74CC3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A377DF">
              <w:rPr>
                <w:rFonts w:ascii="Angsana New" w:hAnsi="Angsana New" w:cs="Angsana New"/>
                <w:color w:val="000000" w:themeColor="text1"/>
                <w:cs/>
              </w:rPr>
              <w:t xml:space="preserve">ณ วันที่ </w:t>
            </w:r>
            <w:r w:rsidRPr="00D566CF">
              <w:rPr>
                <w:rFonts w:ascii="Angsana New" w:hAnsi="Angsana New" w:cs="Angsana New"/>
              </w:rPr>
              <w:t>3</w:t>
            </w:r>
            <w:r w:rsidRPr="00D566CF">
              <w:rPr>
                <w:rFonts w:ascii="Angsana New" w:hAnsi="Angsana New" w:cs="Angsana New"/>
                <w:lang w:val="en-ZW"/>
              </w:rPr>
              <w:t>1</w:t>
            </w:r>
            <w:r w:rsidRPr="00A377DF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D566CF">
              <w:rPr>
                <w:rFonts w:ascii="Angsana New" w:hAnsi="Angsana New" w:cs="Angsana New"/>
                <w:color w:val="000000" w:themeColor="text1"/>
              </w:rPr>
              <w:t>2565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3CF70B3" w14:textId="77777777" w:rsidR="007A4B41" w:rsidRPr="00D566CF" w:rsidRDefault="007A4B41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823492A" w14:textId="77777777" w:rsidR="007A4B41" w:rsidRPr="00D566CF" w:rsidRDefault="007A4B41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CBA8455" w14:textId="77777777" w:rsidR="007A4B41" w:rsidRPr="00D566CF" w:rsidRDefault="007A4B41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A7393F0" w14:textId="77777777" w:rsidR="007A4B41" w:rsidRPr="00D566CF" w:rsidRDefault="007A4B41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EFF169C" w14:textId="77777777" w:rsidR="007A4B41" w:rsidRPr="00D566CF" w:rsidRDefault="007A4B41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B132FE6" w14:textId="77777777" w:rsidR="007A4B41" w:rsidRPr="00D566CF" w:rsidRDefault="007A4B41" w:rsidP="00C74CC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A213A22" w14:textId="77777777" w:rsidR="007A4B41" w:rsidRPr="00D566CF" w:rsidRDefault="007A4B41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566CF">
              <w:rPr>
                <w:rFonts w:ascii="Angsana New" w:hAnsi="Angsana New"/>
                <w:color w:val="000000" w:themeColor="text1"/>
                <w:sz w:val="28"/>
                <w:szCs w:val="28"/>
              </w:rPr>
              <w:t>870,087</w:t>
            </w:r>
          </w:p>
        </w:tc>
      </w:tr>
      <w:tr w:rsidR="007A4B41" w:rsidRPr="00D566CF" w14:paraId="49330B65" w14:textId="77777777" w:rsidTr="002B6414">
        <w:trPr>
          <w:trHeight w:val="397"/>
        </w:trPr>
        <w:tc>
          <w:tcPr>
            <w:tcW w:w="4111" w:type="dxa"/>
            <w:vAlign w:val="bottom"/>
          </w:tcPr>
          <w:p w14:paraId="4E64A6FD" w14:textId="77777777" w:rsidR="007A4B41" w:rsidRPr="00A377DF" w:rsidRDefault="007A4B41" w:rsidP="00C74CC3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A377DF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จังหวะเวลาในการรับรู้รายได้ 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66726F5" w14:textId="77777777" w:rsidR="007A4B41" w:rsidRPr="00D566CF" w:rsidRDefault="007A4B41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E4E3FD3" w14:textId="77777777" w:rsidR="007A4B41" w:rsidRPr="00D566CF" w:rsidRDefault="007A4B41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AF34BAE" w14:textId="77777777" w:rsidR="007A4B41" w:rsidRPr="00D566CF" w:rsidRDefault="007A4B41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2AB3DBC" w14:textId="77777777" w:rsidR="007A4B41" w:rsidRPr="00D566CF" w:rsidRDefault="007A4B41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E6C21E0" w14:textId="77777777" w:rsidR="007A4B41" w:rsidRPr="00D566CF" w:rsidRDefault="007A4B41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55C5A47" w14:textId="77777777" w:rsidR="007A4B41" w:rsidRPr="00D566CF" w:rsidRDefault="007A4B41" w:rsidP="00C74CC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3002FB5" w14:textId="77777777" w:rsidR="007A4B41" w:rsidRPr="00D566CF" w:rsidRDefault="007A4B41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7A4B41" w:rsidRPr="00D566CF" w14:paraId="58F1CAA8" w14:textId="77777777" w:rsidTr="002B6414">
        <w:trPr>
          <w:trHeight w:val="397"/>
        </w:trPr>
        <w:tc>
          <w:tcPr>
            <w:tcW w:w="4111" w:type="dxa"/>
            <w:vAlign w:val="bottom"/>
          </w:tcPr>
          <w:p w14:paraId="4648F6F6" w14:textId="77777777" w:rsidR="007A4B41" w:rsidRPr="00A377DF" w:rsidRDefault="007A4B41" w:rsidP="00C74CC3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A377DF">
              <w:rPr>
                <w:rFonts w:ascii="Angsana New" w:hAnsi="Angsana New" w:cs="Angsana New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3709F7" w14:textId="77777777" w:rsidR="007A4B41" w:rsidRPr="00D566CF" w:rsidRDefault="007A4B41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355,734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72863752" w14:textId="77777777" w:rsidR="007A4B41" w:rsidRPr="00D566CF" w:rsidRDefault="007A4B41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20548E4" w14:textId="77777777" w:rsidR="007A4B41" w:rsidRPr="00D566CF" w:rsidRDefault="007A4B41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93,513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CA0F4C" w14:textId="77777777" w:rsidR="007A4B41" w:rsidRPr="00D566CF" w:rsidRDefault="007A4B41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B9A07D" w14:textId="77777777" w:rsidR="007A4B41" w:rsidRPr="00D566CF" w:rsidRDefault="007A4B41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75,158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D4EB8FE" w14:textId="77777777" w:rsidR="007A4B41" w:rsidRPr="00D566CF" w:rsidRDefault="007A4B41" w:rsidP="00C74CC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1BE374" w14:textId="77777777" w:rsidR="007A4B41" w:rsidRPr="00D566CF" w:rsidRDefault="007A4B41" w:rsidP="00C74CC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524,405</w:t>
            </w:r>
          </w:p>
        </w:tc>
      </w:tr>
    </w:tbl>
    <w:p w14:paraId="44ED4DB2" w14:textId="77777777" w:rsidR="007A4B41" w:rsidRPr="00D566CF" w:rsidRDefault="007A4B41" w:rsidP="00E76D97">
      <w:pPr>
        <w:rPr>
          <w:rFonts w:ascii="Angsana New" w:hAnsi="Angsana New"/>
          <w:sz w:val="28"/>
          <w:szCs w:val="28"/>
        </w:rPr>
      </w:pPr>
    </w:p>
    <w:p w14:paraId="03FFE6D4" w14:textId="431D8179" w:rsidR="00367996" w:rsidRPr="00D566CF" w:rsidRDefault="000473D7" w:rsidP="0067347C">
      <w:pPr>
        <w:tabs>
          <w:tab w:val="clear" w:pos="227"/>
          <w:tab w:val="clear" w:pos="454"/>
          <w:tab w:val="clear" w:pos="680"/>
          <w:tab w:val="left" w:pos="720"/>
        </w:tabs>
        <w:spacing w:before="120" w:after="120"/>
        <w:ind w:left="284"/>
        <w:jc w:val="thaiDistribute"/>
        <w:rPr>
          <w:rFonts w:ascii="Angsana New" w:hAnsi="Angsana New"/>
          <w:sz w:val="28"/>
          <w:szCs w:val="28"/>
        </w:rPr>
      </w:pPr>
      <w:r w:rsidRPr="00A377DF">
        <w:rPr>
          <w:rFonts w:ascii="Angsana New" w:hAnsi="Angsana New"/>
          <w:sz w:val="28"/>
          <w:szCs w:val="28"/>
          <w:cs/>
        </w:rPr>
        <w:lastRenderedPageBreak/>
        <w:t>ยอดขายให้ลูกค้ารายใหญ่สำหรับ</w:t>
      </w:r>
      <w:r w:rsidR="00B8130A" w:rsidRPr="00A377DF">
        <w:rPr>
          <w:rFonts w:ascii="Angsana New" w:hAnsi="Angsana New"/>
          <w:sz w:val="28"/>
          <w:szCs w:val="28"/>
          <w:cs/>
        </w:rPr>
        <w:t>ปี</w:t>
      </w:r>
      <w:r w:rsidR="005D563D" w:rsidRPr="00A377DF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642445" w:rsidRPr="00D566CF">
        <w:rPr>
          <w:rFonts w:ascii="Angsana New" w:hAnsi="Angsana New"/>
          <w:sz w:val="28"/>
          <w:szCs w:val="28"/>
        </w:rPr>
        <w:t>3</w:t>
      </w:r>
      <w:r w:rsidR="00B8130A" w:rsidRPr="00D566CF">
        <w:rPr>
          <w:rFonts w:ascii="Angsana New" w:hAnsi="Angsana New"/>
          <w:sz w:val="28"/>
          <w:szCs w:val="28"/>
        </w:rPr>
        <w:t>1</w:t>
      </w:r>
      <w:r w:rsidR="00642445" w:rsidRPr="00D566CF">
        <w:rPr>
          <w:rFonts w:ascii="Angsana New" w:hAnsi="Angsana New"/>
          <w:sz w:val="28"/>
          <w:szCs w:val="28"/>
        </w:rPr>
        <w:t xml:space="preserve"> </w:t>
      </w:r>
      <w:r w:rsidR="00B8130A" w:rsidRPr="00A377DF">
        <w:rPr>
          <w:rFonts w:ascii="Angsana New" w:hAnsi="Angsana New"/>
          <w:sz w:val="28"/>
          <w:szCs w:val="28"/>
          <w:cs/>
        </w:rPr>
        <w:t>ธันวาคม</w:t>
      </w:r>
      <w:r w:rsidR="00642445" w:rsidRPr="00A377DF">
        <w:rPr>
          <w:rFonts w:ascii="Angsana New" w:hAnsi="Angsana New"/>
          <w:sz w:val="28"/>
          <w:szCs w:val="28"/>
          <w:cs/>
        </w:rPr>
        <w:t xml:space="preserve"> </w:t>
      </w:r>
      <w:r w:rsidR="00642445" w:rsidRPr="00D566CF">
        <w:rPr>
          <w:rFonts w:ascii="Angsana New" w:hAnsi="Angsana New"/>
          <w:sz w:val="28"/>
          <w:szCs w:val="28"/>
        </w:rPr>
        <w:t>2566</w:t>
      </w:r>
      <w:r w:rsidR="00495F01" w:rsidRPr="00A377DF">
        <w:rPr>
          <w:rFonts w:ascii="Angsana New" w:hAnsi="Angsana New"/>
          <w:sz w:val="28"/>
          <w:szCs w:val="28"/>
          <w:cs/>
        </w:rPr>
        <w:t xml:space="preserve"> และ </w:t>
      </w:r>
      <w:r w:rsidR="00495F01" w:rsidRPr="00D566CF">
        <w:rPr>
          <w:rFonts w:ascii="Angsana New" w:hAnsi="Angsana New"/>
          <w:sz w:val="28"/>
          <w:szCs w:val="28"/>
        </w:rPr>
        <w:t xml:space="preserve">2565 </w:t>
      </w:r>
      <w:r w:rsidR="005D563D" w:rsidRPr="00A377DF">
        <w:rPr>
          <w:rFonts w:ascii="Angsana New" w:hAnsi="Angsana New"/>
          <w:sz w:val="28"/>
          <w:szCs w:val="28"/>
          <w:cs/>
        </w:rPr>
        <w:t xml:space="preserve"> มีจำนวน </w:t>
      </w:r>
      <w:r w:rsidR="00AE5741">
        <w:rPr>
          <w:rFonts w:ascii="Angsana New" w:hAnsi="Angsana New"/>
          <w:sz w:val="28"/>
          <w:szCs w:val="28"/>
        </w:rPr>
        <w:t>2</w:t>
      </w:r>
      <w:r w:rsidR="00853828" w:rsidRPr="00D566CF">
        <w:rPr>
          <w:rFonts w:ascii="Angsana New" w:hAnsi="Angsana New"/>
          <w:sz w:val="28"/>
          <w:szCs w:val="28"/>
        </w:rPr>
        <w:t xml:space="preserve"> </w:t>
      </w:r>
      <w:r w:rsidR="00853828" w:rsidRPr="00A377DF">
        <w:rPr>
          <w:rFonts w:ascii="Angsana New" w:hAnsi="Angsana New"/>
          <w:sz w:val="28"/>
          <w:szCs w:val="28"/>
          <w:cs/>
        </w:rPr>
        <w:t xml:space="preserve">ราย เป็นมูลค่า </w:t>
      </w:r>
      <w:r w:rsidR="00AE5741">
        <w:rPr>
          <w:rFonts w:ascii="Angsana New" w:hAnsi="Angsana New"/>
          <w:sz w:val="28"/>
          <w:szCs w:val="28"/>
        </w:rPr>
        <w:t>158.10</w:t>
      </w:r>
      <w:r w:rsidR="006D7F7E" w:rsidRPr="00A377DF">
        <w:rPr>
          <w:rFonts w:ascii="Angsana New" w:hAnsi="Angsana New"/>
          <w:sz w:val="28"/>
          <w:szCs w:val="28"/>
          <w:cs/>
        </w:rPr>
        <w:t xml:space="preserve"> </w:t>
      </w:r>
      <w:r w:rsidR="005D563D" w:rsidRPr="00A377DF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="00853828" w:rsidRPr="00D566CF">
        <w:rPr>
          <w:rFonts w:ascii="Angsana New" w:hAnsi="Angsana New"/>
          <w:sz w:val="28"/>
          <w:szCs w:val="28"/>
        </w:rPr>
        <w:t xml:space="preserve">1 </w:t>
      </w:r>
      <w:r w:rsidR="00853828" w:rsidRPr="00A377DF">
        <w:rPr>
          <w:rFonts w:ascii="Angsana New" w:hAnsi="Angsana New"/>
          <w:sz w:val="28"/>
          <w:szCs w:val="28"/>
          <w:cs/>
        </w:rPr>
        <w:t xml:space="preserve">ราย เป็นมูลค่า </w:t>
      </w:r>
      <w:r w:rsidR="00161186" w:rsidRPr="00D566CF">
        <w:rPr>
          <w:rFonts w:ascii="Angsana New" w:hAnsi="Angsana New"/>
          <w:sz w:val="28"/>
          <w:szCs w:val="28"/>
        </w:rPr>
        <w:t>101.00</w:t>
      </w:r>
      <w:r w:rsidR="005D563D" w:rsidRPr="00A377DF">
        <w:rPr>
          <w:rFonts w:ascii="Angsana New" w:hAnsi="Angsana New"/>
          <w:sz w:val="28"/>
          <w:szCs w:val="28"/>
          <w:cs/>
        </w:rPr>
        <w:t xml:space="preserve"> ล้านบาท ตามลำดับ  </w:t>
      </w:r>
      <w:r w:rsidR="00DF4294" w:rsidRPr="00A377DF">
        <w:rPr>
          <w:rFonts w:ascii="Angsana New" w:hAnsi="Angsana New"/>
          <w:sz w:val="28"/>
          <w:szCs w:val="28"/>
          <w:cs/>
        </w:rPr>
        <w:t xml:space="preserve"> </w:t>
      </w:r>
    </w:p>
    <w:p w14:paraId="65CDA50B" w14:textId="7ACF5BE8" w:rsidR="00933A9F" w:rsidRPr="00D566CF" w:rsidRDefault="00B6235B" w:rsidP="00673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84"/>
        <w:jc w:val="thaiDistribute"/>
        <w:rPr>
          <w:rFonts w:ascii="Angsana New" w:hAnsi="Angsana New"/>
          <w:sz w:val="28"/>
          <w:szCs w:val="28"/>
        </w:rPr>
      </w:pPr>
      <w:r w:rsidRPr="00D566CF">
        <w:rPr>
          <w:rFonts w:ascii="Angsana New" w:hAnsi="Angsana New"/>
          <w:sz w:val="28"/>
          <w:szCs w:val="28"/>
          <w:cs/>
        </w:rPr>
        <w:t>ยอดขายทางภูมิศาสตร์สำหรับ</w:t>
      </w:r>
      <w:r w:rsidR="005E2680" w:rsidRPr="00D566CF">
        <w:rPr>
          <w:rFonts w:ascii="Angsana New" w:hAnsi="Angsana New"/>
          <w:sz w:val="28"/>
          <w:szCs w:val="28"/>
          <w:cs/>
        </w:rPr>
        <w:t>ปี</w:t>
      </w:r>
      <w:r w:rsidR="000679E6" w:rsidRPr="00D566CF">
        <w:rPr>
          <w:rFonts w:ascii="Angsana New" w:hAnsi="Angsana New"/>
          <w:sz w:val="28"/>
          <w:szCs w:val="28"/>
          <w:cs/>
        </w:rPr>
        <w:t>สิ้น</w:t>
      </w:r>
      <w:r w:rsidRPr="00D566CF">
        <w:rPr>
          <w:rFonts w:ascii="Angsana New" w:hAnsi="Angsana New"/>
          <w:sz w:val="28"/>
          <w:szCs w:val="28"/>
          <w:cs/>
        </w:rPr>
        <w:t>สุดวันที่</w:t>
      </w:r>
      <w:r w:rsidRPr="00D566CF">
        <w:rPr>
          <w:rFonts w:ascii="Angsana New" w:hAnsi="Angsana New"/>
          <w:sz w:val="28"/>
          <w:szCs w:val="28"/>
        </w:rPr>
        <w:t xml:space="preserve"> </w:t>
      </w:r>
      <w:r w:rsidR="00642445" w:rsidRPr="00D566CF">
        <w:rPr>
          <w:rFonts w:ascii="Angsana New" w:hAnsi="Angsana New"/>
          <w:sz w:val="28"/>
          <w:szCs w:val="28"/>
        </w:rPr>
        <w:t>3</w:t>
      </w:r>
      <w:r w:rsidR="005E2680" w:rsidRPr="00D566CF">
        <w:rPr>
          <w:rFonts w:ascii="Angsana New" w:hAnsi="Angsana New"/>
          <w:sz w:val="28"/>
          <w:szCs w:val="28"/>
        </w:rPr>
        <w:t>1</w:t>
      </w:r>
      <w:r w:rsidR="00642445" w:rsidRPr="00D566CF">
        <w:rPr>
          <w:rFonts w:ascii="Angsana New" w:hAnsi="Angsana New"/>
          <w:sz w:val="28"/>
          <w:szCs w:val="28"/>
        </w:rPr>
        <w:t xml:space="preserve"> </w:t>
      </w:r>
      <w:r w:rsidR="005E2680" w:rsidRPr="00A377DF">
        <w:rPr>
          <w:rFonts w:ascii="Angsana New" w:hAnsi="Angsana New"/>
          <w:sz w:val="28"/>
          <w:szCs w:val="28"/>
          <w:cs/>
        </w:rPr>
        <w:t>ธันวาคม</w:t>
      </w:r>
      <w:r w:rsidR="005B388A" w:rsidRPr="00D566CF">
        <w:rPr>
          <w:rFonts w:ascii="Angsana New" w:hAnsi="Angsana New"/>
          <w:sz w:val="28"/>
          <w:szCs w:val="28"/>
        </w:rPr>
        <w:t xml:space="preserve"> </w:t>
      </w:r>
      <w:r w:rsidR="00D3765D" w:rsidRPr="00D566CF">
        <w:rPr>
          <w:rFonts w:ascii="Angsana New" w:hAnsi="Angsana New"/>
          <w:sz w:val="28"/>
          <w:szCs w:val="28"/>
        </w:rPr>
        <w:t>2566</w:t>
      </w:r>
      <w:r w:rsidR="00D3765D" w:rsidRPr="00A377DF">
        <w:rPr>
          <w:rFonts w:ascii="Angsana New" w:hAnsi="Angsana New"/>
          <w:sz w:val="28"/>
          <w:szCs w:val="28"/>
          <w:cs/>
        </w:rPr>
        <w:t xml:space="preserve"> และ </w:t>
      </w:r>
      <w:r w:rsidR="00D3765D" w:rsidRPr="00D566CF">
        <w:rPr>
          <w:rFonts w:ascii="Angsana New" w:hAnsi="Angsana New"/>
          <w:sz w:val="28"/>
          <w:szCs w:val="28"/>
        </w:rPr>
        <w:t xml:space="preserve">2565 </w:t>
      </w:r>
      <w:r w:rsidRPr="00A377DF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2018"/>
        <w:gridCol w:w="284"/>
        <w:gridCol w:w="1950"/>
      </w:tblGrid>
      <w:tr w:rsidR="00AB38D2" w:rsidRPr="00D566CF" w14:paraId="5D1DD375" w14:textId="77777777" w:rsidTr="00E249D8">
        <w:trPr>
          <w:trHeight w:val="397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7299E" w14:textId="77777777" w:rsidR="00AB38D2" w:rsidRPr="00D566CF" w:rsidRDefault="00AB38D2" w:rsidP="000B1F6D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9458C2" w14:textId="19E558A8" w:rsidR="00AB38D2" w:rsidRPr="00D566CF" w:rsidRDefault="00AB38D2" w:rsidP="000B1F6D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AB38D2" w:rsidRPr="00D566CF" w14:paraId="7F1E90FA" w14:textId="77777777" w:rsidTr="00E249D8">
        <w:trPr>
          <w:trHeight w:val="397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AB5CC" w14:textId="77777777" w:rsidR="00AB38D2" w:rsidRPr="00D566CF" w:rsidRDefault="00AB38D2" w:rsidP="000B1F6D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DD0BE8" w14:textId="43B1E57C" w:rsidR="00AB38D2" w:rsidRPr="00A377DF" w:rsidRDefault="00714E7B" w:rsidP="00524EC1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="00AB38D2" w:rsidRPr="00A377DF">
              <w:rPr>
                <w:rFonts w:ascii="Angsana New" w:hAnsi="Angsana New"/>
                <w:sz w:val="28"/>
                <w:szCs w:val="28"/>
                <w:cs/>
              </w:rPr>
              <w:t>การเงินที่แสดงเงินลงทุนตามวิธีส่วนได้เสีย</w:t>
            </w:r>
            <w:r w:rsidR="00F15B2E" w:rsidRPr="00A377DF">
              <w:rPr>
                <w:rFonts w:ascii="Angsana New" w:hAnsi="Angsana New"/>
                <w:sz w:val="28"/>
                <w:szCs w:val="28"/>
                <w:cs/>
              </w:rPr>
              <w:t>/</w:t>
            </w:r>
          </w:p>
        </w:tc>
      </w:tr>
      <w:tr w:rsidR="00524EC1" w:rsidRPr="00D566CF" w14:paraId="40DCEE98" w14:textId="77777777" w:rsidTr="00E249D8">
        <w:trPr>
          <w:trHeight w:val="397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66AAB" w14:textId="77777777" w:rsidR="00524EC1" w:rsidRPr="00D566CF" w:rsidRDefault="00524EC1" w:rsidP="000B1F6D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96F25F" w14:textId="7F8A3708" w:rsidR="00524EC1" w:rsidRPr="00A377DF" w:rsidRDefault="00524EC1" w:rsidP="000B1F6D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4DDD" w:rsidRPr="00D566CF" w14:paraId="4C977E08" w14:textId="77777777" w:rsidTr="00E249D8">
        <w:trPr>
          <w:trHeight w:val="397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3AECE" w14:textId="77777777" w:rsidR="00C24DDD" w:rsidRPr="00A377DF" w:rsidRDefault="00C24DDD" w:rsidP="00C24DDD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FDF636" w14:textId="56A5A2B7" w:rsidR="00C24DDD" w:rsidRPr="00D566CF" w:rsidRDefault="00C24DDD" w:rsidP="00C24DDD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 w:rsidR="00F8714B" w:rsidRPr="00D566C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B244C" w14:textId="77777777" w:rsidR="00C24DDD" w:rsidRPr="00A377DF" w:rsidRDefault="00C24DDD" w:rsidP="00C24DDD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D5D69F" w14:textId="3650289F" w:rsidR="00C24DDD" w:rsidRPr="00A377DF" w:rsidRDefault="00C24DDD" w:rsidP="00C24DDD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 w:rsidR="00F8714B" w:rsidRPr="00D566CF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B22FBE" w:rsidRPr="00D566CF" w14:paraId="709598C0" w14:textId="77777777" w:rsidTr="002F73CD">
        <w:trPr>
          <w:trHeight w:val="397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84168" w14:textId="6D81AA73" w:rsidR="00B22FBE" w:rsidRPr="00A377DF" w:rsidRDefault="00B22FBE" w:rsidP="00E249D8">
            <w:pPr>
              <w:spacing w:line="240" w:lineRule="auto"/>
              <w:ind w:left="34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ขายในประเทศ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8AF97" w14:textId="4ABD1A05" w:rsidR="00B22FBE" w:rsidRPr="00D566CF" w:rsidRDefault="002F73CD" w:rsidP="00E249D8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511,316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FB3F1" w14:textId="4E508F5D" w:rsidR="00B22FBE" w:rsidRPr="00D566CF" w:rsidRDefault="00B22FBE" w:rsidP="00E249D8">
            <w:pPr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33142" w14:textId="357939A5" w:rsidR="00B22FBE" w:rsidRPr="00D566CF" w:rsidRDefault="00B22FBE" w:rsidP="00E249D8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515,669</w:t>
            </w:r>
          </w:p>
        </w:tc>
      </w:tr>
      <w:tr w:rsidR="00B22FBE" w:rsidRPr="00D566CF" w14:paraId="7906B8A9" w14:textId="77777777" w:rsidTr="002F73CD">
        <w:trPr>
          <w:trHeight w:val="397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1ED9E" w14:textId="7DECD02B" w:rsidR="00B22FBE" w:rsidRPr="00D566CF" w:rsidRDefault="00B22FBE" w:rsidP="00E249D8">
            <w:pPr>
              <w:pStyle w:val="Heading5"/>
              <w:spacing w:line="240" w:lineRule="auto"/>
              <w:ind w:left="34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A377D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ขายต่างประเทศ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86CD86" w14:textId="5CA17CBF" w:rsidR="00B22FBE" w:rsidRPr="00D566CF" w:rsidRDefault="002F73CD" w:rsidP="00E249D8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13,928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BA418" w14:textId="1394EE4D" w:rsidR="00B22FBE" w:rsidRPr="00D566CF" w:rsidRDefault="00B22FBE" w:rsidP="00E249D8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53EF0D" w14:textId="0E646CA4" w:rsidR="00B22FBE" w:rsidRPr="00D566CF" w:rsidRDefault="00B22FBE" w:rsidP="00E249D8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8,736</w:t>
            </w:r>
          </w:p>
        </w:tc>
      </w:tr>
      <w:tr w:rsidR="00B22FBE" w:rsidRPr="00D566CF" w14:paraId="0AA94B42" w14:textId="77777777" w:rsidTr="002F73CD">
        <w:trPr>
          <w:trHeight w:val="397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71DAA" w14:textId="36EC7FB6" w:rsidR="00B22FBE" w:rsidRPr="00D566CF" w:rsidRDefault="00B22FBE" w:rsidP="00E249D8">
            <w:pPr>
              <w:pStyle w:val="Heading5"/>
              <w:spacing w:line="240" w:lineRule="auto"/>
              <w:ind w:left="34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984B1E" w14:textId="3C64C1A9" w:rsidR="00B22FBE" w:rsidRPr="00D566CF" w:rsidRDefault="00E249D8" w:rsidP="00E249D8">
            <w:pPr>
              <w:spacing w:line="240" w:lineRule="auto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249D8">
              <w:rPr>
                <w:rFonts w:ascii="Angsana New" w:hAnsi="Angsana New"/>
                <w:b/>
                <w:bCs/>
                <w:sz w:val="28"/>
                <w:szCs w:val="28"/>
              </w:rPr>
              <w:t>525,244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4DC7E" w14:textId="75876771" w:rsidR="00B22FBE" w:rsidRPr="00D566CF" w:rsidRDefault="00B22FBE" w:rsidP="00E249D8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AFC1C3" w14:textId="0639B06F" w:rsidR="00B22FBE" w:rsidRPr="00D566CF" w:rsidRDefault="00B22FBE" w:rsidP="00E249D8">
            <w:pPr>
              <w:spacing w:line="240" w:lineRule="auto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66CF">
              <w:rPr>
                <w:rFonts w:ascii="Angsana New" w:hAnsi="Angsana New"/>
                <w:b/>
                <w:bCs/>
                <w:sz w:val="28"/>
                <w:szCs w:val="28"/>
              </w:rPr>
              <w:t>524,405</w:t>
            </w:r>
          </w:p>
        </w:tc>
      </w:tr>
    </w:tbl>
    <w:p w14:paraId="4011CC8B" w14:textId="551A490E" w:rsidR="0067347C" w:rsidRPr="00D566CF" w:rsidRDefault="009A2448" w:rsidP="00DE4F4C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A377DF">
        <w:rPr>
          <w:rFonts w:ascii="Angsana New" w:hAnsi="Angsana New"/>
          <w:sz w:val="28"/>
          <w:szCs w:val="28"/>
          <w:cs/>
        </w:rPr>
        <w:t>เครื่องมือทางการเงิน</w:t>
      </w:r>
    </w:p>
    <w:p w14:paraId="43A5CEC2" w14:textId="63739811" w:rsidR="00651907" w:rsidRPr="00D566CF" w:rsidRDefault="00651907" w:rsidP="00893D45">
      <w:pPr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A377DF">
        <w:rPr>
          <w:rFonts w:ascii="Angsana New" w:hAnsi="Angsana New"/>
          <w:sz w:val="28"/>
          <w:szCs w:val="28"/>
          <w:cs/>
        </w:rPr>
        <w:t>เครื่องมือทางการเงินที่สำคัญของบริษัทประกอบด้วย เงินสดและรายการเทียบเท่าเงินสด ลูกหนี้การค้าและลูกหนี้อื่น เงินกู้ยืมระยะสั้นสถาบันการเงิน เจ้าหนี้การค้าและเจ้าหนี้อื่น สินทรัพย์และหนี้สินทางการเงินอื่น 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4AF9B56D" w14:textId="21CD7DAB" w:rsidR="00651907" w:rsidRPr="00D566CF" w:rsidRDefault="00651907" w:rsidP="00893D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rPr>
          <w:rFonts w:ascii="Angsana New" w:hAnsi="Angsana New"/>
          <w:sz w:val="28"/>
          <w:szCs w:val="28"/>
        </w:rPr>
      </w:pPr>
      <w:r w:rsidRPr="00D566CF">
        <w:rPr>
          <w:rFonts w:ascii="Angsana New" w:hAnsi="Angsana New"/>
          <w:sz w:val="28"/>
          <w:szCs w:val="28"/>
        </w:rPr>
        <w:t>2</w:t>
      </w:r>
      <w:r w:rsidR="00673FE6">
        <w:rPr>
          <w:rFonts w:ascii="Angsana New" w:hAnsi="Angsana New"/>
          <w:sz w:val="28"/>
          <w:szCs w:val="28"/>
        </w:rPr>
        <w:t>7</w:t>
      </w:r>
      <w:r w:rsidRPr="00D566CF">
        <w:rPr>
          <w:rFonts w:ascii="Angsana New" w:hAnsi="Angsana New"/>
          <w:sz w:val="28"/>
          <w:szCs w:val="28"/>
        </w:rPr>
        <w:t>.1</w:t>
      </w:r>
      <w:r w:rsidR="00D864D6" w:rsidRPr="00D566CF">
        <w:rPr>
          <w:rFonts w:ascii="Angsana New" w:hAnsi="Angsana New"/>
          <w:sz w:val="28"/>
          <w:szCs w:val="28"/>
        </w:rPr>
        <w:tab/>
      </w:r>
      <w:r w:rsidR="00CF15E5" w:rsidRPr="00A377DF">
        <w:rPr>
          <w:rFonts w:ascii="Angsana New" w:hAnsi="Angsana New"/>
          <w:sz w:val="28"/>
          <w:szCs w:val="28"/>
          <w:cs/>
        </w:rPr>
        <w:t>ความเสี่ยง</w:t>
      </w:r>
      <w:r w:rsidR="00893D45" w:rsidRPr="00A377DF">
        <w:rPr>
          <w:rFonts w:ascii="Angsana New" w:hAnsi="Angsana New"/>
          <w:sz w:val="28"/>
          <w:szCs w:val="28"/>
          <w:cs/>
        </w:rPr>
        <w:t>ด้านเครดิต</w:t>
      </w:r>
    </w:p>
    <w:p w14:paraId="0EDF4DDA" w14:textId="7C040600" w:rsidR="006C254F" w:rsidRDefault="00893D45" w:rsidP="00893D45">
      <w:pPr>
        <w:tabs>
          <w:tab w:val="clear" w:pos="227"/>
        </w:tabs>
        <w:spacing w:before="120" w:after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A377DF">
        <w:rPr>
          <w:rFonts w:ascii="Angsana New" w:hAnsi="Angsana New"/>
          <w:sz w:val="28"/>
          <w:szCs w:val="28"/>
          <w:cs/>
        </w:rPr>
        <w:t>บริษัทมีความเสี่ยงด้านเครดิตเกี่ยวกับ ลูกหนี้การค้า และเครื่องมือทางการเงินอื่น ๆ โดยจำนวนเงินสูงสุดที่บริษัทอาจต้องสูญเสียจากการให้สินเชื่อ คือ มูลค่าตามบัญชีที่แสดงอยู่ในงบแสดงฐานะการเงิน</w:t>
      </w:r>
    </w:p>
    <w:p w14:paraId="1B8824B2" w14:textId="0B81023A" w:rsidR="000C1FD6" w:rsidRPr="006C254F" w:rsidRDefault="000C1FD6" w:rsidP="000C1FD6">
      <w:pPr>
        <w:tabs>
          <w:tab w:val="clear" w:pos="227"/>
        </w:tabs>
        <w:spacing w:before="120" w:after="120" w:line="240" w:lineRule="auto"/>
        <w:ind w:left="709"/>
        <w:rPr>
          <w:rFonts w:asciiTheme="majorBidi" w:hAnsiTheme="majorBidi"/>
          <w:sz w:val="28"/>
          <w:szCs w:val="28"/>
          <w:u w:val="single"/>
        </w:rPr>
      </w:pPr>
      <w:r w:rsidRPr="00A377DF">
        <w:rPr>
          <w:rFonts w:asciiTheme="majorBidi" w:hAnsiTheme="majorBidi"/>
          <w:sz w:val="28"/>
          <w:szCs w:val="28"/>
          <w:u w:val="single"/>
          <w:cs/>
        </w:rPr>
        <w:t>ลูกหนี้การค้า</w:t>
      </w:r>
    </w:p>
    <w:p w14:paraId="50F47D21" w14:textId="77777777" w:rsidR="000C1FD6" w:rsidRPr="006C254F" w:rsidRDefault="000C1FD6" w:rsidP="000C1FD6">
      <w:pPr>
        <w:tabs>
          <w:tab w:val="clear" w:pos="227"/>
        </w:tabs>
        <w:spacing w:before="120" w:after="120" w:line="240" w:lineRule="auto"/>
        <w:ind w:left="709"/>
        <w:jc w:val="thaiDistribute"/>
        <w:rPr>
          <w:rFonts w:asciiTheme="majorBidi" w:hAnsiTheme="majorBidi"/>
          <w:sz w:val="28"/>
          <w:szCs w:val="28"/>
        </w:rPr>
      </w:pPr>
      <w:r w:rsidRPr="00A377DF">
        <w:rPr>
          <w:rFonts w:asciiTheme="majorBidi" w:hAnsiTheme="majorBidi"/>
          <w:sz w:val="28"/>
          <w:szCs w:val="28"/>
          <w:cs/>
        </w:rPr>
        <w:t>บริษัทบริหารความเสี่ยงโดยวิเคราะห์ฐานทางการเงินและใช้นโยบายและขั้นตอนในการควบคุมการให้สินเชื่ออย่างเหมาะสม และพิจารณาความสามารถในการจ่ายชำระหนี้ของลูกค้าแต่ละรายในการพิจารณาให้สินเชื่อ นอกจากนี้ บริษัทมีการติดตามยอดคงค้างของลูกหนี้การค้าอย่างสม่ำเสมอ บริษัทจึงไม่คาดว่าจะได้รับความเสียหายที่เป็นสาระสำคัญจากการให้เครดิตดังกล่าว การให้สินเชื่อของบริษัท เป็นการให้สินเชื่อแบบไม่กระจุกตัวสูง เนื่องจากบริษัทมีฐานลูกค้าจำนวนมากและอยู่หลากหลายกลุ่มอุตสาหกรรม</w:t>
      </w:r>
    </w:p>
    <w:p w14:paraId="7B821088" w14:textId="725D6B1A" w:rsidR="00506820" w:rsidRDefault="000C1FD6" w:rsidP="00810408">
      <w:pPr>
        <w:tabs>
          <w:tab w:val="clear" w:pos="227"/>
        </w:tabs>
        <w:spacing w:before="120" w:after="120" w:line="240" w:lineRule="auto"/>
        <w:ind w:left="709"/>
        <w:jc w:val="thaiDistribute"/>
        <w:rPr>
          <w:rFonts w:asciiTheme="majorBidi" w:hAnsiTheme="majorBidi"/>
          <w:sz w:val="28"/>
          <w:szCs w:val="28"/>
        </w:rPr>
      </w:pPr>
      <w:r w:rsidRPr="00A377DF">
        <w:rPr>
          <w:rFonts w:asciiTheme="majorBidi" w:hAnsiTheme="majorBidi"/>
          <w:sz w:val="28"/>
          <w:szCs w:val="28"/>
          <w:cs/>
        </w:rPr>
        <w:t>บริษัทพิจารณาการด้อยค่าทุกวันสิ้นรอบระยะเวลารายงาน โดยมีการแบ่งกลุ่มลูกค้าที่มีรูปแบบของความเสี่ยงด้านเครดิตที่มีลักษณะคล้ายคลึงกัน และคำนวณหาอัตราการตั้งสำรองของผลขาดทุนด้านเครดิตที่คาดว่าจะเกิดขึ้นจากอายุหนี้คงค้างนับจากวันที่ถึงกำหนดชำระสำหรับแต่กลุ่มนั้น ๆ การคำนวณผลขาดทุนจากการด้อยค่าด้านเครดิตที่คาดว่าจะเกิดขึ้นคำนึงถึง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บริษัทจะตัดจำหน่ายลูกหนี้การค้าและลูกหนี้อื่นออกจากบัญชีตามนโยบายของบริษัทโดยพิจารณาตามความเหมาะสม</w:t>
      </w:r>
    </w:p>
    <w:p w14:paraId="04E2C028" w14:textId="77777777" w:rsidR="0070595C" w:rsidRPr="00810408" w:rsidRDefault="0070595C" w:rsidP="00810408">
      <w:pPr>
        <w:tabs>
          <w:tab w:val="clear" w:pos="227"/>
        </w:tabs>
        <w:spacing w:before="120" w:after="120" w:line="240" w:lineRule="auto"/>
        <w:ind w:left="709"/>
        <w:jc w:val="thaiDistribute"/>
        <w:rPr>
          <w:rFonts w:asciiTheme="majorBidi" w:hAnsiTheme="majorBidi"/>
          <w:sz w:val="28"/>
          <w:szCs w:val="28"/>
        </w:rPr>
      </w:pPr>
    </w:p>
    <w:p w14:paraId="017C2C0B" w14:textId="2E52051B" w:rsidR="00C40410" w:rsidRPr="00D566CF" w:rsidRDefault="00C40410" w:rsidP="00FC63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rPr>
          <w:rFonts w:ascii="Angsana New" w:hAnsi="Angsana New"/>
          <w:sz w:val="28"/>
          <w:szCs w:val="28"/>
        </w:rPr>
      </w:pPr>
      <w:r w:rsidRPr="00D566CF">
        <w:rPr>
          <w:rFonts w:ascii="Angsana New" w:hAnsi="Angsana New"/>
          <w:sz w:val="28"/>
          <w:szCs w:val="28"/>
        </w:rPr>
        <w:lastRenderedPageBreak/>
        <w:t>2</w:t>
      </w:r>
      <w:r w:rsidR="00673FE6">
        <w:rPr>
          <w:rFonts w:ascii="Angsana New" w:hAnsi="Angsana New"/>
          <w:sz w:val="28"/>
          <w:szCs w:val="28"/>
        </w:rPr>
        <w:t>7</w:t>
      </w:r>
      <w:r w:rsidRPr="00D566CF">
        <w:rPr>
          <w:rFonts w:ascii="Angsana New" w:hAnsi="Angsana New"/>
          <w:sz w:val="28"/>
          <w:szCs w:val="28"/>
        </w:rPr>
        <w:t>.2</w:t>
      </w:r>
      <w:r w:rsidRPr="00D566CF">
        <w:rPr>
          <w:rFonts w:ascii="Angsana New" w:hAnsi="Angsana New"/>
          <w:sz w:val="28"/>
          <w:szCs w:val="28"/>
        </w:rPr>
        <w:tab/>
      </w:r>
      <w:r w:rsidRPr="00A377DF">
        <w:rPr>
          <w:rFonts w:ascii="Angsana New" w:hAnsi="Angsana New"/>
          <w:sz w:val="28"/>
          <w:szCs w:val="28"/>
          <w:cs/>
        </w:rPr>
        <w:t>ความเสี่ยงด้านสภาพคล่อง</w:t>
      </w:r>
    </w:p>
    <w:p w14:paraId="767AF976" w14:textId="3FF9004D" w:rsidR="00C7111F" w:rsidRDefault="00824FBF" w:rsidP="00FC63CE">
      <w:pPr>
        <w:tabs>
          <w:tab w:val="clear" w:pos="227"/>
          <w:tab w:val="left" w:pos="567"/>
        </w:tabs>
        <w:spacing w:before="120" w:after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A377DF">
        <w:rPr>
          <w:rFonts w:ascii="Angsana New" w:hAnsi="Angsana New"/>
          <w:sz w:val="28"/>
          <w:szCs w:val="28"/>
          <w:cs/>
        </w:rPr>
        <w:t>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บริษัท และเพื่อทำให้ผลกระทบจากความผันผวนของกระแสเงินสดลดลง</w:t>
      </w:r>
    </w:p>
    <w:p w14:paraId="11BC4B2E" w14:textId="4F438D03" w:rsidR="00564E5D" w:rsidRDefault="00824FBF" w:rsidP="00FC63CE">
      <w:pPr>
        <w:tabs>
          <w:tab w:val="clear" w:pos="227"/>
          <w:tab w:val="left" w:pos="567"/>
        </w:tabs>
        <w:spacing w:before="120" w:after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A377DF">
        <w:rPr>
          <w:rFonts w:ascii="Angsana New" w:hAnsi="Angsana New"/>
          <w:sz w:val="28"/>
          <w:szCs w:val="28"/>
          <w:cs/>
        </w:rPr>
        <w:t>รายละเอียดการครบกำหนดชำระของหนี้สินทางการเงินที่ไม่ใช่ตราสารอนุพันธ์ของบริษัท ณ วันที่</w:t>
      </w:r>
      <w:r>
        <w:rPr>
          <w:rFonts w:ascii="Angsana New" w:hAnsi="Angsana New"/>
          <w:sz w:val="28"/>
          <w:szCs w:val="28"/>
        </w:rPr>
        <w:t xml:space="preserve"> 31</w:t>
      </w:r>
      <w:r w:rsidRPr="00A377DF"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 xml:space="preserve">2566 </w:t>
      </w:r>
      <w:r w:rsidRPr="00A377DF">
        <w:rPr>
          <w:rFonts w:ascii="Angsana New" w:hAnsi="Angsana New"/>
          <w:sz w:val="28"/>
          <w:szCs w:val="28"/>
          <w:cs/>
        </w:rPr>
        <w:t>ซึ่งคิดจากกระแสเงินสดที่ยังไม่คิดลดเป็นมูลค่าปัจจุบัน สามารถแสดงได้ ดังนี้</w:t>
      </w:r>
    </w:p>
    <w:p w14:paraId="3D6E4FD4" w14:textId="25101627" w:rsidR="00564E5D" w:rsidRPr="00364EE3" w:rsidRDefault="0094581B" w:rsidP="00945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spacing w:val="-4"/>
          <w:sz w:val="28"/>
          <w:szCs w:val="28"/>
        </w:rPr>
      </w:pPr>
      <w:r w:rsidRPr="00A377DF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Pr="00364EE3">
        <w:rPr>
          <w:rFonts w:ascii="Angsana New" w:hAnsi="Angsana New"/>
          <w:spacing w:val="-4"/>
          <w:sz w:val="28"/>
          <w:szCs w:val="28"/>
        </w:rPr>
        <w:t xml:space="preserve">31 </w:t>
      </w:r>
      <w:r w:rsidRPr="00A377DF">
        <w:rPr>
          <w:rFonts w:ascii="Angsana New" w:hAnsi="Angsana New"/>
          <w:spacing w:val="-4"/>
          <w:sz w:val="28"/>
          <w:szCs w:val="28"/>
          <w:cs/>
        </w:rPr>
        <w:t xml:space="preserve">ธันวาคม </w:t>
      </w:r>
      <w:r w:rsidRPr="00364EE3">
        <w:rPr>
          <w:rFonts w:ascii="Angsana New" w:hAnsi="Angsana New"/>
          <w:spacing w:val="-4"/>
          <w:sz w:val="28"/>
          <w:szCs w:val="28"/>
        </w:rPr>
        <w:t xml:space="preserve">2566 </w:t>
      </w:r>
      <w:r w:rsidRPr="00A377DF">
        <w:rPr>
          <w:rFonts w:ascii="Angsana New" w:hAnsi="Angsana New"/>
          <w:spacing w:val="-4"/>
          <w:sz w:val="28"/>
          <w:szCs w:val="28"/>
          <w:cs/>
        </w:rPr>
        <w:t xml:space="preserve">และ </w:t>
      </w:r>
      <w:r w:rsidRPr="00364EE3">
        <w:rPr>
          <w:rFonts w:ascii="Angsana New" w:hAnsi="Angsana New"/>
          <w:spacing w:val="-4"/>
          <w:sz w:val="28"/>
          <w:szCs w:val="28"/>
        </w:rPr>
        <w:t xml:space="preserve">2565 </w:t>
      </w:r>
      <w:r w:rsidRPr="00364EE3">
        <w:rPr>
          <w:rFonts w:ascii="Angsana New" w:hAnsi="Angsana New"/>
          <w:spacing w:val="-4"/>
          <w:sz w:val="28"/>
          <w:szCs w:val="28"/>
          <w:cs/>
        </w:rPr>
        <w:t>บริษัทมีสินทรัพย์ทางการเงินและหนี้สินทางการเงินที่มีความเสี่ยงจากอัตราดอกเบี้</w:t>
      </w:r>
      <w:r w:rsidRPr="00364EE3">
        <w:rPr>
          <w:rFonts w:ascii="Angsana New" w:hAnsi="Angsana New" w:hint="cs"/>
          <w:spacing w:val="-4"/>
          <w:sz w:val="28"/>
          <w:szCs w:val="28"/>
          <w:cs/>
        </w:rPr>
        <w:t>ย</w:t>
      </w:r>
      <w:r w:rsidRPr="00364EE3">
        <w:rPr>
          <w:rFonts w:ascii="Angsana New" w:hAnsi="Angsana New"/>
          <w:spacing w:val="-4"/>
          <w:sz w:val="28"/>
          <w:szCs w:val="28"/>
          <w:cs/>
        </w:rPr>
        <w:t>ดังนี้</w:t>
      </w:r>
    </w:p>
    <w:tbl>
      <w:tblPr>
        <w:tblW w:w="981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836"/>
        <w:gridCol w:w="850"/>
        <w:gridCol w:w="851"/>
        <w:gridCol w:w="850"/>
        <w:gridCol w:w="1276"/>
        <w:gridCol w:w="992"/>
        <w:gridCol w:w="992"/>
        <w:gridCol w:w="1168"/>
      </w:tblGrid>
      <w:tr w:rsidR="00364EE3" w:rsidRPr="009D25D4" w14:paraId="6923A95F" w14:textId="77777777" w:rsidTr="003A5E92">
        <w:trPr>
          <w:cantSplit/>
          <w:trHeight w:val="397"/>
        </w:trPr>
        <w:tc>
          <w:tcPr>
            <w:tcW w:w="2836" w:type="dxa"/>
            <w:vAlign w:val="bottom"/>
          </w:tcPr>
          <w:p w14:paraId="47F1FA12" w14:textId="77777777" w:rsidR="00364EE3" w:rsidRPr="00646579" w:rsidRDefault="00364EE3" w:rsidP="008F016D">
            <w:pPr>
              <w:tabs>
                <w:tab w:val="clear" w:pos="227"/>
                <w:tab w:val="left" w:pos="240"/>
              </w:tabs>
              <w:ind w:left="240" w:right="-108" w:hanging="24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79" w:type="dxa"/>
            <w:gridSpan w:val="7"/>
            <w:vAlign w:val="bottom"/>
            <w:hideMark/>
          </w:tcPr>
          <w:p w14:paraId="29136C04" w14:textId="77777777" w:rsidR="00364EE3" w:rsidRPr="00A377DF" w:rsidRDefault="00364EE3" w:rsidP="008F016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364EE3" w:rsidRPr="009D25D4" w14:paraId="3F16800C" w14:textId="77777777" w:rsidTr="003A5E92">
        <w:trPr>
          <w:cantSplit/>
          <w:trHeight w:val="397"/>
        </w:trPr>
        <w:tc>
          <w:tcPr>
            <w:tcW w:w="2836" w:type="dxa"/>
            <w:vAlign w:val="bottom"/>
          </w:tcPr>
          <w:p w14:paraId="18258C23" w14:textId="77777777" w:rsidR="00364EE3" w:rsidRPr="00646579" w:rsidRDefault="00364EE3" w:rsidP="008F016D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79" w:type="dxa"/>
            <w:gridSpan w:val="7"/>
            <w:vAlign w:val="bottom"/>
            <w:hideMark/>
          </w:tcPr>
          <w:p w14:paraId="737DE065" w14:textId="77777777" w:rsidR="00364EE3" w:rsidRPr="00646579" w:rsidRDefault="00364EE3" w:rsidP="008F016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 xml:space="preserve">งบการเงินที่แสดงเงินลงทุนตามวิธีส่วนได้เสีย </w:t>
            </w:r>
            <w:r w:rsidRPr="00A377DF">
              <w:rPr>
                <w:rFonts w:ascii="Angsana New" w:hAnsi="Angsana New" w:hint="cs"/>
                <w:sz w:val="24"/>
                <w:szCs w:val="24"/>
                <w:cs/>
              </w:rPr>
              <w:t>/</w:t>
            </w:r>
            <w:r w:rsidRPr="00A377DF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64EE3" w:rsidRPr="009D25D4" w14:paraId="37923442" w14:textId="77777777" w:rsidTr="003A5E92">
        <w:trPr>
          <w:cantSplit/>
          <w:trHeight w:val="397"/>
        </w:trPr>
        <w:tc>
          <w:tcPr>
            <w:tcW w:w="2836" w:type="dxa"/>
            <w:vAlign w:val="bottom"/>
          </w:tcPr>
          <w:p w14:paraId="5D3B21DA" w14:textId="77777777" w:rsidR="00364EE3" w:rsidRPr="00646579" w:rsidRDefault="00364EE3" w:rsidP="008F016D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79" w:type="dxa"/>
            <w:gridSpan w:val="7"/>
            <w:vAlign w:val="bottom"/>
            <w:hideMark/>
          </w:tcPr>
          <w:p w14:paraId="408E8BB3" w14:textId="7A8BAFCA" w:rsidR="00364EE3" w:rsidRPr="00646579" w:rsidRDefault="00364EE3" w:rsidP="008F016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 xml:space="preserve">ณ </w:t>
            </w:r>
            <w:r w:rsidRPr="00A377DF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Pr="0064657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377DF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646579">
              <w:rPr>
                <w:rFonts w:ascii="Angsana New" w:hAnsi="Angsana New"/>
                <w:sz w:val="24"/>
                <w:szCs w:val="24"/>
              </w:rPr>
              <w:t>256</w:t>
            </w:r>
            <w:r w:rsidR="004E21D1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364EE3" w:rsidRPr="009D25D4" w14:paraId="5EF6A751" w14:textId="77777777" w:rsidTr="003A5E92">
        <w:trPr>
          <w:cantSplit/>
          <w:trHeight w:val="397"/>
        </w:trPr>
        <w:tc>
          <w:tcPr>
            <w:tcW w:w="2836" w:type="dxa"/>
            <w:vAlign w:val="bottom"/>
          </w:tcPr>
          <w:p w14:paraId="7EEBA6D5" w14:textId="77777777" w:rsidR="00364EE3" w:rsidRPr="00646579" w:rsidRDefault="00364EE3" w:rsidP="008F016D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1" w:type="dxa"/>
            <w:gridSpan w:val="3"/>
            <w:vAlign w:val="bottom"/>
          </w:tcPr>
          <w:p w14:paraId="316C37EF" w14:textId="77777777" w:rsidR="00364EE3" w:rsidRPr="00646579" w:rsidRDefault="00364EE3" w:rsidP="008F016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76" w:type="dxa"/>
            <w:vAlign w:val="bottom"/>
            <w:hideMark/>
          </w:tcPr>
          <w:p w14:paraId="1FAA9DB9" w14:textId="77777777" w:rsidR="00364EE3" w:rsidRPr="00646579" w:rsidRDefault="00364EE3" w:rsidP="008F016D">
            <w:pPr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92" w:type="dxa"/>
            <w:vAlign w:val="bottom"/>
            <w:hideMark/>
          </w:tcPr>
          <w:p w14:paraId="6F718A23" w14:textId="77777777" w:rsidR="00364EE3" w:rsidRPr="00646579" w:rsidRDefault="00364EE3" w:rsidP="008F016D">
            <w:pPr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992" w:type="dxa"/>
            <w:vAlign w:val="bottom"/>
          </w:tcPr>
          <w:p w14:paraId="71CD48F0" w14:textId="77777777" w:rsidR="00364EE3" w:rsidRPr="00646579" w:rsidRDefault="00364EE3" w:rsidP="008F016D">
            <w:pPr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vAlign w:val="bottom"/>
            <w:hideMark/>
          </w:tcPr>
          <w:p w14:paraId="6B741280" w14:textId="77777777" w:rsidR="00364EE3" w:rsidRPr="00646579" w:rsidRDefault="00364EE3" w:rsidP="008F016D">
            <w:pPr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>อัตรา</w:t>
            </w:r>
          </w:p>
        </w:tc>
      </w:tr>
      <w:tr w:rsidR="00364EE3" w:rsidRPr="009D25D4" w14:paraId="7694FECA" w14:textId="77777777" w:rsidTr="003A5E92">
        <w:trPr>
          <w:cantSplit/>
          <w:trHeight w:val="397"/>
        </w:trPr>
        <w:tc>
          <w:tcPr>
            <w:tcW w:w="2836" w:type="dxa"/>
            <w:vAlign w:val="bottom"/>
          </w:tcPr>
          <w:p w14:paraId="377DC124" w14:textId="77777777" w:rsidR="00364EE3" w:rsidRPr="00646579" w:rsidRDefault="00364EE3" w:rsidP="008F016D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  <w:hideMark/>
          </w:tcPr>
          <w:p w14:paraId="6E675F70" w14:textId="77777777" w:rsidR="00364EE3" w:rsidRPr="00646579" w:rsidRDefault="00364EE3" w:rsidP="008F016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>ภายใน</w:t>
            </w:r>
            <w:r w:rsidRPr="00646579">
              <w:rPr>
                <w:rFonts w:ascii="Angsana New" w:hAnsi="Angsana New"/>
                <w:sz w:val="24"/>
                <w:szCs w:val="24"/>
              </w:rPr>
              <w:t>1</w:t>
            </w:r>
            <w:r w:rsidRPr="00A377DF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1" w:type="dxa"/>
            <w:vAlign w:val="bottom"/>
            <w:hideMark/>
          </w:tcPr>
          <w:p w14:paraId="0EC531F8" w14:textId="77777777" w:rsidR="00364EE3" w:rsidRPr="00646579" w:rsidRDefault="00364EE3" w:rsidP="008F016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646579">
              <w:rPr>
                <w:rFonts w:ascii="Angsana New" w:hAnsi="Angsana New"/>
                <w:sz w:val="24"/>
                <w:szCs w:val="24"/>
              </w:rPr>
              <w:t>1</w:t>
            </w:r>
            <w:r w:rsidRPr="00A377DF">
              <w:rPr>
                <w:rFonts w:ascii="Angsana New" w:hAnsi="Angsana New"/>
                <w:sz w:val="24"/>
                <w:szCs w:val="24"/>
                <w:cs/>
              </w:rPr>
              <w:t xml:space="preserve">ถึง </w:t>
            </w:r>
            <w:r w:rsidRPr="00646579">
              <w:rPr>
                <w:rFonts w:ascii="Angsana New" w:hAnsi="Angsana New"/>
                <w:sz w:val="24"/>
                <w:szCs w:val="24"/>
              </w:rPr>
              <w:t>5</w:t>
            </w:r>
            <w:r w:rsidRPr="00A377DF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  <w:vAlign w:val="bottom"/>
            <w:hideMark/>
          </w:tcPr>
          <w:p w14:paraId="3E1AA852" w14:textId="77777777" w:rsidR="00364EE3" w:rsidRPr="00646579" w:rsidRDefault="00364EE3" w:rsidP="008F016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>มากกว่า</w:t>
            </w:r>
            <w:r w:rsidRPr="00646579">
              <w:rPr>
                <w:rFonts w:ascii="Angsana New" w:hAnsi="Angsana New"/>
                <w:sz w:val="24"/>
                <w:szCs w:val="24"/>
              </w:rPr>
              <w:t xml:space="preserve"> 5</w:t>
            </w:r>
            <w:r w:rsidRPr="00A377DF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  <w:hideMark/>
          </w:tcPr>
          <w:p w14:paraId="1FB83898" w14:textId="77777777" w:rsidR="00364EE3" w:rsidRPr="00646579" w:rsidRDefault="00364EE3" w:rsidP="008F016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>ปรับขึ้นลงตามราคาตลาด</w:t>
            </w:r>
          </w:p>
        </w:tc>
        <w:tc>
          <w:tcPr>
            <w:tcW w:w="992" w:type="dxa"/>
            <w:vAlign w:val="bottom"/>
            <w:hideMark/>
          </w:tcPr>
          <w:p w14:paraId="795FDAC9" w14:textId="77777777" w:rsidR="00364EE3" w:rsidRPr="00646579" w:rsidRDefault="00364EE3" w:rsidP="008F016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92" w:type="dxa"/>
            <w:vAlign w:val="bottom"/>
            <w:hideMark/>
          </w:tcPr>
          <w:p w14:paraId="6D593A5E" w14:textId="77777777" w:rsidR="00364EE3" w:rsidRPr="00646579" w:rsidRDefault="00364EE3" w:rsidP="008F016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68" w:type="dxa"/>
            <w:vAlign w:val="bottom"/>
            <w:hideMark/>
          </w:tcPr>
          <w:p w14:paraId="132110FA" w14:textId="77777777" w:rsidR="00364EE3" w:rsidRPr="00646579" w:rsidRDefault="00364EE3" w:rsidP="008F016D">
            <w:pPr>
              <w:pBdr>
                <w:bottom w:val="single" w:sz="4" w:space="0" w:color="auto"/>
              </w:pBdr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>ดอกเบี้ยที่แท้จริง</w:t>
            </w:r>
          </w:p>
        </w:tc>
      </w:tr>
      <w:tr w:rsidR="00364EE3" w:rsidRPr="009D25D4" w14:paraId="5A6888AA" w14:textId="77777777" w:rsidTr="003A5E92">
        <w:trPr>
          <w:cantSplit/>
          <w:trHeight w:val="397"/>
        </w:trPr>
        <w:tc>
          <w:tcPr>
            <w:tcW w:w="2836" w:type="dxa"/>
            <w:vAlign w:val="bottom"/>
          </w:tcPr>
          <w:p w14:paraId="4CFF7F85" w14:textId="77777777" w:rsidR="00364EE3" w:rsidRPr="00646579" w:rsidRDefault="00364EE3" w:rsidP="008F016D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11" w:type="dxa"/>
            <w:gridSpan w:val="6"/>
            <w:vAlign w:val="bottom"/>
          </w:tcPr>
          <w:p w14:paraId="00CC0024" w14:textId="77777777" w:rsidR="00364EE3" w:rsidRPr="00646579" w:rsidRDefault="00364EE3" w:rsidP="008F016D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vAlign w:val="bottom"/>
            <w:hideMark/>
          </w:tcPr>
          <w:p w14:paraId="2D2E0AFE" w14:textId="77777777" w:rsidR="00364EE3" w:rsidRPr="00646579" w:rsidRDefault="00364EE3" w:rsidP="008F016D">
            <w:pPr>
              <w:ind w:left="-166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91292">
              <w:rPr>
                <w:rFonts w:ascii="Angsana New" w:hAnsi="Angsana New"/>
                <w:sz w:val="24"/>
                <w:szCs w:val="24"/>
              </w:rPr>
              <w:t>(</w:t>
            </w:r>
            <w:r w:rsidRPr="00A377DF">
              <w:rPr>
                <w:rFonts w:ascii="Angsana New" w:hAnsi="Angsana New"/>
                <w:sz w:val="24"/>
                <w:szCs w:val="24"/>
                <w:cs/>
              </w:rPr>
              <w:t>ร้อยละต่อปี)</w:t>
            </w:r>
          </w:p>
        </w:tc>
      </w:tr>
      <w:tr w:rsidR="00364EE3" w:rsidRPr="009D25D4" w14:paraId="34A42527" w14:textId="77777777" w:rsidTr="003A5E92">
        <w:trPr>
          <w:cantSplit/>
          <w:trHeight w:val="397"/>
        </w:trPr>
        <w:tc>
          <w:tcPr>
            <w:tcW w:w="2836" w:type="dxa"/>
            <w:vAlign w:val="bottom"/>
            <w:hideMark/>
          </w:tcPr>
          <w:p w14:paraId="774FD7A8" w14:textId="77777777" w:rsidR="00364EE3" w:rsidRPr="00646579" w:rsidRDefault="00364EE3" w:rsidP="00364EE3">
            <w:pPr>
              <w:tabs>
                <w:tab w:val="clear" w:pos="227"/>
              </w:tabs>
              <w:ind w:left="31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377D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0" w:type="dxa"/>
            <w:vAlign w:val="bottom"/>
          </w:tcPr>
          <w:p w14:paraId="4D112DC9" w14:textId="77777777" w:rsidR="00364EE3" w:rsidRPr="00646579" w:rsidRDefault="00364EE3" w:rsidP="008F01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7164546" w14:textId="77777777" w:rsidR="00364EE3" w:rsidRPr="00646579" w:rsidRDefault="00364EE3" w:rsidP="008F01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C6C4C53" w14:textId="77777777" w:rsidR="00364EE3" w:rsidRPr="00646579" w:rsidRDefault="00364EE3" w:rsidP="008F01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1B8C0FB" w14:textId="77777777" w:rsidR="00364EE3" w:rsidRPr="00646579" w:rsidRDefault="00364EE3" w:rsidP="008F01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7D012D6" w14:textId="77777777" w:rsidR="00364EE3" w:rsidRPr="00646579" w:rsidRDefault="00364EE3" w:rsidP="008F01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46F5151" w14:textId="77777777" w:rsidR="00364EE3" w:rsidRPr="00646579" w:rsidRDefault="00364EE3" w:rsidP="008F01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vAlign w:val="bottom"/>
          </w:tcPr>
          <w:p w14:paraId="6D8F7C65" w14:textId="77777777" w:rsidR="00364EE3" w:rsidRPr="00646579" w:rsidRDefault="00364EE3" w:rsidP="008F01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4EE3" w:rsidRPr="009D25D4" w14:paraId="6D77427C" w14:textId="77777777" w:rsidTr="00981977">
        <w:trPr>
          <w:cantSplit/>
          <w:trHeight w:val="397"/>
        </w:trPr>
        <w:tc>
          <w:tcPr>
            <w:tcW w:w="2836" w:type="dxa"/>
            <w:vAlign w:val="bottom"/>
            <w:hideMark/>
          </w:tcPr>
          <w:p w14:paraId="183229C1" w14:textId="77777777" w:rsidR="00364EE3" w:rsidRPr="00646579" w:rsidRDefault="00364EE3" w:rsidP="008F016D">
            <w:pPr>
              <w:tabs>
                <w:tab w:val="clear" w:pos="227"/>
              </w:tabs>
              <w:ind w:left="318" w:right="-228"/>
              <w:rPr>
                <w:rFonts w:ascii="Angsana New" w:hAnsi="Angsana New"/>
                <w:sz w:val="24"/>
                <w:szCs w:val="24"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77889C2" w14:textId="594455B9" w:rsidR="00364EE3" w:rsidRPr="00646579" w:rsidRDefault="00735DF7" w:rsidP="008F01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649BD9B" w14:textId="6ED1D084" w:rsidR="00364EE3" w:rsidRPr="00646579" w:rsidRDefault="00735DF7" w:rsidP="008F01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5FBACE4" w14:textId="496BCBA5" w:rsidR="00364EE3" w:rsidRPr="00646579" w:rsidRDefault="00735DF7" w:rsidP="008F01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24688A" w14:textId="1DCA7329" w:rsidR="00364EE3" w:rsidRPr="00646579" w:rsidRDefault="00225DD1" w:rsidP="008F01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22,708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6CB5B6F" w14:textId="1E4BB722" w:rsidR="00364EE3" w:rsidRPr="00646579" w:rsidRDefault="00D47373" w:rsidP="008F01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846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27FA157" w14:textId="6BB5CF74" w:rsidR="00364EE3" w:rsidRPr="00646579" w:rsidRDefault="006E1A58" w:rsidP="008F01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="00D47373">
              <w:rPr>
                <w:rFonts w:ascii="Angsana New" w:hAnsi="Angsana New"/>
                <w:sz w:val="24"/>
                <w:szCs w:val="24"/>
              </w:rPr>
              <w:t>3,554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55D75A7" w14:textId="4C2F5EBD" w:rsidR="00364EE3" w:rsidRPr="00646579" w:rsidRDefault="00B53DEB" w:rsidP="004E21D1">
            <w:pPr>
              <w:ind w:left="3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0.35 - 0.60</w:t>
            </w:r>
          </w:p>
        </w:tc>
      </w:tr>
      <w:tr w:rsidR="00364EE3" w:rsidRPr="009D25D4" w14:paraId="34D8C5CD" w14:textId="77777777" w:rsidTr="00B17588">
        <w:trPr>
          <w:cantSplit/>
          <w:trHeight w:val="397"/>
        </w:trPr>
        <w:tc>
          <w:tcPr>
            <w:tcW w:w="2836" w:type="dxa"/>
            <w:vAlign w:val="bottom"/>
          </w:tcPr>
          <w:p w14:paraId="024EBE9E" w14:textId="5C9B743E" w:rsidR="00364EE3" w:rsidRPr="00A377DF" w:rsidRDefault="003E297C" w:rsidP="008F016D">
            <w:pPr>
              <w:tabs>
                <w:tab w:val="clear" w:pos="227"/>
                <w:tab w:val="left" w:pos="240"/>
              </w:tabs>
              <w:ind w:left="31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A377DF">
              <w:rPr>
                <w:rFonts w:ascii="Angsana New" w:hAnsi="Angsana New"/>
                <w:spacing w:val="-4"/>
                <w:sz w:val="24"/>
                <w:szCs w:val="24"/>
                <w:cs/>
              </w:rPr>
              <w:t>ลูกหนี้การค้าและลูกหนี้</w:t>
            </w:r>
            <w:r w:rsidRPr="00A377DF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หมุนเวียน</w:t>
            </w:r>
            <w:r w:rsidRPr="00A377DF">
              <w:rPr>
                <w:rFonts w:ascii="Angsana New" w:hAnsi="Angsana New"/>
                <w:spacing w:val="-4"/>
                <w:sz w:val="24"/>
                <w:szCs w:val="24"/>
                <w:cs/>
              </w:rPr>
              <w:t>อื่น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1F36FCB" w14:textId="769AB8C6" w:rsidR="00364EE3" w:rsidRPr="006E1A58" w:rsidRDefault="00735DF7" w:rsidP="008F016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1A5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31481AA" w14:textId="693A936B" w:rsidR="00364EE3" w:rsidRPr="006E1A58" w:rsidRDefault="00735DF7" w:rsidP="008F016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1A5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4BF02BE" w14:textId="3B0D955D" w:rsidR="00364EE3" w:rsidRPr="006E1A58" w:rsidRDefault="00735DF7" w:rsidP="008F016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1A5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D8FE66" w14:textId="5A48C84D" w:rsidR="00364EE3" w:rsidRPr="006E1A58" w:rsidRDefault="003E297C" w:rsidP="008F016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1A5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5A484EA" w14:textId="4D616435" w:rsidR="00364EE3" w:rsidRPr="00646579" w:rsidRDefault="006E1A58" w:rsidP="008F016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103,334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38BFA91" w14:textId="410863E2" w:rsidR="00364EE3" w:rsidRPr="00646579" w:rsidRDefault="006E1A58" w:rsidP="008F016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103,334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C188CA7" w14:textId="25DC11C3" w:rsidR="00364EE3" w:rsidRPr="00646579" w:rsidRDefault="006E1A58" w:rsidP="004E21D1">
            <w:pPr>
              <w:pBdr>
                <w:top w:val="single" w:sz="4" w:space="1" w:color="FFFFFF"/>
                <w:bottom w:val="single" w:sz="4" w:space="1" w:color="FFFFFF"/>
              </w:pBdr>
              <w:ind w:left="3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64EE3" w:rsidRPr="009D25D4" w14:paraId="3AE79E2A" w14:textId="77777777" w:rsidTr="00CE25A1">
        <w:trPr>
          <w:cantSplit/>
          <w:trHeight w:val="397"/>
        </w:trPr>
        <w:tc>
          <w:tcPr>
            <w:tcW w:w="2836" w:type="dxa"/>
            <w:vAlign w:val="bottom"/>
          </w:tcPr>
          <w:p w14:paraId="7B2908DC" w14:textId="77777777" w:rsidR="00364EE3" w:rsidRPr="00646579" w:rsidRDefault="00364EE3" w:rsidP="008F016D">
            <w:pPr>
              <w:tabs>
                <w:tab w:val="clear" w:pos="227"/>
                <w:tab w:val="left" w:pos="240"/>
              </w:tabs>
              <w:ind w:left="209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045D362" w14:textId="28AF796B" w:rsidR="00364EE3" w:rsidRPr="00646579" w:rsidRDefault="00735DF7" w:rsidP="008F016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1CB535B" w14:textId="07364E70" w:rsidR="00364EE3" w:rsidRPr="00646579" w:rsidRDefault="00735DF7" w:rsidP="008F016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049B488" w14:textId="1327E4C8" w:rsidR="00364EE3" w:rsidRPr="00646579" w:rsidRDefault="00735DF7" w:rsidP="008F016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9FA385" w14:textId="2CD34541" w:rsidR="00364EE3" w:rsidRPr="00646579" w:rsidRDefault="00CE25A1" w:rsidP="008F016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22,708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550DE31" w14:textId="306B6BE1" w:rsidR="00364EE3" w:rsidRPr="00646579" w:rsidRDefault="007262CB" w:rsidP="008F016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  <w:r w:rsidR="00CE25A1">
              <w:rPr>
                <w:rFonts w:ascii="Angsana New" w:hAnsi="Angsana New"/>
                <w:sz w:val="24"/>
                <w:szCs w:val="24"/>
              </w:rPr>
              <w:t>,</w:t>
            </w:r>
            <w:r w:rsidR="00D47373">
              <w:rPr>
                <w:rFonts w:ascii="Angsana New" w:hAnsi="Angsana New"/>
                <w:sz w:val="24"/>
                <w:szCs w:val="24"/>
              </w:rPr>
              <w:t>180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A68AC1C" w14:textId="1E39CCC7" w:rsidR="00364EE3" w:rsidRPr="00646579" w:rsidRDefault="006E1A58" w:rsidP="008F016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</w:t>
            </w:r>
            <w:r w:rsidR="00D47373">
              <w:rPr>
                <w:rFonts w:ascii="Angsana New" w:hAnsi="Angsana New"/>
                <w:sz w:val="24"/>
                <w:szCs w:val="24"/>
              </w:rPr>
              <w:t>6,888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C9F6B63" w14:textId="77777777" w:rsidR="00364EE3" w:rsidRPr="00646579" w:rsidRDefault="00364EE3" w:rsidP="004E21D1">
            <w:pPr>
              <w:pBdr>
                <w:top w:val="single" w:sz="4" w:space="1" w:color="FFFFFF"/>
                <w:bottom w:val="single" w:sz="4" w:space="1" w:color="FFFFFF"/>
              </w:pBdr>
              <w:ind w:left="3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4EE3" w:rsidRPr="009D25D4" w14:paraId="4058FC98" w14:textId="77777777" w:rsidTr="003A5E92">
        <w:trPr>
          <w:cantSplit/>
          <w:trHeight w:val="397"/>
        </w:trPr>
        <w:tc>
          <w:tcPr>
            <w:tcW w:w="2836" w:type="dxa"/>
            <w:vAlign w:val="bottom"/>
            <w:hideMark/>
          </w:tcPr>
          <w:p w14:paraId="62AB8BFF" w14:textId="77777777" w:rsidR="00364EE3" w:rsidRPr="00646579" w:rsidRDefault="00364EE3" w:rsidP="008F016D">
            <w:pPr>
              <w:tabs>
                <w:tab w:val="clear" w:pos="227"/>
              </w:tabs>
              <w:ind w:left="318" w:right="-22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377D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A268E33" w14:textId="77777777" w:rsidR="00364EE3" w:rsidRPr="00646579" w:rsidRDefault="00364EE3" w:rsidP="008F01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42A2F30" w14:textId="77777777" w:rsidR="00364EE3" w:rsidRPr="00646579" w:rsidRDefault="00364EE3" w:rsidP="008F01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1613D86" w14:textId="77777777" w:rsidR="00364EE3" w:rsidRPr="00646579" w:rsidRDefault="00364EE3" w:rsidP="008F01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A820589" w14:textId="77777777" w:rsidR="00364EE3" w:rsidRPr="00646579" w:rsidRDefault="00364EE3" w:rsidP="008F01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91B3A06" w14:textId="77777777" w:rsidR="00364EE3" w:rsidRPr="00646579" w:rsidRDefault="00364EE3" w:rsidP="008F01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48DEF8B" w14:textId="77777777" w:rsidR="00364EE3" w:rsidRPr="00646579" w:rsidRDefault="00364EE3" w:rsidP="008F01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42B689B" w14:textId="77777777" w:rsidR="00364EE3" w:rsidRPr="00646579" w:rsidRDefault="00364EE3" w:rsidP="004E21D1">
            <w:pPr>
              <w:pBdr>
                <w:top w:val="single" w:sz="4" w:space="1" w:color="FFFFFF"/>
                <w:bottom w:val="single" w:sz="4" w:space="1" w:color="FFFFFF"/>
              </w:pBdr>
              <w:ind w:left="3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4EE3" w:rsidRPr="009D25D4" w14:paraId="41CEC9C0" w14:textId="77777777" w:rsidTr="00025654">
        <w:trPr>
          <w:cantSplit/>
          <w:trHeight w:val="397"/>
        </w:trPr>
        <w:tc>
          <w:tcPr>
            <w:tcW w:w="2836" w:type="dxa"/>
            <w:vAlign w:val="bottom"/>
          </w:tcPr>
          <w:p w14:paraId="30DF177B" w14:textId="77777777" w:rsidR="00364EE3" w:rsidRPr="00A377DF" w:rsidRDefault="00364EE3" w:rsidP="008F016D">
            <w:pPr>
              <w:tabs>
                <w:tab w:val="clear" w:pos="227"/>
              </w:tabs>
              <w:ind w:left="318" w:right="-228"/>
              <w:rPr>
                <w:rFonts w:ascii="Angsana New" w:hAnsi="Angsana New"/>
                <w:sz w:val="24"/>
                <w:szCs w:val="24"/>
                <w:cs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9948F5D" w14:textId="7C8097E2" w:rsidR="00364EE3" w:rsidRPr="00646579" w:rsidRDefault="00735DF7" w:rsidP="008F01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34CE024" w14:textId="617E9230" w:rsidR="00364EE3" w:rsidRPr="00646579" w:rsidRDefault="00735DF7" w:rsidP="008F01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73F9A92" w14:textId="45E63B2F" w:rsidR="00364EE3" w:rsidRPr="00646579" w:rsidRDefault="00735DF7" w:rsidP="008F01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19B68B" w14:textId="52C2F9B0" w:rsidR="00364EE3" w:rsidRPr="00646579" w:rsidRDefault="00E475E5" w:rsidP="008F01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B7CD4BA" w14:textId="3842DE7F" w:rsidR="00364EE3" w:rsidRPr="00646579" w:rsidRDefault="00C058D3" w:rsidP="008F01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EF9C281" w14:textId="5FFAC135" w:rsidR="00364EE3" w:rsidRPr="00646579" w:rsidRDefault="00E475E5" w:rsidP="008F01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999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EA7AE19" w14:textId="1DEE559A" w:rsidR="00364EE3" w:rsidRPr="00646579" w:rsidRDefault="001F635C" w:rsidP="004E21D1">
            <w:pPr>
              <w:pBdr>
                <w:top w:val="single" w:sz="4" w:space="1" w:color="FFFFFF"/>
                <w:bottom w:val="single" w:sz="4" w:space="1" w:color="FFFFFF"/>
              </w:pBdr>
              <w:ind w:left="3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6.87 - 7.75</w:t>
            </w:r>
          </w:p>
        </w:tc>
      </w:tr>
      <w:tr w:rsidR="00364EE3" w:rsidRPr="009D25D4" w14:paraId="5A41A403" w14:textId="77777777" w:rsidTr="00000576">
        <w:trPr>
          <w:cantSplit/>
          <w:trHeight w:val="397"/>
        </w:trPr>
        <w:tc>
          <w:tcPr>
            <w:tcW w:w="2836" w:type="dxa"/>
            <w:vAlign w:val="bottom"/>
          </w:tcPr>
          <w:p w14:paraId="351EAE55" w14:textId="77777777" w:rsidR="00364EE3" w:rsidRPr="00A377DF" w:rsidRDefault="00364EE3" w:rsidP="008F016D">
            <w:pPr>
              <w:tabs>
                <w:tab w:val="clear" w:pos="227"/>
              </w:tabs>
              <w:ind w:left="318" w:right="-228"/>
              <w:rPr>
                <w:rFonts w:ascii="Angsana New" w:hAnsi="Angsana New"/>
                <w:sz w:val="24"/>
                <w:szCs w:val="24"/>
                <w:cs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เงินกู้ยืมระยะสั้นสถาบันการเงิน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512B5B6" w14:textId="6C4FA106" w:rsidR="00364EE3" w:rsidRPr="00646579" w:rsidRDefault="00735DF7" w:rsidP="008F01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9D20837" w14:textId="4FBB2011" w:rsidR="00364EE3" w:rsidRPr="00646579" w:rsidRDefault="00735DF7" w:rsidP="008F01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99224FC" w14:textId="2C7963CD" w:rsidR="00364EE3" w:rsidRPr="00646579" w:rsidRDefault="00735DF7" w:rsidP="008F01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A1ACD1" w14:textId="7EC9C769" w:rsidR="00364EE3" w:rsidRPr="00646579" w:rsidRDefault="00E475E5" w:rsidP="008F01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169,000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36F9C86" w14:textId="785E75B1" w:rsidR="00364EE3" w:rsidRPr="00646579" w:rsidRDefault="00C058D3" w:rsidP="008F01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D4AF47" w14:textId="1C13EED5" w:rsidR="00364EE3" w:rsidRPr="00646579" w:rsidRDefault="00E475E5" w:rsidP="008F01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169,000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954EE2A" w14:textId="76DD442E" w:rsidR="00364EE3" w:rsidRPr="00646579" w:rsidRDefault="001F635C" w:rsidP="004E21D1">
            <w:pPr>
              <w:pBdr>
                <w:top w:val="single" w:sz="4" w:space="1" w:color="FFFFFF"/>
                <w:bottom w:val="single" w:sz="4" w:space="1" w:color="FFFFFF"/>
              </w:pBdr>
              <w:ind w:left="3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2.50 - 3.70</w:t>
            </w:r>
          </w:p>
        </w:tc>
      </w:tr>
      <w:tr w:rsidR="00364EE3" w:rsidRPr="009D25D4" w14:paraId="6D3CFFFE" w14:textId="77777777" w:rsidTr="00025654">
        <w:trPr>
          <w:cantSplit/>
          <w:trHeight w:val="397"/>
        </w:trPr>
        <w:tc>
          <w:tcPr>
            <w:tcW w:w="2836" w:type="dxa"/>
            <w:vAlign w:val="bottom"/>
            <w:hideMark/>
          </w:tcPr>
          <w:p w14:paraId="233DF05E" w14:textId="77777777" w:rsidR="00364EE3" w:rsidRPr="00646579" w:rsidRDefault="00364EE3" w:rsidP="008F016D">
            <w:pPr>
              <w:tabs>
                <w:tab w:val="clear" w:pos="227"/>
              </w:tabs>
              <w:ind w:left="318" w:right="-228"/>
              <w:rPr>
                <w:rFonts w:ascii="Angsana New" w:hAnsi="Angsana New"/>
                <w:sz w:val="24"/>
                <w:szCs w:val="24"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</w:t>
            </w:r>
            <w:r w:rsidRPr="00A377DF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A377DF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A3B017F" w14:textId="45E160FC" w:rsidR="00364EE3" w:rsidRPr="00646579" w:rsidRDefault="00735DF7" w:rsidP="00000576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4B51337" w14:textId="58CA03D7" w:rsidR="00364EE3" w:rsidRPr="00646579" w:rsidRDefault="00735DF7" w:rsidP="00000576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1AF1A06" w14:textId="47F66E43" w:rsidR="00364EE3" w:rsidRPr="00646579" w:rsidRDefault="00735DF7" w:rsidP="00000576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860105" w14:textId="78177DD2" w:rsidR="00364EE3" w:rsidRPr="00646579" w:rsidRDefault="00C058D3" w:rsidP="00000576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0E1D012" w14:textId="05C89942" w:rsidR="00364EE3" w:rsidRPr="00646579" w:rsidRDefault="008434B1" w:rsidP="00000576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81,876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1F7FF4E" w14:textId="6EF24270" w:rsidR="00364EE3" w:rsidRPr="00646579" w:rsidRDefault="008434B1" w:rsidP="00000576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81,876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20A3917" w14:textId="5AD5F30C" w:rsidR="00364EE3" w:rsidRPr="00646579" w:rsidRDefault="00C058D3" w:rsidP="00000576">
            <w:pPr>
              <w:ind w:left="3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00576" w:rsidRPr="009D25D4" w14:paraId="1E3589C6" w14:textId="77777777" w:rsidTr="008F2DA0">
        <w:trPr>
          <w:cantSplit/>
          <w:trHeight w:val="397"/>
        </w:trPr>
        <w:tc>
          <w:tcPr>
            <w:tcW w:w="2836" w:type="dxa"/>
            <w:shd w:val="clear" w:color="auto" w:fill="auto"/>
            <w:vAlign w:val="bottom"/>
          </w:tcPr>
          <w:p w14:paraId="558C7E2A" w14:textId="720FC3A4" w:rsidR="00000576" w:rsidRPr="00A377DF" w:rsidRDefault="00B1099A" w:rsidP="00B1099A">
            <w:pPr>
              <w:tabs>
                <w:tab w:val="clear" w:pos="227"/>
              </w:tabs>
              <w:ind w:left="318" w:right="-22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9D0FC55" w14:textId="2ED9CA63" w:rsidR="00000576" w:rsidRDefault="00B1099A" w:rsidP="008F016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16D1203" w14:textId="62609B74" w:rsidR="00000576" w:rsidRDefault="00B1099A" w:rsidP="008F016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058BB5B" w14:textId="73C98CC3" w:rsidR="00000576" w:rsidRDefault="00B1099A" w:rsidP="008F016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1869BA" w14:textId="0EF6762F" w:rsidR="00000576" w:rsidRDefault="00B1099A" w:rsidP="008F016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E9CCBF9" w14:textId="2020B55A" w:rsidR="00000576" w:rsidRDefault="00B1099A" w:rsidP="008F016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4A13A2" w14:textId="50554F21" w:rsidR="00000576" w:rsidRDefault="00B1099A" w:rsidP="008F016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249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4DFF137" w14:textId="585AA32C" w:rsidR="00000576" w:rsidRPr="00646579" w:rsidRDefault="00B1099A" w:rsidP="00B1099A">
            <w:pPr>
              <w:ind w:left="3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4.06 - 4.48</w:t>
            </w:r>
          </w:p>
        </w:tc>
      </w:tr>
      <w:tr w:rsidR="00364EE3" w:rsidRPr="009D25D4" w14:paraId="2AA62C55" w14:textId="77777777" w:rsidTr="008F2DA0">
        <w:trPr>
          <w:cantSplit/>
          <w:trHeight w:val="397"/>
        </w:trPr>
        <w:tc>
          <w:tcPr>
            <w:tcW w:w="2836" w:type="dxa"/>
            <w:shd w:val="clear" w:color="auto" w:fill="auto"/>
            <w:vAlign w:val="bottom"/>
          </w:tcPr>
          <w:p w14:paraId="5835AEE7" w14:textId="77777777" w:rsidR="00364EE3" w:rsidRPr="00A377DF" w:rsidRDefault="00364EE3" w:rsidP="008F016D">
            <w:pPr>
              <w:tabs>
                <w:tab w:val="clear" w:pos="227"/>
              </w:tabs>
              <w:ind w:right="-22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E83C909" w14:textId="78616E24" w:rsidR="00364EE3" w:rsidRPr="00646579" w:rsidRDefault="00B1099A" w:rsidP="008F016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0C40E13" w14:textId="1217EE72" w:rsidR="00364EE3" w:rsidRPr="00646579" w:rsidRDefault="00B1099A" w:rsidP="008F016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C5CC465" w14:textId="53F0E26C" w:rsidR="00364EE3" w:rsidRPr="00646579" w:rsidRDefault="00735DF7" w:rsidP="008F016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E73A32" w14:textId="207D1E27" w:rsidR="00364EE3" w:rsidRPr="00646579" w:rsidRDefault="00E475E5" w:rsidP="008F016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169,999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AB07265" w14:textId="27DFE84B" w:rsidR="00364EE3" w:rsidRPr="00646579" w:rsidRDefault="00E475E5" w:rsidP="008F016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81,876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216B8E" w14:textId="4EDAC050" w:rsidR="00364EE3" w:rsidRPr="00646579" w:rsidRDefault="00E475E5" w:rsidP="008F016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</w:t>
            </w:r>
            <w:r w:rsidR="0005500B">
              <w:rPr>
                <w:rFonts w:ascii="Angsana New" w:hAnsi="Angsana New"/>
                <w:sz w:val="24"/>
                <w:szCs w:val="24"/>
              </w:rPr>
              <w:t>2,124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327D86B" w14:textId="77777777" w:rsidR="00364EE3" w:rsidRPr="00646579" w:rsidRDefault="00364EE3" w:rsidP="008F016D">
            <w:pPr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4EE3" w:rsidRPr="009D25D4" w14:paraId="117C89D1" w14:textId="77777777" w:rsidTr="003A5E92">
        <w:trPr>
          <w:cantSplit/>
          <w:trHeight w:val="397"/>
        </w:trPr>
        <w:tc>
          <w:tcPr>
            <w:tcW w:w="2836" w:type="dxa"/>
            <w:shd w:val="clear" w:color="auto" w:fill="auto"/>
            <w:vAlign w:val="bottom"/>
          </w:tcPr>
          <w:p w14:paraId="43FF79D8" w14:textId="77777777" w:rsidR="00364EE3" w:rsidRPr="00A377DF" w:rsidRDefault="00364EE3" w:rsidP="008F016D">
            <w:pPr>
              <w:tabs>
                <w:tab w:val="clear" w:pos="227"/>
              </w:tabs>
              <w:ind w:right="-22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AF23075" w14:textId="77777777" w:rsidR="00364EE3" w:rsidRPr="00646579" w:rsidRDefault="00364EE3" w:rsidP="008F01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839BBF0" w14:textId="77777777" w:rsidR="00364EE3" w:rsidRPr="00646579" w:rsidRDefault="00364EE3" w:rsidP="008F01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9EBD24F" w14:textId="77777777" w:rsidR="00364EE3" w:rsidRPr="00646579" w:rsidRDefault="00364EE3" w:rsidP="008F01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6EFFEBC" w14:textId="77777777" w:rsidR="00364EE3" w:rsidRPr="00646579" w:rsidRDefault="00364EE3" w:rsidP="008F01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00C4A91" w14:textId="77777777" w:rsidR="00364EE3" w:rsidRPr="00646579" w:rsidRDefault="00364EE3" w:rsidP="008F01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2954F1A" w14:textId="77777777" w:rsidR="00364EE3" w:rsidRPr="00646579" w:rsidRDefault="00364EE3" w:rsidP="008F01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5087BA6" w14:textId="77777777" w:rsidR="00364EE3" w:rsidRPr="00646579" w:rsidRDefault="00364EE3" w:rsidP="008F016D">
            <w:pPr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07DBACD6" w14:textId="77777777" w:rsidR="00364EE3" w:rsidRDefault="00364EE3" w:rsidP="00945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</w:p>
    <w:p w14:paraId="4E79E297" w14:textId="77777777" w:rsidR="00364EE3" w:rsidRDefault="00364EE3" w:rsidP="00945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</w:p>
    <w:p w14:paraId="74B00B71" w14:textId="77777777" w:rsidR="00364EE3" w:rsidRDefault="00364EE3" w:rsidP="00945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</w:p>
    <w:p w14:paraId="540E4AE3" w14:textId="77777777" w:rsidR="00364EE3" w:rsidRDefault="00364EE3" w:rsidP="00945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</w:p>
    <w:p w14:paraId="3570F988" w14:textId="77777777" w:rsidR="00364EE3" w:rsidRDefault="00364EE3" w:rsidP="00945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</w:p>
    <w:p w14:paraId="05CCFC98" w14:textId="77777777" w:rsidR="00364EE3" w:rsidRDefault="00364EE3" w:rsidP="00881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sz w:val="28"/>
          <w:szCs w:val="28"/>
        </w:rPr>
      </w:pPr>
    </w:p>
    <w:tbl>
      <w:tblPr>
        <w:tblW w:w="981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836"/>
        <w:gridCol w:w="850"/>
        <w:gridCol w:w="851"/>
        <w:gridCol w:w="850"/>
        <w:gridCol w:w="1276"/>
        <w:gridCol w:w="992"/>
        <w:gridCol w:w="992"/>
        <w:gridCol w:w="1168"/>
      </w:tblGrid>
      <w:tr w:rsidR="00364EE3" w:rsidRPr="009D25D4" w14:paraId="4D2D659F" w14:textId="77777777" w:rsidTr="003A5E92">
        <w:trPr>
          <w:cantSplit/>
          <w:trHeight w:val="397"/>
        </w:trPr>
        <w:tc>
          <w:tcPr>
            <w:tcW w:w="2836" w:type="dxa"/>
            <w:vAlign w:val="bottom"/>
          </w:tcPr>
          <w:p w14:paraId="7509E36A" w14:textId="77777777" w:rsidR="00364EE3" w:rsidRPr="00646579" w:rsidRDefault="00364EE3" w:rsidP="008F016D">
            <w:pPr>
              <w:tabs>
                <w:tab w:val="clear" w:pos="227"/>
                <w:tab w:val="left" w:pos="240"/>
              </w:tabs>
              <w:ind w:left="240" w:right="-108" w:hanging="24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79" w:type="dxa"/>
            <w:gridSpan w:val="7"/>
            <w:vAlign w:val="bottom"/>
            <w:hideMark/>
          </w:tcPr>
          <w:p w14:paraId="17665DE9" w14:textId="77777777" w:rsidR="00364EE3" w:rsidRPr="00A377DF" w:rsidRDefault="00364EE3" w:rsidP="008F016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364EE3" w:rsidRPr="009D25D4" w14:paraId="01373328" w14:textId="77777777" w:rsidTr="003A5E92">
        <w:trPr>
          <w:cantSplit/>
          <w:trHeight w:val="397"/>
        </w:trPr>
        <w:tc>
          <w:tcPr>
            <w:tcW w:w="2836" w:type="dxa"/>
            <w:vAlign w:val="bottom"/>
          </w:tcPr>
          <w:p w14:paraId="61A06485" w14:textId="77777777" w:rsidR="00364EE3" w:rsidRPr="00646579" w:rsidRDefault="00364EE3" w:rsidP="008F016D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79" w:type="dxa"/>
            <w:gridSpan w:val="7"/>
            <w:vAlign w:val="bottom"/>
            <w:hideMark/>
          </w:tcPr>
          <w:p w14:paraId="613D2166" w14:textId="77777777" w:rsidR="00364EE3" w:rsidRPr="00646579" w:rsidRDefault="00364EE3" w:rsidP="008F016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 xml:space="preserve">งบการเงินที่แสดงเงินลงทุนตามวิธีส่วนได้เสีย </w:t>
            </w:r>
            <w:r w:rsidRPr="00A377DF">
              <w:rPr>
                <w:rFonts w:ascii="Angsana New" w:hAnsi="Angsana New" w:hint="cs"/>
                <w:sz w:val="24"/>
                <w:szCs w:val="24"/>
                <w:cs/>
              </w:rPr>
              <w:t>/</w:t>
            </w:r>
            <w:r w:rsidRPr="00A377DF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64EE3" w:rsidRPr="009D25D4" w14:paraId="428752A6" w14:textId="77777777" w:rsidTr="003A5E92">
        <w:trPr>
          <w:cantSplit/>
          <w:trHeight w:val="397"/>
        </w:trPr>
        <w:tc>
          <w:tcPr>
            <w:tcW w:w="2836" w:type="dxa"/>
            <w:vAlign w:val="bottom"/>
          </w:tcPr>
          <w:p w14:paraId="3DB224A1" w14:textId="77777777" w:rsidR="00364EE3" w:rsidRPr="00646579" w:rsidRDefault="00364EE3" w:rsidP="008F016D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79" w:type="dxa"/>
            <w:gridSpan w:val="7"/>
            <w:vAlign w:val="bottom"/>
            <w:hideMark/>
          </w:tcPr>
          <w:p w14:paraId="7633F693" w14:textId="77777777" w:rsidR="00364EE3" w:rsidRPr="00646579" w:rsidRDefault="00364EE3" w:rsidP="008F016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 xml:space="preserve">ณ </w:t>
            </w:r>
            <w:r w:rsidRPr="00A377DF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Pr="0064657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377DF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646579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364EE3" w:rsidRPr="009D25D4" w14:paraId="7F94D2C0" w14:textId="77777777" w:rsidTr="003A5E92">
        <w:trPr>
          <w:cantSplit/>
          <w:trHeight w:val="397"/>
        </w:trPr>
        <w:tc>
          <w:tcPr>
            <w:tcW w:w="2836" w:type="dxa"/>
            <w:vAlign w:val="bottom"/>
          </w:tcPr>
          <w:p w14:paraId="5C7A7DD9" w14:textId="77777777" w:rsidR="00364EE3" w:rsidRPr="00646579" w:rsidRDefault="00364EE3" w:rsidP="008F016D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1" w:type="dxa"/>
            <w:gridSpan w:val="3"/>
            <w:vAlign w:val="bottom"/>
          </w:tcPr>
          <w:p w14:paraId="623ADBFA" w14:textId="77777777" w:rsidR="00364EE3" w:rsidRPr="00646579" w:rsidRDefault="00364EE3" w:rsidP="008F016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76" w:type="dxa"/>
            <w:vAlign w:val="bottom"/>
            <w:hideMark/>
          </w:tcPr>
          <w:p w14:paraId="0715E01D" w14:textId="77777777" w:rsidR="00364EE3" w:rsidRPr="00646579" w:rsidRDefault="00364EE3" w:rsidP="008F016D">
            <w:pPr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92" w:type="dxa"/>
            <w:vAlign w:val="bottom"/>
            <w:hideMark/>
          </w:tcPr>
          <w:p w14:paraId="6D43674A" w14:textId="77777777" w:rsidR="00364EE3" w:rsidRPr="00646579" w:rsidRDefault="00364EE3" w:rsidP="008F016D">
            <w:pPr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992" w:type="dxa"/>
            <w:vAlign w:val="bottom"/>
          </w:tcPr>
          <w:p w14:paraId="4DDE68E9" w14:textId="77777777" w:rsidR="00364EE3" w:rsidRPr="00646579" w:rsidRDefault="00364EE3" w:rsidP="008F016D">
            <w:pPr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vAlign w:val="bottom"/>
            <w:hideMark/>
          </w:tcPr>
          <w:p w14:paraId="686B8331" w14:textId="77777777" w:rsidR="00364EE3" w:rsidRPr="00646579" w:rsidRDefault="00364EE3" w:rsidP="008F016D">
            <w:pPr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>อัตรา</w:t>
            </w:r>
          </w:p>
        </w:tc>
      </w:tr>
      <w:tr w:rsidR="00364EE3" w:rsidRPr="009D25D4" w14:paraId="113097C0" w14:textId="77777777" w:rsidTr="003A5E92">
        <w:trPr>
          <w:cantSplit/>
          <w:trHeight w:val="397"/>
        </w:trPr>
        <w:tc>
          <w:tcPr>
            <w:tcW w:w="2836" w:type="dxa"/>
            <w:vAlign w:val="bottom"/>
          </w:tcPr>
          <w:p w14:paraId="0B661BCB" w14:textId="77777777" w:rsidR="00364EE3" w:rsidRPr="00646579" w:rsidRDefault="00364EE3" w:rsidP="008F016D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  <w:hideMark/>
          </w:tcPr>
          <w:p w14:paraId="674500F4" w14:textId="77777777" w:rsidR="00364EE3" w:rsidRPr="00646579" w:rsidRDefault="00364EE3" w:rsidP="008F016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>ภายใน</w:t>
            </w:r>
            <w:r w:rsidRPr="00646579">
              <w:rPr>
                <w:rFonts w:ascii="Angsana New" w:hAnsi="Angsana New"/>
                <w:sz w:val="24"/>
                <w:szCs w:val="24"/>
              </w:rPr>
              <w:t>1</w:t>
            </w:r>
            <w:r w:rsidRPr="00A377DF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1" w:type="dxa"/>
            <w:vAlign w:val="bottom"/>
            <w:hideMark/>
          </w:tcPr>
          <w:p w14:paraId="5D42720C" w14:textId="77777777" w:rsidR="00364EE3" w:rsidRPr="00646579" w:rsidRDefault="00364EE3" w:rsidP="008F016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646579">
              <w:rPr>
                <w:rFonts w:ascii="Angsana New" w:hAnsi="Angsana New"/>
                <w:sz w:val="24"/>
                <w:szCs w:val="24"/>
              </w:rPr>
              <w:t>1</w:t>
            </w:r>
            <w:r w:rsidRPr="00A377DF">
              <w:rPr>
                <w:rFonts w:ascii="Angsana New" w:hAnsi="Angsana New"/>
                <w:sz w:val="24"/>
                <w:szCs w:val="24"/>
                <w:cs/>
              </w:rPr>
              <w:t xml:space="preserve">ถึง </w:t>
            </w:r>
            <w:r w:rsidRPr="00646579">
              <w:rPr>
                <w:rFonts w:ascii="Angsana New" w:hAnsi="Angsana New"/>
                <w:sz w:val="24"/>
                <w:szCs w:val="24"/>
              </w:rPr>
              <w:t>5</w:t>
            </w:r>
            <w:r w:rsidRPr="00A377DF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  <w:vAlign w:val="bottom"/>
            <w:hideMark/>
          </w:tcPr>
          <w:p w14:paraId="591E154B" w14:textId="77777777" w:rsidR="00364EE3" w:rsidRPr="00646579" w:rsidRDefault="00364EE3" w:rsidP="008F016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>มากกว่า</w:t>
            </w:r>
            <w:r w:rsidRPr="00646579">
              <w:rPr>
                <w:rFonts w:ascii="Angsana New" w:hAnsi="Angsana New"/>
                <w:sz w:val="24"/>
                <w:szCs w:val="24"/>
              </w:rPr>
              <w:t xml:space="preserve"> 5</w:t>
            </w:r>
            <w:r w:rsidRPr="00A377DF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  <w:hideMark/>
          </w:tcPr>
          <w:p w14:paraId="7223BD67" w14:textId="77777777" w:rsidR="00364EE3" w:rsidRPr="00646579" w:rsidRDefault="00364EE3" w:rsidP="008F016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>ปรับขึ้นลงตามราคาตลาด</w:t>
            </w:r>
          </w:p>
        </w:tc>
        <w:tc>
          <w:tcPr>
            <w:tcW w:w="992" w:type="dxa"/>
            <w:vAlign w:val="bottom"/>
            <w:hideMark/>
          </w:tcPr>
          <w:p w14:paraId="60260C7B" w14:textId="77777777" w:rsidR="00364EE3" w:rsidRPr="00646579" w:rsidRDefault="00364EE3" w:rsidP="008F016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92" w:type="dxa"/>
            <w:vAlign w:val="bottom"/>
            <w:hideMark/>
          </w:tcPr>
          <w:p w14:paraId="2EB9B276" w14:textId="77777777" w:rsidR="00364EE3" w:rsidRPr="00646579" w:rsidRDefault="00364EE3" w:rsidP="008F016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68" w:type="dxa"/>
            <w:vAlign w:val="bottom"/>
            <w:hideMark/>
          </w:tcPr>
          <w:p w14:paraId="2500224D" w14:textId="77777777" w:rsidR="00364EE3" w:rsidRPr="00646579" w:rsidRDefault="00364EE3" w:rsidP="008F016D">
            <w:pPr>
              <w:pBdr>
                <w:bottom w:val="single" w:sz="4" w:space="0" w:color="auto"/>
              </w:pBdr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>ดอกเบี้ยที่แท้จริง</w:t>
            </w:r>
          </w:p>
        </w:tc>
      </w:tr>
      <w:tr w:rsidR="00364EE3" w:rsidRPr="009D25D4" w14:paraId="40529610" w14:textId="77777777" w:rsidTr="003A5E92">
        <w:trPr>
          <w:cantSplit/>
          <w:trHeight w:val="397"/>
        </w:trPr>
        <w:tc>
          <w:tcPr>
            <w:tcW w:w="2836" w:type="dxa"/>
            <w:vAlign w:val="bottom"/>
          </w:tcPr>
          <w:p w14:paraId="103A67EF" w14:textId="77777777" w:rsidR="00364EE3" w:rsidRPr="00646579" w:rsidRDefault="00364EE3" w:rsidP="008F016D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11" w:type="dxa"/>
            <w:gridSpan w:val="6"/>
            <w:vAlign w:val="bottom"/>
          </w:tcPr>
          <w:p w14:paraId="2BB204BB" w14:textId="77777777" w:rsidR="00364EE3" w:rsidRPr="00646579" w:rsidRDefault="00364EE3" w:rsidP="008F016D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vAlign w:val="bottom"/>
            <w:hideMark/>
          </w:tcPr>
          <w:p w14:paraId="676C49A8" w14:textId="77777777" w:rsidR="00364EE3" w:rsidRPr="00646579" w:rsidRDefault="00364EE3" w:rsidP="008F016D">
            <w:pPr>
              <w:ind w:left="-166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91292">
              <w:rPr>
                <w:rFonts w:ascii="Angsana New" w:hAnsi="Angsana New"/>
                <w:sz w:val="24"/>
                <w:szCs w:val="24"/>
              </w:rPr>
              <w:t>(</w:t>
            </w:r>
            <w:r w:rsidRPr="00A377DF">
              <w:rPr>
                <w:rFonts w:ascii="Angsana New" w:hAnsi="Angsana New"/>
                <w:sz w:val="24"/>
                <w:szCs w:val="24"/>
                <w:cs/>
              </w:rPr>
              <w:t>ร้อยละต่อปี)</w:t>
            </w:r>
          </w:p>
        </w:tc>
      </w:tr>
      <w:tr w:rsidR="00364EE3" w:rsidRPr="009D25D4" w14:paraId="3712A938" w14:textId="77777777" w:rsidTr="003A5E92">
        <w:trPr>
          <w:cantSplit/>
          <w:trHeight w:val="397"/>
        </w:trPr>
        <w:tc>
          <w:tcPr>
            <w:tcW w:w="2836" w:type="dxa"/>
            <w:vAlign w:val="bottom"/>
            <w:hideMark/>
          </w:tcPr>
          <w:p w14:paraId="3B53AA19" w14:textId="77777777" w:rsidR="00364EE3" w:rsidRPr="00646579" w:rsidRDefault="00364EE3" w:rsidP="008F016D">
            <w:pPr>
              <w:tabs>
                <w:tab w:val="clear" w:pos="227"/>
              </w:tabs>
              <w:ind w:left="31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377D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0" w:type="dxa"/>
            <w:vAlign w:val="bottom"/>
          </w:tcPr>
          <w:p w14:paraId="13B14319" w14:textId="77777777" w:rsidR="00364EE3" w:rsidRPr="00646579" w:rsidRDefault="00364EE3" w:rsidP="008F01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267CA89" w14:textId="77777777" w:rsidR="00364EE3" w:rsidRPr="00646579" w:rsidRDefault="00364EE3" w:rsidP="008F01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2D1A2F1" w14:textId="77777777" w:rsidR="00364EE3" w:rsidRPr="00646579" w:rsidRDefault="00364EE3" w:rsidP="008F01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F64C1BB" w14:textId="77777777" w:rsidR="00364EE3" w:rsidRPr="00646579" w:rsidRDefault="00364EE3" w:rsidP="008F01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768F607" w14:textId="77777777" w:rsidR="00364EE3" w:rsidRPr="00646579" w:rsidRDefault="00364EE3" w:rsidP="008F01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0B3553E" w14:textId="77777777" w:rsidR="00364EE3" w:rsidRPr="00646579" w:rsidRDefault="00364EE3" w:rsidP="008F01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vAlign w:val="bottom"/>
          </w:tcPr>
          <w:p w14:paraId="1AD9F82D" w14:textId="77777777" w:rsidR="00364EE3" w:rsidRPr="00646579" w:rsidRDefault="00364EE3" w:rsidP="008F01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4EE3" w:rsidRPr="009D25D4" w14:paraId="0A1193E7" w14:textId="77777777" w:rsidTr="003A5E92">
        <w:trPr>
          <w:cantSplit/>
          <w:trHeight w:val="397"/>
        </w:trPr>
        <w:tc>
          <w:tcPr>
            <w:tcW w:w="2836" w:type="dxa"/>
            <w:vAlign w:val="bottom"/>
            <w:hideMark/>
          </w:tcPr>
          <w:p w14:paraId="61F29F23" w14:textId="77777777" w:rsidR="00364EE3" w:rsidRPr="00646579" w:rsidRDefault="00364EE3" w:rsidP="008F016D">
            <w:pPr>
              <w:tabs>
                <w:tab w:val="clear" w:pos="227"/>
              </w:tabs>
              <w:ind w:left="318" w:right="-228"/>
              <w:rPr>
                <w:rFonts w:ascii="Angsana New" w:hAnsi="Angsana New"/>
                <w:sz w:val="24"/>
                <w:szCs w:val="24"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3CFDABB" w14:textId="77777777" w:rsidR="00364EE3" w:rsidRPr="00646579" w:rsidRDefault="00364EE3" w:rsidP="008F01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12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80709AE" w14:textId="77777777" w:rsidR="00364EE3" w:rsidRPr="00646579" w:rsidRDefault="00364EE3" w:rsidP="008F01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12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10B3891" w14:textId="77777777" w:rsidR="00364EE3" w:rsidRPr="00646579" w:rsidRDefault="00364EE3" w:rsidP="008F01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12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860325" w14:textId="19E9127D" w:rsidR="00364EE3" w:rsidRPr="00646579" w:rsidRDefault="00CF6286" w:rsidP="008F01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16,596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E336E91" w14:textId="5A7BD9B7" w:rsidR="00364EE3" w:rsidRPr="00646579" w:rsidRDefault="00CF6286" w:rsidP="008F01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6259F7F" w14:textId="77777777" w:rsidR="00364EE3" w:rsidRPr="00646579" w:rsidRDefault="00364EE3" w:rsidP="008F01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1ED0">
              <w:rPr>
                <w:rFonts w:ascii="Angsana New" w:hAnsi="Angsana New"/>
                <w:sz w:val="24"/>
                <w:szCs w:val="24"/>
              </w:rPr>
              <w:t>16,</w:t>
            </w:r>
            <w:r>
              <w:rPr>
                <w:rFonts w:ascii="Angsana New" w:hAnsi="Angsana New"/>
                <w:sz w:val="24"/>
                <w:szCs w:val="24"/>
              </w:rPr>
              <w:t>938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C64976B" w14:textId="77777777" w:rsidR="00364EE3" w:rsidRPr="00646579" w:rsidRDefault="00364EE3" w:rsidP="004E21D1">
            <w:pPr>
              <w:ind w:left="3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</w:t>
            </w:r>
            <w:r w:rsidRPr="00391292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 xml:space="preserve">25 </w:t>
            </w:r>
            <w:r w:rsidRPr="00391292"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 w:rsidRPr="00391292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45</w:t>
            </w:r>
          </w:p>
        </w:tc>
      </w:tr>
      <w:tr w:rsidR="00364EE3" w:rsidRPr="009D25D4" w14:paraId="6DA65543" w14:textId="77777777" w:rsidTr="003A5E92">
        <w:trPr>
          <w:cantSplit/>
          <w:trHeight w:val="397"/>
        </w:trPr>
        <w:tc>
          <w:tcPr>
            <w:tcW w:w="2836" w:type="dxa"/>
            <w:vAlign w:val="bottom"/>
            <w:hideMark/>
          </w:tcPr>
          <w:p w14:paraId="5F63C8F4" w14:textId="77777777" w:rsidR="00364EE3" w:rsidRPr="00646579" w:rsidRDefault="00364EE3" w:rsidP="008F016D">
            <w:pPr>
              <w:tabs>
                <w:tab w:val="clear" w:pos="227"/>
              </w:tabs>
              <w:ind w:left="318" w:right="-228"/>
              <w:rPr>
                <w:rFonts w:ascii="Angsana New" w:hAnsi="Angsana New"/>
                <w:sz w:val="24"/>
                <w:szCs w:val="24"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</w:t>
            </w:r>
            <w:r w:rsidRPr="00A377DF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A377DF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2210FC9" w14:textId="77777777" w:rsidR="00364EE3" w:rsidRPr="00646579" w:rsidRDefault="00364EE3" w:rsidP="008F01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12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9674F04" w14:textId="77777777" w:rsidR="00364EE3" w:rsidRPr="00646579" w:rsidRDefault="00364EE3" w:rsidP="008F01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12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B4EFA63" w14:textId="77777777" w:rsidR="00364EE3" w:rsidRPr="00646579" w:rsidRDefault="00364EE3" w:rsidP="008F01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12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E868B5" w14:textId="77777777" w:rsidR="00364EE3" w:rsidRPr="00646579" w:rsidRDefault="00364EE3" w:rsidP="008F01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12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20598D5" w14:textId="77777777" w:rsidR="00364EE3" w:rsidRPr="00646579" w:rsidRDefault="00364EE3" w:rsidP="008F01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112,987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BC4FC3F" w14:textId="77777777" w:rsidR="00364EE3" w:rsidRPr="00646579" w:rsidRDefault="00364EE3" w:rsidP="008F01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1ED0">
              <w:rPr>
                <w:rFonts w:ascii="Angsana New" w:hAnsi="Angsana New"/>
                <w:sz w:val="24"/>
                <w:szCs w:val="24"/>
              </w:rPr>
              <w:t>112,987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F0DC0B3" w14:textId="77777777" w:rsidR="00364EE3" w:rsidRPr="00646579" w:rsidRDefault="00364EE3" w:rsidP="004E21D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" w:right="-7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9129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64EE3" w:rsidRPr="009D25D4" w14:paraId="76AA603D" w14:textId="77777777" w:rsidTr="003A5E92">
        <w:trPr>
          <w:cantSplit/>
          <w:trHeight w:val="397"/>
        </w:trPr>
        <w:tc>
          <w:tcPr>
            <w:tcW w:w="2836" w:type="dxa"/>
            <w:vAlign w:val="bottom"/>
          </w:tcPr>
          <w:p w14:paraId="2121DB0F" w14:textId="77777777" w:rsidR="00364EE3" w:rsidRPr="00A377DF" w:rsidRDefault="00364EE3" w:rsidP="008F016D">
            <w:pPr>
              <w:tabs>
                <w:tab w:val="clear" w:pos="227"/>
                <w:tab w:val="left" w:pos="240"/>
              </w:tabs>
              <w:ind w:left="318"/>
              <w:rPr>
                <w:rFonts w:ascii="Angsana New" w:hAnsi="Angsana New"/>
                <w:sz w:val="24"/>
                <w:szCs w:val="24"/>
                <w:cs/>
              </w:rPr>
            </w:pPr>
            <w:r w:rsidRPr="00A377DF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สินทรัพย์ทางการเงินหมุนเวียน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ADDA1B2" w14:textId="77777777" w:rsidR="00364EE3" w:rsidRPr="00646579" w:rsidRDefault="00364EE3" w:rsidP="008F016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12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390FBF0" w14:textId="77777777" w:rsidR="00364EE3" w:rsidRPr="00646579" w:rsidRDefault="00364EE3" w:rsidP="008F016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12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C1DEA99" w14:textId="77777777" w:rsidR="00364EE3" w:rsidRPr="00646579" w:rsidRDefault="00364EE3" w:rsidP="008F016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12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BDC333" w14:textId="77777777" w:rsidR="00364EE3" w:rsidRPr="00646579" w:rsidRDefault="00364EE3" w:rsidP="008F016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F670A4" w14:textId="77777777" w:rsidR="00364EE3" w:rsidRPr="00646579" w:rsidRDefault="00364EE3" w:rsidP="008F016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12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D4C19C0" w14:textId="77777777" w:rsidR="00364EE3" w:rsidRPr="00646579" w:rsidRDefault="00364EE3" w:rsidP="008F016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1ED0"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B8489E2" w14:textId="77777777" w:rsidR="00364EE3" w:rsidRPr="00646579" w:rsidRDefault="00364EE3" w:rsidP="004E21D1">
            <w:pPr>
              <w:pBdr>
                <w:top w:val="single" w:sz="4" w:space="1" w:color="FFFFFF"/>
                <w:bottom w:val="single" w:sz="4" w:space="1" w:color="FFFFFF"/>
              </w:pBdr>
              <w:ind w:left="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58C6">
              <w:rPr>
                <w:rFonts w:ascii="Angsana New" w:hAnsi="Angsana New"/>
                <w:sz w:val="24"/>
                <w:szCs w:val="24"/>
              </w:rPr>
              <w:t>0</w:t>
            </w:r>
            <w:r w:rsidRPr="00391292">
              <w:rPr>
                <w:rFonts w:ascii="Angsana New" w:hAnsi="Angsana New"/>
                <w:sz w:val="24"/>
                <w:szCs w:val="24"/>
              </w:rPr>
              <w:t>.</w:t>
            </w:r>
            <w:r w:rsidRPr="008B58C6">
              <w:rPr>
                <w:rFonts w:ascii="Angsana New" w:hAnsi="Angsana New"/>
                <w:sz w:val="24"/>
                <w:szCs w:val="24"/>
              </w:rPr>
              <w:t xml:space="preserve">50 </w:t>
            </w:r>
            <w:r w:rsidRPr="00391292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8B58C6">
              <w:rPr>
                <w:rFonts w:ascii="Angsana New" w:hAnsi="Angsana New"/>
                <w:sz w:val="24"/>
                <w:szCs w:val="24"/>
              </w:rPr>
              <w:t>0</w:t>
            </w:r>
            <w:r w:rsidRPr="00391292">
              <w:rPr>
                <w:rFonts w:ascii="Angsana New" w:hAnsi="Angsana New"/>
                <w:sz w:val="24"/>
                <w:szCs w:val="24"/>
              </w:rPr>
              <w:t>.</w:t>
            </w:r>
            <w:r w:rsidRPr="008B58C6">
              <w:rPr>
                <w:rFonts w:ascii="Angsana New" w:hAnsi="Angsana New"/>
                <w:sz w:val="24"/>
                <w:szCs w:val="24"/>
              </w:rPr>
              <w:t>65</w:t>
            </w:r>
          </w:p>
        </w:tc>
      </w:tr>
      <w:tr w:rsidR="00364EE3" w:rsidRPr="009D25D4" w14:paraId="7FFE2DE0" w14:textId="77777777" w:rsidTr="003A5E92">
        <w:trPr>
          <w:cantSplit/>
          <w:trHeight w:val="397"/>
        </w:trPr>
        <w:tc>
          <w:tcPr>
            <w:tcW w:w="2836" w:type="dxa"/>
            <w:vAlign w:val="bottom"/>
          </w:tcPr>
          <w:p w14:paraId="013B0CC2" w14:textId="77777777" w:rsidR="00364EE3" w:rsidRPr="00646579" w:rsidRDefault="00364EE3" w:rsidP="008F016D">
            <w:pPr>
              <w:tabs>
                <w:tab w:val="clear" w:pos="227"/>
                <w:tab w:val="left" w:pos="240"/>
              </w:tabs>
              <w:ind w:left="209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165270C" w14:textId="6C108991" w:rsidR="00364EE3" w:rsidRPr="00646579" w:rsidRDefault="004E21D1" w:rsidP="008F016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097D685" w14:textId="517A5EE9" w:rsidR="00364EE3" w:rsidRPr="00646579" w:rsidRDefault="004E21D1" w:rsidP="008F016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C0D857B" w14:textId="5E97E563" w:rsidR="00364EE3" w:rsidRPr="00646579" w:rsidRDefault="004E21D1" w:rsidP="008F016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C69F5E" w14:textId="77777777" w:rsidR="00364EE3" w:rsidRPr="00646579" w:rsidRDefault="00364EE3" w:rsidP="008F016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46,811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7DCB145" w14:textId="77777777" w:rsidR="00364EE3" w:rsidRPr="00646579" w:rsidRDefault="00364EE3" w:rsidP="008F016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113,114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889488F" w14:textId="77777777" w:rsidR="00364EE3" w:rsidRPr="00646579" w:rsidRDefault="00364EE3" w:rsidP="008F016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159,925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5B15B09" w14:textId="77777777" w:rsidR="00364EE3" w:rsidRPr="00646579" w:rsidRDefault="00364EE3" w:rsidP="004E21D1">
            <w:pPr>
              <w:pBdr>
                <w:top w:val="single" w:sz="4" w:space="1" w:color="FFFFFF"/>
                <w:bottom w:val="single" w:sz="4" w:space="1" w:color="FFFFFF"/>
              </w:pBdr>
              <w:ind w:left="3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4EE3" w:rsidRPr="009D25D4" w14:paraId="7AE793FC" w14:textId="77777777" w:rsidTr="003A5E92">
        <w:trPr>
          <w:cantSplit/>
          <w:trHeight w:val="397"/>
        </w:trPr>
        <w:tc>
          <w:tcPr>
            <w:tcW w:w="2836" w:type="dxa"/>
            <w:vAlign w:val="bottom"/>
            <w:hideMark/>
          </w:tcPr>
          <w:p w14:paraId="5532E0C3" w14:textId="77777777" w:rsidR="00364EE3" w:rsidRPr="00646579" w:rsidRDefault="00364EE3" w:rsidP="008F016D">
            <w:pPr>
              <w:tabs>
                <w:tab w:val="clear" w:pos="227"/>
              </w:tabs>
              <w:ind w:left="318" w:right="-22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377D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BE57262" w14:textId="77777777" w:rsidR="00364EE3" w:rsidRPr="00646579" w:rsidRDefault="00364EE3" w:rsidP="008F01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C61CF66" w14:textId="77777777" w:rsidR="00364EE3" w:rsidRPr="00646579" w:rsidRDefault="00364EE3" w:rsidP="008F01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F5E65ED" w14:textId="77777777" w:rsidR="00364EE3" w:rsidRPr="00646579" w:rsidRDefault="00364EE3" w:rsidP="008F01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3792830" w14:textId="77777777" w:rsidR="00364EE3" w:rsidRPr="00646579" w:rsidRDefault="00364EE3" w:rsidP="008F01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A079347" w14:textId="77777777" w:rsidR="00364EE3" w:rsidRPr="00646579" w:rsidRDefault="00364EE3" w:rsidP="008F01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FA9DC77" w14:textId="77777777" w:rsidR="00364EE3" w:rsidRPr="00646579" w:rsidRDefault="00364EE3" w:rsidP="008F01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27B9A9F" w14:textId="77777777" w:rsidR="00364EE3" w:rsidRPr="00646579" w:rsidRDefault="00364EE3" w:rsidP="004E21D1">
            <w:pPr>
              <w:pBdr>
                <w:top w:val="single" w:sz="4" w:space="1" w:color="FFFFFF"/>
                <w:bottom w:val="single" w:sz="4" w:space="1" w:color="FFFFFF"/>
              </w:pBdr>
              <w:ind w:left="3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4EE3" w:rsidRPr="009D25D4" w14:paraId="2E6D8E9F" w14:textId="77777777" w:rsidTr="003A5E92">
        <w:trPr>
          <w:cantSplit/>
          <w:trHeight w:val="397"/>
        </w:trPr>
        <w:tc>
          <w:tcPr>
            <w:tcW w:w="2836" w:type="dxa"/>
            <w:vAlign w:val="bottom"/>
          </w:tcPr>
          <w:p w14:paraId="21251CAA" w14:textId="77777777" w:rsidR="00364EE3" w:rsidRPr="00A377DF" w:rsidRDefault="00364EE3" w:rsidP="008F016D">
            <w:pPr>
              <w:tabs>
                <w:tab w:val="clear" w:pos="227"/>
              </w:tabs>
              <w:ind w:left="318" w:right="-228"/>
              <w:rPr>
                <w:rFonts w:ascii="Angsana New" w:hAnsi="Angsana New"/>
                <w:sz w:val="24"/>
                <w:szCs w:val="24"/>
                <w:cs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7C971D0" w14:textId="77777777" w:rsidR="00364EE3" w:rsidRPr="00646579" w:rsidRDefault="00364EE3" w:rsidP="008F01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12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61FFA0C" w14:textId="77777777" w:rsidR="00364EE3" w:rsidRPr="00646579" w:rsidRDefault="00364EE3" w:rsidP="008F01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12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3C8951F" w14:textId="77777777" w:rsidR="00364EE3" w:rsidRPr="00646579" w:rsidRDefault="00364EE3" w:rsidP="008F01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12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0D9C5C" w14:textId="77777777" w:rsidR="00364EE3" w:rsidRPr="00646579" w:rsidRDefault="00364EE3" w:rsidP="008F01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4,774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2341D96" w14:textId="77777777" w:rsidR="00364EE3" w:rsidRPr="00646579" w:rsidRDefault="00364EE3" w:rsidP="008F01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12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5FC4C2" w14:textId="77777777" w:rsidR="00364EE3" w:rsidRPr="00646579" w:rsidRDefault="00364EE3" w:rsidP="008F01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1ED0">
              <w:rPr>
                <w:rFonts w:ascii="Angsana New" w:hAnsi="Angsana New"/>
                <w:sz w:val="24"/>
                <w:szCs w:val="24"/>
              </w:rPr>
              <w:t>4,774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90C0D79" w14:textId="78BF1A04" w:rsidR="00364EE3" w:rsidRPr="00646579" w:rsidRDefault="00364EE3" w:rsidP="004E21D1">
            <w:pPr>
              <w:pBdr>
                <w:top w:val="single" w:sz="4" w:space="1" w:color="FFFFFF"/>
                <w:bottom w:val="single" w:sz="4" w:space="1" w:color="FFFFFF"/>
              </w:pBdr>
              <w:ind w:left="3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Pr="00391292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82 -</w:t>
            </w:r>
            <w:r w:rsidRPr="00391292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  <w:r w:rsidRPr="00391292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35</w:t>
            </w:r>
          </w:p>
        </w:tc>
      </w:tr>
      <w:tr w:rsidR="00364EE3" w:rsidRPr="009D25D4" w14:paraId="6B4EE80F" w14:textId="77777777" w:rsidTr="003A5E92">
        <w:trPr>
          <w:cantSplit/>
          <w:trHeight w:val="397"/>
        </w:trPr>
        <w:tc>
          <w:tcPr>
            <w:tcW w:w="2836" w:type="dxa"/>
            <w:vAlign w:val="bottom"/>
          </w:tcPr>
          <w:p w14:paraId="3C0539AC" w14:textId="77777777" w:rsidR="00364EE3" w:rsidRPr="00A377DF" w:rsidRDefault="00364EE3" w:rsidP="008F016D">
            <w:pPr>
              <w:tabs>
                <w:tab w:val="clear" w:pos="227"/>
              </w:tabs>
              <w:ind w:left="318" w:right="-228"/>
              <w:rPr>
                <w:rFonts w:ascii="Angsana New" w:hAnsi="Angsana New"/>
                <w:sz w:val="24"/>
                <w:szCs w:val="24"/>
                <w:cs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เงินกู้ยืมระยะสั้นสถาบันการเงิน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F825DC1" w14:textId="77777777" w:rsidR="00364EE3" w:rsidRPr="00646579" w:rsidRDefault="00364EE3" w:rsidP="008F01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12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753843D" w14:textId="77777777" w:rsidR="00364EE3" w:rsidRPr="00646579" w:rsidRDefault="00364EE3" w:rsidP="008F01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12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A04EACF" w14:textId="77777777" w:rsidR="00364EE3" w:rsidRPr="00646579" w:rsidRDefault="00364EE3" w:rsidP="008F01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12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B0C816" w14:textId="77777777" w:rsidR="00364EE3" w:rsidRPr="00646579" w:rsidRDefault="00364EE3" w:rsidP="008F01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205,000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DF8D95F" w14:textId="77777777" w:rsidR="00364EE3" w:rsidRPr="00646579" w:rsidRDefault="00364EE3" w:rsidP="008F01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12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EB7E222" w14:textId="77777777" w:rsidR="00364EE3" w:rsidRPr="00646579" w:rsidRDefault="00364EE3" w:rsidP="008F01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1ED0">
              <w:rPr>
                <w:rFonts w:ascii="Angsana New" w:hAnsi="Angsana New"/>
                <w:sz w:val="24"/>
                <w:szCs w:val="24"/>
              </w:rPr>
              <w:t>205,000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F6B1D47" w14:textId="77777777" w:rsidR="00364EE3" w:rsidRPr="00646579" w:rsidRDefault="00364EE3" w:rsidP="004E21D1">
            <w:pPr>
              <w:pBdr>
                <w:top w:val="single" w:sz="4" w:space="1" w:color="FFFFFF"/>
                <w:bottom w:val="single" w:sz="4" w:space="1" w:color="FFFFFF"/>
              </w:pBdr>
              <w:ind w:left="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58C6">
              <w:rPr>
                <w:rFonts w:ascii="Angsana New" w:hAnsi="Angsana New"/>
                <w:sz w:val="24"/>
                <w:szCs w:val="24"/>
              </w:rPr>
              <w:t>1</w:t>
            </w:r>
            <w:r w:rsidRPr="00391292">
              <w:rPr>
                <w:rFonts w:ascii="Angsana New" w:hAnsi="Angsana New"/>
                <w:sz w:val="24"/>
                <w:szCs w:val="24"/>
              </w:rPr>
              <w:t>.</w:t>
            </w:r>
            <w:r w:rsidRPr="008B58C6">
              <w:rPr>
                <w:rFonts w:ascii="Angsana New" w:hAnsi="Angsana New"/>
                <w:sz w:val="24"/>
                <w:szCs w:val="24"/>
              </w:rPr>
              <w:t xml:space="preserve">20 </w:t>
            </w:r>
            <w:r w:rsidRPr="00391292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8B58C6">
              <w:rPr>
                <w:rFonts w:ascii="Angsana New" w:hAnsi="Angsana New"/>
                <w:sz w:val="24"/>
                <w:szCs w:val="24"/>
              </w:rPr>
              <w:t>2</w:t>
            </w:r>
            <w:r w:rsidRPr="00391292">
              <w:rPr>
                <w:rFonts w:ascii="Angsana New" w:hAnsi="Angsana New"/>
                <w:sz w:val="24"/>
                <w:szCs w:val="24"/>
              </w:rPr>
              <w:t>.</w:t>
            </w:r>
            <w:r w:rsidRPr="008B58C6">
              <w:rPr>
                <w:rFonts w:ascii="Angsana New" w:hAnsi="Angsana New"/>
                <w:sz w:val="24"/>
                <w:szCs w:val="24"/>
              </w:rPr>
              <w:t>30</w:t>
            </w:r>
          </w:p>
        </w:tc>
      </w:tr>
      <w:tr w:rsidR="00364EE3" w:rsidRPr="009D25D4" w14:paraId="4A8D1106" w14:textId="77777777" w:rsidTr="003A5E92">
        <w:trPr>
          <w:cantSplit/>
          <w:trHeight w:val="397"/>
        </w:trPr>
        <w:tc>
          <w:tcPr>
            <w:tcW w:w="2836" w:type="dxa"/>
            <w:vAlign w:val="bottom"/>
            <w:hideMark/>
          </w:tcPr>
          <w:p w14:paraId="4D297B4A" w14:textId="77777777" w:rsidR="00364EE3" w:rsidRPr="00646579" w:rsidRDefault="00364EE3" w:rsidP="008F016D">
            <w:pPr>
              <w:tabs>
                <w:tab w:val="clear" w:pos="227"/>
              </w:tabs>
              <w:ind w:left="318" w:right="-228"/>
              <w:rPr>
                <w:rFonts w:ascii="Angsana New" w:hAnsi="Angsana New"/>
                <w:sz w:val="24"/>
                <w:szCs w:val="24"/>
              </w:rPr>
            </w:pPr>
            <w:r w:rsidRPr="00A377DF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</w:t>
            </w:r>
            <w:r w:rsidRPr="00A377DF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A377DF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B6B98D4" w14:textId="77777777" w:rsidR="00364EE3" w:rsidRPr="00646579" w:rsidRDefault="00364EE3" w:rsidP="00B1099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12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9D2D9C6" w14:textId="77777777" w:rsidR="00364EE3" w:rsidRPr="00646579" w:rsidRDefault="00364EE3" w:rsidP="00B1099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12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8F97C30" w14:textId="77777777" w:rsidR="00364EE3" w:rsidRPr="00646579" w:rsidRDefault="00364EE3" w:rsidP="00B1099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12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1E0FA3" w14:textId="77777777" w:rsidR="00364EE3" w:rsidRPr="00646579" w:rsidRDefault="00364EE3" w:rsidP="00B1099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12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A4A9DA8" w14:textId="77777777" w:rsidR="00364EE3" w:rsidRPr="00646579" w:rsidRDefault="00364EE3" w:rsidP="00B1099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106,794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B8F0DC6" w14:textId="77777777" w:rsidR="00364EE3" w:rsidRPr="00646579" w:rsidRDefault="00364EE3" w:rsidP="00B1099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1ED0">
              <w:rPr>
                <w:rFonts w:ascii="Angsana New" w:hAnsi="Angsana New"/>
                <w:sz w:val="24"/>
                <w:szCs w:val="24"/>
              </w:rPr>
              <w:t>106,794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A10334E" w14:textId="77777777" w:rsidR="00364EE3" w:rsidRPr="00646579" w:rsidRDefault="00364EE3" w:rsidP="00B1099A">
            <w:pPr>
              <w:ind w:left="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9129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6252B" w:rsidRPr="009D25D4" w14:paraId="2C521380" w14:textId="77777777" w:rsidTr="003A5E92">
        <w:trPr>
          <w:cantSplit/>
          <w:trHeight w:val="397"/>
        </w:trPr>
        <w:tc>
          <w:tcPr>
            <w:tcW w:w="2836" w:type="dxa"/>
            <w:shd w:val="clear" w:color="auto" w:fill="auto"/>
            <w:vAlign w:val="bottom"/>
          </w:tcPr>
          <w:p w14:paraId="5477AD66" w14:textId="657AA80D" w:rsidR="0026252B" w:rsidRPr="00A377DF" w:rsidRDefault="0026252B" w:rsidP="0026252B">
            <w:pPr>
              <w:tabs>
                <w:tab w:val="clear" w:pos="227"/>
              </w:tabs>
              <w:ind w:left="318" w:right="-22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E440663" w14:textId="2897C1B1" w:rsidR="0026252B" w:rsidRDefault="0026252B" w:rsidP="0026252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642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2B5BFC1" w14:textId="15D39F76" w:rsidR="0026252B" w:rsidRDefault="0026252B" w:rsidP="0026252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18A4D5D" w14:textId="4075A4B9" w:rsidR="0026252B" w:rsidRDefault="0026252B" w:rsidP="0026252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C6EB75" w14:textId="7C3D18CE" w:rsidR="0026252B" w:rsidRDefault="0026252B" w:rsidP="0026252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743DF51" w14:textId="4EEDA19A" w:rsidR="0026252B" w:rsidRDefault="0026252B" w:rsidP="0026252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1DAEAE8" w14:textId="3044CFE0" w:rsidR="0026252B" w:rsidRDefault="0026252B" w:rsidP="0026252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891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672C73B" w14:textId="5620D84F" w:rsidR="0026252B" w:rsidRPr="00646579" w:rsidRDefault="0026252B" w:rsidP="0026252B">
            <w:pPr>
              <w:ind w:left="3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4.06 - 4.48</w:t>
            </w:r>
          </w:p>
        </w:tc>
      </w:tr>
      <w:tr w:rsidR="0026252B" w:rsidRPr="009D25D4" w14:paraId="3329D6B3" w14:textId="77777777" w:rsidTr="003A5E92">
        <w:trPr>
          <w:cantSplit/>
          <w:trHeight w:val="397"/>
        </w:trPr>
        <w:tc>
          <w:tcPr>
            <w:tcW w:w="2836" w:type="dxa"/>
            <w:shd w:val="clear" w:color="auto" w:fill="auto"/>
            <w:vAlign w:val="bottom"/>
          </w:tcPr>
          <w:p w14:paraId="20D2FD48" w14:textId="77777777" w:rsidR="0026252B" w:rsidRPr="00A377DF" w:rsidRDefault="0026252B" w:rsidP="0026252B">
            <w:pPr>
              <w:tabs>
                <w:tab w:val="clear" w:pos="227"/>
              </w:tabs>
              <w:ind w:right="-22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94B6E6C" w14:textId="6F593B41" w:rsidR="0026252B" w:rsidRPr="00646579" w:rsidRDefault="00792C27" w:rsidP="0026252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642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DD81913" w14:textId="7218FC93" w:rsidR="0026252B" w:rsidRPr="00646579" w:rsidRDefault="00792C27" w:rsidP="0026252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646C0B3" w14:textId="1244623D" w:rsidR="0026252B" w:rsidRPr="00646579" w:rsidRDefault="0026252B" w:rsidP="0026252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5B61DB" w14:textId="77777777" w:rsidR="0026252B" w:rsidRPr="00646579" w:rsidRDefault="0026252B" w:rsidP="0026252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209,774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C5C554" w14:textId="77777777" w:rsidR="0026252B" w:rsidRPr="00646579" w:rsidRDefault="0026252B" w:rsidP="0026252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106,794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5301F41" w14:textId="4569B51D" w:rsidR="0026252B" w:rsidRPr="00646579" w:rsidRDefault="0026252B" w:rsidP="0026252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</w:t>
            </w:r>
            <w:r w:rsidR="00792C27">
              <w:rPr>
                <w:rFonts w:ascii="Angsana New" w:hAnsi="Angsana New"/>
                <w:sz w:val="24"/>
                <w:szCs w:val="24"/>
              </w:rPr>
              <w:t>7,459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22BBE22" w14:textId="77777777" w:rsidR="0026252B" w:rsidRPr="00646579" w:rsidRDefault="0026252B" w:rsidP="0026252B">
            <w:pPr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2CC8BF42" w14:textId="04954E68" w:rsidR="00A91507" w:rsidRPr="002B2DAB" w:rsidRDefault="002B2DAB" w:rsidP="00A6106E">
      <w:pPr>
        <w:pStyle w:val="Capt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/>
        <w:rPr>
          <w:rFonts w:ascii="Angsana New" w:hAnsi="Angsana New"/>
          <w:b w:val="0"/>
          <w:bCs w:val="0"/>
          <w:sz w:val="28"/>
          <w:szCs w:val="28"/>
        </w:rPr>
      </w:pPr>
      <w:r w:rsidRPr="002B2DAB">
        <w:rPr>
          <w:rFonts w:ascii="Angsana New" w:hAnsi="Angsana New"/>
          <w:b w:val="0"/>
          <w:bCs w:val="0"/>
          <w:sz w:val="28"/>
          <w:szCs w:val="28"/>
        </w:rPr>
        <w:t>27.3</w:t>
      </w:r>
      <w:r w:rsidRPr="002B2DAB">
        <w:rPr>
          <w:rFonts w:ascii="Angsana New" w:hAnsi="Angsana New"/>
          <w:b w:val="0"/>
          <w:bCs w:val="0"/>
          <w:sz w:val="28"/>
          <w:szCs w:val="28"/>
        </w:rPr>
        <w:tab/>
      </w:r>
      <w:r w:rsidR="00711B37" w:rsidRPr="002B2DAB">
        <w:rPr>
          <w:rFonts w:ascii="Angsana New" w:hAnsi="Angsana New"/>
          <w:b w:val="0"/>
          <w:bCs w:val="0"/>
          <w:sz w:val="28"/>
          <w:szCs w:val="28"/>
          <w:cs/>
        </w:rPr>
        <w:t>มูลค่ายุติธรรมของเครื่องมือทางการเงิน</w:t>
      </w:r>
    </w:p>
    <w:p w14:paraId="7009E1D3" w14:textId="77777777" w:rsidR="002808E7" w:rsidRPr="002808E7" w:rsidRDefault="002808E7" w:rsidP="006D725B">
      <w:pPr>
        <w:tabs>
          <w:tab w:val="clear" w:pos="227"/>
          <w:tab w:val="clear" w:pos="680"/>
          <w:tab w:val="left" w:pos="709"/>
          <w:tab w:val="left" w:pos="851"/>
        </w:tabs>
        <w:spacing w:before="120" w:after="120" w:line="240" w:lineRule="auto"/>
        <w:ind w:left="709" w:right="51"/>
        <w:jc w:val="thaiDistribute"/>
        <w:rPr>
          <w:rFonts w:ascii="Angsana New" w:hAnsi="Angsana New"/>
          <w:sz w:val="28"/>
          <w:szCs w:val="28"/>
        </w:rPr>
      </w:pPr>
      <w:r w:rsidRPr="00A377DF">
        <w:rPr>
          <w:rFonts w:ascii="Angsana New" w:hAnsi="Angsana New"/>
          <w:sz w:val="28"/>
          <w:szCs w:val="28"/>
          <w:cs/>
        </w:rPr>
        <w:t xml:space="preserve"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 </w:t>
      </w:r>
    </w:p>
    <w:p w14:paraId="462949CC" w14:textId="0ADC5685" w:rsidR="002808E7" w:rsidRPr="00A377DF" w:rsidRDefault="002808E7" w:rsidP="006D72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276" w:right="51" w:hanging="567"/>
        <w:jc w:val="thaiDistribute"/>
        <w:rPr>
          <w:rFonts w:ascii="Angsana New" w:hAnsi="Angsana New"/>
          <w:color w:val="FF0000"/>
          <w:sz w:val="28"/>
          <w:szCs w:val="28"/>
          <w:cs/>
        </w:rPr>
      </w:pPr>
      <w:r w:rsidRPr="00A377DF">
        <w:rPr>
          <w:rFonts w:ascii="Angsana New" w:hAnsi="Angsana New"/>
          <w:sz w:val="28"/>
          <w:szCs w:val="28"/>
          <w:cs/>
        </w:rPr>
        <w:t>ก)</w:t>
      </w:r>
      <w:r w:rsidR="006D725B">
        <w:rPr>
          <w:rFonts w:ascii="Angsana New" w:hAnsi="Angsana New"/>
          <w:sz w:val="28"/>
          <w:szCs w:val="28"/>
        </w:rPr>
        <w:tab/>
      </w:r>
      <w:r w:rsidRPr="00A377DF">
        <w:rPr>
          <w:rFonts w:ascii="Angsana New" w:hAnsi="Angsana New"/>
          <w:sz w:val="28"/>
          <w:szCs w:val="28"/>
          <w:cs/>
        </w:rPr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 เงินลงทุนชั่วคราว เงินเบิกเกินบัญชีและเงินกู้ยืมระยะสั้น เจ้าหนี้การค้าและเจ้าหนี้หมุนเวียนอื่น แสดงมูลค่ายุติธรรมโดยประมาณตามมูลค่าตามบัญชีที่แสดงในงบแสดงฐานะการเงิน</w:t>
      </w:r>
    </w:p>
    <w:p w14:paraId="3900F18C" w14:textId="77777777" w:rsidR="002808E7" w:rsidRPr="002808E7" w:rsidRDefault="002808E7" w:rsidP="006D72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276" w:right="51" w:hanging="567"/>
        <w:jc w:val="thaiDistribute"/>
        <w:rPr>
          <w:rFonts w:ascii="Angsana New" w:hAnsi="Angsana New"/>
          <w:sz w:val="28"/>
          <w:szCs w:val="28"/>
        </w:rPr>
      </w:pPr>
      <w:r w:rsidRPr="00A377DF">
        <w:rPr>
          <w:rFonts w:ascii="Angsana New" w:hAnsi="Angsana New"/>
          <w:sz w:val="28"/>
          <w:szCs w:val="28"/>
          <w:cs/>
        </w:rPr>
        <w:t xml:space="preserve">ข)  </w:t>
      </w:r>
      <w:r w:rsidRPr="00A377DF">
        <w:rPr>
          <w:rFonts w:ascii="Angsana New" w:hAnsi="Angsana New"/>
          <w:sz w:val="28"/>
          <w:szCs w:val="28"/>
          <w:cs/>
        </w:rPr>
        <w:tab/>
        <w:t xml:space="preserve">หนี้สินตามสัญญาเช่าที่จ่ายดอกเบี้ยในอัตราใกล้เคียงกับอัตราดอกเบี้ยในตลาด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 </w:t>
      </w:r>
    </w:p>
    <w:p w14:paraId="743F6AE9" w14:textId="77777777" w:rsidR="002808E7" w:rsidRDefault="002808E7" w:rsidP="006D72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A377DF">
        <w:rPr>
          <w:rFonts w:ascii="Angsana New" w:hAnsi="Angsana New"/>
          <w:sz w:val="28"/>
          <w:szCs w:val="28"/>
          <w:cs/>
        </w:rPr>
        <w:t xml:space="preserve">ทั้งนี้ 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 ยกเว้นสินทรัพย์ทางการเงินต่อไปนี้ </w:t>
      </w:r>
    </w:p>
    <w:p w14:paraId="554DE3A3" w14:textId="77777777" w:rsidR="00A6106E" w:rsidRDefault="00A6106E" w:rsidP="008340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</w:p>
    <w:p w14:paraId="5A771303" w14:textId="77777777" w:rsidR="00A6106E" w:rsidRDefault="00A6106E" w:rsidP="008340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</w:p>
    <w:p w14:paraId="507C4C72" w14:textId="77777777" w:rsidR="00A6106E" w:rsidRPr="00881197" w:rsidRDefault="00A6106E" w:rsidP="00881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3FF571CB" w14:textId="28A88456" w:rsidR="002808E7" w:rsidRPr="002808E7" w:rsidRDefault="002808E7" w:rsidP="008340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2808E7">
        <w:rPr>
          <w:rFonts w:ascii="Angsana New" w:hAnsi="Angsana New"/>
          <w:sz w:val="28"/>
          <w:szCs w:val="28"/>
          <w:cs/>
        </w:rPr>
        <w:lastRenderedPageBreak/>
        <w:t>ณ วันที่</w:t>
      </w:r>
      <w:r w:rsidRPr="002808E7">
        <w:rPr>
          <w:rFonts w:ascii="Angsana New" w:hAnsi="Angsana New"/>
          <w:sz w:val="28"/>
          <w:szCs w:val="28"/>
        </w:rPr>
        <w:t xml:space="preserve"> 31</w:t>
      </w:r>
      <w:r w:rsidRPr="00A377DF">
        <w:rPr>
          <w:rFonts w:ascii="Angsana New" w:hAnsi="Angsana New"/>
          <w:sz w:val="28"/>
          <w:szCs w:val="28"/>
          <w:cs/>
        </w:rPr>
        <w:t xml:space="preserve"> ธันวาคม </w:t>
      </w:r>
      <w:r w:rsidR="00C914B0">
        <w:rPr>
          <w:rFonts w:ascii="Angsana New" w:hAnsi="Angsana New"/>
          <w:sz w:val="28"/>
          <w:szCs w:val="28"/>
        </w:rPr>
        <w:t xml:space="preserve">2566 </w:t>
      </w:r>
      <w:r w:rsidR="00C914B0" w:rsidRPr="00A377DF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2808E7">
        <w:rPr>
          <w:rFonts w:ascii="Angsana New" w:hAnsi="Angsana New"/>
          <w:sz w:val="28"/>
          <w:szCs w:val="28"/>
        </w:rPr>
        <w:t>2565</w:t>
      </w:r>
      <w:r w:rsidRPr="00A377DF">
        <w:rPr>
          <w:rFonts w:ascii="Angsana New" w:hAnsi="Angsana New"/>
          <w:sz w:val="28"/>
          <w:szCs w:val="28"/>
          <w:cs/>
        </w:rPr>
        <w:t xml:space="preserve"> บริษัทมีสินทรัพย์ทางการเงินที่วัดมูลค่าด้วยมูลค่ายุติธรรม แยกแสดงมูลค่าตามบัญชีและมูลค่ายุติธรรมของสินทรัพย์และหนี้สินทางการเงิน รวมถึงลำดับชั้นมูลค่ายุติธรรม ดังนี้</w:t>
      </w:r>
    </w:p>
    <w:tbl>
      <w:tblPr>
        <w:tblW w:w="949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977"/>
        <w:gridCol w:w="1276"/>
        <w:gridCol w:w="283"/>
        <w:gridCol w:w="993"/>
        <w:gridCol w:w="256"/>
        <w:gridCol w:w="1019"/>
        <w:gridCol w:w="283"/>
        <w:gridCol w:w="993"/>
        <w:gridCol w:w="257"/>
        <w:gridCol w:w="1161"/>
      </w:tblGrid>
      <w:tr w:rsidR="004C011D" w:rsidRPr="00625E49" w14:paraId="275C9C61" w14:textId="77777777" w:rsidTr="00055F02">
        <w:trPr>
          <w:trHeight w:val="397"/>
        </w:trPr>
        <w:tc>
          <w:tcPr>
            <w:tcW w:w="2977" w:type="dxa"/>
          </w:tcPr>
          <w:p w14:paraId="63348B3F" w14:textId="77777777" w:rsidR="004C011D" w:rsidRPr="00B94003" w:rsidRDefault="004C011D" w:rsidP="008F016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9"/>
            <w:vAlign w:val="bottom"/>
          </w:tcPr>
          <w:p w14:paraId="71CED8B5" w14:textId="77777777" w:rsidR="004C011D" w:rsidRPr="00A377DF" w:rsidRDefault="004C011D" w:rsidP="008F016D">
            <w:pPr>
              <w:tabs>
                <w:tab w:val="left" w:pos="-245"/>
              </w:tabs>
              <w:spacing w:line="240" w:lineRule="auto"/>
              <w:ind w:left="363" w:right="-108" w:hanging="19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4C011D" w:rsidRPr="00625E49" w14:paraId="4BC5EB21" w14:textId="77777777" w:rsidTr="00055F02">
        <w:trPr>
          <w:trHeight w:val="397"/>
        </w:trPr>
        <w:tc>
          <w:tcPr>
            <w:tcW w:w="2977" w:type="dxa"/>
          </w:tcPr>
          <w:p w14:paraId="26E7FC32" w14:textId="77777777" w:rsidR="004C011D" w:rsidRPr="00B94003" w:rsidRDefault="004C011D" w:rsidP="008F016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9"/>
            <w:tcBorders>
              <w:top w:val="single" w:sz="4" w:space="0" w:color="auto"/>
            </w:tcBorders>
            <w:vAlign w:val="bottom"/>
          </w:tcPr>
          <w:p w14:paraId="2CC2E487" w14:textId="77777777" w:rsidR="004C011D" w:rsidRPr="00EC5FC2" w:rsidRDefault="004C011D" w:rsidP="008F016D">
            <w:pPr>
              <w:tabs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Pr="00A377DF">
              <w:rPr>
                <w:rFonts w:asciiTheme="majorBidi" w:hAnsiTheme="majorBidi"/>
                <w:sz w:val="28"/>
                <w:szCs w:val="28"/>
                <w:cs/>
              </w:rPr>
              <w:t>การเงินที่แสดงเงินลงทุนตามวิธีส่วนได้เสีย/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Pr="00A377DF">
              <w:rPr>
                <w:rFonts w:asciiTheme="majorBidi" w:hAnsiTheme="majorBidi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4C011D" w:rsidRPr="00625E49" w14:paraId="5C32BE19" w14:textId="77777777" w:rsidTr="00055F02">
        <w:trPr>
          <w:trHeight w:val="397"/>
        </w:trPr>
        <w:tc>
          <w:tcPr>
            <w:tcW w:w="2977" w:type="dxa"/>
          </w:tcPr>
          <w:p w14:paraId="02DA33E6" w14:textId="77777777" w:rsidR="004C011D" w:rsidRPr="00B94003" w:rsidRDefault="004C011D" w:rsidP="008F016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9"/>
            <w:tcBorders>
              <w:top w:val="single" w:sz="4" w:space="0" w:color="auto"/>
            </w:tcBorders>
            <w:vAlign w:val="bottom"/>
          </w:tcPr>
          <w:p w14:paraId="0805A90B" w14:textId="5D0437FC" w:rsidR="004C011D" w:rsidRPr="00B94003" w:rsidRDefault="004C011D" w:rsidP="008F016D">
            <w:pPr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C04A7">
              <w:rPr>
                <w:rFonts w:ascii="Angsana New" w:hAnsi="Angsana New"/>
                <w:sz w:val="28"/>
                <w:szCs w:val="28"/>
              </w:rPr>
              <w:t>3</w:t>
            </w:r>
            <w:r w:rsidR="006213DA">
              <w:rPr>
                <w:rFonts w:ascii="Angsana New" w:hAnsi="Angsana New"/>
                <w:sz w:val="28"/>
                <w:szCs w:val="28"/>
              </w:rPr>
              <w:t>1</w:t>
            </w:r>
            <w:r w:rsidRPr="008C04A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213DA" w:rsidRPr="00A377DF">
              <w:rPr>
                <w:rFonts w:ascii="Angsana New" w:hAnsi="Angsana New" w:cstheme="majorBidi" w:hint="cs"/>
                <w:sz w:val="28"/>
                <w:szCs w:val="28"/>
                <w:cs/>
              </w:rPr>
              <w:t>ธันวาคม</w:t>
            </w:r>
            <w:r w:rsidRPr="00A377DF">
              <w:rPr>
                <w:rFonts w:ascii="Angsana New" w:hAnsi="Angsana New" w:cstheme="majorBidi"/>
                <w:sz w:val="28"/>
                <w:szCs w:val="28"/>
                <w:cs/>
              </w:rPr>
              <w:t xml:space="preserve"> </w:t>
            </w:r>
            <w:r w:rsidRPr="008C04A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C011D" w:rsidRPr="00625E49" w14:paraId="624765C6" w14:textId="77777777" w:rsidTr="00055F02">
        <w:trPr>
          <w:trHeight w:val="397"/>
        </w:trPr>
        <w:tc>
          <w:tcPr>
            <w:tcW w:w="2977" w:type="dxa"/>
          </w:tcPr>
          <w:p w14:paraId="21B3B145" w14:textId="77777777" w:rsidR="004C011D" w:rsidRPr="00B94003" w:rsidRDefault="004C011D" w:rsidP="008F016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5A479B7" w14:textId="77777777" w:rsidR="004C011D" w:rsidRPr="00A377DF" w:rsidRDefault="004C011D" w:rsidP="008F016D">
            <w:pPr>
              <w:spacing w:line="240" w:lineRule="auto"/>
              <w:ind w:left="456" w:hanging="9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11DE0633" w14:textId="77777777" w:rsidR="004C011D" w:rsidRPr="00B94003" w:rsidRDefault="004C011D" w:rsidP="008F016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A08628" w14:textId="77777777" w:rsidR="004C011D" w:rsidRPr="00B94003" w:rsidRDefault="004C011D" w:rsidP="008F016D">
            <w:pPr>
              <w:spacing w:line="240" w:lineRule="auto"/>
              <w:ind w:left="-11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4C011D" w:rsidRPr="00625E49" w14:paraId="05F46F13" w14:textId="77777777" w:rsidTr="00055F02">
        <w:trPr>
          <w:trHeight w:val="397"/>
        </w:trPr>
        <w:tc>
          <w:tcPr>
            <w:tcW w:w="2977" w:type="dxa"/>
            <w:vAlign w:val="center"/>
          </w:tcPr>
          <w:p w14:paraId="68185470" w14:textId="77777777" w:rsidR="004C011D" w:rsidRPr="00B94003" w:rsidRDefault="004C011D" w:rsidP="008F016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86C4207" w14:textId="77777777" w:rsidR="004C011D" w:rsidRPr="00A377DF" w:rsidRDefault="004C011D" w:rsidP="008F016D">
            <w:pPr>
              <w:spacing w:line="240" w:lineRule="auto"/>
              <w:ind w:left="-103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83" w:type="dxa"/>
            <w:vAlign w:val="bottom"/>
          </w:tcPr>
          <w:p w14:paraId="3C2DCB41" w14:textId="77777777" w:rsidR="004C011D" w:rsidRPr="00B94003" w:rsidRDefault="004C011D" w:rsidP="008F016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43DB45BE" w14:textId="77777777" w:rsidR="004C011D" w:rsidRPr="00A377DF" w:rsidRDefault="004C011D" w:rsidP="008F016D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6" w:type="dxa"/>
            <w:vAlign w:val="bottom"/>
          </w:tcPr>
          <w:p w14:paraId="4E0F6EA7" w14:textId="77777777" w:rsidR="004C011D" w:rsidRPr="00B94003" w:rsidRDefault="004C011D" w:rsidP="008F016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4114D456" w14:textId="77777777" w:rsidR="004C011D" w:rsidRPr="00B94003" w:rsidRDefault="004C011D" w:rsidP="008F016D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77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83" w:type="dxa"/>
            <w:vAlign w:val="bottom"/>
          </w:tcPr>
          <w:p w14:paraId="5722AEA6" w14:textId="77777777" w:rsidR="004C011D" w:rsidRPr="00B94003" w:rsidRDefault="004C011D" w:rsidP="008F016D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892F41D" w14:textId="77777777" w:rsidR="004C011D" w:rsidRPr="00B94003" w:rsidRDefault="004C011D" w:rsidP="008F016D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77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57" w:type="dxa"/>
            <w:vAlign w:val="bottom"/>
          </w:tcPr>
          <w:p w14:paraId="68ABE642" w14:textId="77777777" w:rsidR="004C011D" w:rsidRPr="00B94003" w:rsidRDefault="004C011D" w:rsidP="008F016D">
            <w:pPr>
              <w:tabs>
                <w:tab w:val="left" w:pos="-251"/>
              </w:tabs>
              <w:spacing w:line="240" w:lineRule="auto"/>
              <w:ind w:left="-11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25AD5722" w14:textId="77777777" w:rsidR="004C011D" w:rsidRPr="00A377DF" w:rsidRDefault="004C011D" w:rsidP="008F016D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77D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C011D" w:rsidRPr="00625E49" w14:paraId="12B35D0C" w14:textId="77777777" w:rsidTr="00055F02">
        <w:trPr>
          <w:trHeight w:val="397"/>
        </w:trPr>
        <w:tc>
          <w:tcPr>
            <w:tcW w:w="2977" w:type="dxa"/>
            <w:vAlign w:val="bottom"/>
          </w:tcPr>
          <w:p w14:paraId="0D55D677" w14:textId="77777777" w:rsidR="004C011D" w:rsidRPr="00B94003" w:rsidRDefault="004C011D" w:rsidP="008F016D">
            <w:pPr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1114D4D" w14:textId="77777777" w:rsidR="004C011D" w:rsidRPr="00B94003" w:rsidRDefault="004C011D" w:rsidP="008F016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7FCF540B" w14:textId="77777777" w:rsidR="004C011D" w:rsidRPr="00B94003" w:rsidRDefault="004C011D" w:rsidP="008F016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4FD8185D" w14:textId="77777777" w:rsidR="004C011D" w:rsidRPr="00A377DF" w:rsidRDefault="004C011D" w:rsidP="008F016D">
            <w:pPr>
              <w:tabs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302B970E" w14:textId="77777777" w:rsidR="004C011D" w:rsidRPr="00B94003" w:rsidRDefault="004C011D" w:rsidP="008F016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134EC3D0" w14:textId="77777777" w:rsidR="004C011D" w:rsidRPr="00B94003" w:rsidRDefault="004C011D" w:rsidP="008F016D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4FBAC03A" w14:textId="77777777" w:rsidR="004C011D" w:rsidRPr="00B94003" w:rsidRDefault="004C011D" w:rsidP="008F016D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4A6D5DB7" w14:textId="77777777" w:rsidR="004C011D" w:rsidRPr="00B94003" w:rsidRDefault="004C011D" w:rsidP="008F016D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60B11DDB" w14:textId="77777777" w:rsidR="004C011D" w:rsidRPr="00B94003" w:rsidRDefault="004C011D" w:rsidP="008F016D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05D33560" w14:textId="77777777" w:rsidR="004C011D" w:rsidRPr="00B94003" w:rsidRDefault="004C011D" w:rsidP="008F016D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011D" w:rsidRPr="00625E49" w14:paraId="3165CF3C" w14:textId="77777777" w:rsidTr="00055F02">
        <w:trPr>
          <w:trHeight w:val="397"/>
        </w:trPr>
        <w:tc>
          <w:tcPr>
            <w:tcW w:w="2977" w:type="dxa"/>
            <w:vAlign w:val="bottom"/>
          </w:tcPr>
          <w:p w14:paraId="172F043B" w14:textId="6F414276" w:rsidR="004C011D" w:rsidRPr="00A377DF" w:rsidRDefault="004C011D" w:rsidP="00055F02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C20FC6" w14:textId="77777777" w:rsidR="004C011D" w:rsidRPr="00B94003" w:rsidRDefault="004C011D" w:rsidP="00055F02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CE3C539" w14:textId="77777777" w:rsidR="004C011D" w:rsidRPr="00B94003" w:rsidRDefault="004C011D" w:rsidP="00055F02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1911C838" w14:textId="77777777" w:rsidR="004C011D" w:rsidRPr="00A377DF" w:rsidRDefault="004C011D" w:rsidP="00055F02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5A3AD2C4" w14:textId="77777777" w:rsidR="004C011D" w:rsidRPr="00B94003" w:rsidRDefault="004C011D" w:rsidP="00055F02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1DB49045" w14:textId="77777777" w:rsidR="004C011D" w:rsidRPr="00B94003" w:rsidRDefault="004C011D" w:rsidP="00055F02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30F67CE" w14:textId="77777777" w:rsidR="004C011D" w:rsidRPr="00B94003" w:rsidRDefault="004C011D" w:rsidP="00055F02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710E2146" w14:textId="77777777" w:rsidR="004C011D" w:rsidRPr="00B94003" w:rsidRDefault="004C011D" w:rsidP="00055F02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461F79A8" w14:textId="77777777" w:rsidR="004C011D" w:rsidRPr="00B94003" w:rsidRDefault="004C011D" w:rsidP="00055F02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408B0C5B" w14:textId="77777777" w:rsidR="004C011D" w:rsidRPr="00B94003" w:rsidRDefault="004C011D" w:rsidP="00055F02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011D" w:rsidRPr="00625E49" w14:paraId="7D03A4A9" w14:textId="77777777" w:rsidTr="00055F02">
        <w:trPr>
          <w:trHeight w:val="397"/>
        </w:trPr>
        <w:tc>
          <w:tcPr>
            <w:tcW w:w="2977" w:type="dxa"/>
            <w:vAlign w:val="bottom"/>
          </w:tcPr>
          <w:p w14:paraId="29CBF1E9" w14:textId="77777777" w:rsidR="004C011D" w:rsidRPr="00A377DF" w:rsidRDefault="004C011D" w:rsidP="00055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7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ด้วยมูลค่ายุติธรรมผ่านกำไร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0C4B91" w14:textId="77777777" w:rsidR="004C011D" w:rsidRPr="00B94003" w:rsidRDefault="004C011D" w:rsidP="00055F02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42BBBDF0" w14:textId="77777777" w:rsidR="004C011D" w:rsidRPr="00B94003" w:rsidRDefault="004C011D" w:rsidP="00055F02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77265DF" w14:textId="77777777" w:rsidR="004C011D" w:rsidRPr="00A377DF" w:rsidRDefault="004C011D" w:rsidP="00055F02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3ABAF301" w14:textId="77777777" w:rsidR="004C011D" w:rsidRPr="00B94003" w:rsidRDefault="004C011D" w:rsidP="00055F02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310942C8" w14:textId="77777777" w:rsidR="004C011D" w:rsidRPr="00B94003" w:rsidRDefault="004C011D" w:rsidP="00055F02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4B53CF31" w14:textId="77777777" w:rsidR="004C011D" w:rsidRPr="00B94003" w:rsidRDefault="004C011D" w:rsidP="00055F02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9407127" w14:textId="77777777" w:rsidR="004C011D" w:rsidRPr="00B94003" w:rsidRDefault="004C011D" w:rsidP="00055F02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6841C3A7" w14:textId="77777777" w:rsidR="004C011D" w:rsidRPr="00B94003" w:rsidRDefault="004C011D" w:rsidP="00055F02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3DFBB961" w14:textId="77777777" w:rsidR="004C011D" w:rsidRPr="00B94003" w:rsidRDefault="004C011D" w:rsidP="00055F02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011D" w:rsidRPr="00625E49" w14:paraId="0ACF007F" w14:textId="77777777" w:rsidTr="00055F02">
        <w:trPr>
          <w:trHeight w:val="397"/>
        </w:trPr>
        <w:tc>
          <w:tcPr>
            <w:tcW w:w="2977" w:type="dxa"/>
            <w:vAlign w:val="bottom"/>
          </w:tcPr>
          <w:p w14:paraId="0FD0F337" w14:textId="77777777" w:rsidR="004C011D" w:rsidRPr="00A377DF" w:rsidRDefault="004C011D" w:rsidP="00055F02">
            <w:pPr>
              <w:tabs>
                <w:tab w:val="clear" w:pos="680"/>
                <w:tab w:val="left" w:pos="743"/>
              </w:tabs>
              <w:spacing w:line="240" w:lineRule="auto"/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0F365B" w14:textId="77777777" w:rsidR="004C011D" w:rsidRPr="00B94003" w:rsidRDefault="004C011D" w:rsidP="00055F02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8A535CD" w14:textId="77777777" w:rsidR="004C011D" w:rsidRPr="00B94003" w:rsidRDefault="004C011D" w:rsidP="00055F02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450DACCC" w14:textId="77777777" w:rsidR="004C011D" w:rsidRPr="00A377DF" w:rsidRDefault="004C011D" w:rsidP="00055F02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38AAF835" w14:textId="77777777" w:rsidR="004C011D" w:rsidRPr="00B94003" w:rsidRDefault="004C011D" w:rsidP="00055F02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1200EAE3" w14:textId="77777777" w:rsidR="004C011D" w:rsidRPr="00B94003" w:rsidRDefault="004C011D" w:rsidP="00055F02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483FD3F1" w14:textId="77777777" w:rsidR="004C011D" w:rsidRPr="00B94003" w:rsidRDefault="004C011D" w:rsidP="00055F02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53B29758" w14:textId="77777777" w:rsidR="004C011D" w:rsidRPr="00B94003" w:rsidRDefault="004C011D" w:rsidP="00055F02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05650029" w14:textId="77777777" w:rsidR="004C011D" w:rsidRPr="00B94003" w:rsidRDefault="004C011D" w:rsidP="00055F02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0EC3DBAC" w14:textId="77777777" w:rsidR="004C011D" w:rsidRPr="00B94003" w:rsidRDefault="004C011D" w:rsidP="00055F02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011D" w:rsidRPr="00625E49" w14:paraId="1A75EEFD" w14:textId="77777777" w:rsidTr="00055F02">
        <w:trPr>
          <w:trHeight w:val="397"/>
        </w:trPr>
        <w:tc>
          <w:tcPr>
            <w:tcW w:w="2977" w:type="dxa"/>
            <w:vAlign w:val="bottom"/>
          </w:tcPr>
          <w:p w14:paraId="7C757660" w14:textId="359F998F" w:rsidR="004C011D" w:rsidRPr="00A377DF" w:rsidRDefault="004C011D" w:rsidP="00055F02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4B317E" w14:textId="77777777" w:rsidR="004C011D" w:rsidRPr="00B94003" w:rsidRDefault="004C011D" w:rsidP="00055F02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CB688E9" w14:textId="77777777" w:rsidR="004C011D" w:rsidRPr="00B94003" w:rsidRDefault="004C011D" w:rsidP="00055F02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1AF4032" w14:textId="77777777" w:rsidR="004C011D" w:rsidRPr="00A377DF" w:rsidRDefault="004C011D" w:rsidP="00055F02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3B3E60DB" w14:textId="77777777" w:rsidR="004C011D" w:rsidRPr="00B94003" w:rsidRDefault="004C011D" w:rsidP="00055F02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63168F38" w14:textId="77777777" w:rsidR="004C011D" w:rsidRPr="00B94003" w:rsidRDefault="004C011D" w:rsidP="00055F02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3814A22" w14:textId="77777777" w:rsidR="004C011D" w:rsidRPr="00B94003" w:rsidRDefault="004C011D" w:rsidP="00055F02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4205DEAE" w14:textId="77777777" w:rsidR="004C011D" w:rsidRPr="00B94003" w:rsidRDefault="004C011D" w:rsidP="00055F02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763C9B70" w14:textId="77777777" w:rsidR="004C011D" w:rsidRPr="00B94003" w:rsidRDefault="004C011D" w:rsidP="00055F02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0E241CEA" w14:textId="77777777" w:rsidR="004C011D" w:rsidRPr="00B94003" w:rsidRDefault="004C011D" w:rsidP="00055F02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5F02" w:rsidRPr="00625E49" w14:paraId="1140AEEE" w14:textId="77777777" w:rsidTr="00055F02">
        <w:trPr>
          <w:trHeight w:val="397"/>
        </w:trPr>
        <w:tc>
          <w:tcPr>
            <w:tcW w:w="2977" w:type="dxa"/>
            <w:vAlign w:val="bottom"/>
          </w:tcPr>
          <w:p w14:paraId="395E194E" w14:textId="77777777" w:rsidR="00055F02" w:rsidRPr="00625007" w:rsidRDefault="00055F02" w:rsidP="00055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7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FDA46B" w14:textId="0FF98B82" w:rsidR="00055F02" w:rsidRPr="00B94003" w:rsidRDefault="00055F02" w:rsidP="00055F02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  <w:r w:rsidR="000A37E8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0A37E8">
              <w:rPr>
                <w:rFonts w:ascii="Angsana New" w:hAnsi="Angsana New"/>
                <w:sz w:val="28"/>
                <w:szCs w:val="28"/>
              </w:rPr>
              <w:t>470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989F8" w14:textId="77777777" w:rsidR="00055F02" w:rsidRPr="00B94003" w:rsidRDefault="00055F02" w:rsidP="00055F02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4EB48E" w14:textId="4C26D285" w:rsidR="00055F02" w:rsidRPr="00A377DF" w:rsidRDefault="00055F02" w:rsidP="00055F02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176,15</w:t>
            </w:r>
            <w:r w:rsidR="000A37E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716DAC" w14:textId="77777777" w:rsidR="00055F02" w:rsidRPr="00B94003" w:rsidRDefault="00055F02" w:rsidP="00055F02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894144" w14:textId="3799FF84" w:rsidR="00055F02" w:rsidRPr="00B94003" w:rsidRDefault="00055F02" w:rsidP="00055F02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0A37E8">
              <w:rPr>
                <w:rFonts w:ascii="Angsana New" w:hAnsi="Angsana New"/>
                <w:sz w:val="28"/>
                <w:szCs w:val="28"/>
              </w:rPr>
              <w:t>0,316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99A91E" w14:textId="77777777" w:rsidR="00055F02" w:rsidRPr="00B94003" w:rsidRDefault="00055F02" w:rsidP="00055F02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F9AE74" w14:textId="14B21005" w:rsidR="00055F02" w:rsidRPr="00B94003" w:rsidRDefault="00055F02" w:rsidP="00055F02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A667B7" w14:textId="77777777" w:rsidR="00055F02" w:rsidRPr="00B94003" w:rsidRDefault="00055F02" w:rsidP="00055F02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E5AD94" w14:textId="4E3F111C" w:rsidR="00055F02" w:rsidRPr="00B94003" w:rsidRDefault="00055F02" w:rsidP="00055F02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  <w:r w:rsidR="000A37E8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0A37E8">
              <w:rPr>
                <w:rFonts w:ascii="Angsana New" w:hAnsi="Angsana New"/>
                <w:sz w:val="28"/>
                <w:szCs w:val="28"/>
              </w:rPr>
              <w:t>470</w:t>
            </w:r>
          </w:p>
        </w:tc>
      </w:tr>
      <w:tr w:rsidR="00055F02" w:rsidRPr="005764E7" w14:paraId="5D298D00" w14:textId="77777777" w:rsidTr="00055F02">
        <w:trPr>
          <w:trHeight w:val="39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983A1B8" w14:textId="77777777" w:rsidR="00055F02" w:rsidRPr="00A377DF" w:rsidRDefault="00055F02" w:rsidP="00055F02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E01810" w14:textId="3764EDA2" w:rsidR="00055F02" w:rsidRPr="00602A0B" w:rsidRDefault="00055F02" w:rsidP="00055F02">
            <w:pPr>
              <w:tabs>
                <w:tab w:val="clear" w:pos="227"/>
              </w:tabs>
              <w:spacing w:line="240" w:lineRule="auto"/>
              <w:ind w:left="363" w:hanging="3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02A0B">
              <w:rPr>
                <w:rFonts w:ascii="Angsana New" w:hAnsi="Angsana New"/>
                <w:b/>
                <w:bCs/>
                <w:sz w:val="28"/>
                <w:szCs w:val="28"/>
              </w:rPr>
              <w:t>23</w:t>
            </w:r>
            <w:r w:rsidR="000A37E8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602A0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0A37E8">
              <w:rPr>
                <w:rFonts w:ascii="Angsana New" w:hAnsi="Angsana New"/>
                <w:b/>
                <w:bCs/>
                <w:sz w:val="28"/>
                <w:szCs w:val="28"/>
              </w:rPr>
              <w:t>470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80058" w14:textId="77777777" w:rsidR="00055F02" w:rsidRPr="00602A0B" w:rsidRDefault="00055F02" w:rsidP="00055F02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F020457" w14:textId="780A795A" w:rsidR="00055F02" w:rsidRPr="00A377DF" w:rsidRDefault="00055F02" w:rsidP="00055F02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02A0B">
              <w:rPr>
                <w:rFonts w:ascii="Angsana New" w:hAnsi="Angsana New"/>
                <w:b/>
                <w:bCs/>
                <w:sz w:val="28"/>
                <w:szCs w:val="28"/>
              </w:rPr>
              <w:t>176,15</w:t>
            </w:r>
            <w:r w:rsidR="000A37E8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D454F" w14:textId="77777777" w:rsidR="00055F02" w:rsidRPr="00602A0B" w:rsidRDefault="00055F02" w:rsidP="00055F02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08E163" w14:textId="365D5905" w:rsidR="00055F02" w:rsidRPr="00602A0B" w:rsidRDefault="00055F02" w:rsidP="00055F02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02A0B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0A37E8">
              <w:rPr>
                <w:rFonts w:ascii="Angsana New" w:hAnsi="Angsana New"/>
                <w:b/>
                <w:bCs/>
                <w:sz w:val="28"/>
                <w:szCs w:val="28"/>
              </w:rPr>
              <w:t>0,316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BB45D8" w14:textId="77777777" w:rsidR="00055F02" w:rsidRPr="00602A0B" w:rsidRDefault="00055F02" w:rsidP="00055F02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8732FC2" w14:textId="0E1D598D" w:rsidR="00055F02" w:rsidRPr="00A377DF" w:rsidRDefault="00055F02" w:rsidP="00055F02">
            <w:pPr>
              <w:spacing w:line="240" w:lineRule="auto"/>
              <w:ind w:left="-11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02A0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FBF978" w14:textId="77777777" w:rsidR="00055F02" w:rsidRPr="00602A0B" w:rsidRDefault="00055F02" w:rsidP="00055F02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E9E622F" w14:textId="11E608E4" w:rsidR="00055F02" w:rsidRPr="00602A0B" w:rsidRDefault="00055F02" w:rsidP="00055F0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75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02A0B">
              <w:rPr>
                <w:rFonts w:ascii="Angsana New" w:hAnsi="Angsana New"/>
                <w:sz w:val="28"/>
                <w:szCs w:val="28"/>
                <w:cs/>
              </w:rPr>
              <w:t>23</w:t>
            </w:r>
            <w:r w:rsidR="000A37E8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602A0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="000A37E8">
              <w:rPr>
                <w:rFonts w:ascii="Angsana New" w:hAnsi="Angsana New" w:hint="cs"/>
                <w:sz w:val="28"/>
                <w:szCs w:val="28"/>
                <w:cs/>
              </w:rPr>
              <w:t>470</w:t>
            </w:r>
          </w:p>
        </w:tc>
      </w:tr>
    </w:tbl>
    <w:p w14:paraId="6FB1DC30" w14:textId="77777777" w:rsidR="002965C3" w:rsidRPr="00A6106E" w:rsidRDefault="002965C3" w:rsidP="002965C3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49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977"/>
        <w:gridCol w:w="1276"/>
        <w:gridCol w:w="283"/>
        <w:gridCol w:w="993"/>
        <w:gridCol w:w="256"/>
        <w:gridCol w:w="1019"/>
        <w:gridCol w:w="283"/>
        <w:gridCol w:w="993"/>
        <w:gridCol w:w="257"/>
        <w:gridCol w:w="1161"/>
      </w:tblGrid>
      <w:tr w:rsidR="000B4EFF" w:rsidRPr="00625E49" w14:paraId="61E76240" w14:textId="77777777" w:rsidTr="00055F02">
        <w:trPr>
          <w:trHeight w:val="397"/>
        </w:trPr>
        <w:tc>
          <w:tcPr>
            <w:tcW w:w="2977" w:type="dxa"/>
          </w:tcPr>
          <w:p w14:paraId="4D851A17" w14:textId="77777777" w:rsidR="000B4EFF" w:rsidRPr="00B94003" w:rsidRDefault="000B4EFF" w:rsidP="008F016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9"/>
            <w:shd w:val="clear" w:color="auto" w:fill="auto"/>
            <w:vAlign w:val="bottom"/>
          </w:tcPr>
          <w:p w14:paraId="0646B701" w14:textId="77777777" w:rsidR="000B4EFF" w:rsidRPr="00A377DF" w:rsidRDefault="000B4EFF" w:rsidP="008F016D">
            <w:pPr>
              <w:tabs>
                <w:tab w:val="left" w:pos="-245"/>
              </w:tabs>
              <w:spacing w:line="240" w:lineRule="auto"/>
              <w:ind w:left="363" w:right="-108" w:hanging="19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B4EFF" w:rsidRPr="00625E49" w14:paraId="498AF018" w14:textId="77777777" w:rsidTr="00055F02">
        <w:trPr>
          <w:trHeight w:val="397"/>
        </w:trPr>
        <w:tc>
          <w:tcPr>
            <w:tcW w:w="2977" w:type="dxa"/>
          </w:tcPr>
          <w:p w14:paraId="04B116A2" w14:textId="77777777" w:rsidR="000B4EFF" w:rsidRPr="00B94003" w:rsidRDefault="000B4EFF" w:rsidP="008F016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9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DEF1D" w14:textId="77777777" w:rsidR="000B4EFF" w:rsidRPr="00EC5FC2" w:rsidRDefault="000B4EFF" w:rsidP="008F016D">
            <w:pPr>
              <w:tabs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Pr="00A377DF">
              <w:rPr>
                <w:rFonts w:asciiTheme="majorBidi" w:hAnsiTheme="majorBidi"/>
                <w:sz w:val="28"/>
                <w:szCs w:val="28"/>
                <w:cs/>
              </w:rPr>
              <w:t>การเงินที่แสดงเงินลงทุนตามวิธีส่วนได้เสีย/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Pr="00A377DF">
              <w:rPr>
                <w:rFonts w:asciiTheme="majorBidi" w:hAnsiTheme="majorBidi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0B4EFF" w:rsidRPr="00625E49" w14:paraId="278E5CF7" w14:textId="77777777" w:rsidTr="00055F02">
        <w:trPr>
          <w:trHeight w:val="397"/>
        </w:trPr>
        <w:tc>
          <w:tcPr>
            <w:tcW w:w="2977" w:type="dxa"/>
          </w:tcPr>
          <w:p w14:paraId="7229AA46" w14:textId="77777777" w:rsidR="000B4EFF" w:rsidRPr="00B94003" w:rsidRDefault="000B4EFF" w:rsidP="008F016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9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762C4D" w14:textId="77777777" w:rsidR="000B4EFF" w:rsidRPr="00B94003" w:rsidRDefault="000B4EFF" w:rsidP="008F016D">
            <w:pPr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377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0E61E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0B4EFF" w:rsidRPr="00625E49" w14:paraId="3AB97A1F" w14:textId="77777777" w:rsidTr="00055F02">
        <w:trPr>
          <w:trHeight w:val="397"/>
        </w:trPr>
        <w:tc>
          <w:tcPr>
            <w:tcW w:w="2977" w:type="dxa"/>
          </w:tcPr>
          <w:p w14:paraId="1B914527" w14:textId="77777777" w:rsidR="000B4EFF" w:rsidRPr="00B94003" w:rsidRDefault="000B4EFF" w:rsidP="008F016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F169F58" w14:textId="77777777" w:rsidR="000B4EFF" w:rsidRPr="00A377DF" w:rsidRDefault="000B4EFF" w:rsidP="008F016D">
            <w:pPr>
              <w:spacing w:line="240" w:lineRule="auto"/>
              <w:ind w:left="456" w:hanging="9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11EBB2F6" w14:textId="77777777" w:rsidR="000B4EFF" w:rsidRPr="00B94003" w:rsidRDefault="000B4EFF" w:rsidP="008F016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3D3F7E" w14:textId="77777777" w:rsidR="000B4EFF" w:rsidRPr="00B94003" w:rsidRDefault="000B4EFF" w:rsidP="008F016D">
            <w:pPr>
              <w:spacing w:line="240" w:lineRule="auto"/>
              <w:ind w:left="-11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B4EFF" w:rsidRPr="00625E49" w14:paraId="4FF53409" w14:textId="77777777" w:rsidTr="00055F02">
        <w:trPr>
          <w:trHeight w:val="397"/>
        </w:trPr>
        <w:tc>
          <w:tcPr>
            <w:tcW w:w="2977" w:type="dxa"/>
            <w:vAlign w:val="center"/>
          </w:tcPr>
          <w:p w14:paraId="788EDDB0" w14:textId="77777777" w:rsidR="000B4EFF" w:rsidRPr="00B94003" w:rsidRDefault="000B4EFF" w:rsidP="008F016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BDB8E65" w14:textId="77777777" w:rsidR="000B4EFF" w:rsidRPr="00A377DF" w:rsidRDefault="000B4EFF" w:rsidP="008F016D">
            <w:pPr>
              <w:spacing w:line="240" w:lineRule="auto"/>
              <w:ind w:left="-103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83" w:type="dxa"/>
            <w:vAlign w:val="bottom"/>
          </w:tcPr>
          <w:p w14:paraId="50F26A12" w14:textId="77777777" w:rsidR="000B4EFF" w:rsidRPr="00B94003" w:rsidRDefault="000B4EFF" w:rsidP="008F016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EDC02E9" w14:textId="77777777" w:rsidR="000B4EFF" w:rsidRPr="00A377DF" w:rsidRDefault="000B4EFF" w:rsidP="008F016D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6" w:type="dxa"/>
            <w:vAlign w:val="bottom"/>
          </w:tcPr>
          <w:p w14:paraId="5968A4B2" w14:textId="77777777" w:rsidR="000B4EFF" w:rsidRPr="00B94003" w:rsidRDefault="000B4EFF" w:rsidP="008F016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1E832AD7" w14:textId="77777777" w:rsidR="000B4EFF" w:rsidRPr="00B94003" w:rsidRDefault="000B4EFF" w:rsidP="008F016D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77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83" w:type="dxa"/>
            <w:vAlign w:val="bottom"/>
          </w:tcPr>
          <w:p w14:paraId="290F3C58" w14:textId="77777777" w:rsidR="000B4EFF" w:rsidRPr="00B94003" w:rsidRDefault="000B4EFF" w:rsidP="008F016D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488AC553" w14:textId="77777777" w:rsidR="000B4EFF" w:rsidRPr="00B94003" w:rsidRDefault="000B4EFF" w:rsidP="008F016D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77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57" w:type="dxa"/>
            <w:vAlign w:val="bottom"/>
          </w:tcPr>
          <w:p w14:paraId="0EC0D453" w14:textId="77777777" w:rsidR="000B4EFF" w:rsidRPr="00B94003" w:rsidRDefault="000B4EFF" w:rsidP="008F016D">
            <w:pPr>
              <w:tabs>
                <w:tab w:val="left" w:pos="-251"/>
              </w:tabs>
              <w:spacing w:line="240" w:lineRule="auto"/>
              <w:ind w:left="-11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169E3F75" w14:textId="77777777" w:rsidR="000B4EFF" w:rsidRPr="00A377DF" w:rsidRDefault="000B4EFF" w:rsidP="008F016D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77D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B4EFF" w:rsidRPr="00625E49" w14:paraId="6902A0A6" w14:textId="77777777" w:rsidTr="00055F02">
        <w:trPr>
          <w:trHeight w:val="397"/>
        </w:trPr>
        <w:tc>
          <w:tcPr>
            <w:tcW w:w="2977" w:type="dxa"/>
            <w:vAlign w:val="bottom"/>
          </w:tcPr>
          <w:p w14:paraId="0CDA1085" w14:textId="77777777" w:rsidR="000B4EFF" w:rsidRPr="00B94003" w:rsidRDefault="000B4EFF" w:rsidP="00055F02">
            <w:pPr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B86A3A" w14:textId="77777777" w:rsidR="000B4EFF" w:rsidRPr="00B94003" w:rsidRDefault="000B4EFF" w:rsidP="00055F02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51CFF77B" w14:textId="77777777" w:rsidR="000B4EFF" w:rsidRPr="00B94003" w:rsidRDefault="000B4EFF" w:rsidP="00055F02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3255FD4E" w14:textId="77777777" w:rsidR="000B4EFF" w:rsidRPr="00A377DF" w:rsidRDefault="000B4EFF" w:rsidP="00055F02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27E36816" w14:textId="77777777" w:rsidR="000B4EFF" w:rsidRPr="00B94003" w:rsidRDefault="000B4EFF" w:rsidP="00055F02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5A1CEA29" w14:textId="77777777" w:rsidR="000B4EFF" w:rsidRPr="00B94003" w:rsidRDefault="000B4EFF" w:rsidP="00055F02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224FFC64" w14:textId="77777777" w:rsidR="000B4EFF" w:rsidRPr="00B94003" w:rsidRDefault="000B4EFF" w:rsidP="00055F02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71924578" w14:textId="77777777" w:rsidR="000B4EFF" w:rsidRPr="00B94003" w:rsidRDefault="000B4EFF" w:rsidP="00055F02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137FEED4" w14:textId="77777777" w:rsidR="000B4EFF" w:rsidRPr="00B94003" w:rsidRDefault="000B4EFF" w:rsidP="00055F02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2DF9F397" w14:textId="77777777" w:rsidR="000B4EFF" w:rsidRPr="00B94003" w:rsidRDefault="000B4EFF" w:rsidP="00055F02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5F02" w:rsidRPr="00625E49" w14:paraId="432C76BE" w14:textId="77777777" w:rsidTr="00055F02">
        <w:trPr>
          <w:trHeight w:val="397"/>
        </w:trPr>
        <w:tc>
          <w:tcPr>
            <w:tcW w:w="2977" w:type="dxa"/>
            <w:vAlign w:val="bottom"/>
          </w:tcPr>
          <w:p w14:paraId="5880A1D9" w14:textId="6F653453" w:rsidR="00055F02" w:rsidRPr="00A377DF" w:rsidRDefault="00055F02" w:rsidP="00055F02">
            <w:pPr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CDEAA8" w14:textId="77777777" w:rsidR="00055F02" w:rsidRPr="00B94003" w:rsidRDefault="00055F02" w:rsidP="00055F02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4BB00D4A" w14:textId="77777777" w:rsidR="00055F02" w:rsidRPr="00B94003" w:rsidRDefault="00055F02" w:rsidP="00055F02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BFABD0E" w14:textId="77777777" w:rsidR="00055F02" w:rsidRPr="00A377DF" w:rsidRDefault="00055F02" w:rsidP="00055F02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1D338E84" w14:textId="77777777" w:rsidR="00055F02" w:rsidRPr="00B94003" w:rsidRDefault="00055F02" w:rsidP="00055F02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5DEF1BEB" w14:textId="77777777" w:rsidR="00055F02" w:rsidRPr="00B94003" w:rsidRDefault="00055F02" w:rsidP="00055F02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90EE887" w14:textId="77777777" w:rsidR="00055F02" w:rsidRPr="00B94003" w:rsidRDefault="00055F02" w:rsidP="00055F02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BFB5AF0" w14:textId="77777777" w:rsidR="00055F02" w:rsidRPr="00B94003" w:rsidRDefault="00055F02" w:rsidP="00055F02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44DC5F23" w14:textId="77777777" w:rsidR="00055F02" w:rsidRPr="00B94003" w:rsidRDefault="00055F02" w:rsidP="00055F02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553A9329" w14:textId="77777777" w:rsidR="00055F02" w:rsidRPr="00B94003" w:rsidRDefault="00055F02" w:rsidP="00055F02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5F02" w:rsidRPr="00625E49" w14:paraId="2D7016DA" w14:textId="77777777" w:rsidTr="00055F02">
        <w:trPr>
          <w:trHeight w:val="397"/>
        </w:trPr>
        <w:tc>
          <w:tcPr>
            <w:tcW w:w="2977" w:type="dxa"/>
            <w:vAlign w:val="bottom"/>
          </w:tcPr>
          <w:p w14:paraId="1BD4319D" w14:textId="307C3F4B" w:rsidR="00055F02" w:rsidRPr="00A377DF" w:rsidRDefault="00055F02" w:rsidP="004E3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7" w:right="-11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ด้วยมูลค่ายุติธรรมผ่านกำไร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801EAA" w14:textId="77777777" w:rsidR="00055F02" w:rsidRPr="00B94003" w:rsidRDefault="00055F02" w:rsidP="00055F02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C25364C" w14:textId="77777777" w:rsidR="00055F02" w:rsidRPr="00B94003" w:rsidRDefault="00055F02" w:rsidP="00055F02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AA0F9F1" w14:textId="77777777" w:rsidR="00055F02" w:rsidRPr="00A377DF" w:rsidRDefault="00055F02" w:rsidP="00055F02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3CA187F7" w14:textId="77777777" w:rsidR="00055F02" w:rsidRPr="00B94003" w:rsidRDefault="00055F02" w:rsidP="00055F02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1BE9DA69" w14:textId="77777777" w:rsidR="00055F02" w:rsidRPr="00B94003" w:rsidRDefault="00055F02" w:rsidP="00055F02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56CB327" w14:textId="77777777" w:rsidR="00055F02" w:rsidRPr="00B94003" w:rsidRDefault="00055F02" w:rsidP="00055F02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621C42B" w14:textId="77777777" w:rsidR="00055F02" w:rsidRPr="00B94003" w:rsidRDefault="00055F02" w:rsidP="00055F02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386FA021" w14:textId="77777777" w:rsidR="00055F02" w:rsidRPr="00B94003" w:rsidRDefault="00055F02" w:rsidP="00055F02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2D5EEB28" w14:textId="77777777" w:rsidR="00055F02" w:rsidRPr="00B94003" w:rsidRDefault="00055F02" w:rsidP="00055F02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5F02" w:rsidRPr="00625E49" w14:paraId="4BC69563" w14:textId="77777777" w:rsidTr="00055F02">
        <w:trPr>
          <w:trHeight w:val="397"/>
        </w:trPr>
        <w:tc>
          <w:tcPr>
            <w:tcW w:w="2977" w:type="dxa"/>
            <w:vAlign w:val="bottom"/>
          </w:tcPr>
          <w:p w14:paraId="40298150" w14:textId="4F03C0F0" w:rsidR="00055F02" w:rsidRPr="00A377DF" w:rsidRDefault="00055F02" w:rsidP="004E30A8">
            <w:pPr>
              <w:tabs>
                <w:tab w:val="clear" w:pos="680"/>
              </w:tabs>
              <w:spacing w:line="240" w:lineRule="auto"/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52A4EB" w14:textId="77777777" w:rsidR="00055F02" w:rsidRPr="00B94003" w:rsidRDefault="00055F02" w:rsidP="00055F02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48D9074" w14:textId="77777777" w:rsidR="00055F02" w:rsidRPr="00B94003" w:rsidRDefault="00055F02" w:rsidP="00055F02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5EB9E1D" w14:textId="77777777" w:rsidR="00055F02" w:rsidRPr="00A377DF" w:rsidRDefault="00055F02" w:rsidP="00055F02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5B1D8E8F" w14:textId="77777777" w:rsidR="00055F02" w:rsidRPr="00B94003" w:rsidRDefault="00055F02" w:rsidP="00055F02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17F2DD7E" w14:textId="77777777" w:rsidR="00055F02" w:rsidRPr="00B94003" w:rsidRDefault="00055F02" w:rsidP="00055F02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5B27E092" w14:textId="77777777" w:rsidR="00055F02" w:rsidRPr="00B94003" w:rsidRDefault="00055F02" w:rsidP="00055F02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3DF2AEA" w14:textId="77777777" w:rsidR="00055F02" w:rsidRPr="00B94003" w:rsidRDefault="00055F02" w:rsidP="00055F02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437E1FBC" w14:textId="77777777" w:rsidR="00055F02" w:rsidRPr="00B94003" w:rsidRDefault="00055F02" w:rsidP="00055F02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58944922" w14:textId="77777777" w:rsidR="00055F02" w:rsidRPr="00B94003" w:rsidRDefault="00055F02" w:rsidP="00055F02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E30A8" w:rsidRPr="00625E49" w14:paraId="4F1FA3A0" w14:textId="77777777" w:rsidTr="00055F02">
        <w:trPr>
          <w:trHeight w:val="397"/>
        </w:trPr>
        <w:tc>
          <w:tcPr>
            <w:tcW w:w="2977" w:type="dxa"/>
            <w:vAlign w:val="bottom"/>
          </w:tcPr>
          <w:p w14:paraId="560F0148" w14:textId="64A6B9DD" w:rsidR="004E30A8" w:rsidRPr="00A377DF" w:rsidRDefault="004E30A8" w:rsidP="004E3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377DF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B11946" w14:textId="77777777" w:rsidR="004E30A8" w:rsidRPr="00B94003" w:rsidRDefault="004E30A8" w:rsidP="004E30A8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5D235E68" w14:textId="77777777" w:rsidR="004E30A8" w:rsidRPr="00B94003" w:rsidRDefault="004E30A8" w:rsidP="004E30A8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0E99CAA" w14:textId="77777777" w:rsidR="004E30A8" w:rsidRPr="00A377DF" w:rsidRDefault="004E30A8" w:rsidP="004E30A8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0D2BFA48" w14:textId="77777777" w:rsidR="004E30A8" w:rsidRPr="00B94003" w:rsidRDefault="004E30A8" w:rsidP="004E30A8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6B2D4B6F" w14:textId="77777777" w:rsidR="004E30A8" w:rsidRPr="00B94003" w:rsidRDefault="004E30A8" w:rsidP="004E30A8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43B3D2C4" w14:textId="77777777" w:rsidR="004E30A8" w:rsidRPr="00B94003" w:rsidRDefault="004E30A8" w:rsidP="004E30A8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4A98357" w14:textId="77777777" w:rsidR="004E30A8" w:rsidRPr="00B94003" w:rsidRDefault="004E30A8" w:rsidP="004E30A8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56208E26" w14:textId="77777777" w:rsidR="004E30A8" w:rsidRPr="00B94003" w:rsidRDefault="004E30A8" w:rsidP="004E30A8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39FA3713" w14:textId="77777777" w:rsidR="004E30A8" w:rsidRPr="00B94003" w:rsidRDefault="004E30A8" w:rsidP="004E30A8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E30A8" w:rsidRPr="00625E49" w14:paraId="575F67DA" w14:textId="77777777" w:rsidTr="00055F02">
        <w:trPr>
          <w:trHeight w:val="397"/>
        </w:trPr>
        <w:tc>
          <w:tcPr>
            <w:tcW w:w="2977" w:type="dxa"/>
            <w:vAlign w:val="bottom"/>
          </w:tcPr>
          <w:p w14:paraId="0BD51528" w14:textId="73A923EE" w:rsidR="004E30A8" w:rsidRPr="00625007" w:rsidRDefault="004E30A8" w:rsidP="004E3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7"/>
              <w:rPr>
                <w:rFonts w:ascii="Angsana New" w:hAnsi="Angsana New"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9965D1" w14:textId="77777777" w:rsidR="004E30A8" w:rsidRPr="00B94003" w:rsidRDefault="004E30A8" w:rsidP="004E30A8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246,454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3C4EF" w14:textId="77777777" w:rsidR="004E30A8" w:rsidRPr="00B94003" w:rsidRDefault="004E30A8" w:rsidP="004E30A8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070600" w14:textId="77777777" w:rsidR="004E30A8" w:rsidRPr="00A377DF" w:rsidRDefault="004E30A8" w:rsidP="004E30A8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185,121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7E0D8A" w14:textId="77777777" w:rsidR="004E30A8" w:rsidRPr="00B94003" w:rsidRDefault="004E30A8" w:rsidP="004E30A8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DA0AF2" w14:textId="77777777" w:rsidR="004E30A8" w:rsidRPr="00B94003" w:rsidRDefault="004E30A8" w:rsidP="004E30A8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61,333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E2DF5F" w14:textId="77777777" w:rsidR="004E30A8" w:rsidRPr="00B94003" w:rsidRDefault="004E30A8" w:rsidP="004E30A8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A02A35" w14:textId="77777777" w:rsidR="004E30A8" w:rsidRPr="00B94003" w:rsidRDefault="004E30A8" w:rsidP="004E30A8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802645" w14:textId="77777777" w:rsidR="004E30A8" w:rsidRPr="00B94003" w:rsidRDefault="004E30A8" w:rsidP="004E30A8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48F803" w14:textId="77777777" w:rsidR="004E30A8" w:rsidRPr="00B94003" w:rsidRDefault="004E30A8" w:rsidP="004E30A8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77F5">
              <w:rPr>
                <w:rFonts w:ascii="Angsana New" w:hAnsi="Angsana New"/>
                <w:sz w:val="28"/>
                <w:szCs w:val="28"/>
              </w:rPr>
              <w:t>246,454</w:t>
            </w:r>
          </w:p>
        </w:tc>
      </w:tr>
      <w:tr w:rsidR="000B4EFF" w:rsidRPr="005764E7" w14:paraId="57C60047" w14:textId="77777777" w:rsidTr="00055F02">
        <w:trPr>
          <w:trHeight w:val="39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FEB18" w14:textId="77777777" w:rsidR="000B4EFF" w:rsidRPr="00A377DF" w:rsidRDefault="000B4EFF" w:rsidP="00055F02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D8AA37B" w14:textId="77777777" w:rsidR="000B4EFF" w:rsidRPr="003F77F5" w:rsidRDefault="000B4EFF" w:rsidP="00055F02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77F5">
              <w:rPr>
                <w:rFonts w:ascii="Angsana New" w:hAnsi="Angsana New"/>
                <w:b/>
                <w:bCs/>
                <w:sz w:val="28"/>
                <w:szCs w:val="28"/>
              </w:rPr>
              <w:t>246,454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E5C28" w14:textId="77777777" w:rsidR="000B4EFF" w:rsidRPr="00B94003" w:rsidRDefault="000B4EFF" w:rsidP="00055F02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E125D66" w14:textId="77777777" w:rsidR="000B4EFF" w:rsidRPr="00A377DF" w:rsidRDefault="000B4EFF" w:rsidP="00055F02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77F5">
              <w:rPr>
                <w:rFonts w:ascii="Angsana New" w:hAnsi="Angsana New"/>
                <w:b/>
                <w:bCs/>
                <w:sz w:val="28"/>
                <w:szCs w:val="28"/>
              </w:rPr>
              <w:t>185,121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5D6FD" w14:textId="77777777" w:rsidR="000B4EFF" w:rsidRPr="00B94003" w:rsidRDefault="000B4EFF" w:rsidP="00055F02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C6585F2" w14:textId="77777777" w:rsidR="000B4EFF" w:rsidRPr="003F77F5" w:rsidRDefault="000B4EFF" w:rsidP="00055F02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77F5">
              <w:rPr>
                <w:rFonts w:ascii="Angsana New" w:hAnsi="Angsana New"/>
                <w:b/>
                <w:bCs/>
                <w:sz w:val="28"/>
                <w:szCs w:val="28"/>
              </w:rPr>
              <w:t>61,333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D06D2D" w14:textId="77777777" w:rsidR="000B4EFF" w:rsidRPr="00B94003" w:rsidRDefault="000B4EFF" w:rsidP="00055F02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F95680" w14:textId="77777777" w:rsidR="000B4EFF" w:rsidRPr="00A377DF" w:rsidRDefault="000B4EFF" w:rsidP="00055F02">
            <w:pPr>
              <w:spacing w:line="240" w:lineRule="auto"/>
              <w:ind w:left="-11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784FC8" w14:textId="77777777" w:rsidR="000B4EFF" w:rsidRPr="00B94003" w:rsidRDefault="000B4EFF" w:rsidP="00055F02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199790E" w14:textId="77777777" w:rsidR="000B4EFF" w:rsidRPr="003F77F5" w:rsidRDefault="000B4EFF" w:rsidP="00055F0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75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F77F5">
              <w:rPr>
                <w:rFonts w:ascii="Angsana New" w:hAnsi="Angsana New"/>
                <w:sz w:val="28"/>
                <w:szCs w:val="28"/>
                <w:lang w:val="en-US"/>
              </w:rPr>
              <w:t>246,454</w:t>
            </w:r>
          </w:p>
        </w:tc>
      </w:tr>
    </w:tbl>
    <w:p w14:paraId="46845910" w14:textId="4AA06692" w:rsidR="008340E5" w:rsidRDefault="008340E5" w:rsidP="00834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right="51"/>
        <w:rPr>
          <w:rFonts w:ascii="Angsana New" w:hAnsi="Angsana New"/>
          <w:sz w:val="28"/>
          <w:szCs w:val="28"/>
        </w:rPr>
      </w:pPr>
      <w:r w:rsidRPr="00A377DF">
        <w:rPr>
          <w:rFonts w:ascii="Angsana New" w:hAnsi="Angsana New"/>
          <w:sz w:val="28"/>
          <w:szCs w:val="28"/>
          <w:cs/>
        </w:rPr>
        <w:t xml:space="preserve">บริษัทไม่มีรายการโอนระหว่างระดับ </w:t>
      </w:r>
      <w:r w:rsidRPr="00CB2959">
        <w:rPr>
          <w:rFonts w:ascii="Angsana New" w:hAnsi="Angsana New"/>
          <w:sz w:val="28"/>
          <w:szCs w:val="28"/>
        </w:rPr>
        <w:t xml:space="preserve">1 </w:t>
      </w:r>
      <w:r w:rsidRPr="00A377DF">
        <w:rPr>
          <w:rFonts w:ascii="Angsana New" w:hAnsi="Angsana New"/>
          <w:sz w:val="28"/>
          <w:szCs w:val="28"/>
          <w:cs/>
        </w:rPr>
        <w:t xml:space="preserve">ระดับ </w:t>
      </w:r>
      <w:r w:rsidRPr="00CB2959">
        <w:rPr>
          <w:rFonts w:ascii="Angsana New" w:hAnsi="Angsana New"/>
          <w:sz w:val="28"/>
          <w:szCs w:val="28"/>
        </w:rPr>
        <w:t xml:space="preserve">2 </w:t>
      </w:r>
      <w:r w:rsidRPr="00A377DF">
        <w:rPr>
          <w:rFonts w:ascii="Angsana New" w:hAnsi="Angsana New"/>
          <w:sz w:val="28"/>
          <w:szCs w:val="28"/>
          <w:cs/>
        </w:rPr>
        <w:t xml:space="preserve">และระดับ </w:t>
      </w:r>
      <w:r w:rsidRPr="00CB2959">
        <w:rPr>
          <w:rFonts w:ascii="Angsana New" w:hAnsi="Angsana New"/>
          <w:sz w:val="28"/>
          <w:szCs w:val="28"/>
        </w:rPr>
        <w:t xml:space="preserve">3 </w:t>
      </w:r>
      <w:r w:rsidRPr="00A377DF">
        <w:rPr>
          <w:rFonts w:ascii="Angsana New" w:hAnsi="Angsana New"/>
          <w:sz w:val="28"/>
          <w:szCs w:val="28"/>
          <w:cs/>
        </w:rPr>
        <w:t>ของลำดับชั้นมูลค่ายุติธรรมในระหว่าง</w:t>
      </w:r>
      <w:r w:rsidR="00227BCF" w:rsidRPr="00A377DF">
        <w:rPr>
          <w:rFonts w:ascii="Angsana New" w:hAnsi="Angsana New" w:hint="cs"/>
          <w:sz w:val="28"/>
          <w:szCs w:val="28"/>
          <w:cs/>
        </w:rPr>
        <w:t>ปี</w:t>
      </w:r>
    </w:p>
    <w:p w14:paraId="36329746" w14:textId="77777777" w:rsidR="00602A0B" w:rsidRDefault="008340E5" w:rsidP="00834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42" w:right="45"/>
        <w:rPr>
          <w:rFonts w:ascii="Angsana New" w:hAnsi="Angsana New"/>
          <w:sz w:val="28"/>
          <w:szCs w:val="28"/>
        </w:rPr>
      </w:pPr>
      <w:r w:rsidRPr="00AA2ACC">
        <w:rPr>
          <w:rFonts w:ascii="Angsana New" w:hAnsi="Angsana New"/>
          <w:sz w:val="28"/>
          <w:szCs w:val="28"/>
        </w:rPr>
        <w:t xml:space="preserve">  </w:t>
      </w:r>
    </w:p>
    <w:p w14:paraId="797B9510" w14:textId="77777777" w:rsidR="00602A0B" w:rsidRDefault="00602A0B" w:rsidP="00834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42" w:right="45"/>
        <w:rPr>
          <w:rFonts w:ascii="Angsana New" w:hAnsi="Angsana New"/>
          <w:sz w:val="28"/>
          <w:szCs w:val="28"/>
        </w:rPr>
      </w:pPr>
    </w:p>
    <w:p w14:paraId="025F7B61" w14:textId="77777777" w:rsidR="00602A0B" w:rsidRDefault="00602A0B" w:rsidP="00834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42" w:right="45"/>
        <w:rPr>
          <w:rFonts w:ascii="Angsana New" w:hAnsi="Angsana New"/>
          <w:sz w:val="28"/>
          <w:szCs w:val="28"/>
        </w:rPr>
      </w:pPr>
    </w:p>
    <w:p w14:paraId="5E598C8F" w14:textId="48A7D03F" w:rsidR="008340E5" w:rsidRPr="00A377DF" w:rsidRDefault="008340E5" w:rsidP="00934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right="45"/>
        <w:rPr>
          <w:rFonts w:ascii="Angsana New" w:hAnsi="Angsana New"/>
          <w:sz w:val="28"/>
          <w:szCs w:val="28"/>
          <w:cs/>
        </w:rPr>
      </w:pPr>
      <w:r w:rsidRPr="00A377DF">
        <w:rPr>
          <w:rFonts w:ascii="Angsana New" w:hAnsi="Angsana New"/>
          <w:sz w:val="28"/>
          <w:szCs w:val="28"/>
          <w:cs/>
        </w:rPr>
        <w:lastRenderedPageBreak/>
        <w:t>มูลค่ายุติธรรมของเครื่องมือทางการเงินได้มีการประมาณขึ้นโดยใช้วิธีการและข้อสมมติดังต่อไปนี้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394"/>
        <w:gridCol w:w="284"/>
        <w:gridCol w:w="4677"/>
      </w:tblGrid>
      <w:tr w:rsidR="00227BCF" w:rsidRPr="002361B3" w14:paraId="5FBE6E1D" w14:textId="77777777" w:rsidTr="008F016D">
        <w:trPr>
          <w:trHeight w:val="431"/>
        </w:trPr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14:paraId="2FA4E6C1" w14:textId="77777777" w:rsidR="00227BCF" w:rsidRPr="002361B3" w:rsidDel="00A37FCF" w:rsidRDefault="00227BCF" w:rsidP="008F016D">
            <w:pPr>
              <w:suppressAutoHyphens/>
              <w:spacing w:line="240" w:lineRule="auto"/>
              <w:ind w:right="-108"/>
              <w:jc w:val="center"/>
              <w:rPr>
                <w:rFonts w:ascii="Angsana New" w:eastAsia="Angsana New" w:hAnsi="Angsana New"/>
                <w:b/>
                <w:bCs/>
                <w:color w:val="000000"/>
                <w:spacing w:val="-2"/>
                <w:sz w:val="28"/>
                <w:szCs w:val="28"/>
                <w:lang w:eastAsia="zh-CN"/>
              </w:rPr>
            </w:pPr>
            <w:r w:rsidRPr="00A377DF">
              <w:rPr>
                <w:rFonts w:ascii="Angsana New" w:eastAsia="Angsana New" w:hAnsi="Angsana New"/>
                <w:b/>
                <w:bCs/>
                <w:color w:val="000000"/>
                <w:spacing w:val="-2"/>
                <w:sz w:val="28"/>
                <w:szCs w:val="28"/>
                <w:cs/>
                <w:lang w:eastAsia="zh-CN"/>
              </w:rPr>
              <w:t>ประเภท</w:t>
            </w:r>
          </w:p>
        </w:tc>
        <w:tc>
          <w:tcPr>
            <w:tcW w:w="284" w:type="dxa"/>
          </w:tcPr>
          <w:p w14:paraId="643545CA" w14:textId="77777777" w:rsidR="00227BCF" w:rsidRPr="00656B26" w:rsidRDefault="00227BCF" w:rsidP="008F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4677" w:type="dxa"/>
            <w:tcBorders>
              <w:bottom w:val="single" w:sz="4" w:space="0" w:color="auto"/>
            </w:tcBorders>
            <w:shd w:val="clear" w:color="auto" w:fill="auto"/>
          </w:tcPr>
          <w:p w14:paraId="6AC341C1" w14:textId="77777777" w:rsidR="00227BCF" w:rsidRPr="00A377DF" w:rsidRDefault="00227BCF" w:rsidP="008F016D">
            <w:pPr>
              <w:suppressAutoHyphens/>
              <w:spacing w:line="240" w:lineRule="auto"/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  <w:r w:rsidRPr="00A377D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>เทคนิคการประเมินมูลค่า</w:t>
            </w:r>
          </w:p>
        </w:tc>
      </w:tr>
      <w:tr w:rsidR="00227BCF" w:rsidRPr="002361B3" w14:paraId="78B09DE1" w14:textId="77777777" w:rsidTr="008F016D">
        <w:trPr>
          <w:trHeight w:val="355"/>
        </w:trPr>
        <w:tc>
          <w:tcPr>
            <w:tcW w:w="4394" w:type="dxa"/>
            <w:tcBorders>
              <w:top w:val="single" w:sz="4" w:space="0" w:color="auto"/>
            </w:tcBorders>
            <w:shd w:val="clear" w:color="auto" w:fill="auto"/>
          </w:tcPr>
          <w:p w14:paraId="2793490B" w14:textId="77777777" w:rsidR="00227BCF" w:rsidRDefault="00227BCF" w:rsidP="00227BCF">
            <w:pPr>
              <w:suppressAutoHyphens/>
              <w:spacing w:line="240" w:lineRule="auto"/>
              <w:ind w:left="-10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 - หลักทรัพย์จดทะเบียนในตลาด</w:t>
            </w:r>
          </w:p>
        </w:tc>
        <w:tc>
          <w:tcPr>
            <w:tcW w:w="284" w:type="dxa"/>
          </w:tcPr>
          <w:p w14:paraId="58660429" w14:textId="77777777" w:rsidR="00227BCF" w:rsidRPr="00656B26" w:rsidRDefault="00227BCF" w:rsidP="008F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172" w:right="27" w:hanging="142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4677" w:type="dxa"/>
            <w:tcBorders>
              <w:top w:val="single" w:sz="4" w:space="0" w:color="auto"/>
            </w:tcBorders>
            <w:shd w:val="clear" w:color="auto" w:fill="auto"/>
          </w:tcPr>
          <w:p w14:paraId="5CBA7894" w14:textId="77777777" w:rsidR="00227BCF" w:rsidRPr="00A377DF" w:rsidRDefault="00227BCF" w:rsidP="008F016D">
            <w:pPr>
              <w:suppressAutoHyphens/>
              <w:spacing w:line="240" w:lineRule="auto"/>
              <w:ind w:left="172" w:right="27" w:hanging="142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  <w:r w:rsidRPr="00A377DF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  <w:t>ราคาเสนอซื้อครั้งสุดท้ายในตลาดหลักทรัพย์แห่งประเทศไทย</w:t>
            </w:r>
          </w:p>
        </w:tc>
      </w:tr>
      <w:tr w:rsidR="00227BCF" w:rsidRPr="002361B3" w14:paraId="577109A5" w14:textId="77777777" w:rsidTr="008F016D">
        <w:trPr>
          <w:trHeight w:val="307"/>
        </w:trPr>
        <w:tc>
          <w:tcPr>
            <w:tcW w:w="4394" w:type="dxa"/>
            <w:shd w:val="clear" w:color="auto" w:fill="auto"/>
          </w:tcPr>
          <w:p w14:paraId="2AA5B1F5" w14:textId="77777777" w:rsidR="00227BCF" w:rsidRPr="00656B26" w:rsidRDefault="00227BCF" w:rsidP="00227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284" w:type="dxa"/>
          </w:tcPr>
          <w:p w14:paraId="31A8C92A" w14:textId="77777777" w:rsidR="00227BCF" w:rsidRPr="001444BC" w:rsidRDefault="00227BCF" w:rsidP="008F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5" w:right="-110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77" w:type="dxa"/>
            <w:shd w:val="clear" w:color="auto" w:fill="auto"/>
          </w:tcPr>
          <w:p w14:paraId="333A1CD6" w14:textId="77777777" w:rsidR="00227BCF" w:rsidRPr="00A377DF" w:rsidRDefault="00227BCF" w:rsidP="008F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5" w:right="-110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27BCF" w:rsidRPr="002361B3" w14:paraId="686907B5" w14:textId="77777777" w:rsidTr="008F016D">
        <w:trPr>
          <w:trHeight w:val="426"/>
        </w:trPr>
        <w:tc>
          <w:tcPr>
            <w:tcW w:w="4394" w:type="dxa"/>
            <w:shd w:val="clear" w:color="auto" w:fill="auto"/>
          </w:tcPr>
          <w:p w14:paraId="268BD8DB" w14:textId="77777777" w:rsidR="00227BCF" w:rsidRDefault="00227BCF" w:rsidP="00227BCF">
            <w:pPr>
              <w:suppressAutoHyphens/>
              <w:spacing w:line="240" w:lineRule="auto"/>
              <w:ind w:left="-10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 เงินลงทุนในตราสารทุน - หลักทรัพย์ที่ไม่อยู่ในความ</w:t>
            </w:r>
          </w:p>
        </w:tc>
        <w:tc>
          <w:tcPr>
            <w:tcW w:w="284" w:type="dxa"/>
          </w:tcPr>
          <w:p w14:paraId="5E0B2232" w14:textId="77777777" w:rsidR="00227BCF" w:rsidRPr="00656B26" w:rsidRDefault="00227BCF" w:rsidP="008F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4677" w:type="dxa"/>
            <w:shd w:val="clear" w:color="auto" w:fill="auto"/>
          </w:tcPr>
          <w:p w14:paraId="6C2BD3CB" w14:textId="77777777" w:rsidR="00227BCF" w:rsidRPr="00625E49" w:rsidRDefault="00227BCF" w:rsidP="008F016D">
            <w:pPr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lang w:eastAsia="zh-CN"/>
              </w:rPr>
            </w:pPr>
            <w:r w:rsidRPr="00A377DF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  <w:t>ประเมินมูลค่าโดยใช้แผนธุรกิจร่วมกับการประเมินสภาพ</w:t>
            </w:r>
          </w:p>
        </w:tc>
      </w:tr>
      <w:tr w:rsidR="00227BCF" w:rsidRPr="002361B3" w14:paraId="65AAAAF0" w14:textId="77777777" w:rsidTr="008F016D">
        <w:trPr>
          <w:trHeight w:val="277"/>
        </w:trPr>
        <w:tc>
          <w:tcPr>
            <w:tcW w:w="4394" w:type="dxa"/>
            <w:shd w:val="clear" w:color="auto" w:fill="auto"/>
          </w:tcPr>
          <w:p w14:paraId="2059996D" w14:textId="77777777" w:rsidR="00227BCF" w:rsidRPr="00656B26" w:rsidRDefault="00227BCF" w:rsidP="00227BCF">
            <w:pPr>
              <w:suppressAutoHyphens/>
              <w:spacing w:line="240" w:lineRule="auto"/>
              <w:ind w:left="-10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 xml:space="preserve"> ต้องการตลาด</w:t>
            </w:r>
          </w:p>
        </w:tc>
        <w:tc>
          <w:tcPr>
            <w:tcW w:w="284" w:type="dxa"/>
          </w:tcPr>
          <w:p w14:paraId="285FA8F1" w14:textId="77777777" w:rsidR="00227BCF" w:rsidRPr="00656B26" w:rsidRDefault="00227BCF" w:rsidP="008F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4677" w:type="dxa"/>
            <w:shd w:val="clear" w:color="auto" w:fill="auto"/>
          </w:tcPr>
          <w:p w14:paraId="78E0DDD2" w14:textId="77777777" w:rsidR="00227BCF" w:rsidRPr="00A377DF" w:rsidRDefault="00227BCF" w:rsidP="008F016D">
            <w:pPr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  <w:r w:rsidRPr="00A377DF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  <w:t>ปัจจุบันของตลาดโดยใช้วิธีคิดลดมูลค่าปัจจุบันสุทธิของ</w:t>
            </w:r>
          </w:p>
        </w:tc>
      </w:tr>
      <w:tr w:rsidR="00227BCF" w:rsidRPr="002361B3" w14:paraId="4ED15EE7" w14:textId="77777777" w:rsidTr="008F016D">
        <w:trPr>
          <w:trHeight w:val="325"/>
        </w:trPr>
        <w:tc>
          <w:tcPr>
            <w:tcW w:w="4394" w:type="dxa"/>
            <w:shd w:val="clear" w:color="auto" w:fill="auto"/>
          </w:tcPr>
          <w:p w14:paraId="5F6C9785" w14:textId="77777777" w:rsidR="00227BCF" w:rsidRPr="001444BC" w:rsidRDefault="00227BCF" w:rsidP="008F016D">
            <w:pPr>
              <w:suppressAutoHyphens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63FDBD74" w14:textId="77777777" w:rsidR="00227BCF" w:rsidRPr="00656B26" w:rsidRDefault="00227BCF" w:rsidP="008F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4677" w:type="dxa"/>
            <w:shd w:val="clear" w:color="auto" w:fill="auto"/>
          </w:tcPr>
          <w:p w14:paraId="1859F9D0" w14:textId="77777777" w:rsidR="00227BCF" w:rsidRPr="00A377DF" w:rsidRDefault="00227BCF" w:rsidP="008F016D">
            <w:pPr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  <w:r w:rsidRPr="00A377DF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  <w:t>กระแสเงินสด</w:t>
            </w:r>
          </w:p>
        </w:tc>
      </w:tr>
    </w:tbl>
    <w:p w14:paraId="4DA67679" w14:textId="17C2DA42" w:rsidR="000F0239" w:rsidRPr="00D566CF" w:rsidRDefault="00B6235B" w:rsidP="009563EB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  <w:cs/>
        </w:rPr>
      </w:pPr>
      <w:r w:rsidRPr="00D566CF">
        <w:rPr>
          <w:rFonts w:ascii="Angsana New" w:hAnsi="Angsana New"/>
          <w:sz w:val="28"/>
          <w:szCs w:val="28"/>
          <w:cs/>
        </w:rPr>
        <w:t>ภาระผูกพัน</w:t>
      </w:r>
      <w:r w:rsidR="007548AD" w:rsidRPr="00D566CF">
        <w:rPr>
          <w:rFonts w:ascii="Angsana New" w:hAnsi="Angsana New"/>
          <w:sz w:val="28"/>
          <w:szCs w:val="28"/>
          <w:cs/>
        </w:rPr>
        <w:t>และหนี้สินที่อาจเกิดขึ้น</w:t>
      </w:r>
    </w:p>
    <w:p w14:paraId="061BD53B" w14:textId="5D1384F6" w:rsidR="00B6235B" w:rsidRPr="00D566CF" w:rsidRDefault="00B6235B" w:rsidP="00443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426" w:hanging="142"/>
        <w:jc w:val="thaiDistribute"/>
        <w:rPr>
          <w:rFonts w:ascii="Angsana New" w:hAnsi="Angsana New"/>
          <w:sz w:val="28"/>
          <w:szCs w:val="28"/>
        </w:rPr>
      </w:pPr>
      <w:r w:rsidRPr="00D566CF">
        <w:rPr>
          <w:rFonts w:ascii="Angsana New" w:hAnsi="Angsana New"/>
          <w:sz w:val="28"/>
          <w:szCs w:val="28"/>
          <w:cs/>
        </w:rPr>
        <w:t>ณ วันที่</w:t>
      </w:r>
      <w:r w:rsidRPr="00D566CF">
        <w:rPr>
          <w:rFonts w:ascii="Angsana New" w:hAnsi="Angsana New"/>
          <w:sz w:val="28"/>
          <w:szCs w:val="28"/>
        </w:rPr>
        <w:t xml:space="preserve"> </w:t>
      </w:r>
      <w:r w:rsidR="002F0DC8" w:rsidRPr="00D566CF">
        <w:rPr>
          <w:rFonts w:ascii="Angsana New" w:hAnsi="Angsana New"/>
          <w:sz w:val="28"/>
          <w:szCs w:val="28"/>
        </w:rPr>
        <w:t>3</w:t>
      </w:r>
      <w:r w:rsidR="009563EB" w:rsidRPr="00D566CF">
        <w:rPr>
          <w:rFonts w:ascii="Angsana New" w:hAnsi="Angsana New"/>
          <w:sz w:val="28"/>
          <w:szCs w:val="28"/>
        </w:rPr>
        <w:t>1</w:t>
      </w:r>
      <w:r w:rsidR="002F0DC8" w:rsidRPr="00D566CF">
        <w:rPr>
          <w:rFonts w:ascii="Angsana New" w:hAnsi="Angsana New"/>
          <w:sz w:val="28"/>
          <w:szCs w:val="28"/>
        </w:rPr>
        <w:t xml:space="preserve"> </w:t>
      </w:r>
      <w:r w:rsidR="009563EB" w:rsidRPr="00A377DF">
        <w:rPr>
          <w:rFonts w:ascii="Angsana New" w:hAnsi="Angsana New"/>
          <w:sz w:val="28"/>
          <w:szCs w:val="28"/>
          <w:cs/>
        </w:rPr>
        <w:t>ธันวาคม</w:t>
      </w:r>
      <w:r w:rsidR="001847AB" w:rsidRPr="00D566CF">
        <w:rPr>
          <w:rFonts w:ascii="Angsana New" w:hAnsi="Angsana New"/>
          <w:sz w:val="28"/>
          <w:szCs w:val="28"/>
        </w:rPr>
        <w:t xml:space="preserve"> </w:t>
      </w:r>
      <w:r w:rsidR="00D3765D" w:rsidRPr="00D566CF">
        <w:rPr>
          <w:rFonts w:ascii="Angsana New" w:hAnsi="Angsana New"/>
          <w:sz w:val="28"/>
          <w:szCs w:val="28"/>
        </w:rPr>
        <w:t xml:space="preserve">2566 </w:t>
      </w:r>
      <w:r w:rsidRPr="00D566CF">
        <w:rPr>
          <w:rFonts w:ascii="Angsana New" w:hAnsi="Angsana New"/>
          <w:sz w:val="28"/>
          <w:szCs w:val="28"/>
          <w:cs/>
        </w:rPr>
        <w:t>บริษัทมีภาระผูกพัน</w:t>
      </w:r>
      <w:r w:rsidR="00D4480B" w:rsidRPr="00D566CF">
        <w:rPr>
          <w:rFonts w:ascii="Angsana New" w:hAnsi="Angsana New"/>
          <w:sz w:val="28"/>
          <w:szCs w:val="28"/>
          <w:cs/>
        </w:rPr>
        <w:t>จากสัญญาเช่าและสัญญาบริการ</w:t>
      </w:r>
      <w:r w:rsidRPr="00D566CF">
        <w:rPr>
          <w:rFonts w:ascii="Angsana New" w:hAnsi="Angsana New"/>
          <w:sz w:val="28"/>
          <w:szCs w:val="28"/>
          <w:cs/>
        </w:rPr>
        <w:t xml:space="preserve"> ดังนี้</w:t>
      </w: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6979"/>
        <w:gridCol w:w="284"/>
        <w:gridCol w:w="2092"/>
      </w:tblGrid>
      <w:tr w:rsidR="00B6235B" w:rsidRPr="00D566CF" w14:paraId="7CDEE0BC" w14:textId="77777777" w:rsidTr="00F52CB6">
        <w:trPr>
          <w:trHeight w:hRule="exact" w:val="432"/>
        </w:trPr>
        <w:tc>
          <w:tcPr>
            <w:tcW w:w="6979" w:type="dxa"/>
          </w:tcPr>
          <w:p w14:paraId="74CFE0AB" w14:textId="77777777" w:rsidR="00B6235B" w:rsidRPr="00D566CF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14:paraId="65EAEEB7" w14:textId="77777777" w:rsidR="00B6235B" w:rsidRPr="00D566CF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  <w:vAlign w:val="bottom"/>
          </w:tcPr>
          <w:p w14:paraId="00D4C038" w14:textId="77777777" w:rsidR="00B6235B" w:rsidRPr="00D566CF" w:rsidRDefault="00B6235B" w:rsidP="004E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A535D" w:rsidRPr="00D566CF" w14:paraId="27BE391C" w14:textId="77777777" w:rsidTr="00D76440">
        <w:trPr>
          <w:trHeight w:hRule="exact" w:val="432"/>
        </w:trPr>
        <w:tc>
          <w:tcPr>
            <w:tcW w:w="6979" w:type="dxa"/>
            <w:vAlign w:val="bottom"/>
          </w:tcPr>
          <w:p w14:paraId="0D607593" w14:textId="77777777" w:rsidR="00BA535D" w:rsidRPr="00D566CF" w:rsidRDefault="00BA535D" w:rsidP="00044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ครบกำหนดชำระภายในหนึ่งปี</w:t>
            </w:r>
          </w:p>
        </w:tc>
        <w:tc>
          <w:tcPr>
            <w:tcW w:w="284" w:type="dxa"/>
          </w:tcPr>
          <w:p w14:paraId="488B4F5C" w14:textId="77777777" w:rsidR="00BA535D" w:rsidRPr="00D566CF" w:rsidRDefault="00BA535D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92" w:type="dxa"/>
            <w:shd w:val="clear" w:color="auto" w:fill="auto"/>
            <w:vAlign w:val="bottom"/>
          </w:tcPr>
          <w:p w14:paraId="237056CA" w14:textId="7BCD8216" w:rsidR="00853F65" w:rsidRPr="00D566CF" w:rsidRDefault="00D76440" w:rsidP="00964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3,872</w:t>
            </w:r>
          </w:p>
        </w:tc>
      </w:tr>
      <w:tr w:rsidR="00BA535D" w:rsidRPr="00D566CF" w14:paraId="4B0AD960" w14:textId="77777777" w:rsidTr="00D76440">
        <w:trPr>
          <w:trHeight w:hRule="exact" w:val="432"/>
        </w:trPr>
        <w:tc>
          <w:tcPr>
            <w:tcW w:w="6979" w:type="dxa"/>
            <w:vAlign w:val="bottom"/>
          </w:tcPr>
          <w:p w14:paraId="47A1A3B7" w14:textId="77777777" w:rsidR="00BA535D" w:rsidRPr="00D566CF" w:rsidRDefault="00BA535D" w:rsidP="00044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77DF">
              <w:rPr>
                <w:rFonts w:ascii="Angsana New" w:hAnsi="Angsana New"/>
                <w:sz w:val="28"/>
                <w:szCs w:val="28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284" w:type="dxa"/>
          </w:tcPr>
          <w:p w14:paraId="1F127455" w14:textId="77777777" w:rsidR="00BA535D" w:rsidRPr="00D566CF" w:rsidRDefault="00BA535D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593FB" w14:textId="74FDD98E" w:rsidR="00BA535D" w:rsidRPr="00D566CF" w:rsidRDefault="00D76440" w:rsidP="003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3,263</w:t>
            </w:r>
          </w:p>
        </w:tc>
      </w:tr>
      <w:tr w:rsidR="00BA535D" w:rsidRPr="00D566CF" w14:paraId="05787B89" w14:textId="77777777" w:rsidTr="00D76440">
        <w:trPr>
          <w:trHeight w:hRule="exact" w:val="432"/>
        </w:trPr>
        <w:tc>
          <w:tcPr>
            <w:tcW w:w="6979" w:type="dxa"/>
            <w:vAlign w:val="bottom"/>
          </w:tcPr>
          <w:p w14:paraId="250E1E41" w14:textId="77777777" w:rsidR="00BA535D" w:rsidRPr="00A377DF" w:rsidRDefault="00BA535D" w:rsidP="00044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377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14:paraId="29AB5D89" w14:textId="77777777" w:rsidR="00BA535D" w:rsidRPr="00D566CF" w:rsidRDefault="00BA535D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3013E8" w14:textId="186E293E" w:rsidR="00853F65" w:rsidRPr="00D566CF" w:rsidRDefault="00D76440" w:rsidP="003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7,135</w:t>
            </w:r>
          </w:p>
        </w:tc>
      </w:tr>
    </w:tbl>
    <w:p w14:paraId="7A27D87C" w14:textId="77777777" w:rsidR="00FB1394" w:rsidRPr="00D566CF" w:rsidRDefault="00FB1394" w:rsidP="00D419B3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46332A47" w14:textId="77777777" w:rsidR="006D7312" w:rsidRPr="00D566CF" w:rsidRDefault="006D7312" w:rsidP="007A3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b/>
          <w:bCs/>
          <w:sz w:val="2"/>
          <w:szCs w:val="2"/>
        </w:rPr>
      </w:pPr>
    </w:p>
    <w:p w14:paraId="603FA6A5" w14:textId="21F49C5F" w:rsidR="00B6235B" w:rsidRPr="00D566CF" w:rsidRDefault="000F47BB" w:rsidP="009563EB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A377DF">
        <w:rPr>
          <w:rFonts w:ascii="Angsana New" w:hAnsi="Angsana New"/>
          <w:sz w:val="28"/>
          <w:szCs w:val="28"/>
          <w:cs/>
        </w:rPr>
        <w:t>การอนุมัติ</w:t>
      </w:r>
      <w:r w:rsidR="009563EB" w:rsidRPr="00A377DF">
        <w:rPr>
          <w:rFonts w:ascii="Angsana New" w:hAnsi="Angsana New"/>
          <w:sz w:val="28"/>
          <w:szCs w:val="28"/>
          <w:cs/>
        </w:rPr>
        <w:t>งบการเงิน</w:t>
      </w:r>
    </w:p>
    <w:p w14:paraId="0DC74AB2" w14:textId="626EED3C" w:rsidR="007E5346" w:rsidRPr="00A377DF" w:rsidRDefault="009563EB" w:rsidP="00227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  <w:cs/>
        </w:rPr>
      </w:pPr>
      <w:r w:rsidRPr="00A377DF">
        <w:rPr>
          <w:rFonts w:ascii="Angsana New" w:hAnsi="Angsana New"/>
          <w:sz w:val="28"/>
          <w:szCs w:val="28"/>
          <w:cs/>
        </w:rPr>
        <w:t>งบการเงิน</w:t>
      </w:r>
      <w:r w:rsidR="005E5E15" w:rsidRPr="00A377DF">
        <w:rPr>
          <w:rFonts w:ascii="Angsana New" w:hAnsi="Angsana New"/>
          <w:sz w:val="28"/>
          <w:szCs w:val="28"/>
          <w:cs/>
        </w:rPr>
        <w:t>ได้รับการอนุมัติ</w:t>
      </w:r>
      <w:r w:rsidR="00C32D01" w:rsidRPr="00A377DF">
        <w:rPr>
          <w:rFonts w:ascii="Angsana New" w:hAnsi="Angsana New"/>
          <w:sz w:val="28"/>
          <w:szCs w:val="28"/>
          <w:cs/>
        </w:rPr>
        <w:t>ให้ออกงบการเงิน</w:t>
      </w:r>
      <w:r w:rsidR="00835F19" w:rsidRPr="00A377DF">
        <w:rPr>
          <w:rFonts w:ascii="Angsana New" w:hAnsi="Angsana New"/>
          <w:sz w:val="28"/>
          <w:szCs w:val="28"/>
          <w:cs/>
        </w:rPr>
        <w:t>โดย</w:t>
      </w:r>
      <w:r w:rsidR="005E5E15" w:rsidRPr="00A377DF">
        <w:rPr>
          <w:rFonts w:ascii="Angsana New" w:hAnsi="Angsana New"/>
          <w:sz w:val="28"/>
          <w:szCs w:val="28"/>
          <w:cs/>
        </w:rPr>
        <w:t xml:space="preserve">คณะกรรมการบริษัทเมื่อวันที่ </w:t>
      </w:r>
      <w:r w:rsidR="00227BCF">
        <w:rPr>
          <w:rFonts w:ascii="Angsana New" w:hAnsi="Angsana New"/>
          <w:sz w:val="28"/>
          <w:szCs w:val="28"/>
        </w:rPr>
        <w:t>2</w:t>
      </w:r>
      <w:r w:rsidR="00BF515A">
        <w:rPr>
          <w:rFonts w:ascii="Angsana New" w:hAnsi="Angsana New"/>
          <w:sz w:val="28"/>
          <w:szCs w:val="28"/>
        </w:rPr>
        <w:t>2</w:t>
      </w:r>
      <w:r w:rsidRPr="00D566CF">
        <w:rPr>
          <w:rFonts w:ascii="Angsana New" w:hAnsi="Angsana New"/>
          <w:sz w:val="28"/>
          <w:szCs w:val="28"/>
        </w:rPr>
        <w:t xml:space="preserve"> </w:t>
      </w:r>
      <w:r w:rsidRPr="00A377DF">
        <w:rPr>
          <w:rFonts w:ascii="Angsana New" w:hAnsi="Angsana New"/>
          <w:sz w:val="28"/>
          <w:szCs w:val="28"/>
          <w:cs/>
        </w:rPr>
        <w:t>กุมภาพันธ์</w:t>
      </w:r>
      <w:r w:rsidR="00815823" w:rsidRPr="00A377DF">
        <w:rPr>
          <w:rFonts w:ascii="Angsana New" w:hAnsi="Angsana New"/>
          <w:sz w:val="28"/>
          <w:szCs w:val="28"/>
          <w:cs/>
        </w:rPr>
        <w:t xml:space="preserve"> </w:t>
      </w:r>
      <w:r w:rsidR="005E5E15" w:rsidRPr="00D566CF">
        <w:rPr>
          <w:rFonts w:ascii="Angsana New" w:hAnsi="Angsana New"/>
          <w:color w:val="000000"/>
          <w:sz w:val="28"/>
          <w:szCs w:val="28"/>
        </w:rPr>
        <w:t>256</w:t>
      </w:r>
      <w:r w:rsidRPr="00D566CF">
        <w:rPr>
          <w:rFonts w:ascii="Angsana New" w:hAnsi="Angsana New"/>
          <w:color w:val="000000"/>
          <w:sz w:val="28"/>
          <w:szCs w:val="28"/>
        </w:rPr>
        <w:t>7</w:t>
      </w:r>
    </w:p>
    <w:sectPr w:rsidR="007E5346" w:rsidRPr="00A377DF" w:rsidSect="001357AE">
      <w:pgSz w:w="11909" w:h="16834" w:code="9"/>
      <w:pgMar w:top="1440" w:right="851" w:bottom="578" w:left="1440" w:header="1276" w:footer="448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15628" w14:textId="77777777" w:rsidR="001357AE" w:rsidRDefault="001357AE">
      <w:r>
        <w:separator/>
      </w:r>
    </w:p>
  </w:endnote>
  <w:endnote w:type="continuationSeparator" w:id="0">
    <w:p w14:paraId="4BCB4D6B" w14:textId="77777777" w:rsidR="001357AE" w:rsidRDefault="00135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902DE" w14:textId="6D3F3B55" w:rsidR="00873986" w:rsidRPr="00180047" w:rsidRDefault="00873986" w:rsidP="00180047">
    <w:pPr>
      <w:pStyle w:val="Footer"/>
      <w:jc w:val="right"/>
      <w:rPr>
        <w:rFonts w:asciiTheme="majorBidi" w:hAnsiTheme="majorBidi" w:cstheme="majorBidi"/>
        <w:sz w:val="28"/>
        <w:szCs w:val="28"/>
      </w:rPr>
    </w:pPr>
    <w:r w:rsidRPr="00E74E50">
      <w:rPr>
        <w:rFonts w:ascii="Angsana New" w:hAnsi="Angsana New" w:hint="cs"/>
        <w:sz w:val="28"/>
        <w:szCs w:val="28"/>
      </w:rPr>
      <w:t xml:space="preserve"> </w:t>
    </w:r>
    <w:r w:rsidRPr="00E74E50">
      <w:rPr>
        <w:rFonts w:asciiTheme="majorBidi" w:hAnsiTheme="majorBidi"/>
        <w:sz w:val="28"/>
        <w:szCs w:val="28"/>
      </w:rPr>
      <w:t xml:space="preserve"> </w:t>
    </w:r>
    <w:r w:rsidRPr="00B43B76">
      <w:rPr>
        <w:rFonts w:asciiTheme="majorBidi" w:hAnsiTheme="majorBidi" w:cstheme="majorBidi"/>
        <w:sz w:val="28"/>
        <w:szCs w:val="28"/>
      </w:rPr>
      <w:fldChar w:fldCharType="begin"/>
    </w:r>
    <w:r w:rsidRPr="00B43B76">
      <w:rPr>
        <w:rFonts w:asciiTheme="majorBidi" w:hAnsiTheme="majorBidi" w:cstheme="majorBidi"/>
        <w:sz w:val="28"/>
        <w:szCs w:val="28"/>
      </w:rPr>
      <w:instrText xml:space="preserve"> PAGE   \</w:instrText>
    </w:r>
    <w:r w:rsidRPr="00B43B76">
      <w:rPr>
        <w:rFonts w:asciiTheme="majorBidi" w:hAnsiTheme="majorBidi" w:cstheme="majorBidi"/>
        <w:sz w:val="28"/>
        <w:szCs w:val="28"/>
        <w:cs/>
      </w:rPr>
      <w:instrText xml:space="preserve">* </w:instrText>
    </w:r>
    <w:r w:rsidRPr="00B43B76">
      <w:rPr>
        <w:rFonts w:asciiTheme="majorBidi" w:hAnsiTheme="majorBidi" w:cstheme="majorBidi"/>
        <w:sz w:val="28"/>
        <w:szCs w:val="28"/>
      </w:rPr>
      <w:instrText xml:space="preserve">MERGEFORMAT </w:instrText>
    </w:r>
    <w:r w:rsidRPr="00B43B76">
      <w:rPr>
        <w:rFonts w:asciiTheme="majorBidi" w:hAnsiTheme="majorBidi" w:cstheme="majorBidi"/>
        <w:sz w:val="28"/>
        <w:szCs w:val="28"/>
      </w:rPr>
      <w:fldChar w:fldCharType="separate"/>
    </w:r>
    <w:r w:rsidR="007262CB">
      <w:rPr>
        <w:rFonts w:asciiTheme="majorBidi" w:hAnsiTheme="majorBidi" w:cstheme="majorBidi"/>
        <w:noProof/>
        <w:sz w:val="28"/>
        <w:szCs w:val="28"/>
      </w:rPr>
      <w:t>32</w:t>
    </w:r>
    <w:r w:rsidRPr="00B43B76">
      <w:rPr>
        <w:rFonts w:asciiTheme="majorBidi" w:hAnsiTheme="majorBidi" w:cstheme="majorBidi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DCB49" w14:textId="1B0DAA0E" w:rsidR="00873986" w:rsidRPr="00C91024" w:rsidRDefault="00873986" w:rsidP="004D65C2">
    <w:pPr>
      <w:pStyle w:val="Footer"/>
      <w:ind w:right="-22"/>
      <w:jc w:val="right"/>
      <w:rPr>
        <w:rFonts w:ascii="Angsana New" w:hAnsi="Angsana New"/>
        <w:sz w:val="28"/>
        <w:szCs w:val="28"/>
      </w:rPr>
    </w:pPr>
    <w:r w:rsidRPr="00C91024">
      <w:rPr>
        <w:rFonts w:ascii="Angsana New" w:hAnsi="Angsana New"/>
        <w:sz w:val="28"/>
        <w:szCs w:val="28"/>
      </w:rPr>
      <w:fldChar w:fldCharType="begin"/>
    </w:r>
    <w:r w:rsidRPr="00C91024">
      <w:rPr>
        <w:rFonts w:ascii="Angsana New" w:hAnsi="Angsana New"/>
        <w:sz w:val="28"/>
        <w:szCs w:val="28"/>
      </w:rPr>
      <w:instrText xml:space="preserve"> PAGE   \</w:instrText>
    </w:r>
    <w:r w:rsidRPr="00C91024">
      <w:rPr>
        <w:rFonts w:ascii="Angsana New" w:hAnsi="Angsana New"/>
        <w:sz w:val="28"/>
        <w:szCs w:val="28"/>
        <w:cs/>
      </w:rPr>
      <w:instrText xml:space="preserve">* </w:instrText>
    </w:r>
    <w:r w:rsidRPr="00C91024">
      <w:rPr>
        <w:rFonts w:ascii="Angsana New" w:hAnsi="Angsana New"/>
        <w:sz w:val="28"/>
        <w:szCs w:val="28"/>
      </w:rPr>
      <w:instrText xml:space="preserve">MERGEFORMAT </w:instrText>
    </w:r>
    <w:r w:rsidRPr="00C91024">
      <w:rPr>
        <w:rFonts w:ascii="Angsana New" w:hAnsi="Angsana New"/>
        <w:sz w:val="28"/>
        <w:szCs w:val="28"/>
      </w:rPr>
      <w:fldChar w:fldCharType="separate"/>
    </w:r>
    <w:r w:rsidR="007262CB">
      <w:rPr>
        <w:rFonts w:ascii="Angsana New" w:hAnsi="Angsana New"/>
        <w:noProof/>
        <w:sz w:val="28"/>
        <w:szCs w:val="28"/>
      </w:rPr>
      <w:t>55</w:t>
    </w:r>
    <w:r w:rsidRPr="00C91024">
      <w:rPr>
        <w:rFonts w:ascii="Angsana New" w:hAnsi="Angsana New"/>
        <w:noProof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26A3F" w14:textId="77777777" w:rsidR="00873986" w:rsidRPr="00A20434" w:rsidRDefault="00873986">
    <w:pPr>
      <w:pStyle w:val="Footer"/>
      <w:jc w:val="right"/>
      <w:rPr>
        <w:rFonts w:ascii="Angsana New" w:hAnsi="Angsana New"/>
        <w:sz w:val="30"/>
        <w:szCs w:val="30"/>
      </w:rPr>
    </w:pPr>
    <w:r w:rsidRPr="00A20434">
      <w:rPr>
        <w:rFonts w:ascii="Angsana New" w:hAnsi="Angsana New"/>
        <w:sz w:val="30"/>
        <w:szCs w:val="30"/>
      </w:rPr>
      <w:fldChar w:fldCharType="begin"/>
    </w:r>
    <w:r w:rsidRPr="00A20434">
      <w:rPr>
        <w:rFonts w:ascii="Angsana New" w:hAnsi="Angsana New"/>
        <w:sz w:val="30"/>
        <w:szCs w:val="30"/>
      </w:rPr>
      <w:instrText xml:space="preserve"> PAGE   \</w:instrText>
    </w:r>
    <w:r w:rsidRPr="00A20434">
      <w:rPr>
        <w:rFonts w:ascii="Angsana New" w:hAnsi="Angsana New"/>
        <w:sz w:val="30"/>
        <w:szCs w:val="30"/>
        <w:cs/>
      </w:rPr>
      <w:instrText xml:space="preserve">* </w:instrText>
    </w:r>
    <w:r w:rsidRPr="00A20434">
      <w:rPr>
        <w:rFonts w:ascii="Angsana New" w:hAnsi="Angsana New"/>
        <w:sz w:val="30"/>
        <w:szCs w:val="30"/>
      </w:rPr>
      <w:instrText xml:space="preserve">MERGEFORMAT </w:instrText>
    </w:r>
    <w:r w:rsidRPr="00A20434">
      <w:rPr>
        <w:rFonts w:ascii="Angsana New" w:hAnsi="Angsana New"/>
        <w:sz w:val="30"/>
        <w:szCs w:val="30"/>
      </w:rPr>
      <w:fldChar w:fldCharType="separate"/>
    </w:r>
    <w:r w:rsidRPr="00613099">
      <w:rPr>
        <w:rFonts w:ascii="Angsana New" w:hAnsi="Angsana New"/>
        <w:noProof/>
        <w:sz w:val="30"/>
        <w:szCs w:val="30"/>
      </w:rPr>
      <w:t>21</w:t>
    </w:r>
    <w:r w:rsidRPr="00A20434">
      <w:rPr>
        <w:rFonts w:ascii="Angsana New" w:hAnsi="Angsana New"/>
        <w:sz w:val="30"/>
        <w:szCs w:val="30"/>
      </w:rPr>
      <w:fldChar w:fldCharType="end"/>
    </w:r>
  </w:p>
  <w:p w14:paraId="10D2B99F" w14:textId="77777777" w:rsidR="00873986" w:rsidRPr="0017742A" w:rsidRDefault="00873986">
    <w:pPr>
      <w:pStyle w:val="Foo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B0A0A" w14:textId="77777777" w:rsidR="001357AE" w:rsidRDefault="001357AE">
      <w:r>
        <w:separator/>
      </w:r>
    </w:p>
  </w:footnote>
  <w:footnote w:type="continuationSeparator" w:id="0">
    <w:p w14:paraId="5A7F25EB" w14:textId="77777777" w:rsidR="001357AE" w:rsidRDefault="001357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177C2" w14:textId="386B9459" w:rsidR="00873986" w:rsidRPr="00A377DF" w:rsidRDefault="00873986" w:rsidP="000C6D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655"/>
      </w:tabs>
      <w:spacing w:line="240" w:lineRule="auto"/>
      <w:ind w:right="-21"/>
      <w:rPr>
        <w:rFonts w:ascii="Angsana New" w:hAnsi="Angsana New"/>
        <w:b/>
        <w:bCs/>
        <w:sz w:val="28"/>
        <w:szCs w:val="28"/>
        <w:cs/>
      </w:rPr>
    </w:pPr>
    <w:r w:rsidRPr="00A377DF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A377DF">
      <w:rPr>
        <w:rFonts w:ascii="Angsana New" w:hAnsi="Angsana New" w:hint="cs"/>
        <w:b/>
        <w:bCs/>
        <w:sz w:val="28"/>
        <w:szCs w:val="28"/>
        <w:cs/>
      </w:rPr>
      <w:t>นิวซิตี้ (กรุงเทพฯ)</w:t>
    </w:r>
    <w:r w:rsidRPr="00A377DF">
      <w:rPr>
        <w:rFonts w:ascii="Angsana New" w:hAnsi="Angsana New"/>
        <w:b/>
        <w:bCs/>
        <w:sz w:val="28"/>
        <w:szCs w:val="28"/>
        <w:cs/>
      </w:rPr>
      <w:t xml:space="preserve"> จำกัด (มหาชน) </w:t>
    </w:r>
    <w:r w:rsidRPr="00A377DF">
      <w:rPr>
        <w:rFonts w:ascii="Angsana New" w:hAnsi="Angsana New"/>
        <w:b/>
        <w:bCs/>
        <w:sz w:val="28"/>
        <w:szCs w:val="28"/>
        <w:cs/>
      </w:rPr>
      <w:tab/>
    </w:r>
    <w:r w:rsidRPr="00A377DF">
      <w:rPr>
        <w:rFonts w:ascii="Angsana New" w:hAnsi="Angsana New" w:hint="cs"/>
        <w:b/>
        <w:bCs/>
        <w:sz w:val="28"/>
        <w:szCs w:val="28"/>
        <w:cs/>
      </w:rPr>
      <w:t xml:space="preserve">         </w:t>
    </w:r>
  </w:p>
  <w:p w14:paraId="022C3FBF" w14:textId="77CC8112" w:rsidR="00873986" w:rsidRPr="00A377DF" w:rsidRDefault="00873986" w:rsidP="000C6D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28"/>
        <w:szCs w:val="28"/>
        <w:cs/>
      </w:rPr>
    </w:pPr>
    <w:r w:rsidRPr="00A377DF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Pr="00A377DF">
      <w:rPr>
        <w:rFonts w:ascii="Angsana New" w:hAnsi="Angsana New" w:hint="cs"/>
        <w:b/>
        <w:bCs/>
        <w:sz w:val="28"/>
        <w:szCs w:val="28"/>
        <w:cs/>
      </w:rPr>
      <w:t>งบการเงิน</w:t>
    </w:r>
    <w:r w:rsidRPr="00B93FB2">
      <w:rPr>
        <w:rFonts w:ascii="Angsana New" w:hAnsi="Angsana New"/>
        <w:b/>
        <w:bCs/>
        <w:sz w:val="28"/>
        <w:szCs w:val="28"/>
      </w:rPr>
      <w:tab/>
    </w:r>
    <w:r w:rsidRPr="00E74E50">
      <w:rPr>
        <w:rFonts w:ascii="Angsana New" w:hAnsi="Angsana New" w:hint="cs"/>
        <w:b/>
        <w:bCs/>
        <w:sz w:val="28"/>
        <w:szCs w:val="28"/>
      </w:rPr>
      <w:t xml:space="preserve">             </w:t>
    </w:r>
  </w:p>
  <w:p w14:paraId="769635EF" w14:textId="46672C6E" w:rsidR="00873986" w:rsidRDefault="00873986" w:rsidP="000C6D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8"/>
        <w:szCs w:val="28"/>
      </w:rPr>
    </w:pPr>
    <w:r w:rsidRPr="00A377DF">
      <w:rPr>
        <w:rFonts w:ascii="Angsana New" w:hAnsi="Angsana New"/>
        <w:b/>
        <w:bCs/>
        <w:sz w:val="28"/>
        <w:szCs w:val="28"/>
        <w:cs/>
      </w:rPr>
      <w:t>วันที่</w:t>
    </w:r>
    <w:r w:rsidRPr="00A377DF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A377DF">
      <w:rPr>
        <w:rFonts w:ascii="Angsana New" w:hAnsi="Angsana New"/>
        <w:b/>
        <w:bCs/>
        <w:sz w:val="28"/>
        <w:szCs w:val="28"/>
        <w:cs/>
      </w:rPr>
      <w:t xml:space="preserve"> </w:t>
    </w:r>
    <w:r w:rsidRPr="00DD7001">
      <w:rPr>
        <w:rFonts w:ascii="Angsana New" w:hAnsi="Angsana New" w:hint="cs"/>
        <w:b/>
        <w:bCs/>
        <w:sz w:val="28"/>
        <w:szCs w:val="28"/>
      </w:rPr>
      <w:t>3</w:t>
    </w:r>
    <w:r>
      <w:rPr>
        <w:rFonts w:ascii="Angsana New" w:hAnsi="Angsana New"/>
        <w:b/>
        <w:bCs/>
        <w:sz w:val="28"/>
        <w:szCs w:val="28"/>
      </w:rPr>
      <w:t>1</w:t>
    </w:r>
    <w:r w:rsidRPr="00DD7001">
      <w:rPr>
        <w:rFonts w:ascii="Angsana New" w:hAnsi="Angsana New" w:hint="cs"/>
        <w:b/>
        <w:bCs/>
        <w:sz w:val="28"/>
        <w:szCs w:val="28"/>
      </w:rPr>
      <w:t xml:space="preserve"> </w:t>
    </w:r>
    <w:r w:rsidRPr="00A377DF">
      <w:rPr>
        <w:rFonts w:ascii="Angsana New" w:hAnsi="Angsana New" w:hint="cs"/>
        <w:b/>
        <w:bCs/>
        <w:sz w:val="28"/>
        <w:szCs w:val="28"/>
        <w:cs/>
      </w:rPr>
      <w:t xml:space="preserve">ธันวาคม </w:t>
    </w:r>
    <w:r w:rsidRPr="00DD7001">
      <w:rPr>
        <w:rFonts w:ascii="Angsana New" w:hAnsi="Angsana New" w:hint="cs"/>
        <w:b/>
        <w:bCs/>
        <w:sz w:val="28"/>
        <w:szCs w:val="28"/>
      </w:rPr>
      <w:t>2566</w:t>
    </w:r>
  </w:p>
  <w:p w14:paraId="6B02DAD8" w14:textId="77777777" w:rsidR="00873986" w:rsidRPr="00225770" w:rsidRDefault="00873986" w:rsidP="00546E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BAA70" w14:textId="5ED3F670" w:rsidR="00873986" w:rsidRPr="00A377DF" w:rsidRDefault="00873986" w:rsidP="000C6D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1" w:firstLine="720"/>
      <w:rPr>
        <w:rFonts w:ascii="Angsana New" w:hAnsi="Angsana New"/>
        <w:b/>
        <w:bCs/>
        <w:sz w:val="28"/>
        <w:szCs w:val="28"/>
        <w:cs/>
      </w:rPr>
    </w:pPr>
    <w:r w:rsidRPr="00A377DF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A377DF">
      <w:rPr>
        <w:rFonts w:ascii="Angsana New" w:hAnsi="Angsana New" w:hint="cs"/>
        <w:b/>
        <w:bCs/>
        <w:sz w:val="28"/>
        <w:szCs w:val="28"/>
        <w:cs/>
      </w:rPr>
      <w:t>นิวซิตี้ (กรุงเทพฯ)</w:t>
    </w:r>
    <w:r w:rsidRPr="00A377DF">
      <w:rPr>
        <w:rFonts w:ascii="Angsana New" w:hAnsi="Angsana New"/>
        <w:b/>
        <w:bCs/>
        <w:sz w:val="28"/>
        <w:szCs w:val="28"/>
        <w:cs/>
      </w:rPr>
      <w:t xml:space="preserve"> จำกัด (มหาชน) </w:t>
    </w:r>
    <w:r w:rsidRPr="00A377DF">
      <w:rPr>
        <w:rFonts w:ascii="Angsana New" w:hAnsi="Angsana New"/>
        <w:b/>
        <w:bCs/>
        <w:sz w:val="28"/>
        <w:szCs w:val="28"/>
        <w:cs/>
      </w:rPr>
      <w:tab/>
    </w:r>
    <w:r w:rsidRPr="00A377DF">
      <w:rPr>
        <w:rFonts w:ascii="Angsana New" w:hAnsi="Angsana New" w:hint="cs"/>
        <w:b/>
        <w:bCs/>
        <w:sz w:val="28"/>
        <w:szCs w:val="28"/>
        <w:cs/>
      </w:rPr>
      <w:t xml:space="preserve">         </w:t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</w:p>
  <w:p w14:paraId="5E664A9A" w14:textId="3DB1C30B" w:rsidR="00873986" w:rsidRPr="00A377DF" w:rsidRDefault="00873986" w:rsidP="000C6D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821" w:firstLine="1530"/>
      <w:rPr>
        <w:rFonts w:ascii="Angsana New" w:hAnsi="Angsana New"/>
        <w:b/>
        <w:bCs/>
        <w:sz w:val="28"/>
        <w:szCs w:val="28"/>
        <w:cs/>
      </w:rPr>
    </w:pPr>
    <w:r w:rsidRPr="00A377DF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Pr="00A377DF">
      <w:rPr>
        <w:rFonts w:ascii="Angsana New" w:hAnsi="Angsana New" w:hint="cs"/>
        <w:b/>
        <w:bCs/>
        <w:sz w:val="28"/>
        <w:szCs w:val="28"/>
        <w:cs/>
      </w:rPr>
      <w:t>งบการเงิน</w:t>
    </w:r>
    <w:r w:rsidRPr="00B93FB2">
      <w:rPr>
        <w:rFonts w:ascii="Angsana New" w:hAnsi="Angsana New"/>
        <w:b/>
        <w:bCs/>
        <w:sz w:val="28"/>
        <w:szCs w:val="28"/>
      </w:rPr>
      <w:tab/>
    </w:r>
    <w:r w:rsidRPr="00E74E50">
      <w:rPr>
        <w:rFonts w:ascii="Angsana New" w:hAnsi="Angsana New" w:hint="cs"/>
        <w:b/>
        <w:bCs/>
        <w:sz w:val="28"/>
        <w:szCs w:val="28"/>
      </w:rPr>
      <w:t xml:space="preserve">            </w:t>
    </w:r>
    <w:r w:rsidRPr="00DD7001">
      <w:rPr>
        <w:rFonts w:ascii="Angsana New" w:hAnsi="Angsana New"/>
        <w:b/>
        <w:bCs/>
        <w:sz w:val="28"/>
        <w:szCs w:val="28"/>
      </w:rPr>
      <w:tab/>
    </w:r>
    <w:r w:rsidRPr="00DD7001">
      <w:rPr>
        <w:rFonts w:ascii="Angsana New" w:hAnsi="Angsana New"/>
        <w:b/>
        <w:bCs/>
        <w:sz w:val="28"/>
        <w:szCs w:val="28"/>
      </w:rPr>
      <w:tab/>
    </w:r>
    <w:r w:rsidRPr="00DD7001">
      <w:rPr>
        <w:rFonts w:ascii="Angsana New" w:hAnsi="Angsana New"/>
        <w:b/>
        <w:bCs/>
        <w:sz w:val="28"/>
        <w:szCs w:val="28"/>
      </w:rPr>
      <w:tab/>
    </w:r>
    <w:r w:rsidRPr="00DD7001">
      <w:rPr>
        <w:rFonts w:ascii="Angsana New" w:hAnsi="Angsana New"/>
        <w:b/>
        <w:bCs/>
        <w:sz w:val="28"/>
        <w:szCs w:val="28"/>
      </w:rPr>
      <w:tab/>
    </w:r>
    <w:r w:rsidRPr="00DD7001">
      <w:rPr>
        <w:rFonts w:ascii="Angsana New" w:hAnsi="Angsana New"/>
        <w:b/>
        <w:bCs/>
        <w:sz w:val="28"/>
        <w:szCs w:val="28"/>
      </w:rPr>
      <w:tab/>
    </w:r>
    <w:r w:rsidRPr="00DD7001">
      <w:rPr>
        <w:rFonts w:ascii="Angsana New" w:hAnsi="Angsana New"/>
        <w:b/>
        <w:bCs/>
        <w:sz w:val="28"/>
        <w:szCs w:val="28"/>
      </w:rPr>
      <w:tab/>
    </w:r>
    <w:r w:rsidRPr="00DD7001">
      <w:rPr>
        <w:rFonts w:ascii="Angsana New" w:hAnsi="Angsana New"/>
        <w:b/>
        <w:bCs/>
        <w:sz w:val="28"/>
        <w:szCs w:val="28"/>
      </w:rPr>
      <w:tab/>
    </w:r>
    <w:r w:rsidRPr="00E74E50">
      <w:rPr>
        <w:rFonts w:ascii="Angsana New" w:hAnsi="Angsana New" w:hint="cs"/>
        <w:b/>
        <w:bCs/>
        <w:sz w:val="28"/>
        <w:szCs w:val="28"/>
      </w:rPr>
      <w:t xml:space="preserve">        </w:t>
    </w:r>
  </w:p>
  <w:p w14:paraId="1548CD77" w14:textId="48250349" w:rsidR="00873986" w:rsidRPr="00637127" w:rsidRDefault="00873986" w:rsidP="000C6D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709"/>
    </w:pPr>
    <w:r w:rsidRPr="00A377DF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Pr="00DD7001">
      <w:rPr>
        <w:rFonts w:ascii="Angsana New" w:hAnsi="Angsana New" w:hint="cs"/>
        <w:b/>
        <w:bCs/>
        <w:sz w:val="28"/>
        <w:szCs w:val="28"/>
      </w:rPr>
      <w:t>3</w:t>
    </w:r>
    <w:r>
      <w:rPr>
        <w:rFonts w:ascii="Angsana New" w:hAnsi="Angsana New"/>
        <w:b/>
        <w:bCs/>
        <w:sz w:val="28"/>
        <w:szCs w:val="28"/>
      </w:rPr>
      <w:t>1</w:t>
    </w:r>
    <w:r w:rsidRPr="00DD7001">
      <w:rPr>
        <w:rFonts w:ascii="Angsana New" w:hAnsi="Angsana New" w:hint="cs"/>
        <w:b/>
        <w:bCs/>
        <w:sz w:val="28"/>
        <w:szCs w:val="28"/>
      </w:rPr>
      <w:t xml:space="preserve"> </w:t>
    </w:r>
    <w:r w:rsidRPr="00A377DF">
      <w:rPr>
        <w:rFonts w:ascii="Angsana New" w:hAnsi="Angsana New" w:hint="cs"/>
        <w:b/>
        <w:bCs/>
        <w:sz w:val="28"/>
        <w:szCs w:val="28"/>
        <w:cs/>
      </w:rPr>
      <w:t xml:space="preserve">ธันวาคม </w:t>
    </w:r>
    <w:r w:rsidRPr="008C70B8">
      <w:rPr>
        <w:rFonts w:ascii="Angsana New" w:hAnsi="Angsana New"/>
        <w:b/>
        <w:bCs/>
        <w:sz w:val="28"/>
        <w:szCs w:val="28"/>
      </w:rPr>
      <w:t>256</w:t>
    </w:r>
    <w:r w:rsidRPr="00DD7001">
      <w:rPr>
        <w:rFonts w:ascii="Angsana New" w:hAnsi="Angsana New" w:hint="cs"/>
        <w:b/>
        <w:bCs/>
        <w:sz w:val="28"/>
        <w:szCs w:val="28"/>
      </w:rPr>
      <w:t>6</w:t>
    </w:r>
  </w:p>
  <w:p w14:paraId="105F1B2D" w14:textId="77777777" w:rsidR="00873986" w:rsidRPr="00637127" w:rsidRDefault="008739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68FA1" w14:textId="77777777" w:rsidR="00873986" w:rsidRPr="00A377DF" w:rsidRDefault="00873986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 w:rsidRPr="00A377DF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A377DF">
      <w:rPr>
        <w:rFonts w:ascii="Angsana New" w:hAnsi="Angsana New" w:hint="cs"/>
        <w:b/>
        <w:bCs/>
        <w:sz w:val="32"/>
        <w:szCs w:val="32"/>
        <w:cs/>
      </w:rPr>
      <w:t>นิวซิตี้</w:t>
    </w:r>
    <w:r w:rsidRPr="00A377DF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A377DF">
      <w:rPr>
        <w:rFonts w:ascii="Angsana New" w:hAnsi="Angsana New"/>
        <w:b/>
        <w:bCs/>
        <w:sz w:val="34"/>
        <w:szCs w:val="34"/>
        <w:cs/>
      </w:rPr>
      <w:tab/>
    </w:r>
  </w:p>
  <w:p w14:paraId="5640EF59" w14:textId="77777777" w:rsidR="00873986" w:rsidRPr="00A377DF" w:rsidRDefault="00873986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377D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A377DF">
      <w:rPr>
        <w:rFonts w:ascii="Angsana New" w:hAnsi="Angsana New" w:hint="cs"/>
        <w:b/>
        <w:bCs/>
        <w:sz w:val="32"/>
        <w:szCs w:val="32"/>
        <w:cs/>
      </w:rPr>
      <w:t>ระหว่างกาล</w:t>
    </w:r>
    <w:r w:rsidRPr="00A377DF">
      <w:rPr>
        <w:rFonts w:ascii="Angsana New" w:hAnsi="Angsana New"/>
        <w:b/>
        <w:bCs/>
        <w:sz w:val="32"/>
        <w:szCs w:val="32"/>
        <w:cs/>
      </w:rPr>
      <w:t xml:space="preserve"> </w:t>
    </w:r>
  </w:p>
  <w:p w14:paraId="142B1DB3" w14:textId="77777777" w:rsidR="00873986" w:rsidRDefault="00873986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377DF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613099">
      <w:rPr>
        <w:rFonts w:ascii="Angsana New" w:hAnsi="Angsana New"/>
        <w:b/>
        <w:bCs/>
        <w:sz w:val="32"/>
        <w:szCs w:val="32"/>
      </w:rPr>
      <w:t>31</w:t>
    </w:r>
    <w:r w:rsidRPr="00A377DF">
      <w:rPr>
        <w:rFonts w:ascii="Angsana New" w:hAnsi="Angsana New"/>
        <w:b/>
        <w:bCs/>
        <w:sz w:val="32"/>
        <w:szCs w:val="32"/>
        <w:cs/>
      </w:rPr>
      <w:t xml:space="preserve"> </w:t>
    </w:r>
    <w:r w:rsidRPr="00A377DF"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A377DF">
      <w:rPr>
        <w:rFonts w:ascii="Angsana New" w:hAnsi="Angsana New"/>
        <w:b/>
        <w:bCs/>
        <w:sz w:val="32"/>
        <w:szCs w:val="32"/>
        <w:cs/>
      </w:rPr>
      <w:t xml:space="preserve"> </w:t>
    </w:r>
    <w:r w:rsidRPr="00613099">
      <w:rPr>
        <w:rFonts w:ascii="Angsana New" w:hAnsi="Angsana New"/>
        <w:b/>
        <w:bCs/>
        <w:sz w:val="32"/>
        <w:szCs w:val="32"/>
      </w:rPr>
      <w:t>2553</w:t>
    </w:r>
    <w:r w:rsidRPr="00A377DF">
      <w:rPr>
        <w:rFonts w:ascii="Angsana New" w:hAnsi="Angsana New"/>
        <w:b/>
        <w:bCs/>
        <w:sz w:val="32"/>
        <w:szCs w:val="32"/>
        <w:cs/>
      </w:rPr>
      <w:t xml:space="preserve"> </w:t>
    </w:r>
    <w:r w:rsidRPr="00A377DF">
      <w:rPr>
        <w:rFonts w:ascii="Angsana New" w:hAnsi="Angsana New" w:hint="cs"/>
        <w:b/>
        <w:bCs/>
        <w:sz w:val="32"/>
        <w:szCs w:val="32"/>
        <w:cs/>
      </w:rPr>
      <w:t xml:space="preserve">และ </w:t>
    </w:r>
    <w:r w:rsidRPr="00613099">
      <w:rPr>
        <w:rFonts w:ascii="Angsana New" w:hAnsi="Angsana New"/>
        <w:b/>
        <w:bCs/>
        <w:sz w:val="32"/>
        <w:szCs w:val="32"/>
      </w:rPr>
      <w:t>2552</w:t>
    </w:r>
    <w:r w:rsidRPr="00E74E50">
      <w:rPr>
        <w:rFonts w:ascii="Angsana New" w:hAnsi="Angsana New"/>
        <w:b/>
        <w:bCs/>
        <w:sz w:val="32"/>
        <w:szCs w:val="32"/>
      </w:rPr>
      <w:t xml:space="preserve"> (</w:t>
    </w:r>
    <w:r w:rsidRPr="00A377DF">
      <w:rPr>
        <w:rFonts w:ascii="Angsana New" w:hAnsi="Angsana New"/>
        <w:b/>
        <w:bCs/>
        <w:sz w:val="32"/>
        <w:szCs w:val="32"/>
        <w:cs/>
      </w:rPr>
      <w:t>สอบทานแล้ว)</w:t>
    </w:r>
  </w:p>
  <w:p w14:paraId="551F12E0" w14:textId="77777777" w:rsidR="00873986" w:rsidRDefault="00873986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377DF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 w:rsidRPr="00613099">
      <w:rPr>
        <w:rFonts w:ascii="Angsana New" w:hAnsi="Angsana New"/>
        <w:b/>
        <w:bCs/>
        <w:sz w:val="32"/>
        <w:szCs w:val="32"/>
      </w:rPr>
      <w:t>31</w:t>
    </w:r>
    <w:r w:rsidRPr="00A377DF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Pr="00613099">
      <w:rPr>
        <w:rFonts w:ascii="Angsana New" w:hAnsi="Angsana New"/>
        <w:b/>
        <w:bCs/>
        <w:sz w:val="32"/>
        <w:szCs w:val="32"/>
      </w:rPr>
      <w:t>2552</w:t>
    </w:r>
    <w:r w:rsidRPr="00E74E50">
      <w:rPr>
        <w:rFonts w:ascii="Angsana New" w:hAnsi="Angsana New"/>
        <w:b/>
        <w:bCs/>
        <w:sz w:val="32"/>
        <w:szCs w:val="32"/>
      </w:rPr>
      <w:t xml:space="preserve"> (</w:t>
    </w:r>
    <w:r w:rsidRPr="00A377DF">
      <w:rPr>
        <w:rFonts w:ascii="Angsana New" w:hAnsi="Angsana New"/>
        <w:b/>
        <w:bCs/>
        <w:sz w:val="32"/>
        <w:szCs w:val="32"/>
        <w:cs/>
      </w:rPr>
      <w:t>ตรวจสอบแล้ว)</w:t>
    </w:r>
  </w:p>
  <w:p w14:paraId="2423F3B8" w14:textId="77777777" w:rsidR="00873986" w:rsidRPr="0093624F" w:rsidRDefault="0087398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920BA" w14:textId="1643BE13" w:rsidR="00873986" w:rsidRPr="00A377DF" w:rsidRDefault="00873986" w:rsidP="000C6D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655"/>
      </w:tabs>
      <w:spacing w:line="240" w:lineRule="auto"/>
      <w:ind w:right="-21"/>
      <w:rPr>
        <w:rFonts w:ascii="Angsana New" w:hAnsi="Angsana New"/>
        <w:b/>
        <w:bCs/>
        <w:sz w:val="28"/>
        <w:szCs w:val="28"/>
        <w:cs/>
      </w:rPr>
    </w:pPr>
    <w:r w:rsidRPr="00A377DF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A377DF">
      <w:rPr>
        <w:rFonts w:ascii="Angsana New" w:hAnsi="Angsana New" w:hint="cs"/>
        <w:b/>
        <w:bCs/>
        <w:sz w:val="28"/>
        <w:szCs w:val="28"/>
        <w:cs/>
      </w:rPr>
      <w:t>นิวซิตี้ (กรุงเทพฯ)</w:t>
    </w:r>
    <w:r w:rsidRPr="00A377DF">
      <w:rPr>
        <w:rFonts w:ascii="Angsana New" w:hAnsi="Angsana New"/>
        <w:b/>
        <w:bCs/>
        <w:sz w:val="28"/>
        <w:szCs w:val="28"/>
        <w:cs/>
      </w:rPr>
      <w:t xml:space="preserve"> จำกัด (มหาชน) </w:t>
    </w:r>
    <w:r w:rsidRPr="00A377DF">
      <w:rPr>
        <w:rFonts w:ascii="Angsana New" w:hAnsi="Angsana New"/>
        <w:b/>
        <w:bCs/>
        <w:sz w:val="28"/>
        <w:szCs w:val="28"/>
        <w:cs/>
      </w:rPr>
      <w:tab/>
    </w:r>
    <w:r w:rsidRPr="00A377DF">
      <w:rPr>
        <w:rFonts w:ascii="Angsana New" w:hAnsi="Angsana New" w:hint="cs"/>
        <w:b/>
        <w:bCs/>
        <w:sz w:val="28"/>
        <w:szCs w:val="28"/>
        <w:cs/>
      </w:rPr>
      <w:t xml:space="preserve">         </w:t>
    </w:r>
  </w:p>
  <w:p w14:paraId="57C971E9" w14:textId="04A53696" w:rsidR="00873986" w:rsidRPr="00A377DF" w:rsidRDefault="00873986" w:rsidP="000C6D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28"/>
        <w:szCs w:val="28"/>
        <w:cs/>
      </w:rPr>
    </w:pPr>
    <w:r w:rsidRPr="00A377DF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Pr="00A377DF">
      <w:rPr>
        <w:rFonts w:ascii="Angsana New" w:hAnsi="Angsana New" w:hint="cs"/>
        <w:b/>
        <w:bCs/>
        <w:sz w:val="28"/>
        <w:szCs w:val="28"/>
        <w:cs/>
      </w:rPr>
      <w:t>งบการเงิน</w:t>
    </w:r>
    <w:r w:rsidRPr="00B93FB2">
      <w:rPr>
        <w:rFonts w:ascii="Angsana New" w:hAnsi="Angsana New"/>
        <w:b/>
        <w:bCs/>
        <w:sz w:val="28"/>
        <w:szCs w:val="28"/>
      </w:rPr>
      <w:tab/>
    </w:r>
    <w:r w:rsidRPr="00E74E50">
      <w:rPr>
        <w:rFonts w:ascii="Angsana New" w:hAnsi="Angsana New" w:hint="cs"/>
        <w:b/>
        <w:bCs/>
        <w:sz w:val="28"/>
        <w:szCs w:val="28"/>
      </w:rPr>
      <w:t xml:space="preserve">             </w:t>
    </w:r>
  </w:p>
  <w:p w14:paraId="6623D886" w14:textId="686C50CD" w:rsidR="00873986" w:rsidRDefault="00873986" w:rsidP="000C6D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8"/>
        <w:szCs w:val="28"/>
      </w:rPr>
    </w:pPr>
    <w:r w:rsidRPr="00A377DF">
      <w:rPr>
        <w:rFonts w:ascii="Angsana New" w:hAnsi="Angsana New"/>
        <w:b/>
        <w:bCs/>
        <w:sz w:val="28"/>
        <w:szCs w:val="28"/>
        <w:cs/>
      </w:rPr>
      <w:t>วันที่</w:t>
    </w:r>
    <w:r w:rsidRPr="00A377DF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A377DF">
      <w:rPr>
        <w:rFonts w:ascii="Angsana New" w:hAnsi="Angsana New"/>
        <w:b/>
        <w:bCs/>
        <w:sz w:val="28"/>
        <w:szCs w:val="28"/>
        <w:cs/>
      </w:rPr>
      <w:t xml:space="preserve"> </w:t>
    </w:r>
    <w:r w:rsidRPr="00DD7001">
      <w:rPr>
        <w:rFonts w:ascii="Angsana New" w:hAnsi="Angsana New" w:hint="cs"/>
        <w:b/>
        <w:bCs/>
        <w:sz w:val="28"/>
        <w:szCs w:val="28"/>
      </w:rPr>
      <w:t>3</w:t>
    </w:r>
    <w:r>
      <w:rPr>
        <w:rFonts w:ascii="Angsana New" w:hAnsi="Angsana New"/>
        <w:b/>
        <w:bCs/>
        <w:sz w:val="28"/>
        <w:szCs w:val="28"/>
      </w:rPr>
      <w:t>1</w:t>
    </w:r>
    <w:r w:rsidRPr="00DD7001">
      <w:rPr>
        <w:rFonts w:ascii="Angsana New" w:hAnsi="Angsana New" w:hint="cs"/>
        <w:b/>
        <w:bCs/>
        <w:sz w:val="28"/>
        <w:szCs w:val="28"/>
      </w:rPr>
      <w:t xml:space="preserve"> </w:t>
    </w:r>
    <w:r w:rsidRPr="00A377DF">
      <w:rPr>
        <w:rFonts w:ascii="Angsana New" w:hAnsi="Angsana New" w:hint="cs"/>
        <w:b/>
        <w:bCs/>
        <w:sz w:val="28"/>
        <w:szCs w:val="28"/>
        <w:cs/>
      </w:rPr>
      <w:t xml:space="preserve">ธันวาคม </w:t>
    </w:r>
    <w:r w:rsidRPr="00DD7001">
      <w:rPr>
        <w:rFonts w:ascii="Angsana New" w:hAnsi="Angsana New" w:hint="cs"/>
        <w:b/>
        <w:bCs/>
        <w:sz w:val="28"/>
        <w:szCs w:val="28"/>
      </w:rPr>
      <w:t>2566</w:t>
    </w:r>
  </w:p>
  <w:p w14:paraId="0EC53EEE" w14:textId="543BDCFA" w:rsidR="00873986" w:rsidRPr="00A377DF" w:rsidRDefault="00873986" w:rsidP="00912F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8"/>
        <w:szCs w:val="28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064F7" w14:textId="77777777" w:rsidR="00873986" w:rsidRPr="00A377DF" w:rsidRDefault="00873986" w:rsidP="006815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655"/>
      </w:tabs>
      <w:spacing w:line="240" w:lineRule="auto"/>
      <w:ind w:left="709" w:right="-21"/>
      <w:rPr>
        <w:rFonts w:ascii="Angsana New" w:hAnsi="Angsana New"/>
        <w:b/>
        <w:bCs/>
        <w:sz w:val="28"/>
        <w:szCs w:val="28"/>
        <w:cs/>
      </w:rPr>
    </w:pPr>
    <w:r w:rsidRPr="00A377DF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A377DF">
      <w:rPr>
        <w:rFonts w:ascii="Angsana New" w:hAnsi="Angsana New" w:hint="cs"/>
        <w:b/>
        <w:bCs/>
        <w:sz w:val="28"/>
        <w:szCs w:val="28"/>
        <w:cs/>
      </w:rPr>
      <w:t>นิวซิตี้ (กรุงเทพฯ)</w:t>
    </w:r>
    <w:r w:rsidRPr="00A377DF">
      <w:rPr>
        <w:rFonts w:ascii="Angsana New" w:hAnsi="Angsana New"/>
        <w:b/>
        <w:bCs/>
        <w:sz w:val="28"/>
        <w:szCs w:val="28"/>
        <w:cs/>
      </w:rPr>
      <w:t xml:space="preserve"> จำกัด (มหาชน) </w:t>
    </w:r>
    <w:r w:rsidRPr="00A377DF">
      <w:rPr>
        <w:rFonts w:ascii="Angsana New" w:hAnsi="Angsana New"/>
        <w:b/>
        <w:bCs/>
        <w:sz w:val="28"/>
        <w:szCs w:val="28"/>
        <w:cs/>
      </w:rPr>
      <w:tab/>
    </w:r>
    <w:r w:rsidRPr="00A377DF">
      <w:rPr>
        <w:rFonts w:ascii="Angsana New" w:hAnsi="Angsana New" w:hint="cs"/>
        <w:b/>
        <w:bCs/>
        <w:sz w:val="28"/>
        <w:szCs w:val="28"/>
        <w:cs/>
      </w:rPr>
      <w:t xml:space="preserve">         </w:t>
    </w:r>
  </w:p>
  <w:p w14:paraId="55DE2CCF" w14:textId="77777777" w:rsidR="00873986" w:rsidRPr="00A377DF" w:rsidRDefault="00873986" w:rsidP="006815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709"/>
      <w:rPr>
        <w:rFonts w:ascii="Angsana New" w:hAnsi="Angsana New"/>
        <w:b/>
        <w:bCs/>
        <w:sz w:val="28"/>
        <w:szCs w:val="28"/>
        <w:cs/>
      </w:rPr>
    </w:pPr>
    <w:r w:rsidRPr="00A377DF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Pr="00A377DF">
      <w:rPr>
        <w:rFonts w:ascii="Angsana New" w:hAnsi="Angsana New" w:hint="cs"/>
        <w:b/>
        <w:bCs/>
        <w:sz w:val="28"/>
        <w:szCs w:val="28"/>
        <w:cs/>
      </w:rPr>
      <w:t>งบการเงิน</w:t>
    </w:r>
    <w:r w:rsidRPr="00B93FB2">
      <w:rPr>
        <w:rFonts w:ascii="Angsana New" w:hAnsi="Angsana New"/>
        <w:b/>
        <w:bCs/>
        <w:sz w:val="28"/>
        <w:szCs w:val="28"/>
      </w:rPr>
      <w:tab/>
    </w:r>
    <w:r w:rsidRPr="00E74E50">
      <w:rPr>
        <w:rFonts w:ascii="Angsana New" w:hAnsi="Angsana New" w:hint="cs"/>
        <w:b/>
        <w:bCs/>
        <w:sz w:val="28"/>
        <w:szCs w:val="28"/>
      </w:rPr>
      <w:t xml:space="preserve">             </w:t>
    </w:r>
  </w:p>
  <w:p w14:paraId="4769F7E3" w14:textId="77777777" w:rsidR="00873986" w:rsidRDefault="00873986" w:rsidP="006815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709"/>
      <w:rPr>
        <w:rFonts w:ascii="Angsana New" w:hAnsi="Angsana New"/>
        <w:b/>
        <w:bCs/>
        <w:sz w:val="28"/>
        <w:szCs w:val="28"/>
      </w:rPr>
    </w:pPr>
    <w:r w:rsidRPr="00A377DF">
      <w:rPr>
        <w:rFonts w:ascii="Angsana New" w:hAnsi="Angsana New"/>
        <w:b/>
        <w:bCs/>
        <w:sz w:val="28"/>
        <w:szCs w:val="28"/>
        <w:cs/>
      </w:rPr>
      <w:t>วันที่</w:t>
    </w:r>
    <w:r w:rsidRPr="00A377DF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A377DF">
      <w:rPr>
        <w:rFonts w:ascii="Angsana New" w:hAnsi="Angsana New"/>
        <w:b/>
        <w:bCs/>
        <w:sz w:val="28"/>
        <w:szCs w:val="28"/>
        <w:cs/>
      </w:rPr>
      <w:t xml:space="preserve"> </w:t>
    </w:r>
    <w:r w:rsidRPr="00DD7001">
      <w:rPr>
        <w:rFonts w:ascii="Angsana New" w:hAnsi="Angsana New" w:hint="cs"/>
        <w:b/>
        <w:bCs/>
        <w:sz w:val="28"/>
        <w:szCs w:val="28"/>
      </w:rPr>
      <w:t>3</w:t>
    </w:r>
    <w:r>
      <w:rPr>
        <w:rFonts w:ascii="Angsana New" w:hAnsi="Angsana New"/>
        <w:b/>
        <w:bCs/>
        <w:sz w:val="28"/>
        <w:szCs w:val="28"/>
      </w:rPr>
      <w:t>1</w:t>
    </w:r>
    <w:r w:rsidRPr="00DD7001">
      <w:rPr>
        <w:rFonts w:ascii="Angsana New" w:hAnsi="Angsana New" w:hint="cs"/>
        <w:b/>
        <w:bCs/>
        <w:sz w:val="28"/>
        <w:szCs w:val="28"/>
      </w:rPr>
      <w:t xml:space="preserve"> </w:t>
    </w:r>
    <w:r w:rsidRPr="00A377DF">
      <w:rPr>
        <w:rFonts w:ascii="Angsana New" w:hAnsi="Angsana New" w:hint="cs"/>
        <w:b/>
        <w:bCs/>
        <w:sz w:val="28"/>
        <w:szCs w:val="28"/>
        <w:cs/>
      </w:rPr>
      <w:t xml:space="preserve">ธันวาคม </w:t>
    </w:r>
    <w:r w:rsidRPr="00DD7001">
      <w:rPr>
        <w:rFonts w:ascii="Angsana New" w:hAnsi="Angsana New" w:hint="cs"/>
        <w:b/>
        <w:bCs/>
        <w:sz w:val="28"/>
        <w:szCs w:val="28"/>
      </w:rPr>
      <w:t>2566</w:t>
    </w:r>
  </w:p>
  <w:p w14:paraId="47578E84" w14:textId="77777777" w:rsidR="00873986" w:rsidRPr="00A377DF" w:rsidRDefault="00873986" w:rsidP="00912F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8"/>
        <w:szCs w:val="28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D9D3B" w14:textId="77777777" w:rsidR="00873986" w:rsidRPr="00A377DF" w:rsidRDefault="00873986" w:rsidP="006815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655"/>
      </w:tabs>
      <w:spacing w:line="240" w:lineRule="auto"/>
      <w:ind w:right="-21"/>
      <w:rPr>
        <w:rFonts w:ascii="Angsana New" w:hAnsi="Angsana New"/>
        <w:b/>
        <w:bCs/>
        <w:sz w:val="28"/>
        <w:szCs w:val="28"/>
        <w:cs/>
      </w:rPr>
    </w:pPr>
    <w:r w:rsidRPr="00A377DF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A377DF">
      <w:rPr>
        <w:rFonts w:ascii="Angsana New" w:hAnsi="Angsana New" w:hint="cs"/>
        <w:b/>
        <w:bCs/>
        <w:sz w:val="28"/>
        <w:szCs w:val="28"/>
        <w:cs/>
      </w:rPr>
      <w:t>นิวซิตี้ (กรุงเทพฯ)</w:t>
    </w:r>
    <w:r w:rsidRPr="00A377DF">
      <w:rPr>
        <w:rFonts w:ascii="Angsana New" w:hAnsi="Angsana New"/>
        <w:b/>
        <w:bCs/>
        <w:sz w:val="28"/>
        <w:szCs w:val="28"/>
        <w:cs/>
      </w:rPr>
      <w:t xml:space="preserve"> จำกัด (มหาชน) </w:t>
    </w:r>
    <w:r w:rsidRPr="00A377DF">
      <w:rPr>
        <w:rFonts w:ascii="Angsana New" w:hAnsi="Angsana New"/>
        <w:b/>
        <w:bCs/>
        <w:sz w:val="28"/>
        <w:szCs w:val="28"/>
        <w:cs/>
      </w:rPr>
      <w:tab/>
    </w:r>
    <w:r w:rsidRPr="00A377DF">
      <w:rPr>
        <w:rFonts w:ascii="Angsana New" w:hAnsi="Angsana New" w:hint="cs"/>
        <w:b/>
        <w:bCs/>
        <w:sz w:val="28"/>
        <w:szCs w:val="28"/>
        <w:cs/>
      </w:rPr>
      <w:t xml:space="preserve">         </w:t>
    </w:r>
  </w:p>
  <w:p w14:paraId="3B25D207" w14:textId="77777777" w:rsidR="00873986" w:rsidRPr="00A377DF" w:rsidRDefault="00873986" w:rsidP="006815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28"/>
        <w:szCs w:val="28"/>
        <w:cs/>
      </w:rPr>
    </w:pPr>
    <w:r w:rsidRPr="00A377DF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Pr="00A377DF">
      <w:rPr>
        <w:rFonts w:ascii="Angsana New" w:hAnsi="Angsana New" w:hint="cs"/>
        <w:b/>
        <w:bCs/>
        <w:sz w:val="28"/>
        <w:szCs w:val="28"/>
        <w:cs/>
      </w:rPr>
      <w:t>งบการเงิน</w:t>
    </w:r>
    <w:r w:rsidRPr="00B93FB2">
      <w:rPr>
        <w:rFonts w:ascii="Angsana New" w:hAnsi="Angsana New"/>
        <w:b/>
        <w:bCs/>
        <w:sz w:val="28"/>
        <w:szCs w:val="28"/>
      </w:rPr>
      <w:tab/>
    </w:r>
    <w:r w:rsidRPr="00E74E50">
      <w:rPr>
        <w:rFonts w:ascii="Angsana New" w:hAnsi="Angsana New" w:hint="cs"/>
        <w:b/>
        <w:bCs/>
        <w:sz w:val="28"/>
        <w:szCs w:val="28"/>
      </w:rPr>
      <w:t xml:space="preserve">             </w:t>
    </w:r>
  </w:p>
  <w:p w14:paraId="34F7181B" w14:textId="77777777" w:rsidR="00873986" w:rsidRDefault="00873986" w:rsidP="006815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8"/>
        <w:szCs w:val="28"/>
      </w:rPr>
    </w:pPr>
    <w:r w:rsidRPr="00A377DF">
      <w:rPr>
        <w:rFonts w:ascii="Angsana New" w:hAnsi="Angsana New"/>
        <w:b/>
        <w:bCs/>
        <w:sz w:val="28"/>
        <w:szCs w:val="28"/>
        <w:cs/>
      </w:rPr>
      <w:t>วันที่</w:t>
    </w:r>
    <w:r w:rsidRPr="00A377DF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A377DF">
      <w:rPr>
        <w:rFonts w:ascii="Angsana New" w:hAnsi="Angsana New"/>
        <w:b/>
        <w:bCs/>
        <w:sz w:val="28"/>
        <w:szCs w:val="28"/>
        <w:cs/>
      </w:rPr>
      <w:t xml:space="preserve"> </w:t>
    </w:r>
    <w:r w:rsidRPr="00DD7001">
      <w:rPr>
        <w:rFonts w:ascii="Angsana New" w:hAnsi="Angsana New" w:hint="cs"/>
        <w:b/>
        <w:bCs/>
        <w:sz w:val="28"/>
        <w:szCs w:val="28"/>
      </w:rPr>
      <w:t>3</w:t>
    </w:r>
    <w:r>
      <w:rPr>
        <w:rFonts w:ascii="Angsana New" w:hAnsi="Angsana New"/>
        <w:b/>
        <w:bCs/>
        <w:sz w:val="28"/>
        <w:szCs w:val="28"/>
      </w:rPr>
      <w:t>1</w:t>
    </w:r>
    <w:r w:rsidRPr="00DD7001">
      <w:rPr>
        <w:rFonts w:ascii="Angsana New" w:hAnsi="Angsana New" w:hint="cs"/>
        <w:b/>
        <w:bCs/>
        <w:sz w:val="28"/>
        <w:szCs w:val="28"/>
      </w:rPr>
      <w:t xml:space="preserve"> </w:t>
    </w:r>
    <w:r w:rsidRPr="00A377DF">
      <w:rPr>
        <w:rFonts w:ascii="Angsana New" w:hAnsi="Angsana New" w:hint="cs"/>
        <w:b/>
        <w:bCs/>
        <w:sz w:val="28"/>
        <w:szCs w:val="28"/>
        <w:cs/>
      </w:rPr>
      <w:t xml:space="preserve">ธันวาคม </w:t>
    </w:r>
    <w:r w:rsidRPr="00DD7001">
      <w:rPr>
        <w:rFonts w:ascii="Angsana New" w:hAnsi="Angsana New" w:hint="cs"/>
        <w:b/>
        <w:bCs/>
        <w:sz w:val="28"/>
        <w:szCs w:val="28"/>
      </w:rPr>
      <w:t>2566</w:t>
    </w:r>
  </w:p>
  <w:p w14:paraId="06649B2E" w14:textId="77777777" w:rsidR="00873986" w:rsidRPr="00A377DF" w:rsidRDefault="00873986" w:rsidP="00912F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8"/>
        <w:szCs w:val="28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10D0F2D"/>
    <w:multiLevelType w:val="singleLevel"/>
    <w:tmpl w:val="B4A21BB0"/>
    <w:lvl w:ilvl="0">
      <w:start w:val="1"/>
      <w:numFmt w:val="decimal"/>
      <w:lvlText w:val="%1.1"/>
      <w:lvlJc w:val="left"/>
      <w:pPr>
        <w:ind w:left="792" w:hanging="432"/>
      </w:pPr>
      <w:rPr>
        <w:rFonts w:hint="default"/>
      </w:rPr>
    </w:lvl>
  </w:abstractNum>
  <w:abstractNum w:abstractNumId="11" w15:restartNumberingAfterBreak="0">
    <w:nsid w:val="02214AC0"/>
    <w:multiLevelType w:val="hybridMultilevel"/>
    <w:tmpl w:val="74904D9A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5787836"/>
    <w:multiLevelType w:val="hybridMultilevel"/>
    <w:tmpl w:val="53A2CE60"/>
    <w:lvl w:ilvl="0" w:tplc="2A7AD468">
      <w:start w:val="4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0B7C42"/>
    <w:multiLevelType w:val="hybridMultilevel"/>
    <w:tmpl w:val="2946B33A"/>
    <w:lvl w:ilvl="0" w:tplc="42D41620">
      <w:start w:val="3"/>
      <w:numFmt w:val="bullet"/>
      <w:lvlText w:val="-"/>
      <w:lvlJc w:val="left"/>
      <w:pPr>
        <w:ind w:left="108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2" w:hanging="360"/>
      </w:pPr>
      <w:rPr>
        <w:rFonts w:ascii="Wingdings" w:hAnsi="Wingdings" w:hint="default"/>
      </w:rPr>
    </w:lvl>
  </w:abstractNum>
  <w:abstractNum w:abstractNumId="14" w15:restartNumberingAfterBreak="0">
    <w:nsid w:val="0BEC0E7E"/>
    <w:multiLevelType w:val="hybridMultilevel"/>
    <w:tmpl w:val="66288B94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10E55AFB"/>
    <w:multiLevelType w:val="hybridMultilevel"/>
    <w:tmpl w:val="E0524056"/>
    <w:lvl w:ilvl="0" w:tplc="C6C865AC">
      <w:start w:val="3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 w15:restartNumberingAfterBreak="0">
    <w:nsid w:val="1318253B"/>
    <w:multiLevelType w:val="hybridMultilevel"/>
    <w:tmpl w:val="4CF02A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4902B1"/>
    <w:multiLevelType w:val="hybridMultilevel"/>
    <w:tmpl w:val="1194A2B2"/>
    <w:lvl w:ilvl="0" w:tplc="058C360E">
      <w:start w:val="1"/>
      <w:numFmt w:val="thaiLetters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148155F4"/>
    <w:multiLevelType w:val="hybridMultilevel"/>
    <w:tmpl w:val="8C90EF2E"/>
    <w:lvl w:ilvl="0" w:tplc="A4920E08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15D5402B"/>
    <w:multiLevelType w:val="multilevel"/>
    <w:tmpl w:val="3184DB4C"/>
    <w:numStyleLink w:val="Style2"/>
  </w:abstractNum>
  <w:abstractNum w:abstractNumId="20" w15:restartNumberingAfterBreak="0">
    <w:nsid w:val="16986D13"/>
    <w:multiLevelType w:val="multilevel"/>
    <w:tmpl w:val="F1085996"/>
    <w:styleLink w:val="Style1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16BA1234"/>
    <w:multiLevelType w:val="multilevel"/>
    <w:tmpl w:val="5C6AB89E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188D0005"/>
    <w:multiLevelType w:val="hybridMultilevel"/>
    <w:tmpl w:val="0B844544"/>
    <w:lvl w:ilvl="0" w:tplc="77B4A298">
      <w:start w:val="3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1B1D57C4"/>
    <w:multiLevelType w:val="multilevel"/>
    <w:tmpl w:val="8C5C1A0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  <w:b w:val="0"/>
      </w:rPr>
    </w:lvl>
  </w:abstractNum>
  <w:abstractNum w:abstractNumId="25" w15:restartNumberingAfterBreak="0">
    <w:nsid w:val="1BFF44EF"/>
    <w:multiLevelType w:val="multilevel"/>
    <w:tmpl w:val="835CDFDC"/>
    <w:lvl w:ilvl="0">
      <w:start w:val="2"/>
      <w:numFmt w:val="decimal"/>
      <w:lvlText w:val="%1."/>
      <w:lvlJc w:val="left"/>
      <w:pPr>
        <w:ind w:left="1495" w:hanging="360"/>
      </w:pPr>
      <w:rPr>
        <w:rFonts w:hint="default"/>
        <w:b/>
        <w:bCs/>
      </w:rPr>
    </w:lvl>
    <w:lvl w:ilvl="1">
      <w:start w:val="1"/>
      <w:numFmt w:val="none"/>
      <w:lvlText w:val="35.1"/>
      <w:lvlJc w:val="left"/>
      <w:pPr>
        <w:ind w:left="958" w:hanging="39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75" w:hanging="1440"/>
      </w:pPr>
      <w:rPr>
        <w:rFonts w:hint="default"/>
      </w:rPr>
    </w:lvl>
  </w:abstractNum>
  <w:abstractNum w:abstractNumId="26" w15:restartNumberingAfterBreak="0">
    <w:nsid w:val="1CE3765E"/>
    <w:multiLevelType w:val="multilevel"/>
    <w:tmpl w:val="F81A8E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8" w15:restartNumberingAfterBreak="0">
    <w:nsid w:val="2E21683A"/>
    <w:multiLevelType w:val="multilevel"/>
    <w:tmpl w:val="3184DB4C"/>
    <w:styleLink w:val="Styl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b w:val="0"/>
        <w:bCs/>
        <w:lang w:val="en-US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  <w:b w:val="0"/>
      </w:rPr>
    </w:lvl>
  </w:abstractNum>
  <w:abstractNum w:abstractNumId="29" w15:restartNumberingAfterBreak="0">
    <w:nsid w:val="30BA7CF9"/>
    <w:multiLevelType w:val="hybridMultilevel"/>
    <w:tmpl w:val="C624D6D0"/>
    <w:lvl w:ilvl="0" w:tplc="61788C28">
      <w:start w:val="2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55D64B92">
      <w:start w:val="1"/>
      <w:numFmt w:val="lowerLetter"/>
      <w:lvlText w:val="%2."/>
      <w:lvlJc w:val="left"/>
      <w:pPr>
        <w:ind w:left="1506" w:hanging="360"/>
      </w:pPr>
    </w:lvl>
    <w:lvl w:ilvl="2" w:tplc="B35A20BC" w:tentative="1">
      <w:start w:val="1"/>
      <w:numFmt w:val="lowerRoman"/>
      <w:lvlText w:val="%3."/>
      <w:lvlJc w:val="right"/>
      <w:pPr>
        <w:ind w:left="2226" w:hanging="180"/>
      </w:pPr>
    </w:lvl>
    <w:lvl w:ilvl="3" w:tplc="24B23074" w:tentative="1">
      <w:start w:val="1"/>
      <w:numFmt w:val="decimal"/>
      <w:lvlText w:val="%4."/>
      <w:lvlJc w:val="left"/>
      <w:pPr>
        <w:ind w:left="2946" w:hanging="360"/>
      </w:pPr>
    </w:lvl>
    <w:lvl w:ilvl="4" w:tplc="50CABA00" w:tentative="1">
      <w:start w:val="1"/>
      <w:numFmt w:val="lowerLetter"/>
      <w:lvlText w:val="%5."/>
      <w:lvlJc w:val="left"/>
      <w:pPr>
        <w:ind w:left="3666" w:hanging="360"/>
      </w:pPr>
    </w:lvl>
    <w:lvl w:ilvl="5" w:tplc="392CB280" w:tentative="1">
      <w:start w:val="1"/>
      <w:numFmt w:val="lowerRoman"/>
      <w:lvlText w:val="%6."/>
      <w:lvlJc w:val="right"/>
      <w:pPr>
        <w:ind w:left="4386" w:hanging="180"/>
      </w:pPr>
    </w:lvl>
    <w:lvl w:ilvl="6" w:tplc="7F100360" w:tentative="1">
      <w:start w:val="1"/>
      <w:numFmt w:val="decimal"/>
      <w:lvlText w:val="%7."/>
      <w:lvlJc w:val="left"/>
      <w:pPr>
        <w:ind w:left="5106" w:hanging="360"/>
      </w:pPr>
    </w:lvl>
    <w:lvl w:ilvl="7" w:tplc="CC5EEAD4" w:tentative="1">
      <w:start w:val="1"/>
      <w:numFmt w:val="lowerLetter"/>
      <w:lvlText w:val="%8."/>
      <w:lvlJc w:val="left"/>
      <w:pPr>
        <w:ind w:left="5826" w:hanging="360"/>
      </w:pPr>
    </w:lvl>
    <w:lvl w:ilvl="8" w:tplc="55FC177A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330A5009"/>
    <w:multiLevelType w:val="multilevel"/>
    <w:tmpl w:val="E97614E4"/>
    <w:lvl w:ilvl="0">
      <w:start w:val="1"/>
      <w:numFmt w:val="decimal"/>
      <w:pStyle w:val="Heading1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3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33" w15:restartNumberingAfterBreak="0">
    <w:nsid w:val="43BD5D66"/>
    <w:multiLevelType w:val="hybridMultilevel"/>
    <w:tmpl w:val="A1BAEBE0"/>
    <w:lvl w:ilvl="0" w:tplc="A2A40A00">
      <w:start w:val="1"/>
      <w:numFmt w:val="bullet"/>
      <w:lvlText w:val=""/>
      <w:lvlJc w:val="left"/>
      <w:pPr>
        <w:ind w:left="1574" w:hanging="360"/>
      </w:pPr>
      <w:rPr>
        <w:rFonts w:ascii="Symbol" w:hAnsi="Symbol" w:hint="default"/>
        <w:sz w:val="12"/>
        <w:szCs w:val="12"/>
      </w:rPr>
    </w:lvl>
    <w:lvl w:ilvl="1" w:tplc="07C68468" w:tentative="1">
      <w:start w:val="1"/>
      <w:numFmt w:val="bullet"/>
      <w:lvlText w:val="o"/>
      <w:lvlJc w:val="left"/>
      <w:pPr>
        <w:ind w:left="2294" w:hanging="360"/>
      </w:pPr>
      <w:rPr>
        <w:rFonts w:ascii="Courier New" w:hAnsi="Courier New" w:cs="Courier New" w:hint="default"/>
      </w:rPr>
    </w:lvl>
    <w:lvl w:ilvl="2" w:tplc="24A67A6C" w:tentative="1">
      <w:start w:val="1"/>
      <w:numFmt w:val="bullet"/>
      <w:lvlText w:val=""/>
      <w:lvlJc w:val="left"/>
      <w:pPr>
        <w:ind w:left="3014" w:hanging="360"/>
      </w:pPr>
      <w:rPr>
        <w:rFonts w:ascii="Wingdings" w:hAnsi="Wingdings" w:hint="default"/>
      </w:rPr>
    </w:lvl>
    <w:lvl w:ilvl="3" w:tplc="FE50C5A8">
      <w:start w:val="1"/>
      <w:numFmt w:val="bullet"/>
      <w:lvlText w:val=""/>
      <w:lvlJc w:val="left"/>
      <w:pPr>
        <w:ind w:left="3734" w:hanging="360"/>
      </w:pPr>
      <w:rPr>
        <w:rFonts w:ascii="Symbol" w:hAnsi="Symbol" w:hint="default"/>
      </w:rPr>
    </w:lvl>
    <w:lvl w:ilvl="4" w:tplc="3EE686F2" w:tentative="1">
      <w:start w:val="1"/>
      <w:numFmt w:val="bullet"/>
      <w:lvlText w:val="o"/>
      <w:lvlJc w:val="left"/>
      <w:pPr>
        <w:ind w:left="4454" w:hanging="360"/>
      </w:pPr>
      <w:rPr>
        <w:rFonts w:ascii="Courier New" w:hAnsi="Courier New" w:cs="Courier New" w:hint="default"/>
      </w:rPr>
    </w:lvl>
    <w:lvl w:ilvl="5" w:tplc="98522168" w:tentative="1">
      <w:start w:val="1"/>
      <w:numFmt w:val="bullet"/>
      <w:lvlText w:val=""/>
      <w:lvlJc w:val="left"/>
      <w:pPr>
        <w:ind w:left="5174" w:hanging="360"/>
      </w:pPr>
      <w:rPr>
        <w:rFonts w:ascii="Wingdings" w:hAnsi="Wingdings" w:hint="default"/>
      </w:rPr>
    </w:lvl>
    <w:lvl w:ilvl="6" w:tplc="E0641242" w:tentative="1">
      <w:start w:val="1"/>
      <w:numFmt w:val="bullet"/>
      <w:lvlText w:val=""/>
      <w:lvlJc w:val="left"/>
      <w:pPr>
        <w:ind w:left="5894" w:hanging="360"/>
      </w:pPr>
      <w:rPr>
        <w:rFonts w:ascii="Symbol" w:hAnsi="Symbol" w:hint="default"/>
      </w:rPr>
    </w:lvl>
    <w:lvl w:ilvl="7" w:tplc="B4C0B662" w:tentative="1">
      <w:start w:val="1"/>
      <w:numFmt w:val="bullet"/>
      <w:lvlText w:val="o"/>
      <w:lvlJc w:val="left"/>
      <w:pPr>
        <w:ind w:left="6614" w:hanging="360"/>
      </w:pPr>
      <w:rPr>
        <w:rFonts w:ascii="Courier New" w:hAnsi="Courier New" w:cs="Courier New" w:hint="default"/>
      </w:rPr>
    </w:lvl>
    <w:lvl w:ilvl="8" w:tplc="4826624C" w:tentative="1">
      <w:start w:val="1"/>
      <w:numFmt w:val="bullet"/>
      <w:lvlText w:val=""/>
      <w:lvlJc w:val="left"/>
      <w:pPr>
        <w:ind w:left="7334" w:hanging="360"/>
      </w:pPr>
      <w:rPr>
        <w:rFonts w:ascii="Wingdings" w:hAnsi="Wingdings" w:hint="default"/>
      </w:rPr>
    </w:lvl>
  </w:abstractNum>
  <w:abstractNum w:abstractNumId="34" w15:restartNumberingAfterBreak="0">
    <w:nsid w:val="469E5FF1"/>
    <w:multiLevelType w:val="hybridMultilevel"/>
    <w:tmpl w:val="F440DCF2"/>
    <w:lvl w:ilvl="0" w:tplc="7ADCD092">
      <w:start w:val="1"/>
      <w:numFmt w:val="decimal"/>
      <w:lvlText w:val="%1."/>
      <w:lvlJc w:val="left"/>
      <w:pPr>
        <w:ind w:left="1004" w:hanging="360"/>
      </w:pPr>
    </w:lvl>
    <w:lvl w:ilvl="1" w:tplc="04090003" w:tentative="1">
      <w:start w:val="1"/>
      <w:numFmt w:val="lowerLetter"/>
      <w:lvlText w:val="%2."/>
      <w:lvlJc w:val="left"/>
      <w:pPr>
        <w:ind w:left="1724" w:hanging="360"/>
      </w:pPr>
    </w:lvl>
    <w:lvl w:ilvl="2" w:tplc="04090005" w:tentative="1">
      <w:start w:val="1"/>
      <w:numFmt w:val="lowerRoman"/>
      <w:lvlText w:val="%3."/>
      <w:lvlJc w:val="right"/>
      <w:pPr>
        <w:ind w:left="2444" w:hanging="180"/>
      </w:pPr>
    </w:lvl>
    <w:lvl w:ilvl="3" w:tplc="04090001" w:tentative="1">
      <w:start w:val="1"/>
      <w:numFmt w:val="decimal"/>
      <w:lvlText w:val="%4."/>
      <w:lvlJc w:val="left"/>
      <w:pPr>
        <w:ind w:left="3164" w:hanging="360"/>
      </w:pPr>
    </w:lvl>
    <w:lvl w:ilvl="4" w:tplc="04090003" w:tentative="1">
      <w:start w:val="1"/>
      <w:numFmt w:val="lowerLetter"/>
      <w:lvlText w:val="%5."/>
      <w:lvlJc w:val="left"/>
      <w:pPr>
        <w:ind w:left="3884" w:hanging="360"/>
      </w:pPr>
    </w:lvl>
    <w:lvl w:ilvl="5" w:tplc="04090005" w:tentative="1">
      <w:start w:val="1"/>
      <w:numFmt w:val="lowerRoman"/>
      <w:lvlText w:val="%6."/>
      <w:lvlJc w:val="right"/>
      <w:pPr>
        <w:ind w:left="4604" w:hanging="180"/>
      </w:pPr>
    </w:lvl>
    <w:lvl w:ilvl="6" w:tplc="04090001" w:tentative="1">
      <w:start w:val="1"/>
      <w:numFmt w:val="decimal"/>
      <w:lvlText w:val="%7."/>
      <w:lvlJc w:val="left"/>
      <w:pPr>
        <w:ind w:left="5324" w:hanging="360"/>
      </w:pPr>
    </w:lvl>
    <w:lvl w:ilvl="7" w:tplc="04090003" w:tentative="1">
      <w:start w:val="1"/>
      <w:numFmt w:val="lowerLetter"/>
      <w:lvlText w:val="%8."/>
      <w:lvlJc w:val="left"/>
      <w:pPr>
        <w:ind w:left="6044" w:hanging="360"/>
      </w:pPr>
    </w:lvl>
    <w:lvl w:ilvl="8" w:tplc="04090005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4EF848F8"/>
    <w:multiLevelType w:val="multilevel"/>
    <w:tmpl w:val="8F7AB2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50784B20"/>
    <w:multiLevelType w:val="hybridMultilevel"/>
    <w:tmpl w:val="CD14ECB4"/>
    <w:lvl w:ilvl="0" w:tplc="44A6E0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29ECFD2" w:tentative="1">
      <w:start w:val="1"/>
      <w:numFmt w:val="lowerLetter"/>
      <w:lvlText w:val="%2."/>
      <w:lvlJc w:val="left"/>
      <w:pPr>
        <w:ind w:left="1440" w:hanging="360"/>
      </w:pPr>
    </w:lvl>
    <w:lvl w:ilvl="2" w:tplc="5C08FFB2" w:tentative="1">
      <w:start w:val="1"/>
      <w:numFmt w:val="lowerRoman"/>
      <w:lvlText w:val="%3."/>
      <w:lvlJc w:val="right"/>
      <w:pPr>
        <w:ind w:left="2160" w:hanging="180"/>
      </w:pPr>
    </w:lvl>
    <w:lvl w:ilvl="3" w:tplc="00BEE944" w:tentative="1">
      <w:start w:val="1"/>
      <w:numFmt w:val="decimal"/>
      <w:lvlText w:val="%4."/>
      <w:lvlJc w:val="left"/>
      <w:pPr>
        <w:ind w:left="2880" w:hanging="360"/>
      </w:pPr>
    </w:lvl>
    <w:lvl w:ilvl="4" w:tplc="94F04B1C" w:tentative="1">
      <w:start w:val="1"/>
      <w:numFmt w:val="lowerLetter"/>
      <w:lvlText w:val="%5."/>
      <w:lvlJc w:val="left"/>
      <w:pPr>
        <w:ind w:left="3600" w:hanging="360"/>
      </w:pPr>
    </w:lvl>
    <w:lvl w:ilvl="5" w:tplc="C43E2352" w:tentative="1">
      <w:start w:val="1"/>
      <w:numFmt w:val="lowerRoman"/>
      <w:lvlText w:val="%6."/>
      <w:lvlJc w:val="right"/>
      <w:pPr>
        <w:ind w:left="4320" w:hanging="180"/>
      </w:pPr>
    </w:lvl>
    <w:lvl w:ilvl="6" w:tplc="8424EEDE" w:tentative="1">
      <w:start w:val="1"/>
      <w:numFmt w:val="decimal"/>
      <w:lvlText w:val="%7."/>
      <w:lvlJc w:val="left"/>
      <w:pPr>
        <w:ind w:left="5040" w:hanging="360"/>
      </w:pPr>
    </w:lvl>
    <w:lvl w:ilvl="7" w:tplc="5F7EDE74" w:tentative="1">
      <w:start w:val="1"/>
      <w:numFmt w:val="lowerLetter"/>
      <w:lvlText w:val="%8."/>
      <w:lvlJc w:val="left"/>
      <w:pPr>
        <w:ind w:left="5760" w:hanging="360"/>
      </w:pPr>
    </w:lvl>
    <w:lvl w:ilvl="8" w:tplc="B016A7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0DA7410"/>
    <w:multiLevelType w:val="singleLevel"/>
    <w:tmpl w:val="2ED60C50"/>
    <w:lvl w:ilvl="0">
      <w:start w:val="6"/>
      <w:numFmt w:val="decimal"/>
      <w:lvlText w:val="%1.1"/>
      <w:lvlJc w:val="left"/>
      <w:pPr>
        <w:ind w:left="792" w:hanging="432"/>
      </w:pPr>
      <w:rPr>
        <w:rFonts w:hint="default"/>
      </w:rPr>
    </w:lvl>
  </w:abstractNum>
  <w:abstractNum w:abstractNumId="38" w15:restartNumberingAfterBreak="0">
    <w:nsid w:val="58155C7A"/>
    <w:multiLevelType w:val="multilevel"/>
    <w:tmpl w:val="6D98FD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14.%2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9" w15:restartNumberingAfterBreak="0">
    <w:nsid w:val="59415993"/>
    <w:multiLevelType w:val="hybridMultilevel"/>
    <w:tmpl w:val="674C5364"/>
    <w:lvl w:ilvl="0" w:tplc="85765EFC">
      <w:start w:val="1"/>
      <w:numFmt w:val="thaiLetters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5B6877D1"/>
    <w:multiLevelType w:val="multilevel"/>
    <w:tmpl w:val="8E5AB7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5ED00E77"/>
    <w:multiLevelType w:val="multilevel"/>
    <w:tmpl w:val="FD787F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2" w15:restartNumberingAfterBreak="0">
    <w:nsid w:val="61D44401"/>
    <w:multiLevelType w:val="hybridMultilevel"/>
    <w:tmpl w:val="166C8C70"/>
    <w:lvl w:ilvl="0" w:tplc="AE4E937C">
      <w:start w:val="1"/>
      <w:numFmt w:val="decimal"/>
      <w:lvlText w:val="%1."/>
      <w:lvlJc w:val="left"/>
      <w:pPr>
        <w:ind w:left="720" w:hanging="360"/>
      </w:pPr>
    </w:lvl>
    <w:lvl w:ilvl="1" w:tplc="7826EEDE" w:tentative="1">
      <w:start w:val="1"/>
      <w:numFmt w:val="lowerLetter"/>
      <w:lvlText w:val="%2."/>
      <w:lvlJc w:val="left"/>
      <w:pPr>
        <w:ind w:left="1440" w:hanging="360"/>
      </w:pPr>
    </w:lvl>
    <w:lvl w:ilvl="2" w:tplc="5FE2CB16" w:tentative="1">
      <w:start w:val="1"/>
      <w:numFmt w:val="lowerRoman"/>
      <w:lvlText w:val="%3."/>
      <w:lvlJc w:val="right"/>
      <w:pPr>
        <w:ind w:left="2160" w:hanging="180"/>
      </w:pPr>
    </w:lvl>
    <w:lvl w:ilvl="3" w:tplc="9A482D74" w:tentative="1">
      <w:start w:val="1"/>
      <w:numFmt w:val="decimal"/>
      <w:lvlText w:val="%4."/>
      <w:lvlJc w:val="left"/>
      <w:pPr>
        <w:ind w:left="2880" w:hanging="360"/>
      </w:pPr>
    </w:lvl>
    <w:lvl w:ilvl="4" w:tplc="1348F8F0" w:tentative="1">
      <w:start w:val="1"/>
      <w:numFmt w:val="lowerLetter"/>
      <w:lvlText w:val="%5."/>
      <w:lvlJc w:val="left"/>
      <w:pPr>
        <w:ind w:left="3600" w:hanging="360"/>
      </w:pPr>
    </w:lvl>
    <w:lvl w:ilvl="5" w:tplc="D93A2450" w:tentative="1">
      <w:start w:val="1"/>
      <w:numFmt w:val="lowerRoman"/>
      <w:lvlText w:val="%6."/>
      <w:lvlJc w:val="right"/>
      <w:pPr>
        <w:ind w:left="4320" w:hanging="180"/>
      </w:pPr>
    </w:lvl>
    <w:lvl w:ilvl="6" w:tplc="69902E74" w:tentative="1">
      <w:start w:val="1"/>
      <w:numFmt w:val="decimal"/>
      <w:lvlText w:val="%7."/>
      <w:lvlJc w:val="left"/>
      <w:pPr>
        <w:ind w:left="5040" w:hanging="360"/>
      </w:pPr>
    </w:lvl>
    <w:lvl w:ilvl="7" w:tplc="7F22C470" w:tentative="1">
      <w:start w:val="1"/>
      <w:numFmt w:val="lowerLetter"/>
      <w:lvlText w:val="%8."/>
      <w:lvlJc w:val="left"/>
      <w:pPr>
        <w:ind w:left="5760" w:hanging="360"/>
      </w:pPr>
    </w:lvl>
    <w:lvl w:ilvl="8" w:tplc="902C86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252246B"/>
    <w:multiLevelType w:val="multilevel"/>
    <w:tmpl w:val="90D4B112"/>
    <w:lvl w:ilvl="0">
      <w:start w:val="1"/>
      <w:numFmt w:val="decimal"/>
      <w:lvlText w:val="%1"/>
      <w:lvlJc w:val="left"/>
      <w:pPr>
        <w:ind w:left="36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2.%2."/>
      <w:lvlJc w:val="left"/>
      <w:pPr>
        <w:ind w:left="2629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4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5" w15:restartNumberingAfterBreak="0">
    <w:nsid w:val="74374206"/>
    <w:multiLevelType w:val="hybridMultilevel"/>
    <w:tmpl w:val="C682EFB6"/>
    <w:lvl w:ilvl="0" w:tplc="EB5A9CFE">
      <w:numFmt w:val="bullet"/>
      <w:lvlText w:val="-"/>
      <w:lvlJc w:val="left"/>
      <w:pPr>
        <w:ind w:left="1286" w:hanging="360"/>
      </w:pPr>
      <w:rPr>
        <w:rFonts w:ascii="Angsana New" w:eastAsia="Times New Roman" w:hAnsi="Angsana New" w:cs="Angsana New" w:hint="default"/>
      </w:rPr>
    </w:lvl>
    <w:lvl w:ilvl="1" w:tplc="3FAC1E2A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9DA09C8A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D29C3866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2803C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F26A97F4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F56C782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5DB8F850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9BE632BE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6" w15:restartNumberingAfterBreak="0">
    <w:nsid w:val="7A556CD5"/>
    <w:multiLevelType w:val="multilevel"/>
    <w:tmpl w:val="02B88F3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47" w15:restartNumberingAfterBreak="0">
    <w:nsid w:val="7E997999"/>
    <w:multiLevelType w:val="hybridMultilevel"/>
    <w:tmpl w:val="4CC0EF6A"/>
    <w:lvl w:ilvl="0" w:tplc="2F564840">
      <w:numFmt w:val="bullet"/>
      <w:lvlText w:val="-"/>
      <w:lvlJc w:val="left"/>
      <w:pPr>
        <w:ind w:left="447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5295465">
    <w:abstractNumId w:val="6"/>
  </w:num>
  <w:num w:numId="2" w16cid:durableId="499195923">
    <w:abstractNumId w:val="5"/>
  </w:num>
  <w:num w:numId="3" w16cid:durableId="1169060953">
    <w:abstractNumId w:val="9"/>
  </w:num>
  <w:num w:numId="4" w16cid:durableId="1165708007">
    <w:abstractNumId w:val="7"/>
  </w:num>
  <w:num w:numId="5" w16cid:durableId="1204321022">
    <w:abstractNumId w:val="8"/>
  </w:num>
  <w:num w:numId="6" w16cid:durableId="1460104892">
    <w:abstractNumId w:val="3"/>
  </w:num>
  <w:num w:numId="7" w16cid:durableId="111676271">
    <w:abstractNumId w:val="2"/>
  </w:num>
  <w:num w:numId="8" w16cid:durableId="1006176868">
    <w:abstractNumId w:val="0"/>
  </w:num>
  <w:num w:numId="9" w16cid:durableId="1385834259">
    <w:abstractNumId w:val="1"/>
  </w:num>
  <w:num w:numId="10" w16cid:durableId="1866480130">
    <w:abstractNumId w:val="4"/>
  </w:num>
  <w:num w:numId="11" w16cid:durableId="1112742660">
    <w:abstractNumId w:val="31"/>
  </w:num>
  <w:num w:numId="12" w16cid:durableId="1223979385">
    <w:abstractNumId w:val="27"/>
  </w:num>
  <w:num w:numId="13" w16cid:durableId="419258615">
    <w:abstractNumId w:val="44"/>
  </w:num>
  <w:num w:numId="14" w16cid:durableId="1992520422">
    <w:abstractNumId w:val="30"/>
  </w:num>
  <w:num w:numId="15" w16cid:durableId="850723873">
    <w:abstractNumId w:val="32"/>
  </w:num>
  <w:num w:numId="16" w16cid:durableId="609702084">
    <w:abstractNumId w:val="47"/>
  </w:num>
  <w:num w:numId="17" w16cid:durableId="182941598">
    <w:abstractNumId w:val="25"/>
  </w:num>
  <w:num w:numId="18" w16cid:durableId="239682453">
    <w:abstractNumId w:val="21"/>
  </w:num>
  <w:num w:numId="19" w16cid:durableId="899360926">
    <w:abstractNumId w:val="43"/>
  </w:num>
  <w:num w:numId="20" w16cid:durableId="1126268739">
    <w:abstractNumId w:val="12"/>
  </w:num>
  <w:num w:numId="21" w16cid:durableId="2095859750">
    <w:abstractNumId w:val="15"/>
  </w:num>
  <w:num w:numId="22" w16cid:durableId="985084475">
    <w:abstractNumId w:val="23"/>
  </w:num>
  <w:num w:numId="23" w16cid:durableId="1126120505">
    <w:abstractNumId w:val="35"/>
  </w:num>
  <w:num w:numId="24" w16cid:durableId="904802105">
    <w:abstractNumId w:val="22"/>
  </w:num>
  <w:num w:numId="25" w16cid:durableId="277686268">
    <w:abstractNumId w:val="45"/>
  </w:num>
  <w:num w:numId="26" w16cid:durableId="175316323">
    <w:abstractNumId w:val="33"/>
  </w:num>
  <w:num w:numId="27" w16cid:durableId="1853063110">
    <w:abstractNumId w:val="46"/>
  </w:num>
  <w:num w:numId="28" w16cid:durableId="691759040">
    <w:abstractNumId w:val="24"/>
  </w:num>
  <w:num w:numId="29" w16cid:durableId="678048155">
    <w:abstractNumId w:val="19"/>
  </w:num>
  <w:num w:numId="30" w16cid:durableId="416442057">
    <w:abstractNumId w:val="29"/>
  </w:num>
  <w:num w:numId="31" w16cid:durableId="826748924">
    <w:abstractNumId w:val="18"/>
  </w:num>
  <w:num w:numId="32" w16cid:durableId="155415159">
    <w:abstractNumId w:val="38"/>
  </w:num>
  <w:num w:numId="33" w16cid:durableId="1392532960">
    <w:abstractNumId w:val="11"/>
  </w:num>
  <w:num w:numId="34" w16cid:durableId="175389048">
    <w:abstractNumId w:val="17"/>
  </w:num>
  <w:num w:numId="35" w16cid:durableId="934364936">
    <w:abstractNumId w:val="42"/>
  </w:num>
  <w:num w:numId="36" w16cid:durableId="1015109067">
    <w:abstractNumId w:val="14"/>
  </w:num>
  <w:num w:numId="37" w16cid:durableId="2140956145">
    <w:abstractNumId w:val="40"/>
  </w:num>
  <w:num w:numId="38" w16cid:durableId="785006474">
    <w:abstractNumId w:val="34"/>
  </w:num>
  <w:num w:numId="39" w16cid:durableId="581453708">
    <w:abstractNumId w:val="10"/>
  </w:num>
  <w:num w:numId="40" w16cid:durableId="786436783">
    <w:abstractNumId w:val="20"/>
  </w:num>
  <w:num w:numId="41" w16cid:durableId="1671829847">
    <w:abstractNumId w:val="28"/>
  </w:num>
  <w:num w:numId="42" w16cid:durableId="1340691210">
    <w:abstractNumId w:val="36"/>
  </w:num>
  <w:num w:numId="43" w16cid:durableId="1121340630">
    <w:abstractNumId w:val="16"/>
  </w:num>
  <w:num w:numId="44" w16cid:durableId="331298850">
    <w:abstractNumId w:val="41"/>
  </w:num>
  <w:num w:numId="45" w16cid:durableId="533082230">
    <w:abstractNumId w:val="37"/>
  </w:num>
  <w:num w:numId="46" w16cid:durableId="1331568186">
    <w:abstractNumId w:val="26"/>
  </w:num>
  <w:num w:numId="47" w16cid:durableId="731469381">
    <w:abstractNumId w:val="39"/>
  </w:num>
  <w:num w:numId="48" w16cid:durableId="948201553">
    <w:abstractNumId w:val="1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02A6"/>
    <w:rsid w:val="000001AB"/>
    <w:rsid w:val="000002E5"/>
    <w:rsid w:val="00000409"/>
    <w:rsid w:val="0000048D"/>
    <w:rsid w:val="00000576"/>
    <w:rsid w:val="0000093E"/>
    <w:rsid w:val="00000F5D"/>
    <w:rsid w:val="00001017"/>
    <w:rsid w:val="00001215"/>
    <w:rsid w:val="00001476"/>
    <w:rsid w:val="00001523"/>
    <w:rsid w:val="00001536"/>
    <w:rsid w:val="0000168E"/>
    <w:rsid w:val="00001E43"/>
    <w:rsid w:val="0000217D"/>
    <w:rsid w:val="000023BC"/>
    <w:rsid w:val="00002518"/>
    <w:rsid w:val="00002EE8"/>
    <w:rsid w:val="00002F31"/>
    <w:rsid w:val="0000302C"/>
    <w:rsid w:val="00003D77"/>
    <w:rsid w:val="00003E80"/>
    <w:rsid w:val="00004735"/>
    <w:rsid w:val="00004863"/>
    <w:rsid w:val="000049A0"/>
    <w:rsid w:val="00004F84"/>
    <w:rsid w:val="00004F93"/>
    <w:rsid w:val="000052BE"/>
    <w:rsid w:val="0000567C"/>
    <w:rsid w:val="000056BE"/>
    <w:rsid w:val="00005F80"/>
    <w:rsid w:val="00006131"/>
    <w:rsid w:val="00006503"/>
    <w:rsid w:val="0000657B"/>
    <w:rsid w:val="00006B5B"/>
    <w:rsid w:val="000072DA"/>
    <w:rsid w:val="0000740C"/>
    <w:rsid w:val="00007631"/>
    <w:rsid w:val="0000770E"/>
    <w:rsid w:val="000077F7"/>
    <w:rsid w:val="000078E0"/>
    <w:rsid w:val="00007A61"/>
    <w:rsid w:val="00010251"/>
    <w:rsid w:val="000102C6"/>
    <w:rsid w:val="000106F1"/>
    <w:rsid w:val="00010A8B"/>
    <w:rsid w:val="000114F7"/>
    <w:rsid w:val="000114FB"/>
    <w:rsid w:val="0001157B"/>
    <w:rsid w:val="000118FF"/>
    <w:rsid w:val="00011D3A"/>
    <w:rsid w:val="00011FDB"/>
    <w:rsid w:val="00012139"/>
    <w:rsid w:val="000125BD"/>
    <w:rsid w:val="00012B7E"/>
    <w:rsid w:val="00013586"/>
    <w:rsid w:val="00013B52"/>
    <w:rsid w:val="00013C24"/>
    <w:rsid w:val="00013E0F"/>
    <w:rsid w:val="00013E34"/>
    <w:rsid w:val="00014556"/>
    <w:rsid w:val="00014620"/>
    <w:rsid w:val="00014D18"/>
    <w:rsid w:val="000151B1"/>
    <w:rsid w:val="00015810"/>
    <w:rsid w:val="0001590C"/>
    <w:rsid w:val="000159C2"/>
    <w:rsid w:val="00015AE9"/>
    <w:rsid w:val="00016376"/>
    <w:rsid w:val="00016895"/>
    <w:rsid w:val="00016D45"/>
    <w:rsid w:val="00016E9B"/>
    <w:rsid w:val="00016FAB"/>
    <w:rsid w:val="000172CF"/>
    <w:rsid w:val="000179D5"/>
    <w:rsid w:val="00017B0A"/>
    <w:rsid w:val="00017CD5"/>
    <w:rsid w:val="00020190"/>
    <w:rsid w:val="000202AE"/>
    <w:rsid w:val="000205D3"/>
    <w:rsid w:val="00020A41"/>
    <w:rsid w:val="00020E5D"/>
    <w:rsid w:val="00020ECB"/>
    <w:rsid w:val="00021538"/>
    <w:rsid w:val="000215A9"/>
    <w:rsid w:val="0002172F"/>
    <w:rsid w:val="000217E7"/>
    <w:rsid w:val="00021949"/>
    <w:rsid w:val="00021D81"/>
    <w:rsid w:val="0002210D"/>
    <w:rsid w:val="0002214A"/>
    <w:rsid w:val="000223A6"/>
    <w:rsid w:val="000225DA"/>
    <w:rsid w:val="00022E2D"/>
    <w:rsid w:val="00022E8F"/>
    <w:rsid w:val="00022FFC"/>
    <w:rsid w:val="0002340D"/>
    <w:rsid w:val="00023525"/>
    <w:rsid w:val="00023552"/>
    <w:rsid w:val="00023642"/>
    <w:rsid w:val="00023C48"/>
    <w:rsid w:val="00023CB9"/>
    <w:rsid w:val="000241D5"/>
    <w:rsid w:val="00024609"/>
    <w:rsid w:val="000246A7"/>
    <w:rsid w:val="00024789"/>
    <w:rsid w:val="000247BD"/>
    <w:rsid w:val="00024862"/>
    <w:rsid w:val="000249B6"/>
    <w:rsid w:val="00024A4D"/>
    <w:rsid w:val="00024FF9"/>
    <w:rsid w:val="000252F0"/>
    <w:rsid w:val="00025564"/>
    <w:rsid w:val="00025654"/>
    <w:rsid w:val="00025C9F"/>
    <w:rsid w:val="00025E2C"/>
    <w:rsid w:val="00026931"/>
    <w:rsid w:val="00026A4C"/>
    <w:rsid w:val="00027939"/>
    <w:rsid w:val="00027C26"/>
    <w:rsid w:val="00027DBC"/>
    <w:rsid w:val="00030356"/>
    <w:rsid w:val="000304F1"/>
    <w:rsid w:val="000307A3"/>
    <w:rsid w:val="00031235"/>
    <w:rsid w:val="00031329"/>
    <w:rsid w:val="000314CA"/>
    <w:rsid w:val="00031905"/>
    <w:rsid w:val="00031B51"/>
    <w:rsid w:val="00031BF9"/>
    <w:rsid w:val="00032A34"/>
    <w:rsid w:val="00033058"/>
    <w:rsid w:val="000330E1"/>
    <w:rsid w:val="00033513"/>
    <w:rsid w:val="00033B7A"/>
    <w:rsid w:val="00033C02"/>
    <w:rsid w:val="000341A0"/>
    <w:rsid w:val="00034258"/>
    <w:rsid w:val="0003452F"/>
    <w:rsid w:val="000348A9"/>
    <w:rsid w:val="000348FC"/>
    <w:rsid w:val="00034E89"/>
    <w:rsid w:val="0003514E"/>
    <w:rsid w:val="00035B30"/>
    <w:rsid w:val="00035CED"/>
    <w:rsid w:val="00035E84"/>
    <w:rsid w:val="00036402"/>
    <w:rsid w:val="00036B95"/>
    <w:rsid w:val="00036C01"/>
    <w:rsid w:val="0003762C"/>
    <w:rsid w:val="00037962"/>
    <w:rsid w:val="0004017B"/>
    <w:rsid w:val="000402D7"/>
    <w:rsid w:val="000405B6"/>
    <w:rsid w:val="000415F9"/>
    <w:rsid w:val="00041677"/>
    <w:rsid w:val="000416D5"/>
    <w:rsid w:val="00041BD0"/>
    <w:rsid w:val="00041F85"/>
    <w:rsid w:val="00042006"/>
    <w:rsid w:val="000429E6"/>
    <w:rsid w:val="00042C9E"/>
    <w:rsid w:val="00042DE6"/>
    <w:rsid w:val="00042F82"/>
    <w:rsid w:val="00043419"/>
    <w:rsid w:val="0004358E"/>
    <w:rsid w:val="00043980"/>
    <w:rsid w:val="00043A9B"/>
    <w:rsid w:val="00043BA7"/>
    <w:rsid w:val="00044793"/>
    <w:rsid w:val="000448CF"/>
    <w:rsid w:val="00044BDC"/>
    <w:rsid w:val="00044C08"/>
    <w:rsid w:val="0004570E"/>
    <w:rsid w:val="000459B6"/>
    <w:rsid w:val="00045A69"/>
    <w:rsid w:val="00045A88"/>
    <w:rsid w:val="00046847"/>
    <w:rsid w:val="00047226"/>
    <w:rsid w:val="000473D7"/>
    <w:rsid w:val="00047FD9"/>
    <w:rsid w:val="000502C9"/>
    <w:rsid w:val="00050571"/>
    <w:rsid w:val="000510F4"/>
    <w:rsid w:val="00051138"/>
    <w:rsid w:val="00051F65"/>
    <w:rsid w:val="00051F90"/>
    <w:rsid w:val="00052909"/>
    <w:rsid w:val="00052AE3"/>
    <w:rsid w:val="000533E0"/>
    <w:rsid w:val="000536C7"/>
    <w:rsid w:val="00053954"/>
    <w:rsid w:val="00053B6A"/>
    <w:rsid w:val="000540AE"/>
    <w:rsid w:val="00054134"/>
    <w:rsid w:val="00054166"/>
    <w:rsid w:val="000549BC"/>
    <w:rsid w:val="00054CFF"/>
    <w:rsid w:val="0005500B"/>
    <w:rsid w:val="00055017"/>
    <w:rsid w:val="000550CF"/>
    <w:rsid w:val="00055853"/>
    <w:rsid w:val="00055F02"/>
    <w:rsid w:val="000569D6"/>
    <w:rsid w:val="00056B95"/>
    <w:rsid w:val="00056C13"/>
    <w:rsid w:val="00056ECE"/>
    <w:rsid w:val="000574DA"/>
    <w:rsid w:val="00057B6E"/>
    <w:rsid w:val="00057E28"/>
    <w:rsid w:val="00057ED5"/>
    <w:rsid w:val="00057F92"/>
    <w:rsid w:val="00057FFC"/>
    <w:rsid w:val="000603D6"/>
    <w:rsid w:val="000608DD"/>
    <w:rsid w:val="0006118B"/>
    <w:rsid w:val="000612F7"/>
    <w:rsid w:val="00061521"/>
    <w:rsid w:val="00061730"/>
    <w:rsid w:val="00061792"/>
    <w:rsid w:val="00061C01"/>
    <w:rsid w:val="00061D22"/>
    <w:rsid w:val="00061EAA"/>
    <w:rsid w:val="00062026"/>
    <w:rsid w:val="00062E8F"/>
    <w:rsid w:val="00063226"/>
    <w:rsid w:val="00063B7F"/>
    <w:rsid w:val="00063C1D"/>
    <w:rsid w:val="000640FF"/>
    <w:rsid w:val="000650FF"/>
    <w:rsid w:val="00065110"/>
    <w:rsid w:val="00065541"/>
    <w:rsid w:val="00065864"/>
    <w:rsid w:val="00065A9F"/>
    <w:rsid w:val="00065E3D"/>
    <w:rsid w:val="00066D53"/>
    <w:rsid w:val="00067262"/>
    <w:rsid w:val="000673C9"/>
    <w:rsid w:val="00067794"/>
    <w:rsid w:val="000679E6"/>
    <w:rsid w:val="00067E49"/>
    <w:rsid w:val="00070327"/>
    <w:rsid w:val="000703AD"/>
    <w:rsid w:val="000707D3"/>
    <w:rsid w:val="00070A26"/>
    <w:rsid w:val="000714E3"/>
    <w:rsid w:val="000715EA"/>
    <w:rsid w:val="000716F0"/>
    <w:rsid w:val="00071E32"/>
    <w:rsid w:val="00072019"/>
    <w:rsid w:val="000727DE"/>
    <w:rsid w:val="00072F48"/>
    <w:rsid w:val="00073338"/>
    <w:rsid w:val="0007338D"/>
    <w:rsid w:val="000738BB"/>
    <w:rsid w:val="00073C23"/>
    <w:rsid w:val="00073E7D"/>
    <w:rsid w:val="000747D9"/>
    <w:rsid w:val="00074A1A"/>
    <w:rsid w:val="0007533C"/>
    <w:rsid w:val="00075E79"/>
    <w:rsid w:val="000762BE"/>
    <w:rsid w:val="00076664"/>
    <w:rsid w:val="00076676"/>
    <w:rsid w:val="000768AA"/>
    <w:rsid w:val="000769C6"/>
    <w:rsid w:val="00076A65"/>
    <w:rsid w:val="00076CAA"/>
    <w:rsid w:val="00076F9C"/>
    <w:rsid w:val="000771F1"/>
    <w:rsid w:val="00077287"/>
    <w:rsid w:val="000779C7"/>
    <w:rsid w:val="00077A7D"/>
    <w:rsid w:val="00077EAB"/>
    <w:rsid w:val="00077FA4"/>
    <w:rsid w:val="00080337"/>
    <w:rsid w:val="0008071E"/>
    <w:rsid w:val="000807DD"/>
    <w:rsid w:val="00081F8F"/>
    <w:rsid w:val="00082930"/>
    <w:rsid w:val="00082C47"/>
    <w:rsid w:val="000831E5"/>
    <w:rsid w:val="00083366"/>
    <w:rsid w:val="00083451"/>
    <w:rsid w:val="0008355A"/>
    <w:rsid w:val="00083721"/>
    <w:rsid w:val="00083AFC"/>
    <w:rsid w:val="00083C2A"/>
    <w:rsid w:val="00083EA8"/>
    <w:rsid w:val="00083FB3"/>
    <w:rsid w:val="000843B3"/>
    <w:rsid w:val="00084B8C"/>
    <w:rsid w:val="00084BF0"/>
    <w:rsid w:val="00084C31"/>
    <w:rsid w:val="00084DCA"/>
    <w:rsid w:val="00084F29"/>
    <w:rsid w:val="000854D8"/>
    <w:rsid w:val="00085831"/>
    <w:rsid w:val="00085B18"/>
    <w:rsid w:val="00085E94"/>
    <w:rsid w:val="00086B57"/>
    <w:rsid w:val="00086BF7"/>
    <w:rsid w:val="00087918"/>
    <w:rsid w:val="00090283"/>
    <w:rsid w:val="00090399"/>
    <w:rsid w:val="00090B69"/>
    <w:rsid w:val="00090F25"/>
    <w:rsid w:val="00091117"/>
    <w:rsid w:val="0009130A"/>
    <w:rsid w:val="0009145E"/>
    <w:rsid w:val="00091F28"/>
    <w:rsid w:val="00091FF0"/>
    <w:rsid w:val="0009203B"/>
    <w:rsid w:val="0009248E"/>
    <w:rsid w:val="0009271E"/>
    <w:rsid w:val="00092C95"/>
    <w:rsid w:val="00092CFB"/>
    <w:rsid w:val="00092E87"/>
    <w:rsid w:val="00092EC8"/>
    <w:rsid w:val="000932E0"/>
    <w:rsid w:val="000934B0"/>
    <w:rsid w:val="000935FC"/>
    <w:rsid w:val="00093DFC"/>
    <w:rsid w:val="00094094"/>
    <w:rsid w:val="000940DA"/>
    <w:rsid w:val="0009446D"/>
    <w:rsid w:val="0009495B"/>
    <w:rsid w:val="00094E26"/>
    <w:rsid w:val="00095357"/>
    <w:rsid w:val="000957E8"/>
    <w:rsid w:val="000966E7"/>
    <w:rsid w:val="00096CDF"/>
    <w:rsid w:val="00096D4B"/>
    <w:rsid w:val="000975F4"/>
    <w:rsid w:val="00097763"/>
    <w:rsid w:val="000978A4"/>
    <w:rsid w:val="00097BE1"/>
    <w:rsid w:val="00097F48"/>
    <w:rsid w:val="000A01E8"/>
    <w:rsid w:val="000A0459"/>
    <w:rsid w:val="000A0623"/>
    <w:rsid w:val="000A06AA"/>
    <w:rsid w:val="000A0A9C"/>
    <w:rsid w:val="000A0DAE"/>
    <w:rsid w:val="000A104A"/>
    <w:rsid w:val="000A113F"/>
    <w:rsid w:val="000A121A"/>
    <w:rsid w:val="000A137B"/>
    <w:rsid w:val="000A14DA"/>
    <w:rsid w:val="000A17E0"/>
    <w:rsid w:val="000A1E35"/>
    <w:rsid w:val="000A2B65"/>
    <w:rsid w:val="000A2C20"/>
    <w:rsid w:val="000A2FAF"/>
    <w:rsid w:val="000A314D"/>
    <w:rsid w:val="000A3554"/>
    <w:rsid w:val="000A37E8"/>
    <w:rsid w:val="000A3820"/>
    <w:rsid w:val="000A3839"/>
    <w:rsid w:val="000A386F"/>
    <w:rsid w:val="000A3938"/>
    <w:rsid w:val="000A3CCA"/>
    <w:rsid w:val="000A3E53"/>
    <w:rsid w:val="000A3F75"/>
    <w:rsid w:val="000A44AF"/>
    <w:rsid w:val="000A4D80"/>
    <w:rsid w:val="000A51A7"/>
    <w:rsid w:val="000A531D"/>
    <w:rsid w:val="000A5491"/>
    <w:rsid w:val="000A54F1"/>
    <w:rsid w:val="000A567D"/>
    <w:rsid w:val="000A5684"/>
    <w:rsid w:val="000A654F"/>
    <w:rsid w:val="000A7BEC"/>
    <w:rsid w:val="000A7CA7"/>
    <w:rsid w:val="000A7DCF"/>
    <w:rsid w:val="000B02AE"/>
    <w:rsid w:val="000B0409"/>
    <w:rsid w:val="000B06C4"/>
    <w:rsid w:val="000B0951"/>
    <w:rsid w:val="000B0FA4"/>
    <w:rsid w:val="000B11EB"/>
    <w:rsid w:val="000B136B"/>
    <w:rsid w:val="000B1813"/>
    <w:rsid w:val="000B1870"/>
    <w:rsid w:val="000B19E3"/>
    <w:rsid w:val="000B1A52"/>
    <w:rsid w:val="000B1A9B"/>
    <w:rsid w:val="000B1F6D"/>
    <w:rsid w:val="000B2048"/>
    <w:rsid w:val="000B2320"/>
    <w:rsid w:val="000B2AC6"/>
    <w:rsid w:val="000B3A0F"/>
    <w:rsid w:val="000B3C6D"/>
    <w:rsid w:val="000B3D0C"/>
    <w:rsid w:val="000B407A"/>
    <w:rsid w:val="000B40F1"/>
    <w:rsid w:val="000B417B"/>
    <w:rsid w:val="000B43C0"/>
    <w:rsid w:val="000B453A"/>
    <w:rsid w:val="000B4893"/>
    <w:rsid w:val="000B4924"/>
    <w:rsid w:val="000B4DCD"/>
    <w:rsid w:val="000B4EFF"/>
    <w:rsid w:val="000B5392"/>
    <w:rsid w:val="000B5899"/>
    <w:rsid w:val="000B5999"/>
    <w:rsid w:val="000B5C45"/>
    <w:rsid w:val="000B5CFC"/>
    <w:rsid w:val="000B5E26"/>
    <w:rsid w:val="000B63F6"/>
    <w:rsid w:val="000B6E81"/>
    <w:rsid w:val="000B6F5A"/>
    <w:rsid w:val="000B7604"/>
    <w:rsid w:val="000B795F"/>
    <w:rsid w:val="000B7A6B"/>
    <w:rsid w:val="000B7C10"/>
    <w:rsid w:val="000B7C4F"/>
    <w:rsid w:val="000B7FE4"/>
    <w:rsid w:val="000C0BD4"/>
    <w:rsid w:val="000C104E"/>
    <w:rsid w:val="000C1458"/>
    <w:rsid w:val="000C16AE"/>
    <w:rsid w:val="000C1831"/>
    <w:rsid w:val="000C190F"/>
    <w:rsid w:val="000C1B64"/>
    <w:rsid w:val="000C1C26"/>
    <w:rsid w:val="000C1D99"/>
    <w:rsid w:val="000C1FD6"/>
    <w:rsid w:val="000C2066"/>
    <w:rsid w:val="000C25E2"/>
    <w:rsid w:val="000C26A2"/>
    <w:rsid w:val="000C2D7D"/>
    <w:rsid w:val="000C2D87"/>
    <w:rsid w:val="000C3190"/>
    <w:rsid w:val="000C3840"/>
    <w:rsid w:val="000C392F"/>
    <w:rsid w:val="000C3EA8"/>
    <w:rsid w:val="000C470C"/>
    <w:rsid w:val="000C4D5E"/>
    <w:rsid w:val="000C4F48"/>
    <w:rsid w:val="000C4F71"/>
    <w:rsid w:val="000C50AC"/>
    <w:rsid w:val="000C52D7"/>
    <w:rsid w:val="000C5521"/>
    <w:rsid w:val="000C607C"/>
    <w:rsid w:val="000C6587"/>
    <w:rsid w:val="000C6D06"/>
    <w:rsid w:val="000C6E61"/>
    <w:rsid w:val="000D021F"/>
    <w:rsid w:val="000D0483"/>
    <w:rsid w:val="000D04A3"/>
    <w:rsid w:val="000D069A"/>
    <w:rsid w:val="000D0708"/>
    <w:rsid w:val="000D08E9"/>
    <w:rsid w:val="000D0A82"/>
    <w:rsid w:val="000D0FC6"/>
    <w:rsid w:val="000D1226"/>
    <w:rsid w:val="000D1D35"/>
    <w:rsid w:val="000D1D52"/>
    <w:rsid w:val="000D2110"/>
    <w:rsid w:val="000D28A3"/>
    <w:rsid w:val="000D2A3E"/>
    <w:rsid w:val="000D2F3B"/>
    <w:rsid w:val="000D32C6"/>
    <w:rsid w:val="000D37C4"/>
    <w:rsid w:val="000D38A1"/>
    <w:rsid w:val="000D38DE"/>
    <w:rsid w:val="000D399F"/>
    <w:rsid w:val="000D3AB4"/>
    <w:rsid w:val="000D403D"/>
    <w:rsid w:val="000D421E"/>
    <w:rsid w:val="000D4340"/>
    <w:rsid w:val="000D450B"/>
    <w:rsid w:val="000D4559"/>
    <w:rsid w:val="000D4A61"/>
    <w:rsid w:val="000D4E03"/>
    <w:rsid w:val="000D52EE"/>
    <w:rsid w:val="000D5DCC"/>
    <w:rsid w:val="000D602A"/>
    <w:rsid w:val="000D6394"/>
    <w:rsid w:val="000D6A2D"/>
    <w:rsid w:val="000D6C04"/>
    <w:rsid w:val="000D70A1"/>
    <w:rsid w:val="000D71FF"/>
    <w:rsid w:val="000D7735"/>
    <w:rsid w:val="000D7EDF"/>
    <w:rsid w:val="000E0041"/>
    <w:rsid w:val="000E01DA"/>
    <w:rsid w:val="000E02A2"/>
    <w:rsid w:val="000E0428"/>
    <w:rsid w:val="000E0657"/>
    <w:rsid w:val="000E0AE0"/>
    <w:rsid w:val="000E0B0E"/>
    <w:rsid w:val="000E0F3E"/>
    <w:rsid w:val="000E116D"/>
    <w:rsid w:val="000E18C6"/>
    <w:rsid w:val="000E1919"/>
    <w:rsid w:val="000E19AF"/>
    <w:rsid w:val="000E1B4D"/>
    <w:rsid w:val="000E2254"/>
    <w:rsid w:val="000E28E1"/>
    <w:rsid w:val="000E343D"/>
    <w:rsid w:val="000E38F9"/>
    <w:rsid w:val="000E3BC8"/>
    <w:rsid w:val="000E3D6F"/>
    <w:rsid w:val="000E40D7"/>
    <w:rsid w:val="000E43AB"/>
    <w:rsid w:val="000E4714"/>
    <w:rsid w:val="000E4D43"/>
    <w:rsid w:val="000E4DAD"/>
    <w:rsid w:val="000E50CD"/>
    <w:rsid w:val="000E5611"/>
    <w:rsid w:val="000E594F"/>
    <w:rsid w:val="000E5A00"/>
    <w:rsid w:val="000E5AE3"/>
    <w:rsid w:val="000E5D3F"/>
    <w:rsid w:val="000E5E83"/>
    <w:rsid w:val="000E61EA"/>
    <w:rsid w:val="000E6645"/>
    <w:rsid w:val="000E6766"/>
    <w:rsid w:val="000E67B8"/>
    <w:rsid w:val="000E6A8B"/>
    <w:rsid w:val="000E6DD7"/>
    <w:rsid w:val="000E6E4F"/>
    <w:rsid w:val="000E6EEE"/>
    <w:rsid w:val="000E728A"/>
    <w:rsid w:val="000E7750"/>
    <w:rsid w:val="000E7FF7"/>
    <w:rsid w:val="000F01B8"/>
    <w:rsid w:val="000F0239"/>
    <w:rsid w:val="000F0421"/>
    <w:rsid w:val="000F09F4"/>
    <w:rsid w:val="000F0C89"/>
    <w:rsid w:val="000F0D51"/>
    <w:rsid w:val="000F11F6"/>
    <w:rsid w:val="000F1414"/>
    <w:rsid w:val="000F18C6"/>
    <w:rsid w:val="000F1B9C"/>
    <w:rsid w:val="000F1E51"/>
    <w:rsid w:val="000F1E68"/>
    <w:rsid w:val="000F21F4"/>
    <w:rsid w:val="000F2433"/>
    <w:rsid w:val="000F288C"/>
    <w:rsid w:val="000F30E4"/>
    <w:rsid w:val="000F3D51"/>
    <w:rsid w:val="000F47BB"/>
    <w:rsid w:val="000F48A6"/>
    <w:rsid w:val="000F50DA"/>
    <w:rsid w:val="000F5A00"/>
    <w:rsid w:val="000F6A55"/>
    <w:rsid w:val="000F6AD3"/>
    <w:rsid w:val="000F6ADF"/>
    <w:rsid w:val="000F6B04"/>
    <w:rsid w:val="000F6D68"/>
    <w:rsid w:val="000F7091"/>
    <w:rsid w:val="000F72E8"/>
    <w:rsid w:val="000F744A"/>
    <w:rsid w:val="000F7627"/>
    <w:rsid w:val="000F785B"/>
    <w:rsid w:val="00100345"/>
    <w:rsid w:val="0010146E"/>
    <w:rsid w:val="001016C6"/>
    <w:rsid w:val="00101F50"/>
    <w:rsid w:val="00102338"/>
    <w:rsid w:val="00102997"/>
    <w:rsid w:val="00102E54"/>
    <w:rsid w:val="0010316A"/>
    <w:rsid w:val="00103515"/>
    <w:rsid w:val="001037EB"/>
    <w:rsid w:val="00103A00"/>
    <w:rsid w:val="00103B64"/>
    <w:rsid w:val="001040C8"/>
    <w:rsid w:val="00104138"/>
    <w:rsid w:val="001045A1"/>
    <w:rsid w:val="00105199"/>
    <w:rsid w:val="00105855"/>
    <w:rsid w:val="00105A84"/>
    <w:rsid w:val="00105A98"/>
    <w:rsid w:val="00105B30"/>
    <w:rsid w:val="00105B97"/>
    <w:rsid w:val="00106101"/>
    <w:rsid w:val="001061B1"/>
    <w:rsid w:val="00106A9C"/>
    <w:rsid w:val="00106E3C"/>
    <w:rsid w:val="00106E75"/>
    <w:rsid w:val="00106EFA"/>
    <w:rsid w:val="0010769F"/>
    <w:rsid w:val="0010776C"/>
    <w:rsid w:val="00107915"/>
    <w:rsid w:val="00107959"/>
    <w:rsid w:val="001079E7"/>
    <w:rsid w:val="00107A7C"/>
    <w:rsid w:val="00110544"/>
    <w:rsid w:val="001107F7"/>
    <w:rsid w:val="00110907"/>
    <w:rsid w:val="00110BE3"/>
    <w:rsid w:val="00110D02"/>
    <w:rsid w:val="00110FF3"/>
    <w:rsid w:val="00111249"/>
    <w:rsid w:val="00111395"/>
    <w:rsid w:val="001118F0"/>
    <w:rsid w:val="00111A45"/>
    <w:rsid w:val="0011295C"/>
    <w:rsid w:val="00112E90"/>
    <w:rsid w:val="00113FF5"/>
    <w:rsid w:val="001140A2"/>
    <w:rsid w:val="00114123"/>
    <w:rsid w:val="001142F5"/>
    <w:rsid w:val="001151EB"/>
    <w:rsid w:val="0011525D"/>
    <w:rsid w:val="00115270"/>
    <w:rsid w:val="001152DA"/>
    <w:rsid w:val="001158B9"/>
    <w:rsid w:val="00116163"/>
    <w:rsid w:val="0011648A"/>
    <w:rsid w:val="00116A93"/>
    <w:rsid w:val="00116AD4"/>
    <w:rsid w:val="00116C19"/>
    <w:rsid w:val="00116D95"/>
    <w:rsid w:val="0011710F"/>
    <w:rsid w:val="00117721"/>
    <w:rsid w:val="0011787B"/>
    <w:rsid w:val="001178FE"/>
    <w:rsid w:val="00120160"/>
    <w:rsid w:val="00120554"/>
    <w:rsid w:val="001212E4"/>
    <w:rsid w:val="00121410"/>
    <w:rsid w:val="001214D8"/>
    <w:rsid w:val="001217AD"/>
    <w:rsid w:val="0012198F"/>
    <w:rsid w:val="00121FE3"/>
    <w:rsid w:val="00122156"/>
    <w:rsid w:val="00122A02"/>
    <w:rsid w:val="00122BDD"/>
    <w:rsid w:val="00122CAF"/>
    <w:rsid w:val="0012321E"/>
    <w:rsid w:val="0012350E"/>
    <w:rsid w:val="0012397B"/>
    <w:rsid w:val="00124171"/>
    <w:rsid w:val="00124217"/>
    <w:rsid w:val="001243E1"/>
    <w:rsid w:val="00124EAF"/>
    <w:rsid w:val="0012507C"/>
    <w:rsid w:val="001250C3"/>
    <w:rsid w:val="001251B0"/>
    <w:rsid w:val="001259B5"/>
    <w:rsid w:val="00125CEA"/>
    <w:rsid w:val="0012600E"/>
    <w:rsid w:val="00126B80"/>
    <w:rsid w:val="00126D41"/>
    <w:rsid w:val="001273C6"/>
    <w:rsid w:val="001302E1"/>
    <w:rsid w:val="00130301"/>
    <w:rsid w:val="001305A6"/>
    <w:rsid w:val="00130657"/>
    <w:rsid w:val="001308F0"/>
    <w:rsid w:val="001309A4"/>
    <w:rsid w:val="00130AFA"/>
    <w:rsid w:val="00130C5A"/>
    <w:rsid w:val="001318EB"/>
    <w:rsid w:val="00131BBA"/>
    <w:rsid w:val="001326AC"/>
    <w:rsid w:val="001326F7"/>
    <w:rsid w:val="00132D1A"/>
    <w:rsid w:val="00132DF6"/>
    <w:rsid w:val="0013396F"/>
    <w:rsid w:val="00133CDD"/>
    <w:rsid w:val="00133D8E"/>
    <w:rsid w:val="0013477E"/>
    <w:rsid w:val="00134913"/>
    <w:rsid w:val="00134FE8"/>
    <w:rsid w:val="001350E4"/>
    <w:rsid w:val="001353C5"/>
    <w:rsid w:val="001357AE"/>
    <w:rsid w:val="00135BAB"/>
    <w:rsid w:val="00136091"/>
    <w:rsid w:val="001364E8"/>
    <w:rsid w:val="00136681"/>
    <w:rsid w:val="00136CAA"/>
    <w:rsid w:val="0013712B"/>
    <w:rsid w:val="001375FF"/>
    <w:rsid w:val="00137961"/>
    <w:rsid w:val="00137A8D"/>
    <w:rsid w:val="00137E44"/>
    <w:rsid w:val="00137EA4"/>
    <w:rsid w:val="00137F53"/>
    <w:rsid w:val="00140016"/>
    <w:rsid w:val="0014065C"/>
    <w:rsid w:val="00140A9D"/>
    <w:rsid w:val="00140BBC"/>
    <w:rsid w:val="00141633"/>
    <w:rsid w:val="00141AA6"/>
    <w:rsid w:val="00141F84"/>
    <w:rsid w:val="00141FDD"/>
    <w:rsid w:val="00143871"/>
    <w:rsid w:val="001438B9"/>
    <w:rsid w:val="00144318"/>
    <w:rsid w:val="001444BC"/>
    <w:rsid w:val="0014471B"/>
    <w:rsid w:val="00144971"/>
    <w:rsid w:val="00144AB0"/>
    <w:rsid w:val="001450FA"/>
    <w:rsid w:val="0014534F"/>
    <w:rsid w:val="00145701"/>
    <w:rsid w:val="001458BC"/>
    <w:rsid w:val="00145BD8"/>
    <w:rsid w:val="00145C3C"/>
    <w:rsid w:val="00146246"/>
    <w:rsid w:val="001466C8"/>
    <w:rsid w:val="00146A4A"/>
    <w:rsid w:val="00146A4F"/>
    <w:rsid w:val="00146B86"/>
    <w:rsid w:val="00146F38"/>
    <w:rsid w:val="00146FE5"/>
    <w:rsid w:val="001473CB"/>
    <w:rsid w:val="0014755B"/>
    <w:rsid w:val="001476BB"/>
    <w:rsid w:val="001478C0"/>
    <w:rsid w:val="00147B5A"/>
    <w:rsid w:val="00147F2A"/>
    <w:rsid w:val="00147F33"/>
    <w:rsid w:val="00147F4B"/>
    <w:rsid w:val="00150208"/>
    <w:rsid w:val="00150A3D"/>
    <w:rsid w:val="0015102D"/>
    <w:rsid w:val="001513CF"/>
    <w:rsid w:val="00151861"/>
    <w:rsid w:val="00151913"/>
    <w:rsid w:val="00151B07"/>
    <w:rsid w:val="00151C7D"/>
    <w:rsid w:val="00151FF8"/>
    <w:rsid w:val="001523ED"/>
    <w:rsid w:val="00152670"/>
    <w:rsid w:val="0015270D"/>
    <w:rsid w:val="001528F6"/>
    <w:rsid w:val="00152A95"/>
    <w:rsid w:val="00152C52"/>
    <w:rsid w:val="00153123"/>
    <w:rsid w:val="00153225"/>
    <w:rsid w:val="00153277"/>
    <w:rsid w:val="00153344"/>
    <w:rsid w:val="0015386A"/>
    <w:rsid w:val="00153A7F"/>
    <w:rsid w:val="00153AEA"/>
    <w:rsid w:val="00153BD5"/>
    <w:rsid w:val="00153CE1"/>
    <w:rsid w:val="00153FBD"/>
    <w:rsid w:val="0015423C"/>
    <w:rsid w:val="00154274"/>
    <w:rsid w:val="0015492A"/>
    <w:rsid w:val="001551F9"/>
    <w:rsid w:val="0015535D"/>
    <w:rsid w:val="001557AC"/>
    <w:rsid w:val="00155A50"/>
    <w:rsid w:val="001565DC"/>
    <w:rsid w:val="001566C1"/>
    <w:rsid w:val="001568FE"/>
    <w:rsid w:val="001569A9"/>
    <w:rsid w:val="00156CF4"/>
    <w:rsid w:val="00157017"/>
    <w:rsid w:val="00157463"/>
    <w:rsid w:val="00157718"/>
    <w:rsid w:val="00157AE4"/>
    <w:rsid w:val="00157BEC"/>
    <w:rsid w:val="00157DAA"/>
    <w:rsid w:val="001604CE"/>
    <w:rsid w:val="00160657"/>
    <w:rsid w:val="001607E8"/>
    <w:rsid w:val="00160CA4"/>
    <w:rsid w:val="00161041"/>
    <w:rsid w:val="00161186"/>
    <w:rsid w:val="001613B4"/>
    <w:rsid w:val="00161497"/>
    <w:rsid w:val="00161883"/>
    <w:rsid w:val="00161B8C"/>
    <w:rsid w:val="00161DAF"/>
    <w:rsid w:val="00161E51"/>
    <w:rsid w:val="00161EF7"/>
    <w:rsid w:val="001620A0"/>
    <w:rsid w:val="00162123"/>
    <w:rsid w:val="00162353"/>
    <w:rsid w:val="001623FE"/>
    <w:rsid w:val="00162E79"/>
    <w:rsid w:val="00163411"/>
    <w:rsid w:val="001638AD"/>
    <w:rsid w:val="00163A0F"/>
    <w:rsid w:val="00163CAD"/>
    <w:rsid w:val="00163D6A"/>
    <w:rsid w:val="00164348"/>
    <w:rsid w:val="00164731"/>
    <w:rsid w:val="00164C86"/>
    <w:rsid w:val="00164ED6"/>
    <w:rsid w:val="00164F79"/>
    <w:rsid w:val="001658E8"/>
    <w:rsid w:val="001663C8"/>
    <w:rsid w:val="00166B3B"/>
    <w:rsid w:val="00166BCA"/>
    <w:rsid w:val="00166C93"/>
    <w:rsid w:val="001674DD"/>
    <w:rsid w:val="0016750A"/>
    <w:rsid w:val="00167539"/>
    <w:rsid w:val="00167576"/>
    <w:rsid w:val="00167662"/>
    <w:rsid w:val="001678A4"/>
    <w:rsid w:val="001679A4"/>
    <w:rsid w:val="00167A32"/>
    <w:rsid w:val="00167D5D"/>
    <w:rsid w:val="0017057A"/>
    <w:rsid w:val="00170609"/>
    <w:rsid w:val="00170654"/>
    <w:rsid w:val="001708FD"/>
    <w:rsid w:val="00170A27"/>
    <w:rsid w:val="00170BDA"/>
    <w:rsid w:val="00170C3E"/>
    <w:rsid w:val="00170DE0"/>
    <w:rsid w:val="00170E9A"/>
    <w:rsid w:val="00171A06"/>
    <w:rsid w:val="00171B9F"/>
    <w:rsid w:val="00171C45"/>
    <w:rsid w:val="00171DD7"/>
    <w:rsid w:val="001729B9"/>
    <w:rsid w:val="00172DC6"/>
    <w:rsid w:val="0017319E"/>
    <w:rsid w:val="0017328D"/>
    <w:rsid w:val="001738B3"/>
    <w:rsid w:val="00173CBC"/>
    <w:rsid w:val="00173DC8"/>
    <w:rsid w:val="00174051"/>
    <w:rsid w:val="00174389"/>
    <w:rsid w:val="00174C6D"/>
    <w:rsid w:val="001752AE"/>
    <w:rsid w:val="001753F5"/>
    <w:rsid w:val="001759B6"/>
    <w:rsid w:val="00175F93"/>
    <w:rsid w:val="001764DF"/>
    <w:rsid w:val="001768AC"/>
    <w:rsid w:val="00176E33"/>
    <w:rsid w:val="001770CD"/>
    <w:rsid w:val="001771E2"/>
    <w:rsid w:val="0017728F"/>
    <w:rsid w:val="0017732D"/>
    <w:rsid w:val="0017742A"/>
    <w:rsid w:val="001777C2"/>
    <w:rsid w:val="00180047"/>
    <w:rsid w:val="00180F67"/>
    <w:rsid w:val="0018146F"/>
    <w:rsid w:val="001814AE"/>
    <w:rsid w:val="00181A68"/>
    <w:rsid w:val="00181F49"/>
    <w:rsid w:val="001824EB"/>
    <w:rsid w:val="0018254E"/>
    <w:rsid w:val="00182E98"/>
    <w:rsid w:val="001831A3"/>
    <w:rsid w:val="001835AD"/>
    <w:rsid w:val="0018367C"/>
    <w:rsid w:val="0018372C"/>
    <w:rsid w:val="00183B8F"/>
    <w:rsid w:val="00183D44"/>
    <w:rsid w:val="00183F50"/>
    <w:rsid w:val="00184090"/>
    <w:rsid w:val="00184342"/>
    <w:rsid w:val="00184441"/>
    <w:rsid w:val="0018448D"/>
    <w:rsid w:val="00184724"/>
    <w:rsid w:val="001847AB"/>
    <w:rsid w:val="00184C19"/>
    <w:rsid w:val="001862EA"/>
    <w:rsid w:val="00186598"/>
    <w:rsid w:val="001865F7"/>
    <w:rsid w:val="0018664B"/>
    <w:rsid w:val="0018669A"/>
    <w:rsid w:val="00186B04"/>
    <w:rsid w:val="00186B69"/>
    <w:rsid w:val="00186E63"/>
    <w:rsid w:val="00187187"/>
    <w:rsid w:val="001871D8"/>
    <w:rsid w:val="00187A4F"/>
    <w:rsid w:val="00187EC7"/>
    <w:rsid w:val="00190631"/>
    <w:rsid w:val="00190C33"/>
    <w:rsid w:val="001916F0"/>
    <w:rsid w:val="001918E6"/>
    <w:rsid w:val="00191B06"/>
    <w:rsid w:val="00191C2C"/>
    <w:rsid w:val="00191CC7"/>
    <w:rsid w:val="001920B1"/>
    <w:rsid w:val="001920E1"/>
    <w:rsid w:val="00192484"/>
    <w:rsid w:val="001924AF"/>
    <w:rsid w:val="001928A9"/>
    <w:rsid w:val="00192A1A"/>
    <w:rsid w:val="00192CED"/>
    <w:rsid w:val="00193079"/>
    <w:rsid w:val="00193230"/>
    <w:rsid w:val="00193B1C"/>
    <w:rsid w:val="00193BE9"/>
    <w:rsid w:val="00193DC4"/>
    <w:rsid w:val="001940F5"/>
    <w:rsid w:val="00194309"/>
    <w:rsid w:val="00194421"/>
    <w:rsid w:val="00194501"/>
    <w:rsid w:val="0019469C"/>
    <w:rsid w:val="001947D8"/>
    <w:rsid w:val="00194A96"/>
    <w:rsid w:val="00194AEB"/>
    <w:rsid w:val="00195678"/>
    <w:rsid w:val="00195E3A"/>
    <w:rsid w:val="00195E52"/>
    <w:rsid w:val="0019637A"/>
    <w:rsid w:val="001965DB"/>
    <w:rsid w:val="001966C0"/>
    <w:rsid w:val="001967F9"/>
    <w:rsid w:val="0019698B"/>
    <w:rsid w:val="00196C4A"/>
    <w:rsid w:val="00196D49"/>
    <w:rsid w:val="00196EC5"/>
    <w:rsid w:val="0019712A"/>
    <w:rsid w:val="001978F5"/>
    <w:rsid w:val="0019796D"/>
    <w:rsid w:val="00197B17"/>
    <w:rsid w:val="00197BDC"/>
    <w:rsid w:val="001A041D"/>
    <w:rsid w:val="001A04BE"/>
    <w:rsid w:val="001A0519"/>
    <w:rsid w:val="001A05EA"/>
    <w:rsid w:val="001A0D65"/>
    <w:rsid w:val="001A0DE5"/>
    <w:rsid w:val="001A0FB9"/>
    <w:rsid w:val="001A12AB"/>
    <w:rsid w:val="001A1741"/>
    <w:rsid w:val="001A1B02"/>
    <w:rsid w:val="001A1CD4"/>
    <w:rsid w:val="001A2011"/>
    <w:rsid w:val="001A20E6"/>
    <w:rsid w:val="001A2174"/>
    <w:rsid w:val="001A24F8"/>
    <w:rsid w:val="001A25BB"/>
    <w:rsid w:val="001A25DC"/>
    <w:rsid w:val="001A281F"/>
    <w:rsid w:val="001A2BAF"/>
    <w:rsid w:val="001A329E"/>
    <w:rsid w:val="001A3301"/>
    <w:rsid w:val="001A36B6"/>
    <w:rsid w:val="001A3AB7"/>
    <w:rsid w:val="001A3E16"/>
    <w:rsid w:val="001A41C3"/>
    <w:rsid w:val="001A4300"/>
    <w:rsid w:val="001A472E"/>
    <w:rsid w:val="001A52BA"/>
    <w:rsid w:val="001A5543"/>
    <w:rsid w:val="001A5910"/>
    <w:rsid w:val="001A6171"/>
    <w:rsid w:val="001A6828"/>
    <w:rsid w:val="001A6A0D"/>
    <w:rsid w:val="001A6B72"/>
    <w:rsid w:val="001A6D2C"/>
    <w:rsid w:val="001A74ED"/>
    <w:rsid w:val="001A770E"/>
    <w:rsid w:val="001A7A78"/>
    <w:rsid w:val="001A7AD7"/>
    <w:rsid w:val="001A7C1B"/>
    <w:rsid w:val="001A7C5A"/>
    <w:rsid w:val="001A7D49"/>
    <w:rsid w:val="001A7FB4"/>
    <w:rsid w:val="001A7FD6"/>
    <w:rsid w:val="001B012D"/>
    <w:rsid w:val="001B0806"/>
    <w:rsid w:val="001B0C1A"/>
    <w:rsid w:val="001B0C6C"/>
    <w:rsid w:val="001B0C9A"/>
    <w:rsid w:val="001B0E0F"/>
    <w:rsid w:val="001B1321"/>
    <w:rsid w:val="001B142F"/>
    <w:rsid w:val="001B1C66"/>
    <w:rsid w:val="001B2158"/>
    <w:rsid w:val="001B2566"/>
    <w:rsid w:val="001B3063"/>
    <w:rsid w:val="001B3110"/>
    <w:rsid w:val="001B31C9"/>
    <w:rsid w:val="001B345D"/>
    <w:rsid w:val="001B3552"/>
    <w:rsid w:val="001B361E"/>
    <w:rsid w:val="001B3626"/>
    <w:rsid w:val="001B3889"/>
    <w:rsid w:val="001B389F"/>
    <w:rsid w:val="001B39E7"/>
    <w:rsid w:val="001B3C77"/>
    <w:rsid w:val="001B43D1"/>
    <w:rsid w:val="001B4CA5"/>
    <w:rsid w:val="001B51A7"/>
    <w:rsid w:val="001B51AC"/>
    <w:rsid w:val="001B5A1E"/>
    <w:rsid w:val="001B5C0A"/>
    <w:rsid w:val="001B5C2D"/>
    <w:rsid w:val="001B5FE1"/>
    <w:rsid w:val="001B637D"/>
    <w:rsid w:val="001B67D0"/>
    <w:rsid w:val="001B6D6C"/>
    <w:rsid w:val="001B6F04"/>
    <w:rsid w:val="001B71EA"/>
    <w:rsid w:val="001B7470"/>
    <w:rsid w:val="001B74DD"/>
    <w:rsid w:val="001B7549"/>
    <w:rsid w:val="001B79B0"/>
    <w:rsid w:val="001B7A0E"/>
    <w:rsid w:val="001B7BF4"/>
    <w:rsid w:val="001B7DCE"/>
    <w:rsid w:val="001C0653"/>
    <w:rsid w:val="001C0976"/>
    <w:rsid w:val="001C09E5"/>
    <w:rsid w:val="001C0AD3"/>
    <w:rsid w:val="001C0D06"/>
    <w:rsid w:val="001C1531"/>
    <w:rsid w:val="001C1B76"/>
    <w:rsid w:val="001C21B8"/>
    <w:rsid w:val="001C2281"/>
    <w:rsid w:val="001C234B"/>
    <w:rsid w:val="001C25F4"/>
    <w:rsid w:val="001C2718"/>
    <w:rsid w:val="001C2E07"/>
    <w:rsid w:val="001C2F0E"/>
    <w:rsid w:val="001C36B0"/>
    <w:rsid w:val="001C3B17"/>
    <w:rsid w:val="001C3B61"/>
    <w:rsid w:val="001C3BD9"/>
    <w:rsid w:val="001C4526"/>
    <w:rsid w:val="001C528C"/>
    <w:rsid w:val="001C5853"/>
    <w:rsid w:val="001C5D1A"/>
    <w:rsid w:val="001C5D83"/>
    <w:rsid w:val="001C5EF8"/>
    <w:rsid w:val="001C6340"/>
    <w:rsid w:val="001C6D39"/>
    <w:rsid w:val="001C6DAB"/>
    <w:rsid w:val="001C6DB5"/>
    <w:rsid w:val="001C6F8B"/>
    <w:rsid w:val="001C77B5"/>
    <w:rsid w:val="001C7ABF"/>
    <w:rsid w:val="001C7BE3"/>
    <w:rsid w:val="001C7BFF"/>
    <w:rsid w:val="001C7F52"/>
    <w:rsid w:val="001D028B"/>
    <w:rsid w:val="001D02CA"/>
    <w:rsid w:val="001D04C9"/>
    <w:rsid w:val="001D0B56"/>
    <w:rsid w:val="001D0E43"/>
    <w:rsid w:val="001D13FE"/>
    <w:rsid w:val="001D16D1"/>
    <w:rsid w:val="001D1959"/>
    <w:rsid w:val="001D2103"/>
    <w:rsid w:val="001D29CC"/>
    <w:rsid w:val="001D2B25"/>
    <w:rsid w:val="001D2CB7"/>
    <w:rsid w:val="001D301D"/>
    <w:rsid w:val="001D31AF"/>
    <w:rsid w:val="001D379F"/>
    <w:rsid w:val="001D3882"/>
    <w:rsid w:val="001D3CD4"/>
    <w:rsid w:val="001D5372"/>
    <w:rsid w:val="001D5463"/>
    <w:rsid w:val="001D5549"/>
    <w:rsid w:val="001D5732"/>
    <w:rsid w:val="001D57F9"/>
    <w:rsid w:val="001D5F14"/>
    <w:rsid w:val="001D600B"/>
    <w:rsid w:val="001D6371"/>
    <w:rsid w:val="001D654D"/>
    <w:rsid w:val="001D6884"/>
    <w:rsid w:val="001D6966"/>
    <w:rsid w:val="001D6EE7"/>
    <w:rsid w:val="001D7282"/>
    <w:rsid w:val="001D7604"/>
    <w:rsid w:val="001D7865"/>
    <w:rsid w:val="001E0644"/>
    <w:rsid w:val="001E0B59"/>
    <w:rsid w:val="001E0DA7"/>
    <w:rsid w:val="001E1209"/>
    <w:rsid w:val="001E155E"/>
    <w:rsid w:val="001E1615"/>
    <w:rsid w:val="001E1639"/>
    <w:rsid w:val="001E16A8"/>
    <w:rsid w:val="001E1702"/>
    <w:rsid w:val="001E1A94"/>
    <w:rsid w:val="001E234C"/>
    <w:rsid w:val="001E23F7"/>
    <w:rsid w:val="001E293B"/>
    <w:rsid w:val="001E2BBF"/>
    <w:rsid w:val="001E2BFA"/>
    <w:rsid w:val="001E2EC8"/>
    <w:rsid w:val="001E3A04"/>
    <w:rsid w:val="001E41C5"/>
    <w:rsid w:val="001E43FD"/>
    <w:rsid w:val="001E462E"/>
    <w:rsid w:val="001E4A60"/>
    <w:rsid w:val="001E50EA"/>
    <w:rsid w:val="001E5CD5"/>
    <w:rsid w:val="001E5D59"/>
    <w:rsid w:val="001E65A7"/>
    <w:rsid w:val="001E6BB6"/>
    <w:rsid w:val="001E73BB"/>
    <w:rsid w:val="001E7B07"/>
    <w:rsid w:val="001F0386"/>
    <w:rsid w:val="001F0469"/>
    <w:rsid w:val="001F0B05"/>
    <w:rsid w:val="001F0BA0"/>
    <w:rsid w:val="001F0CBA"/>
    <w:rsid w:val="001F1063"/>
    <w:rsid w:val="001F14D3"/>
    <w:rsid w:val="001F15AB"/>
    <w:rsid w:val="001F17B0"/>
    <w:rsid w:val="001F17C4"/>
    <w:rsid w:val="001F193D"/>
    <w:rsid w:val="001F1944"/>
    <w:rsid w:val="001F228A"/>
    <w:rsid w:val="001F22F4"/>
    <w:rsid w:val="001F23FA"/>
    <w:rsid w:val="001F2ACB"/>
    <w:rsid w:val="001F2EDA"/>
    <w:rsid w:val="001F3010"/>
    <w:rsid w:val="001F34DE"/>
    <w:rsid w:val="001F379F"/>
    <w:rsid w:val="001F38B1"/>
    <w:rsid w:val="001F3EB5"/>
    <w:rsid w:val="001F442C"/>
    <w:rsid w:val="001F447E"/>
    <w:rsid w:val="001F45A4"/>
    <w:rsid w:val="001F4634"/>
    <w:rsid w:val="001F4683"/>
    <w:rsid w:val="001F4B3B"/>
    <w:rsid w:val="001F4CB9"/>
    <w:rsid w:val="001F5013"/>
    <w:rsid w:val="001F5337"/>
    <w:rsid w:val="001F5375"/>
    <w:rsid w:val="001F5884"/>
    <w:rsid w:val="001F635C"/>
    <w:rsid w:val="001F63F4"/>
    <w:rsid w:val="001F640E"/>
    <w:rsid w:val="001F6578"/>
    <w:rsid w:val="001F66DD"/>
    <w:rsid w:val="001F66E5"/>
    <w:rsid w:val="001F6E58"/>
    <w:rsid w:val="001F7153"/>
    <w:rsid w:val="001F74EB"/>
    <w:rsid w:val="001F7B6A"/>
    <w:rsid w:val="002001D7"/>
    <w:rsid w:val="00200643"/>
    <w:rsid w:val="0020066D"/>
    <w:rsid w:val="002008FB"/>
    <w:rsid w:val="00200AE9"/>
    <w:rsid w:val="00200F14"/>
    <w:rsid w:val="00201051"/>
    <w:rsid w:val="002012AB"/>
    <w:rsid w:val="00201A44"/>
    <w:rsid w:val="00201FC1"/>
    <w:rsid w:val="00202A09"/>
    <w:rsid w:val="00202F1B"/>
    <w:rsid w:val="00203084"/>
    <w:rsid w:val="00203116"/>
    <w:rsid w:val="00203B15"/>
    <w:rsid w:val="00203E02"/>
    <w:rsid w:val="002040DE"/>
    <w:rsid w:val="0020470E"/>
    <w:rsid w:val="00204AB5"/>
    <w:rsid w:val="00204B7F"/>
    <w:rsid w:val="00204C1E"/>
    <w:rsid w:val="00204C65"/>
    <w:rsid w:val="00204DC3"/>
    <w:rsid w:val="0020590E"/>
    <w:rsid w:val="00205EDD"/>
    <w:rsid w:val="002060BB"/>
    <w:rsid w:val="00206208"/>
    <w:rsid w:val="002069B4"/>
    <w:rsid w:val="002069D0"/>
    <w:rsid w:val="002075BF"/>
    <w:rsid w:val="00207669"/>
    <w:rsid w:val="002079E1"/>
    <w:rsid w:val="00207A6F"/>
    <w:rsid w:val="00210389"/>
    <w:rsid w:val="00211067"/>
    <w:rsid w:val="00211A0F"/>
    <w:rsid w:val="00211E29"/>
    <w:rsid w:val="00211E31"/>
    <w:rsid w:val="00211E53"/>
    <w:rsid w:val="00212075"/>
    <w:rsid w:val="00212180"/>
    <w:rsid w:val="0021224E"/>
    <w:rsid w:val="00212294"/>
    <w:rsid w:val="0021254D"/>
    <w:rsid w:val="00212620"/>
    <w:rsid w:val="0021264B"/>
    <w:rsid w:val="00212908"/>
    <w:rsid w:val="00212D95"/>
    <w:rsid w:val="00212ECD"/>
    <w:rsid w:val="00212FF5"/>
    <w:rsid w:val="002134C7"/>
    <w:rsid w:val="002136EA"/>
    <w:rsid w:val="00214C4F"/>
    <w:rsid w:val="00214C7C"/>
    <w:rsid w:val="002155C1"/>
    <w:rsid w:val="002157E3"/>
    <w:rsid w:val="00215F78"/>
    <w:rsid w:val="002161E9"/>
    <w:rsid w:val="002163D9"/>
    <w:rsid w:val="00216462"/>
    <w:rsid w:val="00216684"/>
    <w:rsid w:val="002167B2"/>
    <w:rsid w:val="00216AA4"/>
    <w:rsid w:val="00216C6B"/>
    <w:rsid w:val="00216DA4"/>
    <w:rsid w:val="00216DAE"/>
    <w:rsid w:val="00216FBB"/>
    <w:rsid w:val="00217130"/>
    <w:rsid w:val="00217298"/>
    <w:rsid w:val="00217749"/>
    <w:rsid w:val="00217CD6"/>
    <w:rsid w:val="00217FF3"/>
    <w:rsid w:val="00220135"/>
    <w:rsid w:val="002201CF"/>
    <w:rsid w:val="002209EB"/>
    <w:rsid w:val="00221050"/>
    <w:rsid w:val="0022121E"/>
    <w:rsid w:val="00221AB8"/>
    <w:rsid w:val="00221DC0"/>
    <w:rsid w:val="00221DEF"/>
    <w:rsid w:val="002220CC"/>
    <w:rsid w:val="00222920"/>
    <w:rsid w:val="00222BE8"/>
    <w:rsid w:val="00222EC1"/>
    <w:rsid w:val="00223005"/>
    <w:rsid w:val="00223171"/>
    <w:rsid w:val="00223578"/>
    <w:rsid w:val="0022376F"/>
    <w:rsid w:val="002247B8"/>
    <w:rsid w:val="002247EB"/>
    <w:rsid w:val="002247FC"/>
    <w:rsid w:val="00224929"/>
    <w:rsid w:val="00224BDE"/>
    <w:rsid w:val="00224CB6"/>
    <w:rsid w:val="00225304"/>
    <w:rsid w:val="002254A5"/>
    <w:rsid w:val="00225705"/>
    <w:rsid w:val="00225770"/>
    <w:rsid w:val="00225DD1"/>
    <w:rsid w:val="002264E5"/>
    <w:rsid w:val="0022682A"/>
    <w:rsid w:val="00226CFF"/>
    <w:rsid w:val="002279E7"/>
    <w:rsid w:val="00227BCF"/>
    <w:rsid w:val="0023008B"/>
    <w:rsid w:val="002300D1"/>
    <w:rsid w:val="002304C4"/>
    <w:rsid w:val="00230E24"/>
    <w:rsid w:val="002312DD"/>
    <w:rsid w:val="0023140F"/>
    <w:rsid w:val="00231560"/>
    <w:rsid w:val="00231723"/>
    <w:rsid w:val="002318EC"/>
    <w:rsid w:val="00231CA1"/>
    <w:rsid w:val="00232386"/>
    <w:rsid w:val="002327C0"/>
    <w:rsid w:val="00232C1E"/>
    <w:rsid w:val="00232DF1"/>
    <w:rsid w:val="00232E1F"/>
    <w:rsid w:val="00232E3F"/>
    <w:rsid w:val="00233318"/>
    <w:rsid w:val="0023353D"/>
    <w:rsid w:val="002339FC"/>
    <w:rsid w:val="00234007"/>
    <w:rsid w:val="00234107"/>
    <w:rsid w:val="002342E4"/>
    <w:rsid w:val="002347C9"/>
    <w:rsid w:val="00234B91"/>
    <w:rsid w:val="00234BBA"/>
    <w:rsid w:val="0023556E"/>
    <w:rsid w:val="00235833"/>
    <w:rsid w:val="002359FA"/>
    <w:rsid w:val="00235DC3"/>
    <w:rsid w:val="002366E3"/>
    <w:rsid w:val="0023676B"/>
    <w:rsid w:val="0023692F"/>
    <w:rsid w:val="00236ABD"/>
    <w:rsid w:val="00236B72"/>
    <w:rsid w:val="00236DD2"/>
    <w:rsid w:val="002371FD"/>
    <w:rsid w:val="00237406"/>
    <w:rsid w:val="002375BF"/>
    <w:rsid w:val="00237880"/>
    <w:rsid w:val="00240494"/>
    <w:rsid w:val="00240D0A"/>
    <w:rsid w:val="00240E5D"/>
    <w:rsid w:val="002412F3"/>
    <w:rsid w:val="0024137C"/>
    <w:rsid w:val="002417A2"/>
    <w:rsid w:val="002419B0"/>
    <w:rsid w:val="002419DF"/>
    <w:rsid w:val="00241F5F"/>
    <w:rsid w:val="002422C1"/>
    <w:rsid w:val="0024294A"/>
    <w:rsid w:val="00242BDE"/>
    <w:rsid w:val="00243842"/>
    <w:rsid w:val="00243968"/>
    <w:rsid w:val="00243A01"/>
    <w:rsid w:val="00243C90"/>
    <w:rsid w:val="00243ED8"/>
    <w:rsid w:val="00243F3B"/>
    <w:rsid w:val="00244C2F"/>
    <w:rsid w:val="00244DA1"/>
    <w:rsid w:val="00245F89"/>
    <w:rsid w:val="00246520"/>
    <w:rsid w:val="0024668F"/>
    <w:rsid w:val="00246AAC"/>
    <w:rsid w:val="00246AE1"/>
    <w:rsid w:val="00246CCE"/>
    <w:rsid w:val="002471BF"/>
    <w:rsid w:val="0024744F"/>
    <w:rsid w:val="002475CC"/>
    <w:rsid w:val="0024771D"/>
    <w:rsid w:val="002477DA"/>
    <w:rsid w:val="002479F1"/>
    <w:rsid w:val="00247B98"/>
    <w:rsid w:val="00247BC6"/>
    <w:rsid w:val="00247C42"/>
    <w:rsid w:val="002502EA"/>
    <w:rsid w:val="0025092E"/>
    <w:rsid w:val="00250FCA"/>
    <w:rsid w:val="00250FF1"/>
    <w:rsid w:val="0025102B"/>
    <w:rsid w:val="0025105F"/>
    <w:rsid w:val="002512BF"/>
    <w:rsid w:val="0025145C"/>
    <w:rsid w:val="0025178F"/>
    <w:rsid w:val="002518EF"/>
    <w:rsid w:val="002524D0"/>
    <w:rsid w:val="00252F0B"/>
    <w:rsid w:val="00253443"/>
    <w:rsid w:val="00253A05"/>
    <w:rsid w:val="00253F1E"/>
    <w:rsid w:val="00253F6B"/>
    <w:rsid w:val="00254392"/>
    <w:rsid w:val="002546B3"/>
    <w:rsid w:val="0025482F"/>
    <w:rsid w:val="00255085"/>
    <w:rsid w:val="00255592"/>
    <w:rsid w:val="0025597C"/>
    <w:rsid w:val="0025624D"/>
    <w:rsid w:val="0025644E"/>
    <w:rsid w:val="00256683"/>
    <w:rsid w:val="0025686E"/>
    <w:rsid w:val="00256B8C"/>
    <w:rsid w:val="00256F0B"/>
    <w:rsid w:val="00256FD6"/>
    <w:rsid w:val="00257586"/>
    <w:rsid w:val="0025784C"/>
    <w:rsid w:val="0026068D"/>
    <w:rsid w:val="00260704"/>
    <w:rsid w:val="00260A82"/>
    <w:rsid w:val="00260B2A"/>
    <w:rsid w:val="002615FB"/>
    <w:rsid w:val="00261EF2"/>
    <w:rsid w:val="002620E8"/>
    <w:rsid w:val="00262366"/>
    <w:rsid w:val="002623A4"/>
    <w:rsid w:val="0026252B"/>
    <w:rsid w:val="00262A21"/>
    <w:rsid w:val="0026339F"/>
    <w:rsid w:val="00263953"/>
    <w:rsid w:val="002639CB"/>
    <w:rsid w:val="00264B13"/>
    <w:rsid w:val="00265CFF"/>
    <w:rsid w:val="002670DA"/>
    <w:rsid w:val="002671AD"/>
    <w:rsid w:val="002672DB"/>
    <w:rsid w:val="00267327"/>
    <w:rsid w:val="0026739D"/>
    <w:rsid w:val="002674D8"/>
    <w:rsid w:val="00267524"/>
    <w:rsid w:val="00267F54"/>
    <w:rsid w:val="002702C6"/>
    <w:rsid w:val="00270782"/>
    <w:rsid w:val="00271901"/>
    <w:rsid w:val="00272284"/>
    <w:rsid w:val="0027286B"/>
    <w:rsid w:val="00272A69"/>
    <w:rsid w:val="00272B3B"/>
    <w:rsid w:val="00272C9B"/>
    <w:rsid w:val="002730DE"/>
    <w:rsid w:val="002732FF"/>
    <w:rsid w:val="00273AE5"/>
    <w:rsid w:val="00274268"/>
    <w:rsid w:val="002746A7"/>
    <w:rsid w:val="00274761"/>
    <w:rsid w:val="0027487F"/>
    <w:rsid w:val="00274BD6"/>
    <w:rsid w:val="00274C5B"/>
    <w:rsid w:val="002753D3"/>
    <w:rsid w:val="00275424"/>
    <w:rsid w:val="002754FF"/>
    <w:rsid w:val="00275601"/>
    <w:rsid w:val="002759C6"/>
    <w:rsid w:val="00275C8A"/>
    <w:rsid w:val="00275C95"/>
    <w:rsid w:val="00276495"/>
    <w:rsid w:val="00276989"/>
    <w:rsid w:val="00276AF6"/>
    <w:rsid w:val="00276BF6"/>
    <w:rsid w:val="00277090"/>
    <w:rsid w:val="0027709D"/>
    <w:rsid w:val="00277227"/>
    <w:rsid w:val="00277882"/>
    <w:rsid w:val="00277907"/>
    <w:rsid w:val="00277BAA"/>
    <w:rsid w:val="00277D5F"/>
    <w:rsid w:val="00277E8F"/>
    <w:rsid w:val="00280019"/>
    <w:rsid w:val="0028088E"/>
    <w:rsid w:val="002808E7"/>
    <w:rsid w:val="00280C80"/>
    <w:rsid w:val="00280DE9"/>
    <w:rsid w:val="0028171F"/>
    <w:rsid w:val="00281C72"/>
    <w:rsid w:val="00281CAD"/>
    <w:rsid w:val="0028209A"/>
    <w:rsid w:val="00282252"/>
    <w:rsid w:val="002823B4"/>
    <w:rsid w:val="002825FF"/>
    <w:rsid w:val="0028298A"/>
    <w:rsid w:val="00282E8B"/>
    <w:rsid w:val="002834D4"/>
    <w:rsid w:val="002835F8"/>
    <w:rsid w:val="0028373A"/>
    <w:rsid w:val="00283830"/>
    <w:rsid w:val="00283842"/>
    <w:rsid w:val="00283858"/>
    <w:rsid w:val="002839EE"/>
    <w:rsid w:val="00284A17"/>
    <w:rsid w:val="00284F8D"/>
    <w:rsid w:val="00286090"/>
    <w:rsid w:val="00286DBE"/>
    <w:rsid w:val="00286DD9"/>
    <w:rsid w:val="00287082"/>
    <w:rsid w:val="00287230"/>
    <w:rsid w:val="0028733F"/>
    <w:rsid w:val="00287953"/>
    <w:rsid w:val="00287F9A"/>
    <w:rsid w:val="00290012"/>
    <w:rsid w:val="002900B8"/>
    <w:rsid w:val="00290B5E"/>
    <w:rsid w:val="00290C98"/>
    <w:rsid w:val="00290D48"/>
    <w:rsid w:val="00290FE3"/>
    <w:rsid w:val="0029119F"/>
    <w:rsid w:val="00291338"/>
    <w:rsid w:val="002914D7"/>
    <w:rsid w:val="00291FD2"/>
    <w:rsid w:val="00292149"/>
    <w:rsid w:val="002929BC"/>
    <w:rsid w:val="00293855"/>
    <w:rsid w:val="002939BA"/>
    <w:rsid w:val="002941D6"/>
    <w:rsid w:val="0029465C"/>
    <w:rsid w:val="002948F6"/>
    <w:rsid w:val="00294C32"/>
    <w:rsid w:val="00294FB6"/>
    <w:rsid w:val="002955CA"/>
    <w:rsid w:val="002959F9"/>
    <w:rsid w:val="00295B10"/>
    <w:rsid w:val="00295E2E"/>
    <w:rsid w:val="002965C3"/>
    <w:rsid w:val="002966A5"/>
    <w:rsid w:val="00296A31"/>
    <w:rsid w:val="00297DE8"/>
    <w:rsid w:val="00297EE9"/>
    <w:rsid w:val="002A00B9"/>
    <w:rsid w:val="002A01DA"/>
    <w:rsid w:val="002A03A6"/>
    <w:rsid w:val="002A059E"/>
    <w:rsid w:val="002A0828"/>
    <w:rsid w:val="002A0D98"/>
    <w:rsid w:val="002A0E17"/>
    <w:rsid w:val="002A0F5D"/>
    <w:rsid w:val="002A1472"/>
    <w:rsid w:val="002A1910"/>
    <w:rsid w:val="002A2895"/>
    <w:rsid w:val="002A2FDF"/>
    <w:rsid w:val="002A3386"/>
    <w:rsid w:val="002A3622"/>
    <w:rsid w:val="002A39C8"/>
    <w:rsid w:val="002A3AA9"/>
    <w:rsid w:val="002A3B24"/>
    <w:rsid w:val="002A3DF7"/>
    <w:rsid w:val="002A474D"/>
    <w:rsid w:val="002A4A25"/>
    <w:rsid w:val="002A4BA1"/>
    <w:rsid w:val="002A4EB6"/>
    <w:rsid w:val="002A5042"/>
    <w:rsid w:val="002A5730"/>
    <w:rsid w:val="002A5781"/>
    <w:rsid w:val="002A5BCD"/>
    <w:rsid w:val="002A5D24"/>
    <w:rsid w:val="002A664B"/>
    <w:rsid w:val="002A669D"/>
    <w:rsid w:val="002A6890"/>
    <w:rsid w:val="002A6B32"/>
    <w:rsid w:val="002A77CC"/>
    <w:rsid w:val="002A7957"/>
    <w:rsid w:val="002A7F05"/>
    <w:rsid w:val="002B0492"/>
    <w:rsid w:val="002B04E4"/>
    <w:rsid w:val="002B072C"/>
    <w:rsid w:val="002B083D"/>
    <w:rsid w:val="002B093F"/>
    <w:rsid w:val="002B1670"/>
    <w:rsid w:val="002B1984"/>
    <w:rsid w:val="002B1AAB"/>
    <w:rsid w:val="002B1E23"/>
    <w:rsid w:val="002B2521"/>
    <w:rsid w:val="002B252A"/>
    <w:rsid w:val="002B28A9"/>
    <w:rsid w:val="002B2B08"/>
    <w:rsid w:val="002B2DAB"/>
    <w:rsid w:val="002B2E96"/>
    <w:rsid w:val="002B2F7D"/>
    <w:rsid w:val="002B2F89"/>
    <w:rsid w:val="002B3431"/>
    <w:rsid w:val="002B36EC"/>
    <w:rsid w:val="002B37D0"/>
    <w:rsid w:val="002B385C"/>
    <w:rsid w:val="002B3F33"/>
    <w:rsid w:val="002B4096"/>
    <w:rsid w:val="002B5182"/>
    <w:rsid w:val="002B5739"/>
    <w:rsid w:val="002B57BD"/>
    <w:rsid w:val="002B57FD"/>
    <w:rsid w:val="002B5D67"/>
    <w:rsid w:val="002B6243"/>
    <w:rsid w:val="002B6336"/>
    <w:rsid w:val="002B6388"/>
    <w:rsid w:val="002B6414"/>
    <w:rsid w:val="002B6723"/>
    <w:rsid w:val="002B6BF2"/>
    <w:rsid w:val="002B6CD3"/>
    <w:rsid w:val="002B74FF"/>
    <w:rsid w:val="002B7904"/>
    <w:rsid w:val="002B7DA3"/>
    <w:rsid w:val="002C03BC"/>
    <w:rsid w:val="002C06D5"/>
    <w:rsid w:val="002C0714"/>
    <w:rsid w:val="002C0A59"/>
    <w:rsid w:val="002C192E"/>
    <w:rsid w:val="002C1BA4"/>
    <w:rsid w:val="002C201C"/>
    <w:rsid w:val="002C24B7"/>
    <w:rsid w:val="002C26D3"/>
    <w:rsid w:val="002C2737"/>
    <w:rsid w:val="002C288D"/>
    <w:rsid w:val="002C2D9E"/>
    <w:rsid w:val="002C2E10"/>
    <w:rsid w:val="002C2EA5"/>
    <w:rsid w:val="002C2FF9"/>
    <w:rsid w:val="002C3319"/>
    <w:rsid w:val="002C33B0"/>
    <w:rsid w:val="002C340B"/>
    <w:rsid w:val="002C3552"/>
    <w:rsid w:val="002C3848"/>
    <w:rsid w:val="002C38D0"/>
    <w:rsid w:val="002C3E1F"/>
    <w:rsid w:val="002C3E48"/>
    <w:rsid w:val="002C4224"/>
    <w:rsid w:val="002C44BE"/>
    <w:rsid w:val="002C46ED"/>
    <w:rsid w:val="002C4769"/>
    <w:rsid w:val="002C48B9"/>
    <w:rsid w:val="002C4CEA"/>
    <w:rsid w:val="002C5610"/>
    <w:rsid w:val="002C5AFF"/>
    <w:rsid w:val="002C5CCA"/>
    <w:rsid w:val="002C5DFE"/>
    <w:rsid w:val="002C667E"/>
    <w:rsid w:val="002C67A2"/>
    <w:rsid w:val="002C6C35"/>
    <w:rsid w:val="002C7613"/>
    <w:rsid w:val="002C7F22"/>
    <w:rsid w:val="002D086D"/>
    <w:rsid w:val="002D1042"/>
    <w:rsid w:val="002D131C"/>
    <w:rsid w:val="002D1346"/>
    <w:rsid w:val="002D1485"/>
    <w:rsid w:val="002D15CA"/>
    <w:rsid w:val="002D1979"/>
    <w:rsid w:val="002D1CC7"/>
    <w:rsid w:val="002D2214"/>
    <w:rsid w:val="002D2250"/>
    <w:rsid w:val="002D2632"/>
    <w:rsid w:val="002D2AEE"/>
    <w:rsid w:val="002D3074"/>
    <w:rsid w:val="002D30B0"/>
    <w:rsid w:val="002D39A2"/>
    <w:rsid w:val="002D3B05"/>
    <w:rsid w:val="002D3CA1"/>
    <w:rsid w:val="002D3D2F"/>
    <w:rsid w:val="002D3DA1"/>
    <w:rsid w:val="002D3EFD"/>
    <w:rsid w:val="002D42D6"/>
    <w:rsid w:val="002D459D"/>
    <w:rsid w:val="002D4BE8"/>
    <w:rsid w:val="002D4FD1"/>
    <w:rsid w:val="002D5190"/>
    <w:rsid w:val="002D54BE"/>
    <w:rsid w:val="002D55DA"/>
    <w:rsid w:val="002D55F5"/>
    <w:rsid w:val="002D5CDE"/>
    <w:rsid w:val="002D5F9F"/>
    <w:rsid w:val="002D6174"/>
    <w:rsid w:val="002D6B2D"/>
    <w:rsid w:val="002D71A3"/>
    <w:rsid w:val="002D78A8"/>
    <w:rsid w:val="002D7903"/>
    <w:rsid w:val="002D7926"/>
    <w:rsid w:val="002D7D4D"/>
    <w:rsid w:val="002E0046"/>
    <w:rsid w:val="002E016B"/>
    <w:rsid w:val="002E02A0"/>
    <w:rsid w:val="002E03BF"/>
    <w:rsid w:val="002E0504"/>
    <w:rsid w:val="002E0589"/>
    <w:rsid w:val="002E06CD"/>
    <w:rsid w:val="002E06D4"/>
    <w:rsid w:val="002E10B0"/>
    <w:rsid w:val="002E132A"/>
    <w:rsid w:val="002E13F4"/>
    <w:rsid w:val="002E177B"/>
    <w:rsid w:val="002E18AD"/>
    <w:rsid w:val="002E215C"/>
    <w:rsid w:val="002E256A"/>
    <w:rsid w:val="002E25B0"/>
    <w:rsid w:val="002E2BA1"/>
    <w:rsid w:val="002E2FAB"/>
    <w:rsid w:val="002E35CE"/>
    <w:rsid w:val="002E395D"/>
    <w:rsid w:val="002E39D3"/>
    <w:rsid w:val="002E39F4"/>
    <w:rsid w:val="002E3DCB"/>
    <w:rsid w:val="002E3E8A"/>
    <w:rsid w:val="002E4093"/>
    <w:rsid w:val="002E4190"/>
    <w:rsid w:val="002E515E"/>
    <w:rsid w:val="002E5235"/>
    <w:rsid w:val="002E5AFA"/>
    <w:rsid w:val="002E6249"/>
    <w:rsid w:val="002E6E23"/>
    <w:rsid w:val="002E702B"/>
    <w:rsid w:val="002E70C7"/>
    <w:rsid w:val="002E7723"/>
    <w:rsid w:val="002E78AA"/>
    <w:rsid w:val="002E791B"/>
    <w:rsid w:val="002E7A07"/>
    <w:rsid w:val="002F013F"/>
    <w:rsid w:val="002F065B"/>
    <w:rsid w:val="002F0D51"/>
    <w:rsid w:val="002F0DC8"/>
    <w:rsid w:val="002F0ED8"/>
    <w:rsid w:val="002F1C40"/>
    <w:rsid w:val="002F1FA3"/>
    <w:rsid w:val="002F2822"/>
    <w:rsid w:val="002F2F41"/>
    <w:rsid w:val="002F3048"/>
    <w:rsid w:val="002F372D"/>
    <w:rsid w:val="002F39E1"/>
    <w:rsid w:val="002F3A67"/>
    <w:rsid w:val="002F3B9D"/>
    <w:rsid w:val="002F42AA"/>
    <w:rsid w:val="002F438B"/>
    <w:rsid w:val="002F4681"/>
    <w:rsid w:val="002F4AB2"/>
    <w:rsid w:val="002F5230"/>
    <w:rsid w:val="002F5425"/>
    <w:rsid w:val="002F5616"/>
    <w:rsid w:val="002F590B"/>
    <w:rsid w:val="002F59B5"/>
    <w:rsid w:val="002F5DBC"/>
    <w:rsid w:val="002F5DDC"/>
    <w:rsid w:val="002F61A9"/>
    <w:rsid w:val="002F73CD"/>
    <w:rsid w:val="002F7A63"/>
    <w:rsid w:val="002F7A70"/>
    <w:rsid w:val="002F7A99"/>
    <w:rsid w:val="002F7B00"/>
    <w:rsid w:val="002F7B23"/>
    <w:rsid w:val="002F7E5E"/>
    <w:rsid w:val="002F7F2B"/>
    <w:rsid w:val="002F7FA9"/>
    <w:rsid w:val="0030027F"/>
    <w:rsid w:val="0030058B"/>
    <w:rsid w:val="003005CC"/>
    <w:rsid w:val="003008B8"/>
    <w:rsid w:val="003008FD"/>
    <w:rsid w:val="00300B7E"/>
    <w:rsid w:val="00300EEA"/>
    <w:rsid w:val="00300F4D"/>
    <w:rsid w:val="00301009"/>
    <w:rsid w:val="00301159"/>
    <w:rsid w:val="00301712"/>
    <w:rsid w:val="00301B2D"/>
    <w:rsid w:val="00301F99"/>
    <w:rsid w:val="003023B3"/>
    <w:rsid w:val="003024A6"/>
    <w:rsid w:val="0030252D"/>
    <w:rsid w:val="003027BD"/>
    <w:rsid w:val="00302DA3"/>
    <w:rsid w:val="0030300F"/>
    <w:rsid w:val="0030314F"/>
    <w:rsid w:val="00303E4A"/>
    <w:rsid w:val="00304296"/>
    <w:rsid w:val="003043CD"/>
    <w:rsid w:val="0030442B"/>
    <w:rsid w:val="0030448B"/>
    <w:rsid w:val="003045A8"/>
    <w:rsid w:val="003047E0"/>
    <w:rsid w:val="00304AB6"/>
    <w:rsid w:val="003053F9"/>
    <w:rsid w:val="003061C1"/>
    <w:rsid w:val="00306215"/>
    <w:rsid w:val="0030673C"/>
    <w:rsid w:val="003067EC"/>
    <w:rsid w:val="0030688D"/>
    <w:rsid w:val="003071A5"/>
    <w:rsid w:val="0030728A"/>
    <w:rsid w:val="00307624"/>
    <w:rsid w:val="00307905"/>
    <w:rsid w:val="0030790F"/>
    <w:rsid w:val="00307A6D"/>
    <w:rsid w:val="00307CF0"/>
    <w:rsid w:val="003101D1"/>
    <w:rsid w:val="00310F4F"/>
    <w:rsid w:val="003110EF"/>
    <w:rsid w:val="003116F3"/>
    <w:rsid w:val="003117AD"/>
    <w:rsid w:val="00311AB8"/>
    <w:rsid w:val="00312260"/>
    <w:rsid w:val="003122B1"/>
    <w:rsid w:val="003124CD"/>
    <w:rsid w:val="00312603"/>
    <w:rsid w:val="00312B73"/>
    <w:rsid w:val="00312C28"/>
    <w:rsid w:val="00313279"/>
    <w:rsid w:val="003134F3"/>
    <w:rsid w:val="00313595"/>
    <w:rsid w:val="003139F7"/>
    <w:rsid w:val="00313A77"/>
    <w:rsid w:val="003140E4"/>
    <w:rsid w:val="003142FE"/>
    <w:rsid w:val="00314399"/>
    <w:rsid w:val="00314742"/>
    <w:rsid w:val="0031492A"/>
    <w:rsid w:val="00314956"/>
    <w:rsid w:val="00314A2C"/>
    <w:rsid w:val="00314AAE"/>
    <w:rsid w:val="00314C77"/>
    <w:rsid w:val="00315297"/>
    <w:rsid w:val="0031553B"/>
    <w:rsid w:val="003157CD"/>
    <w:rsid w:val="00315950"/>
    <w:rsid w:val="00315CC3"/>
    <w:rsid w:val="00315EE7"/>
    <w:rsid w:val="00316567"/>
    <w:rsid w:val="00316FFC"/>
    <w:rsid w:val="0031702B"/>
    <w:rsid w:val="0031781C"/>
    <w:rsid w:val="00317DF3"/>
    <w:rsid w:val="00317F1C"/>
    <w:rsid w:val="00317F2D"/>
    <w:rsid w:val="00320048"/>
    <w:rsid w:val="003202DB"/>
    <w:rsid w:val="003203CF"/>
    <w:rsid w:val="00320B30"/>
    <w:rsid w:val="00320ECA"/>
    <w:rsid w:val="00321073"/>
    <w:rsid w:val="003215E5"/>
    <w:rsid w:val="003216B0"/>
    <w:rsid w:val="00321820"/>
    <w:rsid w:val="00321A26"/>
    <w:rsid w:val="00321A30"/>
    <w:rsid w:val="00321BEB"/>
    <w:rsid w:val="00321C8A"/>
    <w:rsid w:val="00322142"/>
    <w:rsid w:val="00322246"/>
    <w:rsid w:val="00322852"/>
    <w:rsid w:val="00322A74"/>
    <w:rsid w:val="00322BC2"/>
    <w:rsid w:val="00323777"/>
    <w:rsid w:val="00323AA7"/>
    <w:rsid w:val="003240D4"/>
    <w:rsid w:val="0032440D"/>
    <w:rsid w:val="003244E0"/>
    <w:rsid w:val="00325114"/>
    <w:rsid w:val="0032603B"/>
    <w:rsid w:val="00326081"/>
    <w:rsid w:val="00326122"/>
    <w:rsid w:val="003261F0"/>
    <w:rsid w:val="00326A86"/>
    <w:rsid w:val="0032711E"/>
    <w:rsid w:val="003271F6"/>
    <w:rsid w:val="003275A0"/>
    <w:rsid w:val="00327D5D"/>
    <w:rsid w:val="0033013B"/>
    <w:rsid w:val="003305BF"/>
    <w:rsid w:val="0033068E"/>
    <w:rsid w:val="0033078E"/>
    <w:rsid w:val="00330A67"/>
    <w:rsid w:val="00330E63"/>
    <w:rsid w:val="00331403"/>
    <w:rsid w:val="00331D11"/>
    <w:rsid w:val="00331ECE"/>
    <w:rsid w:val="00332DD4"/>
    <w:rsid w:val="00333055"/>
    <w:rsid w:val="0033336A"/>
    <w:rsid w:val="0033337B"/>
    <w:rsid w:val="00333AD3"/>
    <w:rsid w:val="00333EAE"/>
    <w:rsid w:val="00334019"/>
    <w:rsid w:val="00334215"/>
    <w:rsid w:val="00334858"/>
    <w:rsid w:val="0033499D"/>
    <w:rsid w:val="00334DDC"/>
    <w:rsid w:val="00335110"/>
    <w:rsid w:val="00335DBA"/>
    <w:rsid w:val="0033602A"/>
    <w:rsid w:val="003362C5"/>
    <w:rsid w:val="00336A38"/>
    <w:rsid w:val="00336E63"/>
    <w:rsid w:val="0033708A"/>
    <w:rsid w:val="003371F8"/>
    <w:rsid w:val="00337206"/>
    <w:rsid w:val="003373E7"/>
    <w:rsid w:val="00337466"/>
    <w:rsid w:val="0033766C"/>
    <w:rsid w:val="00337902"/>
    <w:rsid w:val="00337DF3"/>
    <w:rsid w:val="00340035"/>
    <w:rsid w:val="0034011E"/>
    <w:rsid w:val="0034013C"/>
    <w:rsid w:val="0034022A"/>
    <w:rsid w:val="003402C9"/>
    <w:rsid w:val="00340688"/>
    <w:rsid w:val="00340A4D"/>
    <w:rsid w:val="00340BDA"/>
    <w:rsid w:val="0034158F"/>
    <w:rsid w:val="00341996"/>
    <w:rsid w:val="00341C70"/>
    <w:rsid w:val="00341FF0"/>
    <w:rsid w:val="0034247A"/>
    <w:rsid w:val="00342488"/>
    <w:rsid w:val="00342806"/>
    <w:rsid w:val="003430CC"/>
    <w:rsid w:val="0034315A"/>
    <w:rsid w:val="00343AAC"/>
    <w:rsid w:val="00343E2A"/>
    <w:rsid w:val="0034421B"/>
    <w:rsid w:val="0034464C"/>
    <w:rsid w:val="00344807"/>
    <w:rsid w:val="003449BB"/>
    <w:rsid w:val="003449E9"/>
    <w:rsid w:val="00344A0F"/>
    <w:rsid w:val="00344E6C"/>
    <w:rsid w:val="0034527B"/>
    <w:rsid w:val="003454A6"/>
    <w:rsid w:val="00345A5F"/>
    <w:rsid w:val="003460EB"/>
    <w:rsid w:val="00347053"/>
    <w:rsid w:val="003470C6"/>
    <w:rsid w:val="003473EA"/>
    <w:rsid w:val="00347440"/>
    <w:rsid w:val="0034748F"/>
    <w:rsid w:val="003478BA"/>
    <w:rsid w:val="00347C78"/>
    <w:rsid w:val="00347C89"/>
    <w:rsid w:val="00347E3C"/>
    <w:rsid w:val="003500D5"/>
    <w:rsid w:val="00350599"/>
    <w:rsid w:val="00350B29"/>
    <w:rsid w:val="00350B8C"/>
    <w:rsid w:val="00351287"/>
    <w:rsid w:val="003512A3"/>
    <w:rsid w:val="003512D4"/>
    <w:rsid w:val="0035168F"/>
    <w:rsid w:val="00352652"/>
    <w:rsid w:val="00352743"/>
    <w:rsid w:val="00352C66"/>
    <w:rsid w:val="00352D1F"/>
    <w:rsid w:val="00353217"/>
    <w:rsid w:val="00353365"/>
    <w:rsid w:val="0035354C"/>
    <w:rsid w:val="003535EB"/>
    <w:rsid w:val="003541CE"/>
    <w:rsid w:val="00354418"/>
    <w:rsid w:val="00354712"/>
    <w:rsid w:val="003551D2"/>
    <w:rsid w:val="003554E3"/>
    <w:rsid w:val="00355DD8"/>
    <w:rsid w:val="00355F06"/>
    <w:rsid w:val="00356070"/>
    <w:rsid w:val="003560B5"/>
    <w:rsid w:val="00356468"/>
    <w:rsid w:val="00356C42"/>
    <w:rsid w:val="00356EDF"/>
    <w:rsid w:val="003576E7"/>
    <w:rsid w:val="00357811"/>
    <w:rsid w:val="00357F19"/>
    <w:rsid w:val="00360515"/>
    <w:rsid w:val="003606AB"/>
    <w:rsid w:val="0036134A"/>
    <w:rsid w:val="003613C9"/>
    <w:rsid w:val="00361716"/>
    <w:rsid w:val="00361A0C"/>
    <w:rsid w:val="00361B41"/>
    <w:rsid w:val="00361EB9"/>
    <w:rsid w:val="00361ED2"/>
    <w:rsid w:val="003625F0"/>
    <w:rsid w:val="00362C0F"/>
    <w:rsid w:val="00362E59"/>
    <w:rsid w:val="00362F5D"/>
    <w:rsid w:val="00362FEA"/>
    <w:rsid w:val="00363A77"/>
    <w:rsid w:val="00363E03"/>
    <w:rsid w:val="00363F1C"/>
    <w:rsid w:val="00364291"/>
    <w:rsid w:val="003646A6"/>
    <w:rsid w:val="00364A10"/>
    <w:rsid w:val="00364EE3"/>
    <w:rsid w:val="003656A8"/>
    <w:rsid w:val="0036582A"/>
    <w:rsid w:val="00365894"/>
    <w:rsid w:val="00365D22"/>
    <w:rsid w:val="00366626"/>
    <w:rsid w:val="003667DA"/>
    <w:rsid w:val="003668F7"/>
    <w:rsid w:val="00366B83"/>
    <w:rsid w:val="00366DB1"/>
    <w:rsid w:val="0036707A"/>
    <w:rsid w:val="003672BC"/>
    <w:rsid w:val="0036735A"/>
    <w:rsid w:val="0036740A"/>
    <w:rsid w:val="00367498"/>
    <w:rsid w:val="003674AE"/>
    <w:rsid w:val="0036764C"/>
    <w:rsid w:val="00367996"/>
    <w:rsid w:val="003679AD"/>
    <w:rsid w:val="00367A33"/>
    <w:rsid w:val="00367C33"/>
    <w:rsid w:val="003700A6"/>
    <w:rsid w:val="0037059F"/>
    <w:rsid w:val="003707DD"/>
    <w:rsid w:val="00371284"/>
    <w:rsid w:val="003714E2"/>
    <w:rsid w:val="0037151E"/>
    <w:rsid w:val="00371679"/>
    <w:rsid w:val="003716E9"/>
    <w:rsid w:val="00371718"/>
    <w:rsid w:val="00371A80"/>
    <w:rsid w:val="00371D77"/>
    <w:rsid w:val="00372180"/>
    <w:rsid w:val="003724FA"/>
    <w:rsid w:val="00372502"/>
    <w:rsid w:val="00372699"/>
    <w:rsid w:val="00372711"/>
    <w:rsid w:val="00372A81"/>
    <w:rsid w:val="00372BD0"/>
    <w:rsid w:val="00372DC4"/>
    <w:rsid w:val="00372F00"/>
    <w:rsid w:val="0037396B"/>
    <w:rsid w:val="003739AA"/>
    <w:rsid w:val="00373DF8"/>
    <w:rsid w:val="00374229"/>
    <w:rsid w:val="00374826"/>
    <w:rsid w:val="00374992"/>
    <w:rsid w:val="00374DAC"/>
    <w:rsid w:val="0037545E"/>
    <w:rsid w:val="00375F2D"/>
    <w:rsid w:val="00375FDE"/>
    <w:rsid w:val="003761F3"/>
    <w:rsid w:val="003762B4"/>
    <w:rsid w:val="003764A6"/>
    <w:rsid w:val="0037656C"/>
    <w:rsid w:val="00376E65"/>
    <w:rsid w:val="00377442"/>
    <w:rsid w:val="003777F0"/>
    <w:rsid w:val="003779FF"/>
    <w:rsid w:val="00377B45"/>
    <w:rsid w:val="00377BC2"/>
    <w:rsid w:val="00377CDE"/>
    <w:rsid w:val="00377E5B"/>
    <w:rsid w:val="00377EDC"/>
    <w:rsid w:val="00377F81"/>
    <w:rsid w:val="003802E8"/>
    <w:rsid w:val="0038096C"/>
    <w:rsid w:val="00380FCE"/>
    <w:rsid w:val="00381001"/>
    <w:rsid w:val="003810B3"/>
    <w:rsid w:val="0038122A"/>
    <w:rsid w:val="003813F1"/>
    <w:rsid w:val="00382489"/>
    <w:rsid w:val="00382585"/>
    <w:rsid w:val="00382B98"/>
    <w:rsid w:val="003831FC"/>
    <w:rsid w:val="00383495"/>
    <w:rsid w:val="003834C8"/>
    <w:rsid w:val="00383809"/>
    <w:rsid w:val="00383AAD"/>
    <w:rsid w:val="00383BF1"/>
    <w:rsid w:val="003840A4"/>
    <w:rsid w:val="003848DF"/>
    <w:rsid w:val="00384DBE"/>
    <w:rsid w:val="00384E9F"/>
    <w:rsid w:val="00384FAB"/>
    <w:rsid w:val="003853EF"/>
    <w:rsid w:val="003855EE"/>
    <w:rsid w:val="00385960"/>
    <w:rsid w:val="00385EF0"/>
    <w:rsid w:val="00386775"/>
    <w:rsid w:val="00386DAE"/>
    <w:rsid w:val="00386F96"/>
    <w:rsid w:val="003872C2"/>
    <w:rsid w:val="003873D6"/>
    <w:rsid w:val="003906E0"/>
    <w:rsid w:val="003907E3"/>
    <w:rsid w:val="00390806"/>
    <w:rsid w:val="0039081E"/>
    <w:rsid w:val="00390C01"/>
    <w:rsid w:val="003910F5"/>
    <w:rsid w:val="00391292"/>
    <w:rsid w:val="003912DD"/>
    <w:rsid w:val="003913F1"/>
    <w:rsid w:val="003915D5"/>
    <w:rsid w:val="0039172D"/>
    <w:rsid w:val="003917A4"/>
    <w:rsid w:val="00391D38"/>
    <w:rsid w:val="00391E70"/>
    <w:rsid w:val="00391EB9"/>
    <w:rsid w:val="00392259"/>
    <w:rsid w:val="00392297"/>
    <w:rsid w:val="00392344"/>
    <w:rsid w:val="0039252F"/>
    <w:rsid w:val="00392581"/>
    <w:rsid w:val="0039274D"/>
    <w:rsid w:val="0039298F"/>
    <w:rsid w:val="00392C11"/>
    <w:rsid w:val="00392C4E"/>
    <w:rsid w:val="00392F36"/>
    <w:rsid w:val="00393555"/>
    <w:rsid w:val="003935CA"/>
    <w:rsid w:val="00393755"/>
    <w:rsid w:val="00393A3F"/>
    <w:rsid w:val="00393D73"/>
    <w:rsid w:val="003940F2"/>
    <w:rsid w:val="00394370"/>
    <w:rsid w:val="0039490E"/>
    <w:rsid w:val="00394BFC"/>
    <w:rsid w:val="00395031"/>
    <w:rsid w:val="003958A4"/>
    <w:rsid w:val="003958AA"/>
    <w:rsid w:val="00395E44"/>
    <w:rsid w:val="00395F9F"/>
    <w:rsid w:val="00395FF2"/>
    <w:rsid w:val="00396A53"/>
    <w:rsid w:val="003970B8"/>
    <w:rsid w:val="0039734B"/>
    <w:rsid w:val="0039774C"/>
    <w:rsid w:val="00397756"/>
    <w:rsid w:val="003977E4"/>
    <w:rsid w:val="00397EBB"/>
    <w:rsid w:val="003A0533"/>
    <w:rsid w:val="003A09FD"/>
    <w:rsid w:val="003A0AC9"/>
    <w:rsid w:val="003A1D13"/>
    <w:rsid w:val="003A2430"/>
    <w:rsid w:val="003A248F"/>
    <w:rsid w:val="003A2566"/>
    <w:rsid w:val="003A3375"/>
    <w:rsid w:val="003A3859"/>
    <w:rsid w:val="003A3A8D"/>
    <w:rsid w:val="003A4091"/>
    <w:rsid w:val="003A4648"/>
    <w:rsid w:val="003A4908"/>
    <w:rsid w:val="003A4D30"/>
    <w:rsid w:val="003A4DB6"/>
    <w:rsid w:val="003A502A"/>
    <w:rsid w:val="003A5BA8"/>
    <w:rsid w:val="003A5E92"/>
    <w:rsid w:val="003A6110"/>
    <w:rsid w:val="003A64C1"/>
    <w:rsid w:val="003A67ED"/>
    <w:rsid w:val="003A6941"/>
    <w:rsid w:val="003A69C6"/>
    <w:rsid w:val="003A6A05"/>
    <w:rsid w:val="003A724F"/>
    <w:rsid w:val="003A736F"/>
    <w:rsid w:val="003A75C4"/>
    <w:rsid w:val="003A7A26"/>
    <w:rsid w:val="003B003F"/>
    <w:rsid w:val="003B02E6"/>
    <w:rsid w:val="003B0448"/>
    <w:rsid w:val="003B0788"/>
    <w:rsid w:val="003B0934"/>
    <w:rsid w:val="003B09A9"/>
    <w:rsid w:val="003B09DF"/>
    <w:rsid w:val="003B12D5"/>
    <w:rsid w:val="003B1670"/>
    <w:rsid w:val="003B1940"/>
    <w:rsid w:val="003B1A55"/>
    <w:rsid w:val="003B2030"/>
    <w:rsid w:val="003B264E"/>
    <w:rsid w:val="003B30FB"/>
    <w:rsid w:val="003B35F4"/>
    <w:rsid w:val="003B37E8"/>
    <w:rsid w:val="003B3CE4"/>
    <w:rsid w:val="003B42DB"/>
    <w:rsid w:val="003B4A96"/>
    <w:rsid w:val="003B4F7F"/>
    <w:rsid w:val="003B57C2"/>
    <w:rsid w:val="003B57CA"/>
    <w:rsid w:val="003B58D4"/>
    <w:rsid w:val="003B5F7E"/>
    <w:rsid w:val="003B6AAB"/>
    <w:rsid w:val="003B7BD3"/>
    <w:rsid w:val="003B7BF2"/>
    <w:rsid w:val="003B7C28"/>
    <w:rsid w:val="003C0763"/>
    <w:rsid w:val="003C08B8"/>
    <w:rsid w:val="003C10D7"/>
    <w:rsid w:val="003C1220"/>
    <w:rsid w:val="003C17BF"/>
    <w:rsid w:val="003C18B7"/>
    <w:rsid w:val="003C18EA"/>
    <w:rsid w:val="003C1B03"/>
    <w:rsid w:val="003C251C"/>
    <w:rsid w:val="003C257B"/>
    <w:rsid w:val="003C27D3"/>
    <w:rsid w:val="003C3001"/>
    <w:rsid w:val="003C3279"/>
    <w:rsid w:val="003C3BC3"/>
    <w:rsid w:val="003C3C54"/>
    <w:rsid w:val="003C407A"/>
    <w:rsid w:val="003C448B"/>
    <w:rsid w:val="003C44EE"/>
    <w:rsid w:val="003C496A"/>
    <w:rsid w:val="003C4A17"/>
    <w:rsid w:val="003C4E33"/>
    <w:rsid w:val="003C5176"/>
    <w:rsid w:val="003C5FBF"/>
    <w:rsid w:val="003C6827"/>
    <w:rsid w:val="003C6ACC"/>
    <w:rsid w:val="003C6ADC"/>
    <w:rsid w:val="003C6BC1"/>
    <w:rsid w:val="003C7B66"/>
    <w:rsid w:val="003C7D42"/>
    <w:rsid w:val="003D0E54"/>
    <w:rsid w:val="003D144B"/>
    <w:rsid w:val="003D1CE8"/>
    <w:rsid w:val="003D1D88"/>
    <w:rsid w:val="003D32E2"/>
    <w:rsid w:val="003D35B5"/>
    <w:rsid w:val="003D377D"/>
    <w:rsid w:val="003D3890"/>
    <w:rsid w:val="003D3B4B"/>
    <w:rsid w:val="003D3B9C"/>
    <w:rsid w:val="003D3C71"/>
    <w:rsid w:val="003D3FE9"/>
    <w:rsid w:val="003D4453"/>
    <w:rsid w:val="003D4678"/>
    <w:rsid w:val="003D4955"/>
    <w:rsid w:val="003D4C28"/>
    <w:rsid w:val="003D4C95"/>
    <w:rsid w:val="003D4FA3"/>
    <w:rsid w:val="003D4FAF"/>
    <w:rsid w:val="003D58B9"/>
    <w:rsid w:val="003D5CAE"/>
    <w:rsid w:val="003D5E8E"/>
    <w:rsid w:val="003D5FB8"/>
    <w:rsid w:val="003D6030"/>
    <w:rsid w:val="003D6034"/>
    <w:rsid w:val="003D63A7"/>
    <w:rsid w:val="003D6445"/>
    <w:rsid w:val="003D686B"/>
    <w:rsid w:val="003D697B"/>
    <w:rsid w:val="003D6B84"/>
    <w:rsid w:val="003D708E"/>
    <w:rsid w:val="003D735F"/>
    <w:rsid w:val="003D7757"/>
    <w:rsid w:val="003D784A"/>
    <w:rsid w:val="003D7D1B"/>
    <w:rsid w:val="003E02FB"/>
    <w:rsid w:val="003E06F6"/>
    <w:rsid w:val="003E0755"/>
    <w:rsid w:val="003E0E5A"/>
    <w:rsid w:val="003E13DB"/>
    <w:rsid w:val="003E14D0"/>
    <w:rsid w:val="003E1511"/>
    <w:rsid w:val="003E15D6"/>
    <w:rsid w:val="003E165D"/>
    <w:rsid w:val="003E16CB"/>
    <w:rsid w:val="003E257C"/>
    <w:rsid w:val="003E297C"/>
    <w:rsid w:val="003E2CD2"/>
    <w:rsid w:val="003E2EB5"/>
    <w:rsid w:val="003E37D9"/>
    <w:rsid w:val="003E3812"/>
    <w:rsid w:val="003E398F"/>
    <w:rsid w:val="003E3B5D"/>
    <w:rsid w:val="003E3C8C"/>
    <w:rsid w:val="003E3F87"/>
    <w:rsid w:val="003E4382"/>
    <w:rsid w:val="003E4CE1"/>
    <w:rsid w:val="003E5034"/>
    <w:rsid w:val="003E543B"/>
    <w:rsid w:val="003E5D21"/>
    <w:rsid w:val="003E60BF"/>
    <w:rsid w:val="003E663C"/>
    <w:rsid w:val="003E683C"/>
    <w:rsid w:val="003E692E"/>
    <w:rsid w:val="003E6DE3"/>
    <w:rsid w:val="003E724F"/>
    <w:rsid w:val="003E7667"/>
    <w:rsid w:val="003E7941"/>
    <w:rsid w:val="003E7CC9"/>
    <w:rsid w:val="003F068E"/>
    <w:rsid w:val="003F0B28"/>
    <w:rsid w:val="003F0EA7"/>
    <w:rsid w:val="003F131C"/>
    <w:rsid w:val="003F1947"/>
    <w:rsid w:val="003F19C7"/>
    <w:rsid w:val="003F1C6A"/>
    <w:rsid w:val="003F1C9D"/>
    <w:rsid w:val="003F1E86"/>
    <w:rsid w:val="003F2501"/>
    <w:rsid w:val="003F2A7D"/>
    <w:rsid w:val="003F3011"/>
    <w:rsid w:val="003F3234"/>
    <w:rsid w:val="003F32F7"/>
    <w:rsid w:val="003F385A"/>
    <w:rsid w:val="003F38FE"/>
    <w:rsid w:val="003F3F52"/>
    <w:rsid w:val="003F403C"/>
    <w:rsid w:val="003F448F"/>
    <w:rsid w:val="003F45FA"/>
    <w:rsid w:val="003F4777"/>
    <w:rsid w:val="003F49BA"/>
    <w:rsid w:val="003F541F"/>
    <w:rsid w:val="003F57FE"/>
    <w:rsid w:val="003F5AD8"/>
    <w:rsid w:val="003F5DEA"/>
    <w:rsid w:val="003F5F7C"/>
    <w:rsid w:val="003F614C"/>
    <w:rsid w:val="003F6592"/>
    <w:rsid w:val="003F67FA"/>
    <w:rsid w:val="003F6963"/>
    <w:rsid w:val="003F6CDE"/>
    <w:rsid w:val="003F706A"/>
    <w:rsid w:val="003F7400"/>
    <w:rsid w:val="003F77C8"/>
    <w:rsid w:val="003F77F5"/>
    <w:rsid w:val="003F7956"/>
    <w:rsid w:val="003F79C7"/>
    <w:rsid w:val="003F7F52"/>
    <w:rsid w:val="004000E3"/>
    <w:rsid w:val="0040046A"/>
    <w:rsid w:val="00400541"/>
    <w:rsid w:val="004005C6"/>
    <w:rsid w:val="00400B37"/>
    <w:rsid w:val="00400C94"/>
    <w:rsid w:val="00400D0C"/>
    <w:rsid w:val="0040136D"/>
    <w:rsid w:val="004014A2"/>
    <w:rsid w:val="00401737"/>
    <w:rsid w:val="0040177E"/>
    <w:rsid w:val="0040181C"/>
    <w:rsid w:val="0040200F"/>
    <w:rsid w:val="004020FB"/>
    <w:rsid w:val="00402416"/>
    <w:rsid w:val="00402A62"/>
    <w:rsid w:val="00402EDE"/>
    <w:rsid w:val="00403253"/>
    <w:rsid w:val="004035B2"/>
    <w:rsid w:val="004037B0"/>
    <w:rsid w:val="00403850"/>
    <w:rsid w:val="00403AF7"/>
    <w:rsid w:val="00403B49"/>
    <w:rsid w:val="004046F4"/>
    <w:rsid w:val="0040494D"/>
    <w:rsid w:val="0040519A"/>
    <w:rsid w:val="004054F7"/>
    <w:rsid w:val="00405658"/>
    <w:rsid w:val="004056C8"/>
    <w:rsid w:val="0040577B"/>
    <w:rsid w:val="00405996"/>
    <w:rsid w:val="00405D37"/>
    <w:rsid w:val="004060A1"/>
    <w:rsid w:val="004063FD"/>
    <w:rsid w:val="0040649E"/>
    <w:rsid w:val="004065C1"/>
    <w:rsid w:val="00407275"/>
    <w:rsid w:val="004074EA"/>
    <w:rsid w:val="004079A8"/>
    <w:rsid w:val="00407BE6"/>
    <w:rsid w:val="00407DF1"/>
    <w:rsid w:val="00410678"/>
    <w:rsid w:val="00410BDD"/>
    <w:rsid w:val="00411363"/>
    <w:rsid w:val="00411447"/>
    <w:rsid w:val="00411A92"/>
    <w:rsid w:val="00411DF7"/>
    <w:rsid w:val="00411EC6"/>
    <w:rsid w:val="00412126"/>
    <w:rsid w:val="0041265F"/>
    <w:rsid w:val="004127A4"/>
    <w:rsid w:val="00412B9F"/>
    <w:rsid w:val="00413235"/>
    <w:rsid w:val="004135FF"/>
    <w:rsid w:val="004136CA"/>
    <w:rsid w:val="004139FC"/>
    <w:rsid w:val="00413B9F"/>
    <w:rsid w:val="00413C50"/>
    <w:rsid w:val="00413E7E"/>
    <w:rsid w:val="004144D1"/>
    <w:rsid w:val="00415492"/>
    <w:rsid w:val="00415588"/>
    <w:rsid w:val="004157E1"/>
    <w:rsid w:val="004158F6"/>
    <w:rsid w:val="00415E01"/>
    <w:rsid w:val="00415F84"/>
    <w:rsid w:val="004163C6"/>
    <w:rsid w:val="004163DA"/>
    <w:rsid w:val="00416508"/>
    <w:rsid w:val="00416911"/>
    <w:rsid w:val="00417130"/>
    <w:rsid w:val="0042011C"/>
    <w:rsid w:val="00420665"/>
    <w:rsid w:val="004207DD"/>
    <w:rsid w:val="00420923"/>
    <w:rsid w:val="00420C63"/>
    <w:rsid w:val="00421187"/>
    <w:rsid w:val="00421C7D"/>
    <w:rsid w:val="00421C94"/>
    <w:rsid w:val="00421E03"/>
    <w:rsid w:val="00421FB2"/>
    <w:rsid w:val="0042259E"/>
    <w:rsid w:val="00422EC5"/>
    <w:rsid w:val="00422ED2"/>
    <w:rsid w:val="0042330F"/>
    <w:rsid w:val="00423557"/>
    <w:rsid w:val="00423674"/>
    <w:rsid w:val="0042388B"/>
    <w:rsid w:val="004246E1"/>
    <w:rsid w:val="004247DF"/>
    <w:rsid w:val="00424911"/>
    <w:rsid w:val="00425066"/>
    <w:rsid w:val="004255C9"/>
    <w:rsid w:val="00425AF3"/>
    <w:rsid w:val="00426243"/>
    <w:rsid w:val="00426A8A"/>
    <w:rsid w:val="00426B60"/>
    <w:rsid w:val="00427601"/>
    <w:rsid w:val="004276FB"/>
    <w:rsid w:val="004277DF"/>
    <w:rsid w:val="00427853"/>
    <w:rsid w:val="00427BD5"/>
    <w:rsid w:val="00427CFB"/>
    <w:rsid w:val="00427F4A"/>
    <w:rsid w:val="00427F53"/>
    <w:rsid w:val="00427FCE"/>
    <w:rsid w:val="0043015E"/>
    <w:rsid w:val="004302A6"/>
    <w:rsid w:val="004302E0"/>
    <w:rsid w:val="00430421"/>
    <w:rsid w:val="0043066C"/>
    <w:rsid w:val="00430804"/>
    <w:rsid w:val="0043096D"/>
    <w:rsid w:val="00430F85"/>
    <w:rsid w:val="004314B5"/>
    <w:rsid w:val="004319E4"/>
    <w:rsid w:val="00431E55"/>
    <w:rsid w:val="00432028"/>
    <w:rsid w:val="00432999"/>
    <w:rsid w:val="00432B4E"/>
    <w:rsid w:val="004331BC"/>
    <w:rsid w:val="004336B4"/>
    <w:rsid w:val="0043371B"/>
    <w:rsid w:val="00433883"/>
    <w:rsid w:val="00433996"/>
    <w:rsid w:val="00433DEB"/>
    <w:rsid w:val="004342E2"/>
    <w:rsid w:val="00434E73"/>
    <w:rsid w:val="00435075"/>
    <w:rsid w:val="00435137"/>
    <w:rsid w:val="004351E8"/>
    <w:rsid w:val="00435C0E"/>
    <w:rsid w:val="00435E36"/>
    <w:rsid w:val="00435FCD"/>
    <w:rsid w:val="004375CF"/>
    <w:rsid w:val="0043775D"/>
    <w:rsid w:val="004379B2"/>
    <w:rsid w:val="00437D83"/>
    <w:rsid w:val="004404CC"/>
    <w:rsid w:val="00440EC8"/>
    <w:rsid w:val="00441AB0"/>
    <w:rsid w:val="0044209A"/>
    <w:rsid w:val="004422E1"/>
    <w:rsid w:val="00442475"/>
    <w:rsid w:val="00442844"/>
    <w:rsid w:val="00442A97"/>
    <w:rsid w:val="00442BEE"/>
    <w:rsid w:val="00442DF7"/>
    <w:rsid w:val="00442E68"/>
    <w:rsid w:val="00442E7E"/>
    <w:rsid w:val="00443143"/>
    <w:rsid w:val="004438B5"/>
    <w:rsid w:val="00443D38"/>
    <w:rsid w:val="00443D46"/>
    <w:rsid w:val="00443E2B"/>
    <w:rsid w:val="0044409C"/>
    <w:rsid w:val="00444254"/>
    <w:rsid w:val="004445CF"/>
    <w:rsid w:val="004446C2"/>
    <w:rsid w:val="0044491A"/>
    <w:rsid w:val="00444AE0"/>
    <w:rsid w:val="00445080"/>
    <w:rsid w:val="00445301"/>
    <w:rsid w:val="004453AF"/>
    <w:rsid w:val="00445CD8"/>
    <w:rsid w:val="00445E83"/>
    <w:rsid w:val="00446004"/>
    <w:rsid w:val="00446947"/>
    <w:rsid w:val="00447503"/>
    <w:rsid w:val="00447936"/>
    <w:rsid w:val="00447F58"/>
    <w:rsid w:val="00450066"/>
    <w:rsid w:val="00450613"/>
    <w:rsid w:val="00450A77"/>
    <w:rsid w:val="004511E5"/>
    <w:rsid w:val="00451B2F"/>
    <w:rsid w:val="00451F70"/>
    <w:rsid w:val="004523B3"/>
    <w:rsid w:val="004527AA"/>
    <w:rsid w:val="004527F8"/>
    <w:rsid w:val="00452A70"/>
    <w:rsid w:val="00452DF6"/>
    <w:rsid w:val="00452F9A"/>
    <w:rsid w:val="00453543"/>
    <w:rsid w:val="0045375A"/>
    <w:rsid w:val="004539A8"/>
    <w:rsid w:val="00453B1C"/>
    <w:rsid w:val="0045423E"/>
    <w:rsid w:val="004547DF"/>
    <w:rsid w:val="00454A6C"/>
    <w:rsid w:val="00455117"/>
    <w:rsid w:val="00455530"/>
    <w:rsid w:val="004558D7"/>
    <w:rsid w:val="00456A7E"/>
    <w:rsid w:val="00456DA4"/>
    <w:rsid w:val="00456F7A"/>
    <w:rsid w:val="00456FE2"/>
    <w:rsid w:val="00457411"/>
    <w:rsid w:val="00457413"/>
    <w:rsid w:val="00457762"/>
    <w:rsid w:val="00457908"/>
    <w:rsid w:val="00457940"/>
    <w:rsid w:val="004601C0"/>
    <w:rsid w:val="00460254"/>
    <w:rsid w:val="0046054C"/>
    <w:rsid w:val="00460802"/>
    <w:rsid w:val="0046095A"/>
    <w:rsid w:val="00460E46"/>
    <w:rsid w:val="004615DF"/>
    <w:rsid w:val="00461C01"/>
    <w:rsid w:val="00461D00"/>
    <w:rsid w:val="00461D71"/>
    <w:rsid w:val="00461ED0"/>
    <w:rsid w:val="00462E34"/>
    <w:rsid w:val="00462E44"/>
    <w:rsid w:val="00462FCF"/>
    <w:rsid w:val="0046345B"/>
    <w:rsid w:val="0046354E"/>
    <w:rsid w:val="00463816"/>
    <w:rsid w:val="00463E97"/>
    <w:rsid w:val="004640D1"/>
    <w:rsid w:val="004642A3"/>
    <w:rsid w:val="00464821"/>
    <w:rsid w:val="004649D2"/>
    <w:rsid w:val="00464A30"/>
    <w:rsid w:val="0046514E"/>
    <w:rsid w:val="004651F7"/>
    <w:rsid w:val="00465651"/>
    <w:rsid w:val="004656D1"/>
    <w:rsid w:val="00465A77"/>
    <w:rsid w:val="00466905"/>
    <w:rsid w:val="004669BC"/>
    <w:rsid w:val="00466C2D"/>
    <w:rsid w:val="00467753"/>
    <w:rsid w:val="00467E90"/>
    <w:rsid w:val="00470B75"/>
    <w:rsid w:val="0047111D"/>
    <w:rsid w:val="0047177D"/>
    <w:rsid w:val="004718A9"/>
    <w:rsid w:val="00471A27"/>
    <w:rsid w:val="00471E18"/>
    <w:rsid w:val="00471ED5"/>
    <w:rsid w:val="0047209C"/>
    <w:rsid w:val="00472680"/>
    <w:rsid w:val="00472944"/>
    <w:rsid w:val="00473262"/>
    <w:rsid w:val="0047327E"/>
    <w:rsid w:val="00473494"/>
    <w:rsid w:val="00473522"/>
    <w:rsid w:val="0047378F"/>
    <w:rsid w:val="00473835"/>
    <w:rsid w:val="00473B40"/>
    <w:rsid w:val="00473D01"/>
    <w:rsid w:val="00473D5E"/>
    <w:rsid w:val="00473E22"/>
    <w:rsid w:val="00473E64"/>
    <w:rsid w:val="00474264"/>
    <w:rsid w:val="0047446C"/>
    <w:rsid w:val="00474F20"/>
    <w:rsid w:val="004752B2"/>
    <w:rsid w:val="004753AE"/>
    <w:rsid w:val="00475D59"/>
    <w:rsid w:val="00475F8A"/>
    <w:rsid w:val="00476132"/>
    <w:rsid w:val="00476359"/>
    <w:rsid w:val="00476549"/>
    <w:rsid w:val="004768BF"/>
    <w:rsid w:val="004768DD"/>
    <w:rsid w:val="0047699A"/>
    <w:rsid w:val="00476B09"/>
    <w:rsid w:val="00476F5E"/>
    <w:rsid w:val="004778B6"/>
    <w:rsid w:val="0047790D"/>
    <w:rsid w:val="00477B4C"/>
    <w:rsid w:val="004801FD"/>
    <w:rsid w:val="00480263"/>
    <w:rsid w:val="00480322"/>
    <w:rsid w:val="0048065F"/>
    <w:rsid w:val="00480693"/>
    <w:rsid w:val="004809D2"/>
    <w:rsid w:val="00480BA4"/>
    <w:rsid w:val="00481081"/>
    <w:rsid w:val="00481120"/>
    <w:rsid w:val="00481580"/>
    <w:rsid w:val="00481784"/>
    <w:rsid w:val="00481C88"/>
    <w:rsid w:val="00481F9F"/>
    <w:rsid w:val="00482B89"/>
    <w:rsid w:val="00482D80"/>
    <w:rsid w:val="00482DC9"/>
    <w:rsid w:val="00482DFF"/>
    <w:rsid w:val="004830B5"/>
    <w:rsid w:val="00484147"/>
    <w:rsid w:val="0048430D"/>
    <w:rsid w:val="004845C0"/>
    <w:rsid w:val="0048469B"/>
    <w:rsid w:val="004847AC"/>
    <w:rsid w:val="004847E4"/>
    <w:rsid w:val="004849D1"/>
    <w:rsid w:val="00484EF9"/>
    <w:rsid w:val="004850C1"/>
    <w:rsid w:val="00485A56"/>
    <w:rsid w:val="00485B07"/>
    <w:rsid w:val="00485BF5"/>
    <w:rsid w:val="00485E46"/>
    <w:rsid w:val="00485F06"/>
    <w:rsid w:val="00486061"/>
    <w:rsid w:val="00486455"/>
    <w:rsid w:val="0048667E"/>
    <w:rsid w:val="0048669F"/>
    <w:rsid w:val="004866CE"/>
    <w:rsid w:val="0048682A"/>
    <w:rsid w:val="00486BF4"/>
    <w:rsid w:val="004873D1"/>
    <w:rsid w:val="004878C9"/>
    <w:rsid w:val="0048798C"/>
    <w:rsid w:val="00487CA8"/>
    <w:rsid w:val="00487D4E"/>
    <w:rsid w:val="00490474"/>
    <w:rsid w:val="0049059F"/>
    <w:rsid w:val="00490AEB"/>
    <w:rsid w:val="00490F9B"/>
    <w:rsid w:val="004913B6"/>
    <w:rsid w:val="00491B8C"/>
    <w:rsid w:val="00491EEE"/>
    <w:rsid w:val="0049245E"/>
    <w:rsid w:val="00492D54"/>
    <w:rsid w:val="00492E5B"/>
    <w:rsid w:val="0049303E"/>
    <w:rsid w:val="00493253"/>
    <w:rsid w:val="0049375A"/>
    <w:rsid w:val="00493C0A"/>
    <w:rsid w:val="00493C66"/>
    <w:rsid w:val="00493C9A"/>
    <w:rsid w:val="00493E80"/>
    <w:rsid w:val="00493F02"/>
    <w:rsid w:val="004943B7"/>
    <w:rsid w:val="004945FB"/>
    <w:rsid w:val="0049464E"/>
    <w:rsid w:val="00494895"/>
    <w:rsid w:val="00494A9B"/>
    <w:rsid w:val="00494B88"/>
    <w:rsid w:val="00495039"/>
    <w:rsid w:val="00495048"/>
    <w:rsid w:val="0049506C"/>
    <w:rsid w:val="004957E9"/>
    <w:rsid w:val="00495AE5"/>
    <w:rsid w:val="00495CFB"/>
    <w:rsid w:val="00495F01"/>
    <w:rsid w:val="00496001"/>
    <w:rsid w:val="0049603C"/>
    <w:rsid w:val="00496078"/>
    <w:rsid w:val="00496115"/>
    <w:rsid w:val="0049699A"/>
    <w:rsid w:val="00496E8A"/>
    <w:rsid w:val="00496FD7"/>
    <w:rsid w:val="00497D70"/>
    <w:rsid w:val="004A0829"/>
    <w:rsid w:val="004A0974"/>
    <w:rsid w:val="004A10E2"/>
    <w:rsid w:val="004A128F"/>
    <w:rsid w:val="004A1FDD"/>
    <w:rsid w:val="004A22FE"/>
    <w:rsid w:val="004A276D"/>
    <w:rsid w:val="004A2CE1"/>
    <w:rsid w:val="004A2F78"/>
    <w:rsid w:val="004A2F8D"/>
    <w:rsid w:val="004A30F1"/>
    <w:rsid w:val="004A349E"/>
    <w:rsid w:val="004A3933"/>
    <w:rsid w:val="004A3A28"/>
    <w:rsid w:val="004A3BD9"/>
    <w:rsid w:val="004A3C63"/>
    <w:rsid w:val="004A3FD4"/>
    <w:rsid w:val="004A45B5"/>
    <w:rsid w:val="004A4B81"/>
    <w:rsid w:val="004A4D7A"/>
    <w:rsid w:val="004A56B7"/>
    <w:rsid w:val="004A57FB"/>
    <w:rsid w:val="004A5848"/>
    <w:rsid w:val="004A5B5B"/>
    <w:rsid w:val="004A5FAD"/>
    <w:rsid w:val="004A635F"/>
    <w:rsid w:val="004A6607"/>
    <w:rsid w:val="004A67B6"/>
    <w:rsid w:val="004A6A0D"/>
    <w:rsid w:val="004A6EE9"/>
    <w:rsid w:val="004A6FCA"/>
    <w:rsid w:val="004A71F3"/>
    <w:rsid w:val="004A762B"/>
    <w:rsid w:val="004A763F"/>
    <w:rsid w:val="004A79CB"/>
    <w:rsid w:val="004A7E74"/>
    <w:rsid w:val="004B053D"/>
    <w:rsid w:val="004B07A7"/>
    <w:rsid w:val="004B08DC"/>
    <w:rsid w:val="004B0BE3"/>
    <w:rsid w:val="004B180A"/>
    <w:rsid w:val="004B1BD0"/>
    <w:rsid w:val="004B2031"/>
    <w:rsid w:val="004B22ED"/>
    <w:rsid w:val="004B268B"/>
    <w:rsid w:val="004B2B7A"/>
    <w:rsid w:val="004B2BC2"/>
    <w:rsid w:val="004B305C"/>
    <w:rsid w:val="004B3472"/>
    <w:rsid w:val="004B35D8"/>
    <w:rsid w:val="004B3952"/>
    <w:rsid w:val="004B3C69"/>
    <w:rsid w:val="004B3EAF"/>
    <w:rsid w:val="004B405C"/>
    <w:rsid w:val="004B4130"/>
    <w:rsid w:val="004B41AF"/>
    <w:rsid w:val="004B481F"/>
    <w:rsid w:val="004B4853"/>
    <w:rsid w:val="004B489D"/>
    <w:rsid w:val="004B4A44"/>
    <w:rsid w:val="004B4D26"/>
    <w:rsid w:val="004B4EA2"/>
    <w:rsid w:val="004B5030"/>
    <w:rsid w:val="004B5205"/>
    <w:rsid w:val="004B5257"/>
    <w:rsid w:val="004B52CE"/>
    <w:rsid w:val="004B55FA"/>
    <w:rsid w:val="004B572F"/>
    <w:rsid w:val="004B5991"/>
    <w:rsid w:val="004B68E2"/>
    <w:rsid w:val="004B6C02"/>
    <w:rsid w:val="004B7EBD"/>
    <w:rsid w:val="004B7F7E"/>
    <w:rsid w:val="004C0065"/>
    <w:rsid w:val="004C011D"/>
    <w:rsid w:val="004C03C9"/>
    <w:rsid w:val="004C0540"/>
    <w:rsid w:val="004C0C42"/>
    <w:rsid w:val="004C1079"/>
    <w:rsid w:val="004C12A9"/>
    <w:rsid w:val="004C1716"/>
    <w:rsid w:val="004C17CF"/>
    <w:rsid w:val="004C1A28"/>
    <w:rsid w:val="004C1F0A"/>
    <w:rsid w:val="004C2EDA"/>
    <w:rsid w:val="004C2F8F"/>
    <w:rsid w:val="004C333C"/>
    <w:rsid w:val="004C37DF"/>
    <w:rsid w:val="004C3970"/>
    <w:rsid w:val="004C3D4F"/>
    <w:rsid w:val="004C3E3A"/>
    <w:rsid w:val="004C40B6"/>
    <w:rsid w:val="004C4239"/>
    <w:rsid w:val="004C4448"/>
    <w:rsid w:val="004C4631"/>
    <w:rsid w:val="004C4BBD"/>
    <w:rsid w:val="004C4D6A"/>
    <w:rsid w:val="004C4E44"/>
    <w:rsid w:val="004C4E51"/>
    <w:rsid w:val="004C4FE4"/>
    <w:rsid w:val="004C514A"/>
    <w:rsid w:val="004C54C0"/>
    <w:rsid w:val="004C6178"/>
    <w:rsid w:val="004C6452"/>
    <w:rsid w:val="004C684B"/>
    <w:rsid w:val="004C755B"/>
    <w:rsid w:val="004C7DCD"/>
    <w:rsid w:val="004D05A1"/>
    <w:rsid w:val="004D05BE"/>
    <w:rsid w:val="004D0755"/>
    <w:rsid w:val="004D0848"/>
    <w:rsid w:val="004D08B2"/>
    <w:rsid w:val="004D0F1F"/>
    <w:rsid w:val="004D0F21"/>
    <w:rsid w:val="004D1AB9"/>
    <w:rsid w:val="004D1D71"/>
    <w:rsid w:val="004D205C"/>
    <w:rsid w:val="004D20AF"/>
    <w:rsid w:val="004D253D"/>
    <w:rsid w:val="004D2544"/>
    <w:rsid w:val="004D2663"/>
    <w:rsid w:val="004D26B5"/>
    <w:rsid w:val="004D2734"/>
    <w:rsid w:val="004D280B"/>
    <w:rsid w:val="004D28A1"/>
    <w:rsid w:val="004D2AD7"/>
    <w:rsid w:val="004D2CF9"/>
    <w:rsid w:val="004D2EE8"/>
    <w:rsid w:val="004D2FDC"/>
    <w:rsid w:val="004D356C"/>
    <w:rsid w:val="004D37EB"/>
    <w:rsid w:val="004D3CA0"/>
    <w:rsid w:val="004D47A9"/>
    <w:rsid w:val="004D4BB3"/>
    <w:rsid w:val="004D4CAD"/>
    <w:rsid w:val="004D4D30"/>
    <w:rsid w:val="004D5458"/>
    <w:rsid w:val="004D55DD"/>
    <w:rsid w:val="004D5CD2"/>
    <w:rsid w:val="004D5E11"/>
    <w:rsid w:val="004D61BB"/>
    <w:rsid w:val="004D62B2"/>
    <w:rsid w:val="004D63AC"/>
    <w:rsid w:val="004D65C2"/>
    <w:rsid w:val="004D65FC"/>
    <w:rsid w:val="004D6C16"/>
    <w:rsid w:val="004D72CB"/>
    <w:rsid w:val="004D7394"/>
    <w:rsid w:val="004D7C62"/>
    <w:rsid w:val="004D7C88"/>
    <w:rsid w:val="004D7CA0"/>
    <w:rsid w:val="004E0183"/>
    <w:rsid w:val="004E0646"/>
    <w:rsid w:val="004E068D"/>
    <w:rsid w:val="004E088D"/>
    <w:rsid w:val="004E0ED3"/>
    <w:rsid w:val="004E1684"/>
    <w:rsid w:val="004E1884"/>
    <w:rsid w:val="004E21D1"/>
    <w:rsid w:val="004E2256"/>
    <w:rsid w:val="004E26C3"/>
    <w:rsid w:val="004E2E22"/>
    <w:rsid w:val="004E30A8"/>
    <w:rsid w:val="004E319C"/>
    <w:rsid w:val="004E3F0A"/>
    <w:rsid w:val="004E48BB"/>
    <w:rsid w:val="004E4C60"/>
    <w:rsid w:val="004E50F5"/>
    <w:rsid w:val="004E51BF"/>
    <w:rsid w:val="004E5554"/>
    <w:rsid w:val="004E5B51"/>
    <w:rsid w:val="004E5E2D"/>
    <w:rsid w:val="004E6090"/>
    <w:rsid w:val="004E624D"/>
    <w:rsid w:val="004E648A"/>
    <w:rsid w:val="004E6EA7"/>
    <w:rsid w:val="004E70E9"/>
    <w:rsid w:val="004E7119"/>
    <w:rsid w:val="004E759C"/>
    <w:rsid w:val="004E76B6"/>
    <w:rsid w:val="004E7B09"/>
    <w:rsid w:val="004E7D16"/>
    <w:rsid w:val="004F0337"/>
    <w:rsid w:val="004F049B"/>
    <w:rsid w:val="004F0E89"/>
    <w:rsid w:val="004F0F5B"/>
    <w:rsid w:val="004F11C2"/>
    <w:rsid w:val="004F1495"/>
    <w:rsid w:val="004F153F"/>
    <w:rsid w:val="004F1743"/>
    <w:rsid w:val="004F17F8"/>
    <w:rsid w:val="004F1D5D"/>
    <w:rsid w:val="004F2782"/>
    <w:rsid w:val="004F2EDC"/>
    <w:rsid w:val="004F307F"/>
    <w:rsid w:val="004F3215"/>
    <w:rsid w:val="004F328D"/>
    <w:rsid w:val="004F37EA"/>
    <w:rsid w:val="004F3897"/>
    <w:rsid w:val="004F3C65"/>
    <w:rsid w:val="004F4776"/>
    <w:rsid w:val="004F4978"/>
    <w:rsid w:val="004F4EA3"/>
    <w:rsid w:val="004F4FB4"/>
    <w:rsid w:val="004F4FF0"/>
    <w:rsid w:val="004F50E8"/>
    <w:rsid w:val="004F52BB"/>
    <w:rsid w:val="004F53A3"/>
    <w:rsid w:val="004F55EC"/>
    <w:rsid w:val="004F6453"/>
    <w:rsid w:val="004F71AC"/>
    <w:rsid w:val="004F72E6"/>
    <w:rsid w:val="004F7551"/>
    <w:rsid w:val="004F7C18"/>
    <w:rsid w:val="004F7D83"/>
    <w:rsid w:val="004F7E7B"/>
    <w:rsid w:val="0050001F"/>
    <w:rsid w:val="005004FC"/>
    <w:rsid w:val="00500617"/>
    <w:rsid w:val="0050064B"/>
    <w:rsid w:val="00501448"/>
    <w:rsid w:val="00501AC5"/>
    <w:rsid w:val="00501F50"/>
    <w:rsid w:val="005020AA"/>
    <w:rsid w:val="005021DE"/>
    <w:rsid w:val="005023BC"/>
    <w:rsid w:val="005028E2"/>
    <w:rsid w:val="00502A2E"/>
    <w:rsid w:val="00502A54"/>
    <w:rsid w:val="00502F68"/>
    <w:rsid w:val="00502FB0"/>
    <w:rsid w:val="00502FB1"/>
    <w:rsid w:val="00503406"/>
    <w:rsid w:val="0050373E"/>
    <w:rsid w:val="005039A1"/>
    <w:rsid w:val="00504793"/>
    <w:rsid w:val="0050567B"/>
    <w:rsid w:val="0050578B"/>
    <w:rsid w:val="00505E7A"/>
    <w:rsid w:val="00505F32"/>
    <w:rsid w:val="00505FE0"/>
    <w:rsid w:val="005066BF"/>
    <w:rsid w:val="00506820"/>
    <w:rsid w:val="00507855"/>
    <w:rsid w:val="00510032"/>
    <w:rsid w:val="00510A75"/>
    <w:rsid w:val="0051145F"/>
    <w:rsid w:val="0051155A"/>
    <w:rsid w:val="00511569"/>
    <w:rsid w:val="00511AA9"/>
    <w:rsid w:val="00511F52"/>
    <w:rsid w:val="005120F0"/>
    <w:rsid w:val="005123F9"/>
    <w:rsid w:val="00512480"/>
    <w:rsid w:val="00512EA9"/>
    <w:rsid w:val="005130D4"/>
    <w:rsid w:val="00513893"/>
    <w:rsid w:val="0051404F"/>
    <w:rsid w:val="00514110"/>
    <w:rsid w:val="00514533"/>
    <w:rsid w:val="005148D7"/>
    <w:rsid w:val="00514984"/>
    <w:rsid w:val="00514B23"/>
    <w:rsid w:val="00515605"/>
    <w:rsid w:val="00515858"/>
    <w:rsid w:val="00515E23"/>
    <w:rsid w:val="0051614A"/>
    <w:rsid w:val="00516304"/>
    <w:rsid w:val="00516751"/>
    <w:rsid w:val="005168E7"/>
    <w:rsid w:val="00516EB8"/>
    <w:rsid w:val="005177C3"/>
    <w:rsid w:val="00517BAC"/>
    <w:rsid w:val="00520516"/>
    <w:rsid w:val="005209F6"/>
    <w:rsid w:val="00520A7E"/>
    <w:rsid w:val="005210EC"/>
    <w:rsid w:val="005214A3"/>
    <w:rsid w:val="00521A02"/>
    <w:rsid w:val="00521F21"/>
    <w:rsid w:val="00522487"/>
    <w:rsid w:val="0052269D"/>
    <w:rsid w:val="005226FC"/>
    <w:rsid w:val="00522858"/>
    <w:rsid w:val="00522A35"/>
    <w:rsid w:val="00522CC0"/>
    <w:rsid w:val="00522DB4"/>
    <w:rsid w:val="00522EA6"/>
    <w:rsid w:val="0052312C"/>
    <w:rsid w:val="00523B10"/>
    <w:rsid w:val="00523DDD"/>
    <w:rsid w:val="00524538"/>
    <w:rsid w:val="00524EC1"/>
    <w:rsid w:val="005255CC"/>
    <w:rsid w:val="005256DB"/>
    <w:rsid w:val="0052599B"/>
    <w:rsid w:val="00525B29"/>
    <w:rsid w:val="00525BEA"/>
    <w:rsid w:val="00525F6C"/>
    <w:rsid w:val="00525FD6"/>
    <w:rsid w:val="00526645"/>
    <w:rsid w:val="00526759"/>
    <w:rsid w:val="005267DB"/>
    <w:rsid w:val="00526875"/>
    <w:rsid w:val="00526E00"/>
    <w:rsid w:val="00526EA2"/>
    <w:rsid w:val="0052712B"/>
    <w:rsid w:val="00527449"/>
    <w:rsid w:val="00527A9E"/>
    <w:rsid w:val="00530235"/>
    <w:rsid w:val="005302B8"/>
    <w:rsid w:val="005303F3"/>
    <w:rsid w:val="00530EF4"/>
    <w:rsid w:val="005316CC"/>
    <w:rsid w:val="00531C09"/>
    <w:rsid w:val="00531C54"/>
    <w:rsid w:val="00531CC7"/>
    <w:rsid w:val="00532395"/>
    <w:rsid w:val="005324B0"/>
    <w:rsid w:val="005331FF"/>
    <w:rsid w:val="0053395F"/>
    <w:rsid w:val="0053396A"/>
    <w:rsid w:val="00533B1A"/>
    <w:rsid w:val="00533C78"/>
    <w:rsid w:val="00534208"/>
    <w:rsid w:val="005348FC"/>
    <w:rsid w:val="005349D9"/>
    <w:rsid w:val="00534C97"/>
    <w:rsid w:val="005357CB"/>
    <w:rsid w:val="00535B48"/>
    <w:rsid w:val="00535B80"/>
    <w:rsid w:val="00535C08"/>
    <w:rsid w:val="005360F7"/>
    <w:rsid w:val="0053677C"/>
    <w:rsid w:val="00536BD0"/>
    <w:rsid w:val="00536C58"/>
    <w:rsid w:val="005371F0"/>
    <w:rsid w:val="0053775B"/>
    <w:rsid w:val="00537E64"/>
    <w:rsid w:val="00537F1E"/>
    <w:rsid w:val="00537F68"/>
    <w:rsid w:val="005404C5"/>
    <w:rsid w:val="005408AF"/>
    <w:rsid w:val="0054094D"/>
    <w:rsid w:val="00540A5C"/>
    <w:rsid w:val="00540AAF"/>
    <w:rsid w:val="00540C87"/>
    <w:rsid w:val="00540DEC"/>
    <w:rsid w:val="0054166C"/>
    <w:rsid w:val="00541F97"/>
    <w:rsid w:val="00542C0D"/>
    <w:rsid w:val="00542DB0"/>
    <w:rsid w:val="00542E9C"/>
    <w:rsid w:val="005431C3"/>
    <w:rsid w:val="0054394F"/>
    <w:rsid w:val="00544084"/>
    <w:rsid w:val="00544211"/>
    <w:rsid w:val="005442F1"/>
    <w:rsid w:val="00544323"/>
    <w:rsid w:val="0054485F"/>
    <w:rsid w:val="005449C3"/>
    <w:rsid w:val="005451CF"/>
    <w:rsid w:val="00545286"/>
    <w:rsid w:val="005455AE"/>
    <w:rsid w:val="005457FC"/>
    <w:rsid w:val="005458EF"/>
    <w:rsid w:val="00545933"/>
    <w:rsid w:val="00545BE8"/>
    <w:rsid w:val="0054612D"/>
    <w:rsid w:val="0054621F"/>
    <w:rsid w:val="0054633D"/>
    <w:rsid w:val="00546382"/>
    <w:rsid w:val="00546E21"/>
    <w:rsid w:val="00547137"/>
    <w:rsid w:val="00547312"/>
    <w:rsid w:val="00547532"/>
    <w:rsid w:val="005476B5"/>
    <w:rsid w:val="0054784D"/>
    <w:rsid w:val="00547863"/>
    <w:rsid w:val="00547E32"/>
    <w:rsid w:val="0055096E"/>
    <w:rsid w:val="00550B11"/>
    <w:rsid w:val="00550DB8"/>
    <w:rsid w:val="0055117D"/>
    <w:rsid w:val="005517F2"/>
    <w:rsid w:val="00551AE9"/>
    <w:rsid w:val="00552219"/>
    <w:rsid w:val="00552488"/>
    <w:rsid w:val="005524C1"/>
    <w:rsid w:val="00552721"/>
    <w:rsid w:val="00552CD9"/>
    <w:rsid w:val="00552E51"/>
    <w:rsid w:val="005530DA"/>
    <w:rsid w:val="005534FF"/>
    <w:rsid w:val="0055366F"/>
    <w:rsid w:val="00553807"/>
    <w:rsid w:val="00553837"/>
    <w:rsid w:val="00553A9D"/>
    <w:rsid w:val="00553C38"/>
    <w:rsid w:val="005548FC"/>
    <w:rsid w:val="00554FC8"/>
    <w:rsid w:val="00555265"/>
    <w:rsid w:val="005555FD"/>
    <w:rsid w:val="0055585A"/>
    <w:rsid w:val="00555A04"/>
    <w:rsid w:val="00555B77"/>
    <w:rsid w:val="00555BC9"/>
    <w:rsid w:val="00555EFB"/>
    <w:rsid w:val="00555FA8"/>
    <w:rsid w:val="0055607A"/>
    <w:rsid w:val="00557939"/>
    <w:rsid w:val="00557CE0"/>
    <w:rsid w:val="005601AA"/>
    <w:rsid w:val="005602E2"/>
    <w:rsid w:val="005603AC"/>
    <w:rsid w:val="00560541"/>
    <w:rsid w:val="005606CD"/>
    <w:rsid w:val="005606D4"/>
    <w:rsid w:val="005609F7"/>
    <w:rsid w:val="005610B6"/>
    <w:rsid w:val="00561343"/>
    <w:rsid w:val="00561D10"/>
    <w:rsid w:val="0056227C"/>
    <w:rsid w:val="00562782"/>
    <w:rsid w:val="005629C2"/>
    <w:rsid w:val="005630EC"/>
    <w:rsid w:val="0056355F"/>
    <w:rsid w:val="00563B6C"/>
    <w:rsid w:val="00563ECE"/>
    <w:rsid w:val="00563FFD"/>
    <w:rsid w:val="00564E5D"/>
    <w:rsid w:val="00564F61"/>
    <w:rsid w:val="0056578F"/>
    <w:rsid w:val="005658D5"/>
    <w:rsid w:val="00565EA7"/>
    <w:rsid w:val="00565F71"/>
    <w:rsid w:val="005668B8"/>
    <w:rsid w:val="00567807"/>
    <w:rsid w:val="005679D4"/>
    <w:rsid w:val="00567D68"/>
    <w:rsid w:val="00570609"/>
    <w:rsid w:val="005708D7"/>
    <w:rsid w:val="00570AF3"/>
    <w:rsid w:val="00570C1C"/>
    <w:rsid w:val="00570FD5"/>
    <w:rsid w:val="00571464"/>
    <w:rsid w:val="00571891"/>
    <w:rsid w:val="00571E34"/>
    <w:rsid w:val="0057208D"/>
    <w:rsid w:val="00572806"/>
    <w:rsid w:val="00572A30"/>
    <w:rsid w:val="00572F53"/>
    <w:rsid w:val="00573584"/>
    <w:rsid w:val="00573590"/>
    <w:rsid w:val="0057369D"/>
    <w:rsid w:val="0057374A"/>
    <w:rsid w:val="00573752"/>
    <w:rsid w:val="00573AC0"/>
    <w:rsid w:val="005741EA"/>
    <w:rsid w:val="005743D9"/>
    <w:rsid w:val="00574543"/>
    <w:rsid w:val="00574C4A"/>
    <w:rsid w:val="00575521"/>
    <w:rsid w:val="005758A7"/>
    <w:rsid w:val="00575F87"/>
    <w:rsid w:val="00576076"/>
    <w:rsid w:val="005761A3"/>
    <w:rsid w:val="0057647F"/>
    <w:rsid w:val="005764E7"/>
    <w:rsid w:val="0057694A"/>
    <w:rsid w:val="00576D6F"/>
    <w:rsid w:val="00576E88"/>
    <w:rsid w:val="00576F64"/>
    <w:rsid w:val="00577779"/>
    <w:rsid w:val="0058001C"/>
    <w:rsid w:val="0058008E"/>
    <w:rsid w:val="00580580"/>
    <w:rsid w:val="00581744"/>
    <w:rsid w:val="00582035"/>
    <w:rsid w:val="0058256B"/>
    <w:rsid w:val="00582905"/>
    <w:rsid w:val="00582AED"/>
    <w:rsid w:val="00582C1F"/>
    <w:rsid w:val="005836D5"/>
    <w:rsid w:val="00583774"/>
    <w:rsid w:val="00583862"/>
    <w:rsid w:val="0058389E"/>
    <w:rsid w:val="005838BA"/>
    <w:rsid w:val="00583B35"/>
    <w:rsid w:val="00583D1C"/>
    <w:rsid w:val="0058404C"/>
    <w:rsid w:val="0058421C"/>
    <w:rsid w:val="00584755"/>
    <w:rsid w:val="0058513F"/>
    <w:rsid w:val="0058530F"/>
    <w:rsid w:val="0058572B"/>
    <w:rsid w:val="0058589F"/>
    <w:rsid w:val="0058615A"/>
    <w:rsid w:val="00586464"/>
    <w:rsid w:val="005866D6"/>
    <w:rsid w:val="005866F8"/>
    <w:rsid w:val="0058686B"/>
    <w:rsid w:val="00586C2A"/>
    <w:rsid w:val="00586E1B"/>
    <w:rsid w:val="0058734B"/>
    <w:rsid w:val="005873BC"/>
    <w:rsid w:val="00587F27"/>
    <w:rsid w:val="0059034A"/>
    <w:rsid w:val="0059038A"/>
    <w:rsid w:val="0059041F"/>
    <w:rsid w:val="0059061D"/>
    <w:rsid w:val="00590744"/>
    <w:rsid w:val="00591093"/>
    <w:rsid w:val="005912B6"/>
    <w:rsid w:val="00591F15"/>
    <w:rsid w:val="0059242D"/>
    <w:rsid w:val="00592899"/>
    <w:rsid w:val="005931CA"/>
    <w:rsid w:val="005934E7"/>
    <w:rsid w:val="00593515"/>
    <w:rsid w:val="00593739"/>
    <w:rsid w:val="00594112"/>
    <w:rsid w:val="00594382"/>
    <w:rsid w:val="005944A4"/>
    <w:rsid w:val="005944D8"/>
    <w:rsid w:val="00594588"/>
    <w:rsid w:val="00594822"/>
    <w:rsid w:val="00594AA1"/>
    <w:rsid w:val="005957ED"/>
    <w:rsid w:val="00595FA0"/>
    <w:rsid w:val="0059673A"/>
    <w:rsid w:val="005969D8"/>
    <w:rsid w:val="00596C89"/>
    <w:rsid w:val="00597272"/>
    <w:rsid w:val="0059743F"/>
    <w:rsid w:val="00597576"/>
    <w:rsid w:val="005976C9"/>
    <w:rsid w:val="005A0770"/>
    <w:rsid w:val="005A0784"/>
    <w:rsid w:val="005A08AC"/>
    <w:rsid w:val="005A09E0"/>
    <w:rsid w:val="005A0A78"/>
    <w:rsid w:val="005A0B28"/>
    <w:rsid w:val="005A0BC1"/>
    <w:rsid w:val="005A1326"/>
    <w:rsid w:val="005A171F"/>
    <w:rsid w:val="005A1ACD"/>
    <w:rsid w:val="005A1CED"/>
    <w:rsid w:val="005A2130"/>
    <w:rsid w:val="005A28C5"/>
    <w:rsid w:val="005A2DDC"/>
    <w:rsid w:val="005A332E"/>
    <w:rsid w:val="005A3708"/>
    <w:rsid w:val="005A3B76"/>
    <w:rsid w:val="005A3C71"/>
    <w:rsid w:val="005A3F8C"/>
    <w:rsid w:val="005A40C3"/>
    <w:rsid w:val="005A43A2"/>
    <w:rsid w:val="005A4A65"/>
    <w:rsid w:val="005A4F2E"/>
    <w:rsid w:val="005A517A"/>
    <w:rsid w:val="005A5F3D"/>
    <w:rsid w:val="005A6105"/>
    <w:rsid w:val="005A6463"/>
    <w:rsid w:val="005A65B1"/>
    <w:rsid w:val="005A723F"/>
    <w:rsid w:val="005A7278"/>
    <w:rsid w:val="005A7355"/>
    <w:rsid w:val="005A74C4"/>
    <w:rsid w:val="005A75A2"/>
    <w:rsid w:val="005A7C04"/>
    <w:rsid w:val="005A7DAE"/>
    <w:rsid w:val="005A7EED"/>
    <w:rsid w:val="005B0145"/>
    <w:rsid w:val="005B0AA4"/>
    <w:rsid w:val="005B0AA8"/>
    <w:rsid w:val="005B0B64"/>
    <w:rsid w:val="005B0E60"/>
    <w:rsid w:val="005B0EB0"/>
    <w:rsid w:val="005B0FC9"/>
    <w:rsid w:val="005B1688"/>
    <w:rsid w:val="005B1782"/>
    <w:rsid w:val="005B1A4B"/>
    <w:rsid w:val="005B1BD8"/>
    <w:rsid w:val="005B1FE4"/>
    <w:rsid w:val="005B2EA8"/>
    <w:rsid w:val="005B316E"/>
    <w:rsid w:val="005B35E9"/>
    <w:rsid w:val="005B3845"/>
    <w:rsid w:val="005B388A"/>
    <w:rsid w:val="005B3C7B"/>
    <w:rsid w:val="005B3CC2"/>
    <w:rsid w:val="005B3D02"/>
    <w:rsid w:val="005B3D03"/>
    <w:rsid w:val="005B424B"/>
    <w:rsid w:val="005B4329"/>
    <w:rsid w:val="005B4370"/>
    <w:rsid w:val="005B473E"/>
    <w:rsid w:val="005B49F3"/>
    <w:rsid w:val="005B53E7"/>
    <w:rsid w:val="005B56C4"/>
    <w:rsid w:val="005B59BD"/>
    <w:rsid w:val="005B5B1D"/>
    <w:rsid w:val="005B5CAF"/>
    <w:rsid w:val="005B5E4B"/>
    <w:rsid w:val="005B6595"/>
    <w:rsid w:val="005B6896"/>
    <w:rsid w:val="005B6BA8"/>
    <w:rsid w:val="005B6C09"/>
    <w:rsid w:val="005B6F18"/>
    <w:rsid w:val="005B6F3C"/>
    <w:rsid w:val="005B7074"/>
    <w:rsid w:val="005B7294"/>
    <w:rsid w:val="005B73D1"/>
    <w:rsid w:val="005B760F"/>
    <w:rsid w:val="005B765B"/>
    <w:rsid w:val="005B789F"/>
    <w:rsid w:val="005C0135"/>
    <w:rsid w:val="005C0540"/>
    <w:rsid w:val="005C0B0B"/>
    <w:rsid w:val="005C0C0E"/>
    <w:rsid w:val="005C0C72"/>
    <w:rsid w:val="005C0EDC"/>
    <w:rsid w:val="005C0F40"/>
    <w:rsid w:val="005C18F0"/>
    <w:rsid w:val="005C19C7"/>
    <w:rsid w:val="005C1C2C"/>
    <w:rsid w:val="005C21FC"/>
    <w:rsid w:val="005C2671"/>
    <w:rsid w:val="005C27B0"/>
    <w:rsid w:val="005C31AB"/>
    <w:rsid w:val="005C321B"/>
    <w:rsid w:val="005C3464"/>
    <w:rsid w:val="005C3694"/>
    <w:rsid w:val="005C373F"/>
    <w:rsid w:val="005C37C1"/>
    <w:rsid w:val="005C38B5"/>
    <w:rsid w:val="005C38F8"/>
    <w:rsid w:val="005C3934"/>
    <w:rsid w:val="005C39A8"/>
    <w:rsid w:val="005C41C2"/>
    <w:rsid w:val="005C4269"/>
    <w:rsid w:val="005C43CD"/>
    <w:rsid w:val="005C4CD4"/>
    <w:rsid w:val="005C4D74"/>
    <w:rsid w:val="005C5CFE"/>
    <w:rsid w:val="005C6131"/>
    <w:rsid w:val="005C621D"/>
    <w:rsid w:val="005C67E8"/>
    <w:rsid w:val="005C6B19"/>
    <w:rsid w:val="005C6D30"/>
    <w:rsid w:val="005C6E2A"/>
    <w:rsid w:val="005C73DC"/>
    <w:rsid w:val="005C7754"/>
    <w:rsid w:val="005C7B60"/>
    <w:rsid w:val="005C7C20"/>
    <w:rsid w:val="005C7C43"/>
    <w:rsid w:val="005C7CF4"/>
    <w:rsid w:val="005D02F9"/>
    <w:rsid w:val="005D0930"/>
    <w:rsid w:val="005D0D13"/>
    <w:rsid w:val="005D17A5"/>
    <w:rsid w:val="005D1841"/>
    <w:rsid w:val="005D20F7"/>
    <w:rsid w:val="005D2262"/>
    <w:rsid w:val="005D2524"/>
    <w:rsid w:val="005D2E39"/>
    <w:rsid w:val="005D3646"/>
    <w:rsid w:val="005D3A0E"/>
    <w:rsid w:val="005D4508"/>
    <w:rsid w:val="005D4837"/>
    <w:rsid w:val="005D49E8"/>
    <w:rsid w:val="005D4BBE"/>
    <w:rsid w:val="005D563D"/>
    <w:rsid w:val="005D62A4"/>
    <w:rsid w:val="005D668B"/>
    <w:rsid w:val="005D6B87"/>
    <w:rsid w:val="005D6C21"/>
    <w:rsid w:val="005D701E"/>
    <w:rsid w:val="005D7CD8"/>
    <w:rsid w:val="005E000D"/>
    <w:rsid w:val="005E0228"/>
    <w:rsid w:val="005E0451"/>
    <w:rsid w:val="005E0730"/>
    <w:rsid w:val="005E0DDF"/>
    <w:rsid w:val="005E0FE7"/>
    <w:rsid w:val="005E115C"/>
    <w:rsid w:val="005E1C6B"/>
    <w:rsid w:val="005E2018"/>
    <w:rsid w:val="005E2680"/>
    <w:rsid w:val="005E2B2C"/>
    <w:rsid w:val="005E2E42"/>
    <w:rsid w:val="005E2EAA"/>
    <w:rsid w:val="005E2FBC"/>
    <w:rsid w:val="005E30A1"/>
    <w:rsid w:val="005E39AA"/>
    <w:rsid w:val="005E40F5"/>
    <w:rsid w:val="005E4241"/>
    <w:rsid w:val="005E443C"/>
    <w:rsid w:val="005E46FB"/>
    <w:rsid w:val="005E4961"/>
    <w:rsid w:val="005E4B60"/>
    <w:rsid w:val="005E4BCB"/>
    <w:rsid w:val="005E4D75"/>
    <w:rsid w:val="005E4D88"/>
    <w:rsid w:val="005E51B3"/>
    <w:rsid w:val="005E5381"/>
    <w:rsid w:val="005E5DBD"/>
    <w:rsid w:val="005E5E15"/>
    <w:rsid w:val="005E6048"/>
    <w:rsid w:val="005E604D"/>
    <w:rsid w:val="005E6165"/>
    <w:rsid w:val="005E6FC1"/>
    <w:rsid w:val="005E702C"/>
    <w:rsid w:val="005E71C5"/>
    <w:rsid w:val="005E7536"/>
    <w:rsid w:val="005E7995"/>
    <w:rsid w:val="005E7EDE"/>
    <w:rsid w:val="005F006A"/>
    <w:rsid w:val="005F011B"/>
    <w:rsid w:val="005F011D"/>
    <w:rsid w:val="005F06FF"/>
    <w:rsid w:val="005F0D69"/>
    <w:rsid w:val="005F0E01"/>
    <w:rsid w:val="005F0FE5"/>
    <w:rsid w:val="005F10E9"/>
    <w:rsid w:val="005F2897"/>
    <w:rsid w:val="005F2D74"/>
    <w:rsid w:val="005F2E15"/>
    <w:rsid w:val="005F3116"/>
    <w:rsid w:val="005F36B4"/>
    <w:rsid w:val="005F399B"/>
    <w:rsid w:val="005F3AD4"/>
    <w:rsid w:val="005F3D87"/>
    <w:rsid w:val="005F3E2F"/>
    <w:rsid w:val="005F411D"/>
    <w:rsid w:val="005F47D0"/>
    <w:rsid w:val="005F4EC4"/>
    <w:rsid w:val="005F5296"/>
    <w:rsid w:val="005F5BD8"/>
    <w:rsid w:val="005F5C47"/>
    <w:rsid w:val="005F5F76"/>
    <w:rsid w:val="005F63D6"/>
    <w:rsid w:val="005F6AA0"/>
    <w:rsid w:val="005F6D36"/>
    <w:rsid w:val="005F717F"/>
    <w:rsid w:val="005F79F9"/>
    <w:rsid w:val="005F7CE8"/>
    <w:rsid w:val="005F7DE0"/>
    <w:rsid w:val="0060006E"/>
    <w:rsid w:val="006001FD"/>
    <w:rsid w:val="006003AA"/>
    <w:rsid w:val="006007D5"/>
    <w:rsid w:val="00600E76"/>
    <w:rsid w:val="0060113B"/>
    <w:rsid w:val="0060138B"/>
    <w:rsid w:val="006016A6"/>
    <w:rsid w:val="006018CA"/>
    <w:rsid w:val="00602053"/>
    <w:rsid w:val="00602338"/>
    <w:rsid w:val="00602445"/>
    <w:rsid w:val="00602495"/>
    <w:rsid w:val="00602A0B"/>
    <w:rsid w:val="00602DAA"/>
    <w:rsid w:val="00602DFF"/>
    <w:rsid w:val="006030F5"/>
    <w:rsid w:val="00603630"/>
    <w:rsid w:val="00603B0E"/>
    <w:rsid w:val="00603BD5"/>
    <w:rsid w:val="00603BE1"/>
    <w:rsid w:val="00603CC4"/>
    <w:rsid w:val="00603DA3"/>
    <w:rsid w:val="006042F7"/>
    <w:rsid w:val="00604441"/>
    <w:rsid w:val="006046D4"/>
    <w:rsid w:val="0060478A"/>
    <w:rsid w:val="00604A65"/>
    <w:rsid w:val="00605718"/>
    <w:rsid w:val="00605A86"/>
    <w:rsid w:val="00606104"/>
    <w:rsid w:val="006061E0"/>
    <w:rsid w:val="006066F4"/>
    <w:rsid w:val="00606ADF"/>
    <w:rsid w:val="00606D7D"/>
    <w:rsid w:val="00606F1E"/>
    <w:rsid w:val="00607099"/>
    <w:rsid w:val="0060757A"/>
    <w:rsid w:val="0060799F"/>
    <w:rsid w:val="006079FB"/>
    <w:rsid w:val="00607B06"/>
    <w:rsid w:val="00607CA9"/>
    <w:rsid w:val="00607E8B"/>
    <w:rsid w:val="006102E5"/>
    <w:rsid w:val="006105F6"/>
    <w:rsid w:val="0061078A"/>
    <w:rsid w:val="0061097C"/>
    <w:rsid w:val="00610FB1"/>
    <w:rsid w:val="00610FC5"/>
    <w:rsid w:val="00611089"/>
    <w:rsid w:val="006111E6"/>
    <w:rsid w:val="00612666"/>
    <w:rsid w:val="00613099"/>
    <w:rsid w:val="00613219"/>
    <w:rsid w:val="006132FB"/>
    <w:rsid w:val="00613306"/>
    <w:rsid w:val="006136F8"/>
    <w:rsid w:val="0061471D"/>
    <w:rsid w:val="00614808"/>
    <w:rsid w:val="00614CE4"/>
    <w:rsid w:val="00615007"/>
    <w:rsid w:val="00615144"/>
    <w:rsid w:val="006151C7"/>
    <w:rsid w:val="006153CF"/>
    <w:rsid w:val="006153E7"/>
    <w:rsid w:val="00615777"/>
    <w:rsid w:val="0061608E"/>
    <w:rsid w:val="00616459"/>
    <w:rsid w:val="00616547"/>
    <w:rsid w:val="00616589"/>
    <w:rsid w:val="0061698C"/>
    <w:rsid w:val="00616D8A"/>
    <w:rsid w:val="0061747F"/>
    <w:rsid w:val="00617550"/>
    <w:rsid w:val="00617776"/>
    <w:rsid w:val="00617E0B"/>
    <w:rsid w:val="00620C9C"/>
    <w:rsid w:val="006213C8"/>
    <w:rsid w:val="006213DA"/>
    <w:rsid w:val="006216A8"/>
    <w:rsid w:val="00621A6D"/>
    <w:rsid w:val="00621D2B"/>
    <w:rsid w:val="00621E56"/>
    <w:rsid w:val="0062230E"/>
    <w:rsid w:val="006225A4"/>
    <w:rsid w:val="0062299C"/>
    <w:rsid w:val="00622F7A"/>
    <w:rsid w:val="00623775"/>
    <w:rsid w:val="00623833"/>
    <w:rsid w:val="006242C1"/>
    <w:rsid w:val="00624728"/>
    <w:rsid w:val="00624ADC"/>
    <w:rsid w:val="00624CDD"/>
    <w:rsid w:val="00624F3B"/>
    <w:rsid w:val="00625007"/>
    <w:rsid w:val="0062547D"/>
    <w:rsid w:val="00626594"/>
    <w:rsid w:val="0062674A"/>
    <w:rsid w:val="00626DC5"/>
    <w:rsid w:val="00627CBF"/>
    <w:rsid w:val="00630831"/>
    <w:rsid w:val="006309D3"/>
    <w:rsid w:val="00630A2B"/>
    <w:rsid w:val="00630ED3"/>
    <w:rsid w:val="00630FB4"/>
    <w:rsid w:val="006312AF"/>
    <w:rsid w:val="00631600"/>
    <w:rsid w:val="00631C85"/>
    <w:rsid w:val="00631F77"/>
    <w:rsid w:val="00632ACA"/>
    <w:rsid w:val="00632B7F"/>
    <w:rsid w:val="00632DDC"/>
    <w:rsid w:val="006330C1"/>
    <w:rsid w:val="006335F9"/>
    <w:rsid w:val="00633D2F"/>
    <w:rsid w:val="00633D70"/>
    <w:rsid w:val="00634181"/>
    <w:rsid w:val="00634CAF"/>
    <w:rsid w:val="00634E04"/>
    <w:rsid w:val="00634EC7"/>
    <w:rsid w:val="00635097"/>
    <w:rsid w:val="006353D3"/>
    <w:rsid w:val="006357A2"/>
    <w:rsid w:val="00636248"/>
    <w:rsid w:val="006363EB"/>
    <w:rsid w:val="006365C2"/>
    <w:rsid w:val="0063686C"/>
    <w:rsid w:val="0063701E"/>
    <w:rsid w:val="00637127"/>
    <w:rsid w:val="006373B9"/>
    <w:rsid w:val="0063747C"/>
    <w:rsid w:val="00640028"/>
    <w:rsid w:val="00640138"/>
    <w:rsid w:val="006401A2"/>
    <w:rsid w:val="006405B8"/>
    <w:rsid w:val="006419FD"/>
    <w:rsid w:val="00641D1B"/>
    <w:rsid w:val="00642129"/>
    <w:rsid w:val="0064232F"/>
    <w:rsid w:val="00642445"/>
    <w:rsid w:val="00642686"/>
    <w:rsid w:val="00642DCA"/>
    <w:rsid w:val="00643635"/>
    <w:rsid w:val="0064386A"/>
    <w:rsid w:val="00643BE9"/>
    <w:rsid w:val="00643CA2"/>
    <w:rsid w:val="00643F27"/>
    <w:rsid w:val="00644623"/>
    <w:rsid w:val="006448AB"/>
    <w:rsid w:val="00644BA2"/>
    <w:rsid w:val="00644CAB"/>
    <w:rsid w:val="00644DC4"/>
    <w:rsid w:val="00644F26"/>
    <w:rsid w:val="00645019"/>
    <w:rsid w:val="00645AE0"/>
    <w:rsid w:val="00645CCE"/>
    <w:rsid w:val="00645DDA"/>
    <w:rsid w:val="00646579"/>
    <w:rsid w:val="006467BC"/>
    <w:rsid w:val="00646AD1"/>
    <w:rsid w:val="00646F62"/>
    <w:rsid w:val="006476EA"/>
    <w:rsid w:val="00647A33"/>
    <w:rsid w:val="00647C03"/>
    <w:rsid w:val="00647FB5"/>
    <w:rsid w:val="006500A4"/>
    <w:rsid w:val="006504C1"/>
    <w:rsid w:val="00650986"/>
    <w:rsid w:val="00651275"/>
    <w:rsid w:val="00651907"/>
    <w:rsid w:val="00651BE5"/>
    <w:rsid w:val="00652243"/>
    <w:rsid w:val="00652254"/>
    <w:rsid w:val="006526FA"/>
    <w:rsid w:val="006527C2"/>
    <w:rsid w:val="00652A0C"/>
    <w:rsid w:val="00653983"/>
    <w:rsid w:val="00653C75"/>
    <w:rsid w:val="0065403B"/>
    <w:rsid w:val="00654CE6"/>
    <w:rsid w:val="00655000"/>
    <w:rsid w:val="0065516B"/>
    <w:rsid w:val="006556A9"/>
    <w:rsid w:val="00655A7B"/>
    <w:rsid w:val="00655AC5"/>
    <w:rsid w:val="00656928"/>
    <w:rsid w:val="00656A5D"/>
    <w:rsid w:val="00656B26"/>
    <w:rsid w:val="00656B55"/>
    <w:rsid w:val="00656DB4"/>
    <w:rsid w:val="00656DCC"/>
    <w:rsid w:val="00656DCE"/>
    <w:rsid w:val="00657356"/>
    <w:rsid w:val="0065750B"/>
    <w:rsid w:val="0065773E"/>
    <w:rsid w:val="0065775C"/>
    <w:rsid w:val="00657DE3"/>
    <w:rsid w:val="00660574"/>
    <w:rsid w:val="006608A4"/>
    <w:rsid w:val="00660A87"/>
    <w:rsid w:val="0066178E"/>
    <w:rsid w:val="00661A2A"/>
    <w:rsid w:val="00661A81"/>
    <w:rsid w:val="0066229C"/>
    <w:rsid w:val="006622E9"/>
    <w:rsid w:val="006624C7"/>
    <w:rsid w:val="00662562"/>
    <w:rsid w:val="00662BFE"/>
    <w:rsid w:val="006632D1"/>
    <w:rsid w:val="0066339A"/>
    <w:rsid w:val="00663BBE"/>
    <w:rsid w:val="00663CC1"/>
    <w:rsid w:val="00663F22"/>
    <w:rsid w:val="006640FC"/>
    <w:rsid w:val="006647AB"/>
    <w:rsid w:val="00664BD1"/>
    <w:rsid w:val="00665332"/>
    <w:rsid w:val="00665747"/>
    <w:rsid w:val="00665850"/>
    <w:rsid w:val="006659D0"/>
    <w:rsid w:val="006659E1"/>
    <w:rsid w:val="00665CF8"/>
    <w:rsid w:val="00666311"/>
    <w:rsid w:val="0066674B"/>
    <w:rsid w:val="006669A8"/>
    <w:rsid w:val="00666BAB"/>
    <w:rsid w:val="00666E5C"/>
    <w:rsid w:val="00666F20"/>
    <w:rsid w:val="00666F78"/>
    <w:rsid w:val="0066735E"/>
    <w:rsid w:val="0066782C"/>
    <w:rsid w:val="00667859"/>
    <w:rsid w:val="00667C62"/>
    <w:rsid w:val="00667D40"/>
    <w:rsid w:val="0067011C"/>
    <w:rsid w:val="00670A41"/>
    <w:rsid w:val="00670BF1"/>
    <w:rsid w:val="00670F8E"/>
    <w:rsid w:val="00671673"/>
    <w:rsid w:val="00671685"/>
    <w:rsid w:val="006719AA"/>
    <w:rsid w:val="00671C87"/>
    <w:rsid w:val="00671CCD"/>
    <w:rsid w:val="00672366"/>
    <w:rsid w:val="0067257D"/>
    <w:rsid w:val="0067263B"/>
    <w:rsid w:val="006726A8"/>
    <w:rsid w:val="006726DF"/>
    <w:rsid w:val="00673344"/>
    <w:rsid w:val="0067347C"/>
    <w:rsid w:val="0067371A"/>
    <w:rsid w:val="00673FE6"/>
    <w:rsid w:val="00674101"/>
    <w:rsid w:val="00674247"/>
    <w:rsid w:val="006749BE"/>
    <w:rsid w:val="00674BE3"/>
    <w:rsid w:val="00674C0A"/>
    <w:rsid w:val="006753B8"/>
    <w:rsid w:val="0067563C"/>
    <w:rsid w:val="00675D98"/>
    <w:rsid w:val="006763A5"/>
    <w:rsid w:val="00676453"/>
    <w:rsid w:val="00676930"/>
    <w:rsid w:val="00676C9D"/>
    <w:rsid w:val="006770BE"/>
    <w:rsid w:val="006775BD"/>
    <w:rsid w:val="006775F6"/>
    <w:rsid w:val="006777F2"/>
    <w:rsid w:val="0068027E"/>
    <w:rsid w:val="0068062D"/>
    <w:rsid w:val="006806A9"/>
    <w:rsid w:val="006812B9"/>
    <w:rsid w:val="006812FB"/>
    <w:rsid w:val="00681576"/>
    <w:rsid w:val="00681738"/>
    <w:rsid w:val="00681F0D"/>
    <w:rsid w:val="0068216C"/>
    <w:rsid w:val="00682204"/>
    <w:rsid w:val="00682567"/>
    <w:rsid w:val="006826FC"/>
    <w:rsid w:val="00682833"/>
    <w:rsid w:val="00682EC2"/>
    <w:rsid w:val="006830A2"/>
    <w:rsid w:val="00683407"/>
    <w:rsid w:val="006838B4"/>
    <w:rsid w:val="00683E11"/>
    <w:rsid w:val="00684181"/>
    <w:rsid w:val="006844C9"/>
    <w:rsid w:val="00684A5A"/>
    <w:rsid w:val="00684ED0"/>
    <w:rsid w:val="0068542B"/>
    <w:rsid w:val="00685ECE"/>
    <w:rsid w:val="006863EC"/>
    <w:rsid w:val="00686E0E"/>
    <w:rsid w:val="00686EC4"/>
    <w:rsid w:val="00686EF8"/>
    <w:rsid w:val="00687400"/>
    <w:rsid w:val="0068773E"/>
    <w:rsid w:val="00687A0F"/>
    <w:rsid w:val="00687B7B"/>
    <w:rsid w:val="00687EA1"/>
    <w:rsid w:val="00687EF0"/>
    <w:rsid w:val="00690AA3"/>
    <w:rsid w:val="00690CF1"/>
    <w:rsid w:val="00690E6A"/>
    <w:rsid w:val="00690F89"/>
    <w:rsid w:val="00690FA1"/>
    <w:rsid w:val="0069131D"/>
    <w:rsid w:val="00691D15"/>
    <w:rsid w:val="00691F24"/>
    <w:rsid w:val="0069237A"/>
    <w:rsid w:val="0069257A"/>
    <w:rsid w:val="00692C18"/>
    <w:rsid w:val="00692F70"/>
    <w:rsid w:val="00692FC0"/>
    <w:rsid w:val="00693283"/>
    <w:rsid w:val="00693B60"/>
    <w:rsid w:val="00693D23"/>
    <w:rsid w:val="006943DF"/>
    <w:rsid w:val="006946F7"/>
    <w:rsid w:val="006946FA"/>
    <w:rsid w:val="00694D7C"/>
    <w:rsid w:val="00694D96"/>
    <w:rsid w:val="00694E93"/>
    <w:rsid w:val="00694EC9"/>
    <w:rsid w:val="0069504E"/>
    <w:rsid w:val="006951FB"/>
    <w:rsid w:val="006952B0"/>
    <w:rsid w:val="006953D6"/>
    <w:rsid w:val="00695C37"/>
    <w:rsid w:val="00695EB6"/>
    <w:rsid w:val="00695EF9"/>
    <w:rsid w:val="00695F96"/>
    <w:rsid w:val="006961D6"/>
    <w:rsid w:val="0069641E"/>
    <w:rsid w:val="0069656D"/>
    <w:rsid w:val="0069657A"/>
    <w:rsid w:val="006968D0"/>
    <w:rsid w:val="00696927"/>
    <w:rsid w:val="00696EB6"/>
    <w:rsid w:val="006974DE"/>
    <w:rsid w:val="006975B9"/>
    <w:rsid w:val="00697C40"/>
    <w:rsid w:val="00697CB2"/>
    <w:rsid w:val="00697D2B"/>
    <w:rsid w:val="00697D5F"/>
    <w:rsid w:val="00697D9A"/>
    <w:rsid w:val="006A020E"/>
    <w:rsid w:val="006A0795"/>
    <w:rsid w:val="006A081F"/>
    <w:rsid w:val="006A11CD"/>
    <w:rsid w:val="006A120C"/>
    <w:rsid w:val="006A1605"/>
    <w:rsid w:val="006A1FD1"/>
    <w:rsid w:val="006A2137"/>
    <w:rsid w:val="006A214C"/>
    <w:rsid w:val="006A21C1"/>
    <w:rsid w:val="006A30A8"/>
    <w:rsid w:val="006A30B0"/>
    <w:rsid w:val="006A32F7"/>
    <w:rsid w:val="006A357F"/>
    <w:rsid w:val="006A3F59"/>
    <w:rsid w:val="006A43B9"/>
    <w:rsid w:val="006A45AE"/>
    <w:rsid w:val="006A4D10"/>
    <w:rsid w:val="006A50EF"/>
    <w:rsid w:val="006A5345"/>
    <w:rsid w:val="006A60F9"/>
    <w:rsid w:val="006A6186"/>
    <w:rsid w:val="006A6294"/>
    <w:rsid w:val="006A63F0"/>
    <w:rsid w:val="006A661F"/>
    <w:rsid w:val="006A6C09"/>
    <w:rsid w:val="006A6C2C"/>
    <w:rsid w:val="006A7783"/>
    <w:rsid w:val="006A78F6"/>
    <w:rsid w:val="006B0090"/>
    <w:rsid w:val="006B0224"/>
    <w:rsid w:val="006B06DC"/>
    <w:rsid w:val="006B082A"/>
    <w:rsid w:val="006B0AC7"/>
    <w:rsid w:val="006B100E"/>
    <w:rsid w:val="006B177C"/>
    <w:rsid w:val="006B1FDB"/>
    <w:rsid w:val="006B22C0"/>
    <w:rsid w:val="006B2874"/>
    <w:rsid w:val="006B2A3E"/>
    <w:rsid w:val="006B2A9F"/>
    <w:rsid w:val="006B2B15"/>
    <w:rsid w:val="006B2B3E"/>
    <w:rsid w:val="006B2B7B"/>
    <w:rsid w:val="006B376A"/>
    <w:rsid w:val="006B404D"/>
    <w:rsid w:val="006B42BC"/>
    <w:rsid w:val="006B4656"/>
    <w:rsid w:val="006B47C3"/>
    <w:rsid w:val="006B4B0B"/>
    <w:rsid w:val="006B535D"/>
    <w:rsid w:val="006B5C4E"/>
    <w:rsid w:val="006B5D79"/>
    <w:rsid w:val="006B5E11"/>
    <w:rsid w:val="006B5E72"/>
    <w:rsid w:val="006B5FBC"/>
    <w:rsid w:val="006B6064"/>
    <w:rsid w:val="006B68EB"/>
    <w:rsid w:val="006B7101"/>
    <w:rsid w:val="006B7435"/>
    <w:rsid w:val="006B7664"/>
    <w:rsid w:val="006B7DEA"/>
    <w:rsid w:val="006C0621"/>
    <w:rsid w:val="006C072C"/>
    <w:rsid w:val="006C1282"/>
    <w:rsid w:val="006C146D"/>
    <w:rsid w:val="006C1640"/>
    <w:rsid w:val="006C2092"/>
    <w:rsid w:val="006C22CB"/>
    <w:rsid w:val="006C23A5"/>
    <w:rsid w:val="006C254F"/>
    <w:rsid w:val="006C2827"/>
    <w:rsid w:val="006C2AA6"/>
    <w:rsid w:val="006C3EA4"/>
    <w:rsid w:val="006C41FF"/>
    <w:rsid w:val="006C516A"/>
    <w:rsid w:val="006C5798"/>
    <w:rsid w:val="006C59B9"/>
    <w:rsid w:val="006C5D70"/>
    <w:rsid w:val="006C6103"/>
    <w:rsid w:val="006C6A08"/>
    <w:rsid w:val="006C6DFF"/>
    <w:rsid w:val="006C6E3E"/>
    <w:rsid w:val="006C6F8A"/>
    <w:rsid w:val="006C7734"/>
    <w:rsid w:val="006C7998"/>
    <w:rsid w:val="006C7B9F"/>
    <w:rsid w:val="006C7D05"/>
    <w:rsid w:val="006D02B0"/>
    <w:rsid w:val="006D0620"/>
    <w:rsid w:val="006D0C44"/>
    <w:rsid w:val="006D0DC5"/>
    <w:rsid w:val="006D1115"/>
    <w:rsid w:val="006D172E"/>
    <w:rsid w:val="006D1AB6"/>
    <w:rsid w:val="006D202F"/>
    <w:rsid w:val="006D2D22"/>
    <w:rsid w:val="006D3039"/>
    <w:rsid w:val="006D3216"/>
    <w:rsid w:val="006D3248"/>
    <w:rsid w:val="006D332E"/>
    <w:rsid w:val="006D388B"/>
    <w:rsid w:val="006D3921"/>
    <w:rsid w:val="006D39F2"/>
    <w:rsid w:val="006D3A84"/>
    <w:rsid w:val="006D3BF1"/>
    <w:rsid w:val="006D4181"/>
    <w:rsid w:val="006D4366"/>
    <w:rsid w:val="006D4494"/>
    <w:rsid w:val="006D4759"/>
    <w:rsid w:val="006D4A56"/>
    <w:rsid w:val="006D4BD9"/>
    <w:rsid w:val="006D4C17"/>
    <w:rsid w:val="006D4CDE"/>
    <w:rsid w:val="006D4EDA"/>
    <w:rsid w:val="006D4FA0"/>
    <w:rsid w:val="006D5064"/>
    <w:rsid w:val="006D55BA"/>
    <w:rsid w:val="006D562A"/>
    <w:rsid w:val="006D5946"/>
    <w:rsid w:val="006D5B98"/>
    <w:rsid w:val="006D5D1B"/>
    <w:rsid w:val="006D5FB1"/>
    <w:rsid w:val="006D6211"/>
    <w:rsid w:val="006D62F3"/>
    <w:rsid w:val="006D6453"/>
    <w:rsid w:val="006D64E1"/>
    <w:rsid w:val="006D6877"/>
    <w:rsid w:val="006D6B0F"/>
    <w:rsid w:val="006D6EAA"/>
    <w:rsid w:val="006D6EB1"/>
    <w:rsid w:val="006D709F"/>
    <w:rsid w:val="006D725B"/>
    <w:rsid w:val="006D7312"/>
    <w:rsid w:val="006D78FB"/>
    <w:rsid w:val="006D7F7E"/>
    <w:rsid w:val="006E060A"/>
    <w:rsid w:val="006E0937"/>
    <w:rsid w:val="006E0E02"/>
    <w:rsid w:val="006E14CC"/>
    <w:rsid w:val="006E1537"/>
    <w:rsid w:val="006E1A58"/>
    <w:rsid w:val="006E1D17"/>
    <w:rsid w:val="006E28DD"/>
    <w:rsid w:val="006E29CF"/>
    <w:rsid w:val="006E29E9"/>
    <w:rsid w:val="006E2AAE"/>
    <w:rsid w:val="006E2F53"/>
    <w:rsid w:val="006E3199"/>
    <w:rsid w:val="006E323D"/>
    <w:rsid w:val="006E3589"/>
    <w:rsid w:val="006E371E"/>
    <w:rsid w:val="006E3C2B"/>
    <w:rsid w:val="006E3C5E"/>
    <w:rsid w:val="006E3C9B"/>
    <w:rsid w:val="006E3D85"/>
    <w:rsid w:val="006E3E0D"/>
    <w:rsid w:val="006E3FCC"/>
    <w:rsid w:val="006E487C"/>
    <w:rsid w:val="006E4CE1"/>
    <w:rsid w:val="006E4E29"/>
    <w:rsid w:val="006E4ECA"/>
    <w:rsid w:val="006E539B"/>
    <w:rsid w:val="006E53F1"/>
    <w:rsid w:val="006E5465"/>
    <w:rsid w:val="006E57B9"/>
    <w:rsid w:val="006E58DC"/>
    <w:rsid w:val="006E5A79"/>
    <w:rsid w:val="006E6565"/>
    <w:rsid w:val="006E71CE"/>
    <w:rsid w:val="006E7A6D"/>
    <w:rsid w:val="006E7B8E"/>
    <w:rsid w:val="006E7D81"/>
    <w:rsid w:val="006E7E21"/>
    <w:rsid w:val="006E7FD0"/>
    <w:rsid w:val="006F005D"/>
    <w:rsid w:val="006F01AF"/>
    <w:rsid w:val="006F02A2"/>
    <w:rsid w:val="006F035C"/>
    <w:rsid w:val="006F0DEC"/>
    <w:rsid w:val="006F1017"/>
    <w:rsid w:val="006F103F"/>
    <w:rsid w:val="006F149B"/>
    <w:rsid w:val="006F1555"/>
    <w:rsid w:val="006F1BFE"/>
    <w:rsid w:val="006F1E0D"/>
    <w:rsid w:val="006F1E38"/>
    <w:rsid w:val="006F1EEB"/>
    <w:rsid w:val="006F1FDD"/>
    <w:rsid w:val="006F20DE"/>
    <w:rsid w:val="006F257C"/>
    <w:rsid w:val="006F2E12"/>
    <w:rsid w:val="006F32A7"/>
    <w:rsid w:val="006F3440"/>
    <w:rsid w:val="006F34C5"/>
    <w:rsid w:val="006F3695"/>
    <w:rsid w:val="006F371E"/>
    <w:rsid w:val="006F3D23"/>
    <w:rsid w:val="006F3EE2"/>
    <w:rsid w:val="006F3F89"/>
    <w:rsid w:val="006F40C7"/>
    <w:rsid w:val="006F425F"/>
    <w:rsid w:val="006F45C0"/>
    <w:rsid w:val="006F4982"/>
    <w:rsid w:val="006F4C3E"/>
    <w:rsid w:val="006F4C56"/>
    <w:rsid w:val="006F4D56"/>
    <w:rsid w:val="006F51D6"/>
    <w:rsid w:val="006F55A1"/>
    <w:rsid w:val="006F585C"/>
    <w:rsid w:val="006F5B46"/>
    <w:rsid w:val="006F5B5B"/>
    <w:rsid w:val="006F5CC5"/>
    <w:rsid w:val="006F6CEB"/>
    <w:rsid w:val="006F6FAD"/>
    <w:rsid w:val="006F7312"/>
    <w:rsid w:val="006F7640"/>
    <w:rsid w:val="006F7BEB"/>
    <w:rsid w:val="006F7D5E"/>
    <w:rsid w:val="006F7E82"/>
    <w:rsid w:val="00700078"/>
    <w:rsid w:val="00700242"/>
    <w:rsid w:val="00700895"/>
    <w:rsid w:val="00700CD6"/>
    <w:rsid w:val="0070124D"/>
    <w:rsid w:val="0070126A"/>
    <w:rsid w:val="007012BF"/>
    <w:rsid w:val="00701313"/>
    <w:rsid w:val="007015B1"/>
    <w:rsid w:val="00702548"/>
    <w:rsid w:val="00702611"/>
    <w:rsid w:val="007026C3"/>
    <w:rsid w:val="0070285C"/>
    <w:rsid w:val="00702F39"/>
    <w:rsid w:val="00702FCC"/>
    <w:rsid w:val="007031B1"/>
    <w:rsid w:val="007032F2"/>
    <w:rsid w:val="007037FE"/>
    <w:rsid w:val="00703CE0"/>
    <w:rsid w:val="00703FA3"/>
    <w:rsid w:val="0070401E"/>
    <w:rsid w:val="00704049"/>
    <w:rsid w:val="007042B3"/>
    <w:rsid w:val="0070463E"/>
    <w:rsid w:val="0070532F"/>
    <w:rsid w:val="007055C7"/>
    <w:rsid w:val="00705724"/>
    <w:rsid w:val="0070595C"/>
    <w:rsid w:val="00705AEF"/>
    <w:rsid w:val="00705E88"/>
    <w:rsid w:val="00705F84"/>
    <w:rsid w:val="00705FFC"/>
    <w:rsid w:val="0070627B"/>
    <w:rsid w:val="007064BB"/>
    <w:rsid w:val="00706A16"/>
    <w:rsid w:val="00706AC4"/>
    <w:rsid w:val="00706B2F"/>
    <w:rsid w:val="00706B8D"/>
    <w:rsid w:val="0070712B"/>
    <w:rsid w:val="0070752C"/>
    <w:rsid w:val="0070788F"/>
    <w:rsid w:val="00707BCA"/>
    <w:rsid w:val="00707E96"/>
    <w:rsid w:val="0071072E"/>
    <w:rsid w:val="00710802"/>
    <w:rsid w:val="00711266"/>
    <w:rsid w:val="00711641"/>
    <w:rsid w:val="00711754"/>
    <w:rsid w:val="00711B37"/>
    <w:rsid w:val="00711EE2"/>
    <w:rsid w:val="007122F8"/>
    <w:rsid w:val="007125AD"/>
    <w:rsid w:val="0071263D"/>
    <w:rsid w:val="00713261"/>
    <w:rsid w:val="007133A7"/>
    <w:rsid w:val="00713482"/>
    <w:rsid w:val="00713E38"/>
    <w:rsid w:val="007140A3"/>
    <w:rsid w:val="007142B8"/>
    <w:rsid w:val="007147D5"/>
    <w:rsid w:val="0071497F"/>
    <w:rsid w:val="00714BB4"/>
    <w:rsid w:val="00714D48"/>
    <w:rsid w:val="00714E7B"/>
    <w:rsid w:val="00714EC9"/>
    <w:rsid w:val="00714F0A"/>
    <w:rsid w:val="007152DA"/>
    <w:rsid w:val="0071531B"/>
    <w:rsid w:val="00715668"/>
    <w:rsid w:val="007159ED"/>
    <w:rsid w:val="00715AE1"/>
    <w:rsid w:val="00715E2F"/>
    <w:rsid w:val="007160D4"/>
    <w:rsid w:val="0071630D"/>
    <w:rsid w:val="00716488"/>
    <w:rsid w:val="007167A1"/>
    <w:rsid w:val="007169F3"/>
    <w:rsid w:val="00716DB1"/>
    <w:rsid w:val="00716FD6"/>
    <w:rsid w:val="00716FEF"/>
    <w:rsid w:val="007173F8"/>
    <w:rsid w:val="00717C35"/>
    <w:rsid w:val="00717EC5"/>
    <w:rsid w:val="007201A3"/>
    <w:rsid w:val="00720ABB"/>
    <w:rsid w:val="00721AEF"/>
    <w:rsid w:val="00721C9C"/>
    <w:rsid w:val="00721D53"/>
    <w:rsid w:val="00721DDF"/>
    <w:rsid w:val="00722033"/>
    <w:rsid w:val="007220D3"/>
    <w:rsid w:val="007226DC"/>
    <w:rsid w:val="00722DCD"/>
    <w:rsid w:val="007234BF"/>
    <w:rsid w:val="007237F4"/>
    <w:rsid w:val="00723C45"/>
    <w:rsid w:val="00723FF3"/>
    <w:rsid w:val="007241A4"/>
    <w:rsid w:val="00724496"/>
    <w:rsid w:val="007244B9"/>
    <w:rsid w:val="0072458E"/>
    <w:rsid w:val="00724A9F"/>
    <w:rsid w:val="007254C3"/>
    <w:rsid w:val="00725C53"/>
    <w:rsid w:val="00725C7D"/>
    <w:rsid w:val="00725CDC"/>
    <w:rsid w:val="00726115"/>
    <w:rsid w:val="00726173"/>
    <w:rsid w:val="007261D6"/>
    <w:rsid w:val="007262CB"/>
    <w:rsid w:val="00726E80"/>
    <w:rsid w:val="00726E8F"/>
    <w:rsid w:val="00727101"/>
    <w:rsid w:val="00727102"/>
    <w:rsid w:val="00727163"/>
    <w:rsid w:val="00727347"/>
    <w:rsid w:val="00727597"/>
    <w:rsid w:val="00727813"/>
    <w:rsid w:val="00727CBE"/>
    <w:rsid w:val="00727E86"/>
    <w:rsid w:val="00730260"/>
    <w:rsid w:val="007305F8"/>
    <w:rsid w:val="0073064E"/>
    <w:rsid w:val="007307E0"/>
    <w:rsid w:val="00730B42"/>
    <w:rsid w:val="00730D5C"/>
    <w:rsid w:val="00730E3E"/>
    <w:rsid w:val="00730EAC"/>
    <w:rsid w:val="007311E9"/>
    <w:rsid w:val="00731BAB"/>
    <w:rsid w:val="00731C2E"/>
    <w:rsid w:val="007325A9"/>
    <w:rsid w:val="0073333C"/>
    <w:rsid w:val="00733456"/>
    <w:rsid w:val="00733668"/>
    <w:rsid w:val="00733EAA"/>
    <w:rsid w:val="00734092"/>
    <w:rsid w:val="00734804"/>
    <w:rsid w:val="0073497A"/>
    <w:rsid w:val="00734AE9"/>
    <w:rsid w:val="00734CDA"/>
    <w:rsid w:val="00734E36"/>
    <w:rsid w:val="00734F4A"/>
    <w:rsid w:val="00735001"/>
    <w:rsid w:val="007351B4"/>
    <w:rsid w:val="00735209"/>
    <w:rsid w:val="00735489"/>
    <w:rsid w:val="007356A6"/>
    <w:rsid w:val="00735A40"/>
    <w:rsid w:val="00735A94"/>
    <w:rsid w:val="00735DF7"/>
    <w:rsid w:val="00735F3C"/>
    <w:rsid w:val="00735FAF"/>
    <w:rsid w:val="007363A8"/>
    <w:rsid w:val="007365F5"/>
    <w:rsid w:val="007367D3"/>
    <w:rsid w:val="007369AC"/>
    <w:rsid w:val="007369C3"/>
    <w:rsid w:val="00736AC6"/>
    <w:rsid w:val="007379FE"/>
    <w:rsid w:val="00737A58"/>
    <w:rsid w:val="00737B32"/>
    <w:rsid w:val="00737B4A"/>
    <w:rsid w:val="00737B6C"/>
    <w:rsid w:val="00737D55"/>
    <w:rsid w:val="00737E3E"/>
    <w:rsid w:val="00737FE0"/>
    <w:rsid w:val="0074046A"/>
    <w:rsid w:val="007405C5"/>
    <w:rsid w:val="0074090A"/>
    <w:rsid w:val="00740BA0"/>
    <w:rsid w:val="00740EDC"/>
    <w:rsid w:val="007412A1"/>
    <w:rsid w:val="007415C8"/>
    <w:rsid w:val="0074187F"/>
    <w:rsid w:val="00741C70"/>
    <w:rsid w:val="00741E03"/>
    <w:rsid w:val="007422C5"/>
    <w:rsid w:val="007427BF"/>
    <w:rsid w:val="007430E5"/>
    <w:rsid w:val="007431CD"/>
    <w:rsid w:val="0074321B"/>
    <w:rsid w:val="00743976"/>
    <w:rsid w:val="00744096"/>
    <w:rsid w:val="007449D9"/>
    <w:rsid w:val="007450B8"/>
    <w:rsid w:val="00745D5D"/>
    <w:rsid w:val="00745E7B"/>
    <w:rsid w:val="00745F00"/>
    <w:rsid w:val="007461BF"/>
    <w:rsid w:val="007462C5"/>
    <w:rsid w:val="0074695F"/>
    <w:rsid w:val="00746BCB"/>
    <w:rsid w:val="00747016"/>
    <w:rsid w:val="007473D1"/>
    <w:rsid w:val="007476D5"/>
    <w:rsid w:val="00747856"/>
    <w:rsid w:val="00747AC6"/>
    <w:rsid w:val="00747CC9"/>
    <w:rsid w:val="0075023C"/>
    <w:rsid w:val="007503BD"/>
    <w:rsid w:val="0075116F"/>
    <w:rsid w:val="00751587"/>
    <w:rsid w:val="00751760"/>
    <w:rsid w:val="00751AFC"/>
    <w:rsid w:val="00751EC5"/>
    <w:rsid w:val="00751FC7"/>
    <w:rsid w:val="00752061"/>
    <w:rsid w:val="007528DB"/>
    <w:rsid w:val="00752E6E"/>
    <w:rsid w:val="007533BB"/>
    <w:rsid w:val="0075347A"/>
    <w:rsid w:val="00753F8F"/>
    <w:rsid w:val="00754281"/>
    <w:rsid w:val="007548AD"/>
    <w:rsid w:val="0075504E"/>
    <w:rsid w:val="007550DD"/>
    <w:rsid w:val="0075511C"/>
    <w:rsid w:val="00755CF9"/>
    <w:rsid w:val="00755F50"/>
    <w:rsid w:val="00756329"/>
    <w:rsid w:val="007565F5"/>
    <w:rsid w:val="00756CCA"/>
    <w:rsid w:val="00756D09"/>
    <w:rsid w:val="00756F6B"/>
    <w:rsid w:val="00757163"/>
    <w:rsid w:val="00757B09"/>
    <w:rsid w:val="007600D7"/>
    <w:rsid w:val="00760149"/>
    <w:rsid w:val="007604FA"/>
    <w:rsid w:val="00760570"/>
    <w:rsid w:val="007606CE"/>
    <w:rsid w:val="00760C9C"/>
    <w:rsid w:val="00760CC5"/>
    <w:rsid w:val="00760F48"/>
    <w:rsid w:val="00761051"/>
    <w:rsid w:val="007615CB"/>
    <w:rsid w:val="00761671"/>
    <w:rsid w:val="007618E8"/>
    <w:rsid w:val="00761EBE"/>
    <w:rsid w:val="0076275E"/>
    <w:rsid w:val="00762AE1"/>
    <w:rsid w:val="00763127"/>
    <w:rsid w:val="0076367F"/>
    <w:rsid w:val="007645D0"/>
    <w:rsid w:val="00764DF0"/>
    <w:rsid w:val="00764E3C"/>
    <w:rsid w:val="00765C9A"/>
    <w:rsid w:val="0076631E"/>
    <w:rsid w:val="00766BF5"/>
    <w:rsid w:val="00766C1A"/>
    <w:rsid w:val="0076740A"/>
    <w:rsid w:val="00767844"/>
    <w:rsid w:val="0076794B"/>
    <w:rsid w:val="00770023"/>
    <w:rsid w:val="00770549"/>
    <w:rsid w:val="0077057B"/>
    <w:rsid w:val="00770EBF"/>
    <w:rsid w:val="00771093"/>
    <w:rsid w:val="007714FA"/>
    <w:rsid w:val="007719BB"/>
    <w:rsid w:val="00772391"/>
    <w:rsid w:val="007723C5"/>
    <w:rsid w:val="007724C0"/>
    <w:rsid w:val="00772581"/>
    <w:rsid w:val="007734C9"/>
    <w:rsid w:val="00773B6F"/>
    <w:rsid w:val="00773BC4"/>
    <w:rsid w:val="00773D19"/>
    <w:rsid w:val="007740E4"/>
    <w:rsid w:val="007748F8"/>
    <w:rsid w:val="0077551C"/>
    <w:rsid w:val="007759EB"/>
    <w:rsid w:val="00775F7D"/>
    <w:rsid w:val="00776548"/>
    <w:rsid w:val="00776BBC"/>
    <w:rsid w:val="00776C67"/>
    <w:rsid w:val="00776E2B"/>
    <w:rsid w:val="00776F7D"/>
    <w:rsid w:val="0077765C"/>
    <w:rsid w:val="00777A8A"/>
    <w:rsid w:val="00780B44"/>
    <w:rsid w:val="00780F59"/>
    <w:rsid w:val="007810EF"/>
    <w:rsid w:val="007813FA"/>
    <w:rsid w:val="00781AD3"/>
    <w:rsid w:val="00781B0D"/>
    <w:rsid w:val="00781C1B"/>
    <w:rsid w:val="00781F2D"/>
    <w:rsid w:val="00781F4C"/>
    <w:rsid w:val="0078259D"/>
    <w:rsid w:val="00782F4D"/>
    <w:rsid w:val="00782FA0"/>
    <w:rsid w:val="00783127"/>
    <w:rsid w:val="00783152"/>
    <w:rsid w:val="007833BB"/>
    <w:rsid w:val="00783416"/>
    <w:rsid w:val="0078343C"/>
    <w:rsid w:val="007836F0"/>
    <w:rsid w:val="00783B38"/>
    <w:rsid w:val="00783B5F"/>
    <w:rsid w:val="00783BD6"/>
    <w:rsid w:val="00783F52"/>
    <w:rsid w:val="00784042"/>
    <w:rsid w:val="00784047"/>
    <w:rsid w:val="00784293"/>
    <w:rsid w:val="00784590"/>
    <w:rsid w:val="0078476E"/>
    <w:rsid w:val="00784BD4"/>
    <w:rsid w:val="00784C16"/>
    <w:rsid w:val="00784E4F"/>
    <w:rsid w:val="007858F2"/>
    <w:rsid w:val="00785AC1"/>
    <w:rsid w:val="00785C0A"/>
    <w:rsid w:val="0078646E"/>
    <w:rsid w:val="00786655"/>
    <w:rsid w:val="007868C8"/>
    <w:rsid w:val="00786A26"/>
    <w:rsid w:val="0078727B"/>
    <w:rsid w:val="007875A6"/>
    <w:rsid w:val="00787D02"/>
    <w:rsid w:val="00787E51"/>
    <w:rsid w:val="00787F55"/>
    <w:rsid w:val="0079007C"/>
    <w:rsid w:val="00790448"/>
    <w:rsid w:val="00790661"/>
    <w:rsid w:val="00790A00"/>
    <w:rsid w:val="00791099"/>
    <w:rsid w:val="00791744"/>
    <w:rsid w:val="007919E2"/>
    <w:rsid w:val="00791CB2"/>
    <w:rsid w:val="00791E3A"/>
    <w:rsid w:val="00791FCA"/>
    <w:rsid w:val="0079267C"/>
    <w:rsid w:val="00792C27"/>
    <w:rsid w:val="00792E87"/>
    <w:rsid w:val="00792EA5"/>
    <w:rsid w:val="00792EAB"/>
    <w:rsid w:val="00793331"/>
    <w:rsid w:val="00793727"/>
    <w:rsid w:val="0079372C"/>
    <w:rsid w:val="00793C3C"/>
    <w:rsid w:val="00793EA0"/>
    <w:rsid w:val="0079408B"/>
    <w:rsid w:val="00794701"/>
    <w:rsid w:val="007953EC"/>
    <w:rsid w:val="0079562B"/>
    <w:rsid w:val="007957BC"/>
    <w:rsid w:val="00795961"/>
    <w:rsid w:val="00795C77"/>
    <w:rsid w:val="00795D70"/>
    <w:rsid w:val="00795EEC"/>
    <w:rsid w:val="00795FFF"/>
    <w:rsid w:val="007962AA"/>
    <w:rsid w:val="0079660C"/>
    <w:rsid w:val="00796B82"/>
    <w:rsid w:val="00796F68"/>
    <w:rsid w:val="0079753E"/>
    <w:rsid w:val="00797B09"/>
    <w:rsid w:val="00797C1B"/>
    <w:rsid w:val="00797FA6"/>
    <w:rsid w:val="007A00DF"/>
    <w:rsid w:val="007A0991"/>
    <w:rsid w:val="007A0AA3"/>
    <w:rsid w:val="007A0D53"/>
    <w:rsid w:val="007A0FB5"/>
    <w:rsid w:val="007A125B"/>
    <w:rsid w:val="007A1882"/>
    <w:rsid w:val="007A1C19"/>
    <w:rsid w:val="007A202C"/>
    <w:rsid w:val="007A21B2"/>
    <w:rsid w:val="007A26F1"/>
    <w:rsid w:val="007A2926"/>
    <w:rsid w:val="007A2C35"/>
    <w:rsid w:val="007A3092"/>
    <w:rsid w:val="007A321A"/>
    <w:rsid w:val="007A3299"/>
    <w:rsid w:val="007A3502"/>
    <w:rsid w:val="007A3600"/>
    <w:rsid w:val="007A3D2F"/>
    <w:rsid w:val="007A425B"/>
    <w:rsid w:val="007A4505"/>
    <w:rsid w:val="007A4779"/>
    <w:rsid w:val="007A47AB"/>
    <w:rsid w:val="007A4B41"/>
    <w:rsid w:val="007A4E8D"/>
    <w:rsid w:val="007A51C2"/>
    <w:rsid w:val="007A5385"/>
    <w:rsid w:val="007A5769"/>
    <w:rsid w:val="007A5AF9"/>
    <w:rsid w:val="007A66E2"/>
    <w:rsid w:val="007A68CB"/>
    <w:rsid w:val="007A69B7"/>
    <w:rsid w:val="007A6CE1"/>
    <w:rsid w:val="007A708B"/>
    <w:rsid w:val="007A745F"/>
    <w:rsid w:val="007A74EC"/>
    <w:rsid w:val="007A757C"/>
    <w:rsid w:val="007A7938"/>
    <w:rsid w:val="007A7A19"/>
    <w:rsid w:val="007A7BD0"/>
    <w:rsid w:val="007A7E80"/>
    <w:rsid w:val="007B0868"/>
    <w:rsid w:val="007B08E9"/>
    <w:rsid w:val="007B103D"/>
    <w:rsid w:val="007B1D8E"/>
    <w:rsid w:val="007B1DFB"/>
    <w:rsid w:val="007B231F"/>
    <w:rsid w:val="007B23DD"/>
    <w:rsid w:val="007B2929"/>
    <w:rsid w:val="007B2CCA"/>
    <w:rsid w:val="007B3030"/>
    <w:rsid w:val="007B304A"/>
    <w:rsid w:val="007B36F1"/>
    <w:rsid w:val="007B3839"/>
    <w:rsid w:val="007B46D6"/>
    <w:rsid w:val="007B49E0"/>
    <w:rsid w:val="007B4C2A"/>
    <w:rsid w:val="007B4CCD"/>
    <w:rsid w:val="007B549C"/>
    <w:rsid w:val="007B5524"/>
    <w:rsid w:val="007B5D7C"/>
    <w:rsid w:val="007B64A0"/>
    <w:rsid w:val="007B6580"/>
    <w:rsid w:val="007B6948"/>
    <w:rsid w:val="007B6963"/>
    <w:rsid w:val="007B6E98"/>
    <w:rsid w:val="007B72B3"/>
    <w:rsid w:val="007B784F"/>
    <w:rsid w:val="007B7ACC"/>
    <w:rsid w:val="007B7B93"/>
    <w:rsid w:val="007C0267"/>
    <w:rsid w:val="007C0774"/>
    <w:rsid w:val="007C089C"/>
    <w:rsid w:val="007C093D"/>
    <w:rsid w:val="007C09DC"/>
    <w:rsid w:val="007C0B41"/>
    <w:rsid w:val="007C2116"/>
    <w:rsid w:val="007C308A"/>
    <w:rsid w:val="007C3480"/>
    <w:rsid w:val="007C3534"/>
    <w:rsid w:val="007C37D5"/>
    <w:rsid w:val="007C4027"/>
    <w:rsid w:val="007C5060"/>
    <w:rsid w:val="007C51A4"/>
    <w:rsid w:val="007C5584"/>
    <w:rsid w:val="007C5BBB"/>
    <w:rsid w:val="007C5E43"/>
    <w:rsid w:val="007C6163"/>
    <w:rsid w:val="007C6683"/>
    <w:rsid w:val="007C6B1C"/>
    <w:rsid w:val="007C704D"/>
    <w:rsid w:val="007C7156"/>
    <w:rsid w:val="007C715E"/>
    <w:rsid w:val="007C74F9"/>
    <w:rsid w:val="007C77D4"/>
    <w:rsid w:val="007C7FF8"/>
    <w:rsid w:val="007D0292"/>
    <w:rsid w:val="007D0638"/>
    <w:rsid w:val="007D0827"/>
    <w:rsid w:val="007D0AC5"/>
    <w:rsid w:val="007D0BC1"/>
    <w:rsid w:val="007D0C4D"/>
    <w:rsid w:val="007D0CE9"/>
    <w:rsid w:val="007D1081"/>
    <w:rsid w:val="007D1B5D"/>
    <w:rsid w:val="007D1E42"/>
    <w:rsid w:val="007D1F6A"/>
    <w:rsid w:val="007D26A9"/>
    <w:rsid w:val="007D2925"/>
    <w:rsid w:val="007D29AF"/>
    <w:rsid w:val="007D2B4C"/>
    <w:rsid w:val="007D2C42"/>
    <w:rsid w:val="007D2CE5"/>
    <w:rsid w:val="007D2FC0"/>
    <w:rsid w:val="007D3201"/>
    <w:rsid w:val="007D3427"/>
    <w:rsid w:val="007D3928"/>
    <w:rsid w:val="007D3AE9"/>
    <w:rsid w:val="007D40BE"/>
    <w:rsid w:val="007D48F3"/>
    <w:rsid w:val="007D499B"/>
    <w:rsid w:val="007D4A16"/>
    <w:rsid w:val="007D4B36"/>
    <w:rsid w:val="007D4CA7"/>
    <w:rsid w:val="007D5204"/>
    <w:rsid w:val="007D5522"/>
    <w:rsid w:val="007D5F28"/>
    <w:rsid w:val="007D62FC"/>
    <w:rsid w:val="007D71FB"/>
    <w:rsid w:val="007D7429"/>
    <w:rsid w:val="007D7439"/>
    <w:rsid w:val="007D76E7"/>
    <w:rsid w:val="007D7B99"/>
    <w:rsid w:val="007D7CD4"/>
    <w:rsid w:val="007D7D3C"/>
    <w:rsid w:val="007D7D7A"/>
    <w:rsid w:val="007D7E95"/>
    <w:rsid w:val="007E02AB"/>
    <w:rsid w:val="007E0663"/>
    <w:rsid w:val="007E06C7"/>
    <w:rsid w:val="007E0F91"/>
    <w:rsid w:val="007E12B1"/>
    <w:rsid w:val="007E20D2"/>
    <w:rsid w:val="007E2322"/>
    <w:rsid w:val="007E293E"/>
    <w:rsid w:val="007E3BC2"/>
    <w:rsid w:val="007E4866"/>
    <w:rsid w:val="007E4E7C"/>
    <w:rsid w:val="007E4ED8"/>
    <w:rsid w:val="007E5222"/>
    <w:rsid w:val="007E5346"/>
    <w:rsid w:val="007E5494"/>
    <w:rsid w:val="007E581C"/>
    <w:rsid w:val="007E64AA"/>
    <w:rsid w:val="007E650B"/>
    <w:rsid w:val="007E6711"/>
    <w:rsid w:val="007E6D34"/>
    <w:rsid w:val="007E6D45"/>
    <w:rsid w:val="007E7A4A"/>
    <w:rsid w:val="007E7F32"/>
    <w:rsid w:val="007F0663"/>
    <w:rsid w:val="007F07E3"/>
    <w:rsid w:val="007F0C7A"/>
    <w:rsid w:val="007F0D8D"/>
    <w:rsid w:val="007F118B"/>
    <w:rsid w:val="007F148A"/>
    <w:rsid w:val="007F14A7"/>
    <w:rsid w:val="007F16AD"/>
    <w:rsid w:val="007F17FC"/>
    <w:rsid w:val="007F1CB7"/>
    <w:rsid w:val="007F1CCA"/>
    <w:rsid w:val="007F22C9"/>
    <w:rsid w:val="007F23BF"/>
    <w:rsid w:val="007F25C2"/>
    <w:rsid w:val="007F2931"/>
    <w:rsid w:val="007F2979"/>
    <w:rsid w:val="007F2A49"/>
    <w:rsid w:val="007F2E37"/>
    <w:rsid w:val="007F3080"/>
    <w:rsid w:val="007F37E0"/>
    <w:rsid w:val="007F3A28"/>
    <w:rsid w:val="007F46A6"/>
    <w:rsid w:val="007F4DB5"/>
    <w:rsid w:val="007F4DE9"/>
    <w:rsid w:val="007F4F44"/>
    <w:rsid w:val="007F5114"/>
    <w:rsid w:val="007F53BB"/>
    <w:rsid w:val="007F5467"/>
    <w:rsid w:val="007F5531"/>
    <w:rsid w:val="007F57E2"/>
    <w:rsid w:val="007F580A"/>
    <w:rsid w:val="007F61D3"/>
    <w:rsid w:val="007F651F"/>
    <w:rsid w:val="007F67A8"/>
    <w:rsid w:val="007F6E58"/>
    <w:rsid w:val="007F706F"/>
    <w:rsid w:val="007F796D"/>
    <w:rsid w:val="007F7CAE"/>
    <w:rsid w:val="007F7E96"/>
    <w:rsid w:val="00800C86"/>
    <w:rsid w:val="00800F16"/>
    <w:rsid w:val="00800F44"/>
    <w:rsid w:val="00800FA1"/>
    <w:rsid w:val="00801A86"/>
    <w:rsid w:val="00801B0B"/>
    <w:rsid w:val="00801D34"/>
    <w:rsid w:val="00801EFF"/>
    <w:rsid w:val="00801FD8"/>
    <w:rsid w:val="008020F2"/>
    <w:rsid w:val="00802217"/>
    <w:rsid w:val="00802892"/>
    <w:rsid w:val="00802D0F"/>
    <w:rsid w:val="00802E30"/>
    <w:rsid w:val="0080367C"/>
    <w:rsid w:val="008038B0"/>
    <w:rsid w:val="00803DFC"/>
    <w:rsid w:val="00803FAC"/>
    <w:rsid w:val="00805128"/>
    <w:rsid w:val="008051A6"/>
    <w:rsid w:val="008053CD"/>
    <w:rsid w:val="00805714"/>
    <w:rsid w:val="00805A31"/>
    <w:rsid w:val="00805DAC"/>
    <w:rsid w:val="00805F89"/>
    <w:rsid w:val="00806557"/>
    <w:rsid w:val="008069BC"/>
    <w:rsid w:val="00806D4B"/>
    <w:rsid w:val="008076AD"/>
    <w:rsid w:val="00807CBA"/>
    <w:rsid w:val="0081014A"/>
    <w:rsid w:val="008102BF"/>
    <w:rsid w:val="00810408"/>
    <w:rsid w:val="0081059B"/>
    <w:rsid w:val="00811574"/>
    <w:rsid w:val="00811610"/>
    <w:rsid w:val="00811642"/>
    <w:rsid w:val="008119C6"/>
    <w:rsid w:val="00811C2B"/>
    <w:rsid w:val="008122D6"/>
    <w:rsid w:val="008128DE"/>
    <w:rsid w:val="00812FE3"/>
    <w:rsid w:val="00813273"/>
    <w:rsid w:val="0081338C"/>
    <w:rsid w:val="008133C6"/>
    <w:rsid w:val="008135F2"/>
    <w:rsid w:val="0081376F"/>
    <w:rsid w:val="00813872"/>
    <w:rsid w:val="0081395B"/>
    <w:rsid w:val="00813C70"/>
    <w:rsid w:val="00813CF9"/>
    <w:rsid w:val="00813D31"/>
    <w:rsid w:val="00813E8D"/>
    <w:rsid w:val="00814852"/>
    <w:rsid w:val="00814CB5"/>
    <w:rsid w:val="00814EB3"/>
    <w:rsid w:val="00814FDA"/>
    <w:rsid w:val="00815823"/>
    <w:rsid w:val="00815918"/>
    <w:rsid w:val="008161DC"/>
    <w:rsid w:val="00816362"/>
    <w:rsid w:val="008167B0"/>
    <w:rsid w:val="008169DE"/>
    <w:rsid w:val="00816A6D"/>
    <w:rsid w:val="00816B8E"/>
    <w:rsid w:val="00816CD4"/>
    <w:rsid w:val="00817184"/>
    <w:rsid w:val="0081726D"/>
    <w:rsid w:val="00817A1D"/>
    <w:rsid w:val="00817B1F"/>
    <w:rsid w:val="00817B25"/>
    <w:rsid w:val="00817CA9"/>
    <w:rsid w:val="00817DE5"/>
    <w:rsid w:val="00817DF2"/>
    <w:rsid w:val="00817EC7"/>
    <w:rsid w:val="008204DE"/>
    <w:rsid w:val="0082057D"/>
    <w:rsid w:val="008207ED"/>
    <w:rsid w:val="008209CC"/>
    <w:rsid w:val="00820E43"/>
    <w:rsid w:val="0082101A"/>
    <w:rsid w:val="008217F2"/>
    <w:rsid w:val="008218A9"/>
    <w:rsid w:val="00821A89"/>
    <w:rsid w:val="00821E81"/>
    <w:rsid w:val="008228E7"/>
    <w:rsid w:val="00822C8A"/>
    <w:rsid w:val="0082302A"/>
    <w:rsid w:val="0082399A"/>
    <w:rsid w:val="00823C44"/>
    <w:rsid w:val="008245A2"/>
    <w:rsid w:val="0082477E"/>
    <w:rsid w:val="008248B8"/>
    <w:rsid w:val="00824C84"/>
    <w:rsid w:val="00824D0A"/>
    <w:rsid w:val="00824FBF"/>
    <w:rsid w:val="0082555F"/>
    <w:rsid w:val="008261F5"/>
    <w:rsid w:val="008266B3"/>
    <w:rsid w:val="00826868"/>
    <w:rsid w:val="00826BDF"/>
    <w:rsid w:val="00826FCF"/>
    <w:rsid w:val="00826FF6"/>
    <w:rsid w:val="008302BC"/>
    <w:rsid w:val="00830464"/>
    <w:rsid w:val="008308C3"/>
    <w:rsid w:val="00830B79"/>
    <w:rsid w:val="0083110C"/>
    <w:rsid w:val="008316FE"/>
    <w:rsid w:val="00831E4C"/>
    <w:rsid w:val="008320EA"/>
    <w:rsid w:val="00832175"/>
    <w:rsid w:val="00832B91"/>
    <w:rsid w:val="00832C56"/>
    <w:rsid w:val="00832E45"/>
    <w:rsid w:val="00833598"/>
    <w:rsid w:val="00833D9D"/>
    <w:rsid w:val="008340E5"/>
    <w:rsid w:val="008341D8"/>
    <w:rsid w:val="00834216"/>
    <w:rsid w:val="00834565"/>
    <w:rsid w:val="0083467C"/>
    <w:rsid w:val="00834923"/>
    <w:rsid w:val="00834939"/>
    <w:rsid w:val="00834A00"/>
    <w:rsid w:val="00834CE7"/>
    <w:rsid w:val="008358D6"/>
    <w:rsid w:val="00835B75"/>
    <w:rsid w:val="00835F19"/>
    <w:rsid w:val="0083626C"/>
    <w:rsid w:val="008366C9"/>
    <w:rsid w:val="0083687D"/>
    <w:rsid w:val="00836B52"/>
    <w:rsid w:val="00836D73"/>
    <w:rsid w:val="008370CE"/>
    <w:rsid w:val="008372AA"/>
    <w:rsid w:val="008379D6"/>
    <w:rsid w:val="00837AF8"/>
    <w:rsid w:val="00837E09"/>
    <w:rsid w:val="008401B8"/>
    <w:rsid w:val="008401F3"/>
    <w:rsid w:val="00840A75"/>
    <w:rsid w:val="00840BE3"/>
    <w:rsid w:val="00841162"/>
    <w:rsid w:val="0084156C"/>
    <w:rsid w:val="00841E36"/>
    <w:rsid w:val="00841EC9"/>
    <w:rsid w:val="00841F2E"/>
    <w:rsid w:val="00841F6D"/>
    <w:rsid w:val="0084200A"/>
    <w:rsid w:val="00842284"/>
    <w:rsid w:val="00842511"/>
    <w:rsid w:val="0084273F"/>
    <w:rsid w:val="0084286C"/>
    <w:rsid w:val="00842F53"/>
    <w:rsid w:val="00843046"/>
    <w:rsid w:val="00843240"/>
    <w:rsid w:val="008434B1"/>
    <w:rsid w:val="00843F68"/>
    <w:rsid w:val="008445D7"/>
    <w:rsid w:val="00844796"/>
    <w:rsid w:val="00844F92"/>
    <w:rsid w:val="008450A5"/>
    <w:rsid w:val="008451F8"/>
    <w:rsid w:val="0084546F"/>
    <w:rsid w:val="0084580A"/>
    <w:rsid w:val="00845F35"/>
    <w:rsid w:val="008460DD"/>
    <w:rsid w:val="008460E1"/>
    <w:rsid w:val="00846173"/>
    <w:rsid w:val="008461F7"/>
    <w:rsid w:val="008466C5"/>
    <w:rsid w:val="008469CF"/>
    <w:rsid w:val="008475B7"/>
    <w:rsid w:val="00847657"/>
    <w:rsid w:val="00847D79"/>
    <w:rsid w:val="008501EE"/>
    <w:rsid w:val="00850398"/>
    <w:rsid w:val="00850CB0"/>
    <w:rsid w:val="00850E71"/>
    <w:rsid w:val="00851065"/>
    <w:rsid w:val="00851645"/>
    <w:rsid w:val="00851671"/>
    <w:rsid w:val="008519FF"/>
    <w:rsid w:val="00851BEC"/>
    <w:rsid w:val="00851D09"/>
    <w:rsid w:val="00851F60"/>
    <w:rsid w:val="008522AD"/>
    <w:rsid w:val="00852C2C"/>
    <w:rsid w:val="008532D5"/>
    <w:rsid w:val="00853538"/>
    <w:rsid w:val="00853828"/>
    <w:rsid w:val="008538B4"/>
    <w:rsid w:val="00853C01"/>
    <w:rsid w:val="00853C52"/>
    <w:rsid w:val="00853F65"/>
    <w:rsid w:val="00854011"/>
    <w:rsid w:val="008545B6"/>
    <w:rsid w:val="008545E5"/>
    <w:rsid w:val="00854687"/>
    <w:rsid w:val="00854D4B"/>
    <w:rsid w:val="00855207"/>
    <w:rsid w:val="0085587E"/>
    <w:rsid w:val="00855C4E"/>
    <w:rsid w:val="00855EF4"/>
    <w:rsid w:val="008562E3"/>
    <w:rsid w:val="00856300"/>
    <w:rsid w:val="0085639C"/>
    <w:rsid w:val="008563DC"/>
    <w:rsid w:val="008569B9"/>
    <w:rsid w:val="00856D46"/>
    <w:rsid w:val="00856D58"/>
    <w:rsid w:val="008571DF"/>
    <w:rsid w:val="008577CE"/>
    <w:rsid w:val="008601ED"/>
    <w:rsid w:val="0086064A"/>
    <w:rsid w:val="0086064B"/>
    <w:rsid w:val="00860686"/>
    <w:rsid w:val="00860B20"/>
    <w:rsid w:val="00860D93"/>
    <w:rsid w:val="00860DDD"/>
    <w:rsid w:val="008611ED"/>
    <w:rsid w:val="00861C5F"/>
    <w:rsid w:val="00861F8C"/>
    <w:rsid w:val="0086232D"/>
    <w:rsid w:val="00862847"/>
    <w:rsid w:val="0086297B"/>
    <w:rsid w:val="00862DBA"/>
    <w:rsid w:val="0086379F"/>
    <w:rsid w:val="00864374"/>
    <w:rsid w:val="00864380"/>
    <w:rsid w:val="008645A5"/>
    <w:rsid w:val="0086466E"/>
    <w:rsid w:val="00865317"/>
    <w:rsid w:val="0086562F"/>
    <w:rsid w:val="008657FD"/>
    <w:rsid w:val="008659E6"/>
    <w:rsid w:val="00865D92"/>
    <w:rsid w:val="00865E78"/>
    <w:rsid w:val="008665EC"/>
    <w:rsid w:val="008667F0"/>
    <w:rsid w:val="00866BBA"/>
    <w:rsid w:val="00866CF1"/>
    <w:rsid w:val="0086760D"/>
    <w:rsid w:val="0087042F"/>
    <w:rsid w:val="00870C9D"/>
    <w:rsid w:val="00870EA2"/>
    <w:rsid w:val="00871075"/>
    <w:rsid w:val="008723C3"/>
    <w:rsid w:val="0087248F"/>
    <w:rsid w:val="0087258B"/>
    <w:rsid w:val="00872746"/>
    <w:rsid w:val="0087317D"/>
    <w:rsid w:val="008733A9"/>
    <w:rsid w:val="00873742"/>
    <w:rsid w:val="00873986"/>
    <w:rsid w:val="00873C51"/>
    <w:rsid w:val="0087402E"/>
    <w:rsid w:val="00874092"/>
    <w:rsid w:val="008742EA"/>
    <w:rsid w:val="00874925"/>
    <w:rsid w:val="0087496E"/>
    <w:rsid w:val="0087571E"/>
    <w:rsid w:val="00875AC5"/>
    <w:rsid w:val="00875EE5"/>
    <w:rsid w:val="00876026"/>
    <w:rsid w:val="00876692"/>
    <w:rsid w:val="0087680D"/>
    <w:rsid w:val="00877228"/>
    <w:rsid w:val="00877B3D"/>
    <w:rsid w:val="00877C68"/>
    <w:rsid w:val="00877D23"/>
    <w:rsid w:val="008807BA"/>
    <w:rsid w:val="00880DDC"/>
    <w:rsid w:val="00880EDA"/>
    <w:rsid w:val="00880EE3"/>
    <w:rsid w:val="00881197"/>
    <w:rsid w:val="008818B9"/>
    <w:rsid w:val="00881ED7"/>
    <w:rsid w:val="00882416"/>
    <w:rsid w:val="00882436"/>
    <w:rsid w:val="00882B04"/>
    <w:rsid w:val="00882F78"/>
    <w:rsid w:val="00883020"/>
    <w:rsid w:val="0088325F"/>
    <w:rsid w:val="008832FE"/>
    <w:rsid w:val="008833E5"/>
    <w:rsid w:val="008834A4"/>
    <w:rsid w:val="00883734"/>
    <w:rsid w:val="008837DF"/>
    <w:rsid w:val="0088398F"/>
    <w:rsid w:val="00883E6C"/>
    <w:rsid w:val="008840C7"/>
    <w:rsid w:val="0088462E"/>
    <w:rsid w:val="00884A85"/>
    <w:rsid w:val="00884C6F"/>
    <w:rsid w:val="00884DFF"/>
    <w:rsid w:val="00884E04"/>
    <w:rsid w:val="008850A6"/>
    <w:rsid w:val="00885119"/>
    <w:rsid w:val="008852C1"/>
    <w:rsid w:val="00885358"/>
    <w:rsid w:val="00885EE2"/>
    <w:rsid w:val="00885F7C"/>
    <w:rsid w:val="0088601B"/>
    <w:rsid w:val="008861B8"/>
    <w:rsid w:val="0088631E"/>
    <w:rsid w:val="00886661"/>
    <w:rsid w:val="00886879"/>
    <w:rsid w:val="00886A24"/>
    <w:rsid w:val="00886A32"/>
    <w:rsid w:val="0088703B"/>
    <w:rsid w:val="0088714E"/>
    <w:rsid w:val="00890365"/>
    <w:rsid w:val="0089083F"/>
    <w:rsid w:val="00890C20"/>
    <w:rsid w:val="00890C8A"/>
    <w:rsid w:val="00890CAF"/>
    <w:rsid w:val="00891BDA"/>
    <w:rsid w:val="00891CA9"/>
    <w:rsid w:val="008929E5"/>
    <w:rsid w:val="00892E4B"/>
    <w:rsid w:val="00893CEA"/>
    <w:rsid w:val="00893D45"/>
    <w:rsid w:val="0089405B"/>
    <w:rsid w:val="008940B4"/>
    <w:rsid w:val="00894B41"/>
    <w:rsid w:val="00894D71"/>
    <w:rsid w:val="0089556E"/>
    <w:rsid w:val="00896AF8"/>
    <w:rsid w:val="00896DA7"/>
    <w:rsid w:val="00896E2A"/>
    <w:rsid w:val="00896F06"/>
    <w:rsid w:val="00897214"/>
    <w:rsid w:val="00897F48"/>
    <w:rsid w:val="008A0491"/>
    <w:rsid w:val="008A07BC"/>
    <w:rsid w:val="008A08D3"/>
    <w:rsid w:val="008A0DDA"/>
    <w:rsid w:val="008A0F42"/>
    <w:rsid w:val="008A153D"/>
    <w:rsid w:val="008A1F43"/>
    <w:rsid w:val="008A20D9"/>
    <w:rsid w:val="008A25E2"/>
    <w:rsid w:val="008A2761"/>
    <w:rsid w:val="008A28CE"/>
    <w:rsid w:val="008A293F"/>
    <w:rsid w:val="008A31F0"/>
    <w:rsid w:val="008A3421"/>
    <w:rsid w:val="008A3619"/>
    <w:rsid w:val="008A3843"/>
    <w:rsid w:val="008A3BF5"/>
    <w:rsid w:val="008A3E44"/>
    <w:rsid w:val="008A3EA6"/>
    <w:rsid w:val="008A43EA"/>
    <w:rsid w:val="008A46E7"/>
    <w:rsid w:val="008A50A6"/>
    <w:rsid w:val="008A50F0"/>
    <w:rsid w:val="008A5215"/>
    <w:rsid w:val="008A56E9"/>
    <w:rsid w:val="008A5901"/>
    <w:rsid w:val="008A6898"/>
    <w:rsid w:val="008A71B5"/>
    <w:rsid w:val="008A7232"/>
    <w:rsid w:val="008A7467"/>
    <w:rsid w:val="008A7A57"/>
    <w:rsid w:val="008A7F00"/>
    <w:rsid w:val="008B15B9"/>
    <w:rsid w:val="008B1871"/>
    <w:rsid w:val="008B1B0B"/>
    <w:rsid w:val="008B38B2"/>
    <w:rsid w:val="008B3B3B"/>
    <w:rsid w:val="008B4679"/>
    <w:rsid w:val="008B4BE8"/>
    <w:rsid w:val="008B4BEB"/>
    <w:rsid w:val="008B559B"/>
    <w:rsid w:val="008B58C6"/>
    <w:rsid w:val="008B5A2C"/>
    <w:rsid w:val="008B6848"/>
    <w:rsid w:val="008B6A48"/>
    <w:rsid w:val="008B6E6E"/>
    <w:rsid w:val="008B6F83"/>
    <w:rsid w:val="008B70AB"/>
    <w:rsid w:val="008B7384"/>
    <w:rsid w:val="008B76EE"/>
    <w:rsid w:val="008B7E0C"/>
    <w:rsid w:val="008C0133"/>
    <w:rsid w:val="008C047F"/>
    <w:rsid w:val="008C04A7"/>
    <w:rsid w:val="008C06F7"/>
    <w:rsid w:val="008C0C49"/>
    <w:rsid w:val="008C10BB"/>
    <w:rsid w:val="008C164A"/>
    <w:rsid w:val="008C168B"/>
    <w:rsid w:val="008C19C7"/>
    <w:rsid w:val="008C1E46"/>
    <w:rsid w:val="008C1F86"/>
    <w:rsid w:val="008C2246"/>
    <w:rsid w:val="008C251A"/>
    <w:rsid w:val="008C2622"/>
    <w:rsid w:val="008C2632"/>
    <w:rsid w:val="008C273E"/>
    <w:rsid w:val="008C2CE4"/>
    <w:rsid w:val="008C326B"/>
    <w:rsid w:val="008C3426"/>
    <w:rsid w:val="008C344A"/>
    <w:rsid w:val="008C36F0"/>
    <w:rsid w:val="008C3F6C"/>
    <w:rsid w:val="008C4053"/>
    <w:rsid w:val="008C423E"/>
    <w:rsid w:val="008C4773"/>
    <w:rsid w:val="008C4E24"/>
    <w:rsid w:val="008C53C0"/>
    <w:rsid w:val="008C573B"/>
    <w:rsid w:val="008C5E46"/>
    <w:rsid w:val="008C6306"/>
    <w:rsid w:val="008C642B"/>
    <w:rsid w:val="008C664B"/>
    <w:rsid w:val="008C6D47"/>
    <w:rsid w:val="008C6D61"/>
    <w:rsid w:val="008C6FFB"/>
    <w:rsid w:val="008C70B8"/>
    <w:rsid w:val="008C754E"/>
    <w:rsid w:val="008C754F"/>
    <w:rsid w:val="008C7901"/>
    <w:rsid w:val="008C7BFF"/>
    <w:rsid w:val="008C7DC1"/>
    <w:rsid w:val="008D02AF"/>
    <w:rsid w:val="008D0921"/>
    <w:rsid w:val="008D0C64"/>
    <w:rsid w:val="008D0CA0"/>
    <w:rsid w:val="008D1284"/>
    <w:rsid w:val="008D18A0"/>
    <w:rsid w:val="008D191A"/>
    <w:rsid w:val="008D1F28"/>
    <w:rsid w:val="008D22E9"/>
    <w:rsid w:val="008D231D"/>
    <w:rsid w:val="008D2540"/>
    <w:rsid w:val="008D256E"/>
    <w:rsid w:val="008D25D6"/>
    <w:rsid w:val="008D2D3A"/>
    <w:rsid w:val="008D30BB"/>
    <w:rsid w:val="008D34F3"/>
    <w:rsid w:val="008D39E1"/>
    <w:rsid w:val="008D3AA6"/>
    <w:rsid w:val="008D3CDB"/>
    <w:rsid w:val="008D42F6"/>
    <w:rsid w:val="008D4385"/>
    <w:rsid w:val="008D4836"/>
    <w:rsid w:val="008D4D0E"/>
    <w:rsid w:val="008D53E8"/>
    <w:rsid w:val="008D5569"/>
    <w:rsid w:val="008D6019"/>
    <w:rsid w:val="008D627E"/>
    <w:rsid w:val="008D62D9"/>
    <w:rsid w:val="008D65C1"/>
    <w:rsid w:val="008D6AE8"/>
    <w:rsid w:val="008D6F24"/>
    <w:rsid w:val="008D7489"/>
    <w:rsid w:val="008D7866"/>
    <w:rsid w:val="008D78BB"/>
    <w:rsid w:val="008D7B74"/>
    <w:rsid w:val="008E007F"/>
    <w:rsid w:val="008E04E3"/>
    <w:rsid w:val="008E0554"/>
    <w:rsid w:val="008E0876"/>
    <w:rsid w:val="008E109F"/>
    <w:rsid w:val="008E1E49"/>
    <w:rsid w:val="008E21B5"/>
    <w:rsid w:val="008E2377"/>
    <w:rsid w:val="008E23EA"/>
    <w:rsid w:val="008E245E"/>
    <w:rsid w:val="008E29BA"/>
    <w:rsid w:val="008E3170"/>
    <w:rsid w:val="008E3202"/>
    <w:rsid w:val="008E397C"/>
    <w:rsid w:val="008E4099"/>
    <w:rsid w:val="008E40C8"/>
    <w:rsid w:val="008E40F9"/>
    <w:rsid w:val="008E421C"/>
    <w:rsid w:val="008E42FF"/>
    <w:rsid w:val="008E481F"/>
    <w:rsid w:val="008E4889"/>
    <w:rsid w:val="008E4967"/>
    <w:rsid w:val="008E4BCC"/>
    <w:rsid w:val="008E4E12"/>
    <w:rsid w:val="008E53AB"/>
    <w:rsid w:val="008E5CC1"/>
    <w:rsid w:val="008E5D8E"/>
    <w:rsid w:val="008E5FEB"/>
    <w:rsid w:val="008E5FF6"/>
    <w:rsid w:val="008E628A"/>
    <w:rsid w:val="008E6B91"/>
    <w:rsid w:val="008E7741"/>
    <w:rsid w:val="008E7D8A"/>
    <w:rsid w:val="008F0072"/>
    <w:rsid w:val="008F0139"/>
    <w:rsid w:val="008F0149"/>
    <w:rsid w:val="008F06D1"/>
    <w:rsid w:val="008F0803"/>
    <w:rsid w:val="008F09A1"/>
    <w:rsid w:val="008F17BC"/>
    <w:rsid w:val="008F1D90"/>
    <w:rsid w:val="008F1F0B"/>
    <w:rsid w:val="008F1F4C"/>
    <w:rsid w:val="008F2142"/>
    <w:rsid w:val="008F23CA"/>
    <w:rsid w:val="008F252F"/>
    <w:rsid w:val="008F2DA0"/>
    <w:rsid w:val="008F30BB"/>
    <w:rsid w:val="008F3466"/>
    <w:rsid w:val="008F3EB7"/>
    <w:rsid w:val="008F41B5"/>
    <w:rsid w:val="008F4AC0"/>
    <w:rsid w:val="008F53A7"/>
    <w:rsid w:val="008F54C8"/>
    <w:rsid w:val="008F5726"/>
    <w:rsid w:val="008F582E"/>
    <w:rsid w:val="008F5C62"/>
    <w:rsid w:val="008F62D9"/>
    <w:rsid w:val="008F64A5"/>
    <w:rsid w:val="008F674F"/>
    <w:rsid w:val="008F6A05"/>
    <w:rsid w:val="008F6A70"/>
    <w:rsid w:val="008F6AAD"/>
    <w:rsid w:val="008F71D4"/>
    <w:rsid w:val="008F759E"/>
    <w:rsid w:val="008F76BB"/>
    <w:rsid w:val="008F7975"/>
    <w:rsid w:val="008F7C81"/>
    <w:rsid w:val="009006F8"/>
    <w:rsid w:val="00900852"/>
    <w:rsid w:val="00900A57"/>
    <w:rsid w:val="00900EDC"/>
    <w:rsid w:val="00900F46"/>
    <w:rsid w:val="00901442"/>
    <w:rsid w:val="009015A3"/>
    <w:rsid w:val="009016AD"/>
    <w:rsid w:val="00901705"/>
    <w:rsid w:val="00901AFA"/>
    <w:rsid w:val="00901DAA"/>
    <w:rsid w:val="00901EE4"/>
    <w:rsid w:val="00902488"/>
    <w:rsid w:val="0090275D"/>
    <w:rsid w:val="00903179"/>
    <w:rsid w:val="00903428"/>
    <w:rsid w:val="00903EBD"/>
    <w:rsid w:val="00903F05"/>
    <w:rsid w:val="00903F0D"/>
    <w:rsid w:val="0090457F"/>
    <w:rsid w:val="00904AA7"/>
    <w:rsid w:val="00904C27"/>
    <w:rsid w:val="00904E87"/>
    <w:rsid w:val="00904E93"/>
    <w:rsid w:val="00905204"/>
    <w:rsid w:val="009055F4"/>
    <w:rsid w:val="009056C2"/>
    <w:rsid w:val="00905794"/>
    <w:rsid w:val="00905EA1"/>
    <w:rsid w:val="0090653E"/>
    <w:rsid w:val="00906E9F"/>
    <w:rsid w:val="00906FC7"/>
    <w:rsid w:val="00907C82"/>
    <w:rsid w:val="00907E3E"/>
    <w:rsid w:val="009102F7"/>
    <w:rsid w:val="009103FF"/>
    <w:rsid w:val="00910DAF"/>
    <w:rsid w:val="00911215"/>
    <w:rsid w:val="0091174B"/>
    <w:rsid w:val="009118C5"/>
    <w:rsid w:val="00911DD3"/>
    <w:rsid w:val="00912007"/>
    <w:rsid w:val="009124C0"/>
    <w:rsid w:val="00912740"/>
    <w:rsid w:val="0091282B"/>
    <w:rsid w:val="009129DD"/>
    <w:rsid w:val="00912EC1"/>
    <w:rsid w:val="00912FAA"/>
    <w:rsid w:val="0091302D"/>
    <w:rsid w:val="009135ED"/>
    <w:rsid w:val="0091370A"/>
    <w:rsid w:val="00913894"/>
    <w:rsid w:val="00913908"/>
    <w:rsid w:val="00913CA8"/>
    <w:rsid w:val="00913FAE"/>
    <w:rsid w:val="00914C55"/>
    <w:rsid w:val="00914E5C"/>
    <w:rsid w:val="00915546"/>
    <w:rsid w:val="00915A0A"/>
    <w:rsid w:val="00915B75"/>
    <w:rsid w:val="0091663A"/>
    <w:rsid w:val="0091688E"/>
    <w:rsid w:val="009172E1"/>
    <w:rsid w:val="00917596"/>
    <w:rsid w:val="00917E1B"/>
    <w:rsid w:val="009205E9"/>
    <w:rsid w:val="0092060C"/>
    <w:rsid w:val="00920CA6"/>
    <w:rsid w:val="00920D03"/>
    <w:rsid w:val="009211F5"/>
    <w:rsid w:val="009214FD"/>
    <w:rsid w:val="009219B3"/>
    <w:rsid w:val="009219D1"/>
    <w:rsid w:val="00921AD2"/>
    <w:rsid w:val="00921CD7"/>
    <w:rsid w:val="00921F8D"/>
    <w:rsid w:val="0092223A"/>
    <w:rsid w:val="009222C7"/>
    <w:rsid w:val="00922827"/>
    <w:rsid w:val="00922889"/>
    <w:rsid w:val="00922C48"/>
    <w:rsid w:val="00922FBE"/>
    <w:rsid w:val="00923CD9"/>
    <w:rsid w:val="00923D5F"/>
    <w:rsid w:val="0092413C"/>
    <w:rsid w:val="009242E2"/>
    <w:rsid w:val="00924B26"/>
    <w:rsid w:val="009252E7"/>
    <w:rsid w:val="0092562E"/>
    <w:rsid w:val="00925DF4"/>
    <w:rsid w:val="009263C3"/>
    <w:rsid w:val="00926535"/>
    <w:rsid w:val="0092740F"/>
    <w:rsid w:val="00927740"/>
    <w:rsid w:val="009279E6"/>
    <w:rsid w:val="00927C6F"/>
    <w:rsid w:val="0093011E"/>
    <w:rsid w:val="009307AE"/>
    <w:rsid w:val="00930996"/>
    <w:rsid w:val="0093099C"/>
    <w:rsid w:val="00930C4E"/>
    <w:rsid w:val="00930EAB"/>
    <w:rsid w:val="00930F4F"/>
    <w:rsid w:val="00930F5A"/>
    <w:rsid w:val="00931155"/>
    <w:rsid w:val="0093119B"/>
    <w:rsid w:val="00931482"/>
    <w:rsid w:val="0093165E"/>
    <w:rsid w:val="00931BC5"/>
    <w:rsid w:val="00932346"/>
    <w:rsid w:val="00932CA4"/>
    <w:rsid w:val="009331C6"/>
    <w:rsid w:val="0093323E"/>
    <w:rsid w:val="00933424"/>
    <w:rsid w:val="009339D6"/>
    <w:rsid w:val="00933A5F"/>
    <w:rsid w:val="00933A9F"/>
    <w:rsid w:val="0093447C"/>
    <w:rsid w:val="009344DF"/>
    <w:rsid w:val="009347CA"/>
    <w:rsid w:val="00934A7C"/>
    <w:rsid w:val="00934C47"/>
    <w:rsid w:val="00934D62"/>
    <w:rsid w:val="00935ECF"/>
    <w:rsid w:val="00936237"/>
    <w:rsid w:val="0093624F"/>
    <w:rsid w:val="0093649C"/>
    <w:rsid w:val="00936618"/>
    <w:rsid w:val="00936A25"/>
    <w:rsid w:val="00936A9B"/>
    <w:rsid w:val="00936ABA"/>
    <w:rsid w:val="00936ADC"/>
    <w:rsid w:val="00936AF8"/>
    <w:rsid w:val="00936EA7"/>
    <w:rsid w:val="00936F2E"/>
    <w:rsid w:val="0093719B"/>
    <w:rsid w:val="00937847"/>
    <w:rsid w:val="00937866"/>
    <w:rsid w:val="0093794F"/>
    <w:rsid w:val="00937B6A"/>
    <w:rsid w:val="009403DB"/>
    <w:rsid w:val="00940F20"/>
    <w:rsid w:val="00940FAD"/>
    <w:rsid w:val="009416FF"/>
    <w:rsid w:val="009419C5"/>
    <w:rsid w:val="00941CC2"/>
    <w:rsid w:val="009422E8"/>
    <w:rsid w:val="009425D0"/>
    <w:rsid w:val="00942614"/>
    <w:rsid w:val="00943037"/>
    <w:rsid w:val="00943523"/>
    <w:rsid w:val="00944215"/>
    <w:rsid w:val="0094466D"/>
    <w:rsid w:val="009447C1"/>
    <w:rsid w:val="00944ABB"/>
    <w:rsid w:val="00944B48"/>
    <w:rsid w:val="00944F7F"/>
    <w:rsid w:val="00944F91"/>
    <w:rsid w:val="00945259"/>
    <w:rsid w:val="00945276"/>
    <w:rsid w:val="0094581B"/>
    <w:rsid w:val="00945A20"/>
    <w:rsid w:val="00945C3C"/>
    <w:rsid w:val="00945DB5"/>
    <w:rsid w:val="0094604F"/>
    <w:rsid w:val="009460D8"/>
    <w:rsid w:val="009461F4"/>
    <w:rsid w:val="00946E2C"/>
    <w:rsid w:val="00946E46"/>
    <w:rsid w:val="009471BD"/>
    <w:rsid w:val="00947683"/>
    <w:rsid w:val="00950DD8"/>
    <w:rsid w:val="00951081"/>
    <w:rsid w:val="00951A75"/>
    <w:rsid w:val="00952A10"/>
    <w:rsid w:val="009532B5"/>
    <w:rsid w:val="00954126"/>
    <w:rsid w:val="00954749"/>
    <w:rsid w:val="0095482C"/>
    <w:rsid w:val="00954930"/>
    <w:rsid w:val="0095493D"/>
    <w:rsid w:val="00954A51"/>
    <w:rsid w:val="00954AB7"/>
    <w:rsid w:val="00954C2A"/>
    <w:rsid w:val="00954DB5"/>
    <w:rsid w:val="00954F57"/>
    <w:rsid w:val="009553E2"/>
    <w:rsid w:val="009558E1"/>
    <w:rsid w:val="00955D6B"/>
    <w:rsid w:val="00955F24"/>
    <w:rsid w:val="00956223"/>
    <w:rsid w:val="009562CD"/>
    <w:rsid w:val="009563EB"/>
    <w:rsid w:val="009573A7"/>
    <w:rsid w:val="0095791E"/>
    <w:rsid w:val="00957EE3"/>
    <w:rsid w:val="00960B87"/>
    <w:rsid w:val="00960C14"/>
    <w:rsid w:val="00960D10"/>
    <w:rsid w:val="00960DA6"/>
    <w:rsid w:val="00961106"/>
    <w:rsid w:val="00961160"/>
    <w:rsid w:val="009611E7"/>
    <w:rsid w:val="0096124C"/>
    <w:rsid w:val="0096199C"/>
    <w:rsid w:val="00961C2E"/>
    <w:rsid w:val="009622DF"/>
    <w:rsid w:val="00962358"/>
    <w:rsid w:val="009627BF"/>
    <w:rsid w:val="0096293A"/>
    <w:rsid w:val="00962A3D"/>
    <w:rsid w:val="009634DA"/>
    <w:rsid w:val="00963520"/>
    <w:rsid w:val="00963606"/>
    <w:rsid w:val="0096361A"/>
    <w:rsid w:val="00963705"/>
    <w:rsid w:val="00963766"/>
    <w:rsid w:val="009638A5"/>
    <w:rsid w:val="00963AE1"/>
    <w:rsid w:val="00963AEC"/>
    <w:rsid w:val="00963E38"/>
    <w:rsid w:val="00964196"/>
    <w:rsid w:val="00964221"/>
    <w:rsid w:val="00964E46"/>
    <w:rsid w:val="0096542B"/>
    <w:rsid w:val="00965D7B"/>
    <w:rsid w:val="00965FA0"/>
    <w:rsid w:val="0096644D"/>
    <w:rsid w:val="00966579"/>
    <w:rsid w:val="009668D0"/>
    <w:rsid w:val="009669DC"/>
    <w:rsid w:val="00966EC1"/>
    <w:rsid w:val="009673AF"/>
    <w:rsid w:val="00967715"/>
    <w:rsid w:val="0096771D"/>
    <w:rsid w:val="009679E9"/>
    <w:rsid w:val="00967A21"/>
    <w:rsid w:val="00967CF5"/>
    <w:rsid w:val="00970E02"/>
    <w:rsid w:val="009710E3"/>
    <w:rsid w:val="00971267"/>
    <w:rsid w:val="00971688"/>
    <w:rsid w:val="009718D8"/>
    <w:rsid w:val="0097225C"/>
    <w:rsid w:val="0097231D"/>
    <w:rsid w:val="009724DE"/>
    <w:rsid w:val="00972B1A"/>
    <w:rsid w:val="00972F46"/>
    <w:rsid w:val="0097309C"/>
    <w:rsid w:val="00973683"/>
    <w:rsid w:val="00973780"/>
    <w:rsid w:val="00973FE6"/>
    <w:rsid w:val="0097402A"/>
    <w:rsid w:val="00974811"/>
    <w:rsid w:val="00975231"/>
    <w:rsid w:val="00975468"/>
    <w:rsid w:val="0097556F"/>
    <w:rsid w:val="0097575D"/>
    <w:rsid w:val="009757F1"/>
    <w:rsid w:val="00975C6D"/>
    <w:rsid w:val="0097600F"/>
    <w:rsid w:val="0097619A"/>
    <w:rsid w:val="009761CB"/>
    <w:rsid w:val="0097684A"/>
    <w:rsid w:val="009768F0"/>
    <w:rsid w:val="00976AD6"/>
    <w:rsid w:val="00976CEB"/>
    <w:rsid w:val="00977D74"/>
    <w:rsid w:val="00977E31"/>
    <w:rsid w:val="0098050B"/>
    <w:rsid w:val="00980AEA"/>
    <w:rsid w:val="00980D8D"/>
    <w:rsid w:val="00981977"/>
    <w:rsid w:val="00981B3E"/>
    <w:rsid w:val="009820BC"/>
    <w:rsid w:val="00982434"/>
    <w:rsid w:val="00982761"/>
    <w:rsid w:val="00982845"/>
    <w:rsid w:val="00982D3A"/>
    <w:rsid w:val="009833C3"/>
    <w:rsid w:val="00983643"/>
    <w:rsid w:val="00983757"/>
    <w:rsid w:val="0098397D"/>
    <w:rsid w:val="00983C1E"/>
    <w:rsid w:val="00983D9F"/>
    <w:rsid w:val="00983FB1"/>
    <w:rsid w:val="009844D7"/>
    <w:rsid w:val="009845F5"/>
    <w:rsid w:val="009847EA"/>
    <w:rsid w:val="0098486F"/>
    <w:rsid w:val="00984E57"/>
    <w:rsid w:val="00984F91"/>
    <w:rsid w:val="0098565B"/>
    <w:rsid w:val="00985F84"/>
    <w:rsid w:val="00986102"/>
    <w:rsid w:val="0098644E"/>
    <w:rsid w:val="00986A66"/>
    <w:rsid w:val="00986C5F"/>
    <w:rsid w:val="00986F05"/>
    <w:rsid w:val="00987229"/>
    <w:rsid w:val="00990201"/>
    <w:rsid w:val="00990619"/>
    <w:rsid w:val="00990941"/>
    <w:rsid w:val="00990D91"/>
    <w:rsid w:val="00990FA3"/>
    <w:rsid w:val="009911C8"/>
    <w:rsid w:val="009913B8"/>
    <w:rsid w:val="0099177E"/>
    <w:rsid w:val="00991B86"/>
    <w:rsid w:val="00991BCF"/>
    <w:rsid w:val="00991E36"/>
    <w:rsid w:val="00992439"/>
    <w:rsid w:val="0099247B"/>
    <w:rsid w:val="009931FA"/>
    <w:rsid w:val="00993390"/>
    <w:rsid w:val="0099375E"/>
    <w:rsid w:val="00993887"/>
    <w:rsid w:val="00993F3B"/>
    <w:rsid w:val="009943E0"/>
    <w:rsid w:val="00994848"/>
    <w:rsid w:val="00994E78"/>
    <w:rsid w:val="00995239"/>
    <w:rsid w:val="009955F6"/>
    <w:rsid w:val="00996446"/>
    <w:rsid w:val="009966A5"/>
    <w:rsid w:val="00996890"/>
    <w:rsid w:val="009970A9"/>
    <w:rsid w:val="009974C4"/>
    <w:rsid w:val="00997973"/>
    <w:rsid w:val="00997FDB"/>
    <w:rsid w:val="009A03FF"/>
    <w:rsid w:val="009A09E4"/>
    <w:rsid w:val="009A0D6A"/>
    <w:rsid w:val="009A10BA"/>
    <w:rsid w:val="009A15F0"/>
    <w:rsid w:val="009A15F1"/>
    <w:rsid w:val="009A1EA7"/>
    <w:rsid w:val="009A2047"/>
    <w:rsid w:val="009A2126"/>
    <w:rsid w:val="009A2297"/>
    <w:rsid w:val="009A2448"/>
    <w:rsid w:val="009A24BA"/>
    <w:rsid w:val="009A25A3"/>
    <w:rsid w:val="009A25C1"/>
    <w:rsid w:val="009A270C"/>
    <w:rsid w:val="009A28F6"/>
    <w:rsid w:val="009A298A"/>
    <w:rsid w:val="009A2F75"/>
    <w:rsid w:val="009A2FDD"/>
    <w:rsid w:val="009A3222"/>
    <w:rsid w:val="009A3889"/>
    <w:rsid w:val="009A3A6A"/>
    <w:rsid w:val="009A3DFE"/>
    <w:rsid w:val="009A3F46"/>
    <w:rsid w:val="009A3F67"/>
    <w:rsid w:val="009A3FC6"/>
    <w:rsid w:val="009A42CB"/>
    <w:rsid w:val="009A4351"/>
    <w:rsid w:val="009A44AD"/>
    <w:rsid w:val="009A4624"/>
    <w:rsid w:val="009A4C98"/>
    <w:rsid w:val="009A4D1A"/>
    <w:rsid w:val="009A5079"/>
    <w:rsid w:val="009A50DF"/>
    <w:rsid w:val="009A514D"/>
    <w:rsid w:val="009A5339"/>
    <w:rsid w:val="009A57E0"/>
    <w:rsid w:val="009A5FED"/>
    <w:rsid w:val="009A640B"/>
    <w:rsid w:val="009A646B"/>
    <w:rsid w:val="009A6B9E"/>
    <w:rsid w:val="009A6D19"/>
    <w:rsid w:val="009A70BA"/>
    <w:rsid w:val="009B0349"/>
    <w:rsid w:val="009B04A4"/>
    <w:rsid w:val="009B0AB4"/>
    <w:rsid w:val="009B0C94"/>
    <w:rsid w:val="009B13BF"/>
    <w:rsid w:val="009B22F3"/>
    <w:rsid w:val="009B2481"/>
    <w:rsid w:val="009B24D7"/>
    <w:rsid w:val="009B24DF"/>
    <w:rsid w:val="009B2921"/>
    <w:rsid w:val="009B2931"/>
    <w:rsid w:val="009B29B0"/>
    <w:rsid w:val="009B2ADB"/>
    <w:rsid w:val="009B38DD"/>
    <w:rsid w:val="009B4670"/>
    <w:rsid w:val="009B4C2A"/>
    <w:rsid w:val="009B520F"/>
    <w:rsid w:val="009B56B9"/>
    <w:rsid w:val="009B57FD"/>
    <w:rsid w:val="009B5957"/>
    <w:rsid w:val="009B5E2E"/>
    <w:rsid w:val="009B60CB"/>
    <w:rsid w:val="009B60E3"/>
    <w:rsid w:val="009B664E"/>
    <w:rsid w:val="009B67E4"/>
    <w:rsid w:val="009B7266"/>
    <w:rsid w:val="009B74EF"/>
    <w:rsid w:val="009B750B"/>
    <w:rsid w:val="009B75D9"/>
    <w:rsid w:val="009B7611"/>
    <w:rsid w:val="009C00CB"/>
    <w:rsid w:val="009C0423"/>
    <w:rsid w:val="009C08CC"/>
    <w:rsid w:val="009C0DB5"/>
    <w:rsid w:val="009C155A"/>
    <w:rsid w:val="009C16A0"/>
    <w:rsid w:val="009C1B07"/>
    <w:rsid w:val="009C1E98"/>
    <w:rsid w:val="009C20D2"/>
    <w:rsid w:val="009C2155"/>
    <w:rsid w:val="009C2407"/>
    <w:rsid w:val="009C277F"/>
    <w:rsid w:val="009C2AEE"/>
    <w:rsid w:val="009C3045"/>
    <w:rsid w:val="009C3690"/>
    <w:rsid w:val="009C3A7A"/>
    <w:rsid w:val="009C3EC8"/>
    <w:rsid w:val="009C3F74"/>
    <w:rsid w:val="009C435A"/>
    <w:rsid w:val="009C4C0B"/>
    <w:rsid w:val="009C529A"/>
    <w:rsid w:val="009C5300"/>
    <w:rsid w:val="009C5412"/>
    <w:rsid w:val="009C61F7"/>
    <w:rsid w:val="009C626A"/>
    <w:rsid w:val="009C7BBF"/>
    <w:rsid w:val="009C7E11"/>
    <w:rsid w:val="009D03FA"/>
    <w:rsid w:val="009D07E5"/>
    <w:rsid w:val="009D0916"/>
    <w:rsid w:val="009D0B6D"/>
    <w:rsid w:val="009D0E80"/>
    <w:rsid w:val="009D152A"/>
    <w:rsid w:val="009D1555"/>
    <w:rsid w:val="009D1DB8"/>
    <w:rsid w:val="009D1DCB"/>
    <w:rsid w:val="009D20C5"/>
    <w:rsid w:val="009D22AD"/>
    <w:rsid w:val="009D2317"/>
    <w:rsid w:val="009D25D4"/>
    <w:rsid w:val="009D2BEC"/>
    <w:rsid w:val="009D2D95"/>
    <w:rsid w:val="009D2E50"/>
    <w:rsid w:val="009D4BCB"/>
    <w:rsid w:val="009D575B"/>
    <w:rsid w:val="009D5AAF"/>
    <w:rsid w:val="009D6266"/>
    <w:rsid w:val="009D6273"/>
    <w:rsid w:val="009D638C"/>
    <w:rsid w:val="009D664D"/>
    <w:rsid w:val="009D6BAB"/>
    <w:rsid w:val="009D6C68"/>
    <w:rsid w:val="009D6F12"/>
    <w:rsid w:val="009D70E8"/>
    <w:rsid w:val="009D7417"/>
    <w:rsid w:val="009D7567"/>
    <w:rsid w:val="009E0231"/>
    <w:rsid w:val="009E08DE"/>
    <w:rsid w:val="009E1B39"/>
    <w:rsid w:val="009E1C39"/>
    <w:rsid w:val="009E2131"/>
    <w:rsid w:val="009E2282"/>
    <w:rsid w:val="009E2BA7"/>
    <w:rsid w:val="009E361D"/>
    <w:rsid w:val="009E374D"/>
    <w:rsid w:val="009E3AAC"/>
    <w:rsid w:val="009E3BF0"/>
    <w:rsid w:val="009E3EF0"/>
    <w:rsid w:val="009E3F6E"/>
    <w:rsid w:val="009E408B"/>
    <w:rsid w:val="009E43C4"/>
    <w:rsid w:val="009E43C8"/>
    <w:rsid w:val="009E551D"/>
    <w:rsid w:val="009E563F"/>
    <w:rsid w:val="009E5AEC"/>
    <w:rsid w:val="009E5B43"/>
    <w:rsid w:val="009E5FCD"/>
    <w:rsid w:val="009E5FCF"/>
    <w:rsid w:val="009E635E"/>
    <w:rsid w:val="009E6A29"/>
    <w:rsid w:val="009E6E53"/>
    <w:rsid w:val="009E700B"/>
    <w:rsid w:val="009E74C8"/>
    <w:rsid w:val="009E7806"/>
    <w:rsid w:val="009E7823"/>
    <w:rsid w:val="009E79D5"/>
    <w:rsid w:val="009E7AE3"/>
    <w:rsid w:val="009E7D03"/>
    <w:rsid w:val="009E7E94"/>
    <w:rsid w:val="009F0009"/>
    <w:rsid w:val="009F02E7"/>
    <w:rsid w:val="009F0366"/>
    <w:rsid w:val="009F0376"/>
    <w:rsid w:val="009F044D"/>
    <w:rsid w:val="009F0682"/>
    <w:rsid w:val="009F06B2"/>
    <w:rsid w:val="009F08C6"/>
    <w:rsid w:val="009F08D0"/>
    <w:rsid w:val="009F08FB"/>
    <w:rsid w:val="009F1290"/>
    <w:rsid w:val="009F1828"/>
    <w:rsid w:val="009F1B07"/>
    <w:rsid w:val="009F1CF1"/>
    <w:rsid w:val="009F1CFE"/>
    <w:rsid w:val="009F223E"/>
    <w:rsid w:val="009F2942"/>
    <w:rsid w:val="009F3FE1"/>
    <w:rsid w:val="009F435F"/>
    <w:rsid w:val="009F4413"/>
    <w:rsid w:val="009F4E17"/>
    <w:rsid w:val="009F5245"/>
    <w:rsid w:val="009F5F9E"/>
    <w:rsid w:val="009F6239"/>
    <w:rsid w:val="009F6288"/>
    <w:rsid w:val="009F6353"/>
    <w:rsid w:val="009F6526"/>
    <w:rsid w:val="009F6554"/>
    <w:rsid w:val="009F68CC"/>
    <w:rsid w:val="009F68FE"/>
    <w:rsid w:val="009F6EE9"/>
    <w:rsid w:val="009F771A"/>
    <w:rsid w:val="009F7FD9"/>
    <w:rsid w:val="00A0008B"/>
    <w:rsid w:val="00A00347"/>
    <w:rsid w:val="00A01C57"/>
    <w:rsid w:val="00A02248"/>
    <w:rsid w:val="00A02355"/>
    <w:rsid w:val="00A027E2"/>
    <w:rsid w:val="00A02CDF"/>
    <w:rsid w:val="00A02ED6"/>
    <w:rsid w:val="00A0372A"/>
    <w:rsid w:val="00A03C1A"/>
    <w:rsid w:val="00A040F1"/>
    <w:rsid w:val="00A04C5D"/>
    <w:rsid w:val="00A04DBE"/>
    <w:rsid w:val="00A05037"/>
    <w:rsid w:val="00A05B2D"/>
    <w:rsid w:val="00A06567"/>
    <w:rsid w:val="00A069E5"/>
    <w:rsid w:val="00A07A5D"/>
    <w:rsid w:val="00A10030"/>
    <w:rsid w:val="00A10264"/>
    <w:rsid w:val="00A105CD"/>
    <w:rsid w:val="00A1077C"/>
    <w:rsid w:val="00A10CAF"/>
    <w:rsid w:val="00A10EAA"/>
    <w:rsid w:val="00A10FC0"/>
    <w:rsid w:val="00A11483"/>
    <w:rsid w:val="00A11900"/>
    <w:rsid w:val="00A1268A"/>
    <w:rsid w:val="00A126B9"/>
    <w:rsid w:val="00A129DB"/>
    <w:rsid w:val="00A1315A"/>
    <w:rsid w:val="00A133E8"/>
    <w:rsid w:val="00A133F2"/>
    <w:rsid w:val="00A13547"/>
    <w:rsid w:val="00A135CE"/>
    <w:rsid w:val="00A13721"/>
    <w:rsid w:val="00A13774"/>
    <w:rsid w:val="00A1378E"/>
    <w:rsid w:val="00A138F1"/>
    <w:rsid w:val="00A1397F"/>
    <w:rsid w:val="00A13A3A"/>
    <w:rsid w:val="00A13B24"/>
    <w:rsid w:val="00A13F38"/>
    <w:rsid w:val="00A14765"/>
    <w:rsid w:val="00A14928"/>
    <w:rsid w:val="00A14948"/>
    <w:rsid w:val="00A14A74"/>
    <w:rsid w:val="00A14DA9"/>
    <w:rsid w:val="00A150FD"/>
    <w:rsid w:val="00A157A8"/>
    <w:rsid w:val="00A157BF"/>
    <w:rsid w:val="00A16A05"/>
    <w:rsid w:val="00A16F9A"/>
    <w:rsid w:val="00A16FB5"/>
    <w:rsid w:val="00A17094"/>
    <w:rsid w:val="00A1723A"/>
    <w:rsid w:val="00A172A0"/>
    <w:rsid w:val="00A17648"/>
    <w:rsid w:val="00A176F6"/>
    <w:rsid w:val="00A179A9"/>
    <w:rsid w:val="00A179EB"/>
    <w:rsid w:val="00A17A4C"/>
    <w:rsid w:val="00A202BC"/>
    <w:rsid w:val="00A20434"/>
    <w:rsid w:val="00A20969"/>
    <w:rsid w:val="00A21163"/>
    <w:rsid w:val="00A21806"/>
    <w:rsid w:val="00A21BE5"/>
    <w:rsid w:val="00A22091"/>
    <w:rsid w:val="00A222D8"/>
    <w:rsid w:val="00A22515"/>
    <w:rsid w:val="00A22A73"/>
    <w:rsid w:val="00A22E2D"/>
    <w:rsid w:val="00A22EE4"/>
    <w:rsid w:val="00A2304A"/>
    <w:rsid w:val="00A23378"/>
    <w:rsid w:val="00A2399A"/>
    <w:rsid w:val="00A23D5F"/>
    <w:rsid w:val="00A24031"/>
    <w:rsid w:val="00A242F8"/>
    <w:rsid w:val="00A24AFE"/>
    <w:rsid w:val="00A24B71"/>
    <w:rsid w:val="00A24BA5"/>
    <w:rsid w:val="00A24CA5"/>
    <w:rsid w:val="00A2510E"/>
    <w:rsid w:val="00A254F1"/>
    <w:rsid w:val="00A25586"/>
    <w:rsid w:val="00A259D7"/>
    <w:rsid w:val="00A25C9A"/>
    <w:rsid w:val="00A25E40"/>
    <w:rsid w:val="00A2609E"/>
    <w:rsid w:val="00A262E7"/>
    <w:rsid w:val="00A26AAF"/>
    <w:rsid w:val="00A26BE4"/>
    <w:rsid w:val="00A26FD5"/>
    <w:rsid w:val="00A274BD"/>
    <w:rsid w:val="00A2789E"/>
    <w:rsid w:val="00A27D12"/>
    <w:rsid w:val="00A27F42"/>
    <w:rsid w:val="00A27F6D"/>
    <w:rsid w:val="00A306CB"/>
    <w:rsid w:val="00A3086B"/>
    <w:rsid w:val="00A30AA7"/>
    <w:rsid w:val="00A30BCC"/>
    <w:rsid w:val="00A30CBE"/>
    <w:rsid w:val="00A310FA"/>
    <w:rsid w:val="00A311ED"/>
    <w:rsid w:val="00A313EC"/>
    <w:rsid w:val="00A31792"/>
    <w:rsid w:val="00A31815"/>
    <w:rsid w:val="00A31C3D"/>
    <w:rsid w:val="00A31D12"/>
    <w:rsid w:val="00A31F03"/>
    <w:rsid w:val="00A31F9B"/>
    <w:rsid w:val="00A320A5"/>
    <w:rsid w:val="00A321F1"/>
    <w:rsid w:val="00A32A55"/>
    <w:rsid w:val="00A32B9B"/>
    <w:rsid w:val="00A337B8"/>
    <w:rsid w:val="00A3399E"/>
    <w:rsid w:val="00A33A7A"/>
    <w:rsid w:val="00A34751"/>
    <w:rsid w:val="00A34A96"/>
    <w:rsid w:val="00A353E3"/>
    <w:rsid w:val="00A35620"/>
    <w:rsid w:val="00A356F8"/>
    <w:rsid w:val="00A36089"/>
    <w:rsid w:val="00A361DF"/>
    <w:rsid w:val="00A36398"/>
    <w:rsid w:val="00A366FF"/>
    <w:rsid w:val="00A36800"/>
    <w:rsid w:val="00A3723C"/>
    <w:rsid w:val="00A37482"/>
    <w:rsid w:val="00A374C4"/>
    <w:rsid w:val="00A377DF"/>
    <w:rsid w:val="00A37DF6"/>
    <w:rsid w:val="00A37EA9"/>
    <w:rsid w:val="00A37F99"/>
    <w:rsid w:val="00A37FD3"/>
    <w:rsid w:val="00A40848"/>
    <w:rsid w:val="00A408F4"/>
    <w:rsid w:val="00A4096F"/>
    <w:rsid w:val="00A40D0C"/>
    <w:rsid w:val="00A4102C"/>
    <w:rsid w:val="00A411C1"/>
    <w:rsid w:val="00A415CD"/>
    <w:rsid w:val="00A417B0"/>
    <w:rsid w:val="00A4186F"/>
    <w:rsid w:val="00A418ED"/>
    <w:rsid w:val="00A41D7B"/>
    <w:rsid w:val="00A41E4E"/>
    <w:rsid w:val="00A421E7"/>
    <w:rsid w:val="00A423F2"/>
    <w:rsid w:val="00A42DF4"/>
    <w:rsid w:val="00A430EF"/>
    <w:rsid w:val="00A434B3"/>
    <w:rsid w:val="00A43670"/>
    <w:rsid w:val="00A436B0"/>
    <w:rsid w:val="00A43B5C"/>
    <w:rsid w:val="00A43D2B"/>
    <w:rsid w:val="00A44469"/>
    <w:rsid w:val="00A44559"/>
    <w:rsid w:val="00A446B0"/>
    <w:rsid w:val="00A44B3F"/>
    <w:rsid w:val="00A455D4"/>
    <w:rsid w:val="00A46679"/>
    <w:rsid w:val="00A46708"/>
    <w:rsid w:val="00A46ED0"/>
    <w:rsid w:val="00A46F26"/>
    <w:rsid w:val="00A47896"/>
    <w:rsid w:val="00A47E3A"/>
    <w:rsid w:val="00A47EB7"/>
    <w:rsid w:val="00A47F37"/>
    <w:rsid w:val="00A50250"/>
    <w:rsid w:val="00A5087F"/>
    <w:rsid w:val="00A50981"/>
    <w:rsid w:val="00A51152"/>
    <w:rsid w:val="00A51212"/>
    <w:rsid w:val="00A5161F"/>
    <w:rsid w:val="00A51949"/>
    <w:rsid w:val="00A519C4"/>
    <w:rsid w:val="00A51DBF"/>
    <w:rsid w:val="00A522D8"/>
    <w:rsid w:val="00A524B8"/>
    <w:rsid w:val="00A5256A"/>
    <w:rsid w:val="00A52ADA"/>
    <w:rsid w:val="00A52C9D"/>
    <w:rsid w:val="00A52F5E"/>
    <w:rsid w:val="00A53B2E"/>
    <w:rsid w:val="00A541BD"/>
    <w:rsid w:val="00A54DAE"/>
    <w:rsid w:val="00A55081"/>
    <w:rsid w:val="00A551D0"/>
    <w:rsid w:val="00A555CF"/>
    <w:rsid w:val="00A557BD"/>
    <w:rsid w:val="00A5582F"/>
    <w:rsid w:val="00A56019"/>
    <w:rsid w:val="00A5617C"/>
    <w:rsid w:val="00A5634E"/>
    <w:rsid w:val="00A56574"/>
    <w:rsid w:val="00A56618"/>
    <w:rsid w:val="00A56B0F"/>
    <w:rsid w:val="00A56D59"/>
    <w:rsid w:val="00A56EDF"/>
    <w:rsid w:val="00A57098"/>
    <w:rsid w:val="00A572D3"/>
    <w:rsid w:val="00A60478"/>
    <w:rsid w:val="00A6093E"/>
    <w:rsid w:val="00A6106E"/>
    <w:rsid w:val="00A61AFF"/>
    <w:rsid w:val="00A61BE1"/>
    <w:rsid w:val="00A62082"/>
    <w:rsid w:val="00A6227D"/>
    <w:rsid w:val="00A62436"/>
    <w:rsid w:val="00A625D1"/>
    <w:rsid w:val="00A62A5E"/>
    <w:rsid w:val="00A62E10"/>
    <w:rsid w:val="00A635A4"/>
    <w:rsid w:val="00A63620"/>
    <w:rsid w:val="00A639EA"/>
    <w:rsid w:val="00A63A26"/>
    <w:rsid w:val="00A63CC8"/>
    <w:rsid w:val="00A645B2"/>
    <w:rsid w:val="00A653FB"/>
    <w:rsid w:val="00A6546D"/>
    <w:rsid w:val="00A6595B"/>
    <w:rsid w:val="00A66003"/>
    <w:rsid w:val="00A664AF"/>
    <w:rsid w:val="00A66939"/>
    <w:rsid w:val="00A66BB0"/>
    <w:rsid w:val="00A66DAB"/>
    <w:rsid w:val="00A67CB3"/>
    <w:rsid w:val="00A7018B"/>
    <w:rsid w:val="00A70B73"/>
    <w:rsid w:val="00A7106C"/>
    <w:rsid w:val="00A71839"/>
    <w:rsid w:val="00A71BDB"/>
    <w:rsid w:val="00A71F36"/>
    <w:rsid w:val="00A727A5"/>
    <w:rsid w:val="00A730DD"/>
    <w:rsid w:val="00A73326"/>
    <w:rsid w:val="00A73E22"/>
    <w:rsid w:val="00A74883"/>
    <w:rsid w:val="00A74DB2"/>
    <w:rsid w:val="00A753E9"/>
    <w:rsid w:val="00A756BF"/>
    <w:rsid w:val="00A759CB"/>
    <w:rsid w:val="00A75A86"/>
    <w:rsid w:val="00A76078"/>
    <w:rsid w:val="00A7624E"/>
    <w:rsid w:val="00A763EB"/>
    <w:rsid w:val="00A76BEB"/>
    <w:rsid w:val="00A76D3F"/>
    <w:rsid w:val="00A76E20"/>
    <w:rsid w:val="00A76F89"/>
    <w:rsid w:val="00A800B1"/>
    <w:rsid w:val="00A802D7"/>
    <w:rsid w:val="00A806E8"/>
    <w:rsid w:val="00A80803"/>
    <w:rsid w:val="00A809A4"/>
    <w:rsid w:val="00A81024"/>
    <w:rsid w:val="00A81BB8"/>
    <w:rsid w:val="00A81E64"/>
    <w:rsid w:val="00A81E9D"/>
    <w:rsid w:val="00A8262B"/>
    <w:rsid w:val="00A82AF4"/>
    <w:rsid w:val="00A82B52"/>
    <w:rsid w:val="00A82D44"/>
    <w:rsid w:val="00A836D5"/>
    <w:rsid w:val="00A83AD8"/>
    <w:rsid w:val="00A840EC"/>
    <w:rsid w:val="00A84152"/>
    <w:rsid w:val="00A8420D"/>
    <w:rsid w:val="00A84273"/>
    <w:rsid w:val="00A846A7"/>
    <w:rsid w:val="00A84986"/>
    <w:rsid w:val="00A84F43"/>
    <w:rsid w:val="00A85146"/>
    <w:rsid w:val="00A855D1"/>
    <w:rsid w:val="00A8575F"/>
    <w:rsid w:val="00A85DE9"/>
    <w:rsid w:val="00A85F38"/>
    <w:rsid w:val="00A8605A"/>
    <w:rsid w:val="00A8610A"/>
    <w:rsid w:val="00A8611E"/>
    <w:rsid w:val="00A868C3"/>
    <w:rsid w:val="00A86983"/>
    <w:rsid w:val="00A86A27"/>
    <w:rsid w:val="00A86AB3"/>
    <w:rsid w:val="00A87249"/>
    <w:rsid w:val="00A87326"/>
    <w:rsid w:val="00A87329"/>
    <w:rsid w:val="00A874E7"/>
    <w:rsid w:val="00A87756"/>
    <w:rsid w:val="00A90287"/>
    <w:rsid w:val="00A90358"/>
    <w:rsid w:val="00A91007"/>
    <w:rsid w:val="00A91450"/>
    <w:rsid w:val="00A91507"/>
    <w:rsid w:val="00A91723"/>
    <w:rsid w:val="00A91C0C"/>
    <w:rsid w:val="00A9219F"/>
    <w:rsid w:val="00A92851"/>
    <w:rsid w:val="00A92F0A"/>
    <w:rsid w:val="00A9374E"/>
    <w:rsid w:val="00A937AD"/>
    <w:rsid w:val="00A93A8B"/>
    <w:rsid w:val="00A93AB8"/>
    <w:rsid w:val="00A943A5"/>
    <w:rsid w:val="00A946F2"/>
    <w:rsid w:val="00A94DE6"/>
    <w:rsid w:val="00A94E15"/>
    <w:rsid w:val="00A94E7F"/>
    <w:rsid w:val="00A95626"/>
    <w:rsid w:val="00A95753"/>
    <w:rsid w:val="00A95B4A"/>
    <w:rsid w:val="00A95E1C"/>
    <w:rsid w:val="00A95E74"/>
    <w:rsid w:val="00A95EB0"/>
    <w:rsid w:val="00A96000"/>
    <w:rsid w:val="00A960F5"/>
    <w:rsid w:val="00A9647C"/>
    <w:rsid w:val="00A96623"/>
    <w:rsid w:val="00A966CA"/>
    <w:rsid w:val="00A966FB"/>
    <w:rsid w:val="00A967A9"/>
    <w:rsid w:val="00A96D35"/>
    <w:rsid w:val="00A96F5D"/>
    <w:rsid w:val="00A971AA"/>
    <w:rsid w:val="00A97549"/>
    <w:rsid w:val="00A9781C"/>
    <w:rsid w:val="00A9794C"/>
    <w:rsid w:val="00A97BE0"/>
    <w:rsid w:val="00A97F7E"/>
    <w:rsid w:val="00AA0044"/>
    <w:rsid w:val="00AA04BB"/>
    <w:rsid w:val="00AA05D8"/>
    <w:rsid w:val="00AA07B6"/>
    <w:rsid w:val="00AA0C53"/>
    <w:rsid w:val="00AA1232"/>
    <w:rsid w:val="00AA16A8"/>
    <w:rsid w:val="00AA1FB3"/>
    <w:rsid w:val="00AA264D"/>
    <w:rsid w:val="00AA295C"/>
    <w:rsid w:val="00AA2ABD"/>
    <w:rsid w:val="00AA2ACC"/>
    <w:rsid w:val="00AA2CD0"/>
    <w:rsid w:val="00AA2D55"/>
    <w:rsid w:val="00AA2DE9"/>
    <w:rsid w:val="00AA2E1B"/>
    <w:rsid w:val="00AA2F32"/>
    <w:rsid w:val="00AA3276"/>
    <w:rsid w:val="00AA32E9"/>
    <w:rsid w:val="00AA3761"/>
    <w:rsid w:val="00AA3AF8"/>
    <w:rsid w:val="00AA3D75"/>
    <w:rsid w:val="00AA498B"/>
    <w:rsid w:val="00AA499D"/>
    <w:rsid w:val="00AA4A39"/>
    <w:rsid w:val="00AA4ABD"/>
    <w:rsid w:val="00AA51E4"/>
    <w:rsid w:val="00AA52F6"/>
    <w:rsid w:val="00AA5479"/>
    <w:rsid w:val="00AA5555"/>
    <w:rsid w:val="00AA61B8"/>
    <w:rsid w:val="00AA6649"/>
    <w:rsid w:val="00AA68D8"/>
    <w:rsid w:val="00AA68F2"/>
    <w:rsid w:val="00AA69F8"/>
    <w:rsid w:val="00AA6C37"/>
    <w:rsid w:val="00AA6CBF"/>
    <w:rsid w:val="00AA6D1F"/>
    <w:rsid w:val="00AA72A1"/>
    <w:rsid w:val="00AA768E"/>
    <w:rsid w:val="00AA7A3A"/>
    <w:rsid w:val="00AB00EA"/>
    <w:rsid w:val="00AB0306"/>
    <w:rsid w:val="00AB0644"/>
    <w:rsid w:val="00AB07B9"/>
    <w:rsid w:val="00AB0B28"/>
    <w:rsid w:val="00AB0B8E"/>
    <w:rsid w:val="00AB165F"/>
    <w:rsid w:val="00AB19B3"/>
    <w:rsid w:val="00AB1C74"/>
    <w:rsid w:val="00AB1DB2"/>
    <w:rsid w:val="00AB201D"/>
    <w:rsid w:val="00AB2560"/>
    <w:rsid w:val="00AB2813"/>
    <w:rsid w:val="00AB293E"/>
    <w:rsid w:val="00AB2B88"/>
    <w:rsid w:val="00AB2BAA"/>
    <w:rsid w:val="00AB2F25"/>
    <w:rsid w:val="00AB3081"/>
    <w:rsid w:val="00AB38D2"/>
    <w:rsid w:val="00AB4026"/>
    <w:rsid w:val="00AB4632"/>
    <w:rsid w:val="00AB486D"/>
    <w:rsid w:val="00AB4BC3"/>
    <w:rsid w:val="00AB575D"/>
    <w:rsid w:val="00AB5BF4"/>
    <w:rsid w:val="00AB6065"/>
    <w:rsid w:val="00AB61D9"/>
    <w:rsid w:val="00AB6CAA"/>
    <w:rsid w:val="00AB6F1C"/>
    <w:rsid w:val="00AB7506"/>
    <w:rsid w:val="00AB755A"/>
    <w:rsid w:val="00AB77F7"/>
    <w:rsid w:val="00AC04F5"/>
    <w:rsid w:val="00AC0DD4"/>
    <w:rsid w:val="00AC0F6B"/>
    <w:rsid w:val="00AC1A69"/>
    <w:rsid w:val="00AC1D5A"/>
    <w:rsid w:val="00AC2A7F"/>
    <w:rsid w:val="00AC2AF7"/>
    <w:rsid w:val="00AC301E"/>
    <w:rsid w:val="00AC3084"/>
    <w:rsid w:val="00AC3D9F"/>
    <w:rsid w:val="00AC417E"/>
    <w:rsid w:val="00AC4881"/>
    <w:rsid w:val="00AC4B63"/>
    <w:rsid w:val="00AC4F09"/>
    <w:rsid w:val="00AC53E6"/>
    <w:rsid w:val="00AC5E80"/>
    <w:rsid w:val="00AC6569"/>
    <w:rsid w:val="00AC65B9"/>
    <w:rsid w:val="00AC7007"/>
    <w:rsid w:val="00AC7DA9"/>
    <w:rsid w:val="00AC7E13"/>
    <w:rsid w:val="00AC7F57"/>
    <w:rsid w:val="00AD000F"/>
    <w:rsid w:val="00AD0138"/>
    <w:rsid w:val="00AD0206"/>
    <w:rsid w:val="00AD03EE"/>
    <w:rsid w:val="00AD09A2"/>
    <w:rsid w:val="00AD0AF9"/>
    <w:rsid w:val="00AD0E9F"/>
    <w:rsid w:val="00AD0EAA"/>
    <w:rsid w:val="00AD1423"/>
    <w:rsid w:val="00AD14AD"/>
    <w:rsid w:val="00AD17FD"/>
    <w:rsid w:val="00AD1A2C"/>
    <w:rsid w:val="00AD241A"/>
    <w:rsid w:val="00AD254B"/>
    <w:rsid w:val="00AD31D8"/>
    <w:rsid w:val="00AD37CE"/>
    <w:rsid w:val="00AD385D"/>
    <w:rsid w:val="00AD3C7A"/>
    <w:rsid w:val="00AD3EDA"/>
    <w:rsid w:val="00AD4104"/>
    <w:rsid w:val="00AD4165"/>
    <w:rsid w:val="00AD4248"/>
    <w:rsid w:val="00AD45F2"/>
    <w:rsid w:val="00AD4890"/>
    <w:rsid w:val="00AD48DB"/>
    <w:rsid w:val="00AD4B2D"/>
    <w:rsid w:val="00AD4D37"/>
    <w:rsid w:val="00AD57B9"/>
    <w:rsid w:val="00AD5C7F"/>
    <w:rsid w:val="00AD6337"/>
    <w:rsid w:val="00AD696E"/>
    <w:rsid w:val="00AD6A9C"/>
    <w:rsid w:val="00AD739B"/>
    <w:rsid w:val="00AD73F6"/>
    <w:rsid w:val="00AD778C"/>
    <w:rsid w:val="00AD7EA2"/>
    <w:rsid w:val="00AE0706"/>
    <w:rsid w:val="00AE097E"/>
    <w:rsid w:val="00AE0C62"/>
    <w:rsid w:val="00AE0D46"/>
    <w:rsid w:val="00AE17DA"/>
    <w:rsid w:val="00AE1F9B"/>
    <w:rsid w:val="00AE202B"/>
    <w:rsid w:val="00AE2917"/>
    <w:rsid w:val="00AE2E91"/>
    <w:rsid w:val="00AE2F10"/>
    <w:rsid w:val="00AE321E"/>
    <w:rsid w:val="00AE346B"/>
    <w:rsid w:val="00AE36F5"/>
    <w:rsid w:val="00AE380C"/>
    <w:rsid w:val="00AE39AC"/>
    <w:rsid w:val="00AE3C72"/>
    <w:rsid w:val="00AE3DD9"/>
    <w:rsid w:val="00AE3E04"/>
    <w:rsid w:val="00AE46CF"/>
    <w:rsid w:val="00AE4B0D"/>
    <w:rsid w:val="00AE51B1"/>
    <w:rsid w:val="00AE56C9"/>
    <w:rsid w:val="00AE5741"/>
    <w:rsid w:val="00AE586B"/>
    <w:rsid w:val="00AE58DE"/>
    <w:rsid w:val="00AE5FD7"/>
    <w:rsid w:val="00AE65BF"/>
    <w:rsid w:val="00AE6A05"/>
    <w:rsid w:val="00AE6D66"/>
    <w:rsid w:val="00AE6DCF"/>
    <w:rsid w:val="00AE72EC"/>
    <w:rsid w:val="00AE7AF0"/>
    <w:rsid w:val="00AE7F15"/>
    <w:rsid w:val="00AF02A9"/>
    <w:rsid w:val="00AF0B3A"/>
    <w:rsid w:val="00AF0EC0"/>
    <w:rsid w:val="00AF1658"/>
    <w:rsid w:val="00AF1930"/>
    <w:rsid w:val="00AF1AED"/>
    <w:rsid w:val="00AF228C"/>
    <w:rsid w:val="00AF2634"/>
    <w:rsid w:val="00AF30AD"/>
    <w:rsid w:val="00AF30B9"/>
    <w:rsid w:val="00AF32C4"/>
    <w:rsid w:val="00AF353F"/>
    <w:rsid w:val="00AF4030"/>
    <w:rsid w:val="00AF4A0D"/>
    <w:rsid w:val="00AF5ECE"/>
    <w:rsid w:val="00AF6012"/>
    <w:rsid w:val="00AF6220"/>
    <w:rsid w:val="00AF65AE"/>
    <w:rsid w:val="00AF6610"/>
    <w:rsid w:val="00AF669D"/>
    <w:rsid w:val="00AF6830"/>
    <w:rsid w:val="00AF7131"/>
    <w:rsid w:val="00AF77A0"/>
    <w:rsid w:val="00AF7CF7"/>
    <w:rsid w:val="00AF7D03"/>
    <w:rsid w:val="00AF7E79"/>
    <w:rsid w:val="00B0072C"/>
    <w:rsid w:val="00B008CB"/>
    <w:rsid w:val="00B00A15"/>
    <w:rsid w:val="00B00A4C"/>
    <w:rsid w:val="00B0109C"/>
    <w:rsid w:val="00B015ED"/>
    <w:rsid w:val="00B01969"/>
    <w:rsid w:val="00B01D40"/>
    <w:rsid w:val="00B01F5D"/>
    <w:rsid w:val="00B022F4"/>
    <w:rsid w:val="00B024B5"/>
    <w:rsid w:val="00B02A6E"/>
    <w:rsid w:val="00B02C5E"/>
    <w:rsid w:val="00B03036"/>
    <w:rsid w:val="00B03393"/>
    <w:rsid w:val="00B03DDF"/>
    <w:rsid w:val="00B03E16"/>
    <w:rsid w:val="00B04879"/>
    <w:rsid w:val="00B04DE3"/>
    <w:rsid w:val="00B05019"/>
    <w:rsid w:val="00B05171"/>
    <w:rsid w:val="00B052D4"/>
    <w:rsid w:val="00B0533E"/>
    <w:rsid w:val="00B053D1"/>
    <w:rsid w:val="00B0579D"/>
    <w:rsid w:val="00B05B07"/>
    <w:rsid w:val="00B061BA"/>
    <w:rsid w:val="00B06864"/>
    <w:rsid w:val="00B06A3A"/>
    <w:rsid w:val="00B06C48"/>
    <w:rsid w:val="00B06F0C"/>
    <w:rsid w:val="00B073A4"/>
    <w:rsid w:val="00B07500"/>
    <w:rsid w:val="00B10198"/>
    <w:rsid w:val="00B10565"/>
    <w:rsid w:val="00B1063D"/>
    <w:rsid w:val="00B10988"/>
    <w:rsid w:val="00B1099A"/>
    <w:rsid w:val="00B11626"/>
    <w:rsid w:val="00B117F4"/>
    <w:rsid w:val="00B11866"/>
    <w:rsid w:val="00B118D9"/>
    <w:rsid w:val="00B11D33"/>
    <w:rsid w:val="00B11D86"/>
    <w:rsid w:val="00B11E19"/>
    <w:rsid w:val="00B1201B"/>
    <w:rsid w:val="00B121ED"/>
    <w:rsid w:val="00B12744"/>
    <w:rsid w:val="00B12960"/>
    <w:rsid w:val="00B1307B"/>
    <w:rsid w:val="00B13294"/>
    <w:rsid w:val="00B135A3"/>
    <w:rsid w:val="00B13775"/>
    <w:rsid w:val="00B138DF"/>
    <w:rsid w:val="00B13A21"/>
    <w:rsid w:val="00B14026"/>
    <w:rsid w:val="00B140FD"/>
    <w:rsid w:val="00B15040"/>
    <w:rsid w:val="00B151FA"/>
    <w:rsid w:val="00B156D5"/>
    <w:rsid w:val="00B16113"/>
    <w:rsid w:val="00B1672F"/>
    <w:rsid w:val="00B167AD"/>
    <w:rsid w:val="00B169CF"/>
    <w:rsid w:val="00B17483"/>
    <w:rsid w:val="00B17588"/>
    <w:rsid w:val="00B17B10"/>
    <w:rsid w:val="00B17BD4"/>
    <w:rsid w:val="00B201E0"/>
    <w:rsid w:val="00B20E5D"/>
    <w:rsid w:val="00B21151"/>
    <w:rsid w:val="00B218D4"/>
    <w:rsid w:val="00B21A92"/>
    <w:rsid w:val="00B21F88"/>
    <w:rsid w:val="00B22215"/>
    <w:rsid w:val="00B22362"/>
    <w:rsid w:val="00B223E4"/>
    <w:rsid w:val="00B22721"/>
    <w:rsid w:val="00B22A6C"/>
    <w:rsid w:val="00B22FBE"/>
    <w:rsid w:val="00B23044"/>
    <w:rsid w:val="00B233E7"/>
    <w:rsid w:val="00B23774"/>
    <w:rsid w:val="00B238E9"/>
    <w:rsid w:val="00B23BAA"/>
    <w:rsid w:val="00B23BB2"/>
    <w:rsid w:val="00B23BFA"/>
    <w:rsid w:val="00B23C18"/>
    <w:rsid w:val="00B23C7E"/>
    <w:rsid w:val="00B23CAA"/>
    <w:rsid w:val="00B24279"/>
    <w:rsid w:val="00B24372"/>
    <w:rsid w:val="00B24942"/>
    <w:rsid w:val="00B24B87"/>
    <w:rsid w:val="00B2505C"/>
    <w:rsid w:val="00B251A5"/>
    <w:rsid w:val="00B25279"/>
    <w:rsid w:val="00B25527"/>
    <w:rsid w:val="00B257E9"/>
    <w:rsid w:val="00B257FF"/>
    <w:rsid w:val="00B25BD3"/>
    <w:rsid w:val="00B25F52"/>
    <w:rsid w:val="00B2636F"/>
    <w:rsid w:val="00B263D6"/>
    <w:rsid w:val="00B266A9"/>
    <w:rsid w:val="00B26F27"/>
    <w:rsid w:val="00B26FF6"/>
    <w:rsid w:val="00B27404"/>
    <w:rsid w:val="00B275F7"/>
    <w:rsid w:val="00B2786B"/>
    <w:rsid w:val="00B278A2"/>
    <w:rsid w:val="00B27936"/>
    <w:rsid w:val="00B27E80"/>
    <w:rsid w:val="00B27F4B"/>
    <w:rsid w:val="00B30099"/>
    <w:rsid w:val="00B3015E"/>
    <w:rsid w:val="00B30163"/>
    <w:rsid w:val="00B30302"/>
    <w:rsid w:val="00B307DB"/>
    <w:rsid w:val="00B3089A"/>
    <w:rsid w:val="00B30AB5"/>
    <w:rsid w:val="00B30ABC"/>
    <w:rsid w:val="00B30C81"/>
    <w:rsid w:val="00B30CBD"/>
    <w:rsid w:val="00B3121B"/>
    <w:rsid w:val="00B3162C"/>
    <w:rsid w:val="00B32401"/>
    <w:rsid w:val="00B32841"/>
    <w:rsid w:val="00B32BCC"/>
    <w:rsid w:val="00B32CDC"/>
    <w:rsid w:val="00B32E3E"/>
    <w:rsid w:val="00B32E92"/>
    <w:rsid w:val="00B33C0F"/>
    <w:rsid w:val="00B33C39"/>
    <w:rsid w:val="00B33CED"/>
    <w:rsid w:val="00B33D24"/>
    <w:rsid w:val="00B33FCD"/>
    <w:rsid w:val="00B340C4"/>
    <w:rsid w:val="00B3475E"/>
    <w:rsid w:val="00B349BA"/>
    <w:rsid w:val="00B3521E"/>
    <w:rsid w:val="00B364A6"/>
    <w:rsid w:val="00B368D7"/>
    <w:rsid w:val="00B36B4D"/>
    <w:rsid w:val="00B36BD7"/>
    <w:rsid w:val="00B36D15"/>
    <w:rsid w:val="00B36D62"/>
    <w:rsid w:val="00B37645"/>
    <w:rsid w:val="00B403C1"/>
    <w:rsid w:val="00B40488"/>
    <w:rsid w:val="00B40944"/>
    <w:rsid w:val="00B40A5E"/>
    <w:rsid w:val="00B40A9B"/>
    <w:rsid w:val="00B41181"/>
    <w:rsid w:val="00B413B7"/>
    <w:rsid w:val="00B41424"/>
    <w:rsid w:val="00B41599"/>
    <w:rsid w:val="00B415B5"/>
    <w:rsid w:val="00B416AC"/>
    <w:rsid w:val="00B41866"/>
    <w:rsid w:val="00B41A12"/>
    <w:rsid w:val="00B41A5E"/>
    <w:rsid w:val="00B41A83"/>
    <w:rsid w:val="00B41AFF"/>
    <w:rsid w:val="00B42C8C"/>
    <w:rsid w:val="00B43447"/>
    <w:rsid w:val="00B435E8"/>
    <w:rsid w:val="00B43605"/>
    <w:rsid w:val="00B43B76"/>
    <w:rsid w:val="00B44043"/>
    <w:rsid w:val="00B44BE3"/>
    <w:rsid w:val="00B451C1"/>
    <w:rsid w:val="00B458A0"/>
    <w:rsid w:val="00B45A2A"/>
    <w:rsid w:val="00B45B50"/>
    <w:rsid w:val="00B45DF2"/>
    <w:rsid w:val="00B46C3D"/>
    <w:rsid w:val="00B46C98"/>
    <w:rsid w:val="00B46D6B"/>
    <w:rsid w:val="00B4790D"/>
    <w:rsid w:val="00B47C94"/>
    <w:rsid w:val="00B50368"/>
    <w:rsid w:val="00B505D5"/>
    <w:rsid w:val="00B506A1"/>
    <w:rsid w:val="00B507F3"/>
    <w:rsid w:val="00B50AC8"/>
    <w:rsid w:val="00B512EA"/>
    <w:rsid w:val="00B515FD"/>
    <w:rsid w:val="00B5206B"/>
    <w:rsid w:val="00B527A0"/>
    <w:rsid w:val="00B5286A"/>
    <w:rsid w:val="00B528CC"/>
    <w:rsid w:val="00B52924"/>
    <w:rsid w:val="00B52DF1"/>
    <w:rsid w:val="00B53549"/>
    <w:rsid w:val="00B53B51"/>
    <w:rsid w:val="00B53DEB"/>
    <w:rsid w:val="00B54104"/>
    <w:rsid w:val="00B5428B"/>
    <w:rsid w:val="00B54B28"/>
    <w:rsid w:val="00B54C3D"/>
    <w:rsid w:val="00B54D2C"/>
    <w:rsid w:val="00B54F82"/>
    <w:rsid w:val="00B555B8"/>
    <w:rsid w:val="00B555F4"/>
    <w:rsid w:val="00B557E1"/>
    <w:rsid w:val="00B55CFC"/>
    <w:rsid w:val="00B55ED1"/>
    <w:rsid w:val="00B56DC8"/>
    <w:rsid w:val="00B57127"/>
    <w:rsid w:val="00B5724F"/>
    <w:rsid w:val="00B57468"/>
    <w:rsid w:val="00B5786A"/>
    <w:rsid w:val="00B57B08"/>
    <w:rsid w:val="00B57DE9"/>
    <w:rsid w:val="00B57DF9"/>
    <w:rsid w:val="00B57DFF"/>
    <w:rsid w:val="00B57E1E"/>
    <w:rsid w:val="00B605DD"/>
    <w:rsid w:val="00B6096B"/>
    <w:rsid w:val="00B60B30"/>
    <w:rsid w:val="00B60F3B"/>
    <w:rsid w:val="00B60F5A"/>
    <w:rsid w:val="00B61299"/>
    <w:rsid w:val="00B61399"/>
    <w:rsid w:val="00B613B2"/>
    <w:rsid w:val="00B614A5"/>
    <w:rsid w:val="00B615A8"/>
    <w:rsid w:val="00B61808"/>
    <w:rsid w:val="00B619DA"/>
    <w:rsid w:val="00B61A42"/>
    <w:rsid w:val="00B61BFD"/>
    <w:rsid w:val="00B61C57"/>
    <w:rsid w:val="00B61D29"/>
    <w:rsid w:val="00B61F1C"/>
    <w:rsid w:val="00B6235B"/>
    <w:rsid w:val="00B62A43"/>
    <w:rsid w:val="00B62CE3"/>
    <w:rsid w:val="00B62E83"/>
    <w:rsid w:val="00B62F5F"/>
    <w:rsid w:val="00B63915"/>
    <w:rsid w:val="00B63979"/>
    <w:rsid w:val="00B63A28"/>
    <w:rsid w:val="00B63DCC"/>
    <w:rsid w:val="00B644FA"/>
    <w:rsid w:val="00B647C2"/>
    <w:rsid w:val="00B64A57"/>
    <w:rsid w:val="00B6538B"/>
    <w:rsid w:val="00B655C5"/>
    <w:rsid w:val="00B65BF6"/>
    <w:rsid w:val="00B66084"/>
    <w:rsid w:val="00B66258"/>
    <w:rsid w:val="00B66383"/>
    <w:rsid w:val="00B664CB"/>
    <w:rsid w:val="00B66813"/>
    <w:rsid w:val="00B67062"/>
    <w:rsid w:val="00B67215"/>
    <w:rsid w:val="00B6788C"/>
    <w:rsid w:val="00B67BE6"/>
    <w:rsid w:val="00B67F59"/>
    <w:rsid w:val="00B7066E"/>
    <w:rsid w:val="00B70BB8"/>
    <w:rsid w:val="00B70F8D"/>
    <w:rsid w:val="00B70FF9"/>
    <w:rsid w:val="00B710A6"/>
    <w:rsid w:val="00B71629"/>
    <w:rsid w:val="00B71A29"/>
    <w:rsid w:val="00B71C84"/>
    <w:rsid w:val="00B71D23"/>
    <w:rsid w:val="00B7200C"/>
    <w:rsid w:val="00B727AD"/>
    <w:rsid w:val="00B72955"/>
    <w:rsid w:val="00B72F5B"/>
    <w:rsid w:val="00B73CD3"/>
    <w:rsid w:val="00B74099"/>
    <w:rsid w:val="00B7439D"/>
    <w:rsid w:val="00B74494"/>
    <w:rsid w:val="00B749E5"/>
    <w:rsid w:val="00B74F08"/>
    <w:rsid w:val="00B7510E"/>
    <w:rsid w:val="00B7520D"/>
    <w:rsid w:val="00B75255"/>
    <w:rsid w:val="00B75280"/>
    <w:rsid w:val="00B753BF"/>
    <w:rsid w:val="00B75FC3"/>
    <w:rsid w:val="00B763E8"/>
    <w:rsid w:val="00B76D72"/>
    <w:rsid w:val="00B76E70"/>
    <w:rsid w:val="00B7707F"/>
    <w:rsid w:val="00B77352"/>
    <w:rsid w:val="00B77422"/>
    <w:rsid w:val="00B77D0E"/>
    <w:rsid w:val="00B77EB6"/>
    <w:rsid w:val="00B77F57"/>
    <w:rsid w:val="00B8016A"/>
    <w:rsid w:val="00B8085C"/>
    <w:rsid w:val="00B8088D"/>
    <w:rsid w:val="00B80987"/>
    <w:rsid w:val="00B812C9"/>
    <w:rsid w:val="00B8130A"/>
    <w:rsid w:val="00B81446"/>
    <w:rsid w:val="00B81610"/>
    <w:rsid w:val="00B81620"/>
    <w:rsid w:val="00B820C3"/>
    <w:rsid w:val="00B82173"/>
    <w:rsid w:val="00B823F7"/>
    <w:rsid w:val="00B828ED"/>
    <w:rsid w:val="00B82AC3"/>
    <w:rsid w:val="00B82AC6"/>
    <w:rsid w:val="00B82C0B"/>
    <w:rsid w:val="00B8315E"/>
    <w:rsid w:val="00B83281"/>
    <w:rsid w:val="00B83944"/>
    <w:rsid w:val="00B84766"/>
    <w:rsid w:val="00B849F8"/>
    <w:rsid w:val="00B84DBC"/>
    <w:rsid w:val="00B84F5C"/>
    <w:rsid w:val="00B85362"/>
    <w:rsid w:val="00B854C1"/>
    <w:rsid w:val="00B85771"/>
    <w:rsid w:val="00B85BA8"/>
    <w:rsid w:val="00B8669B"/>
    <w:rsid w:val="00B87438"/>
    <w:rsid w:val="00B877FF"/>
    <w:rsid w:val="00B87D2F"/>
    <w:rsid w:val="00B87F8F"/>
    <w:rsid w:val="00B90135"/>
    <w:rsid w:val="00B902D9"/>
    <w:rsid w:val="00B9064F"/>
    <w:rsid w:val="00B9069C"/>
    <w:rsid w:val="00B91006"/>
    <w:rsid w:val="00B91D77"/>
    <w:rsid w:val="00B91E99"/>
    <w:rsid w:val="00B91F4E"/>
    <w:rsid w:val="00B92101"/>
    <w:rsid w:val="00B9218B"/>
    <w:rsid w:val="00B923A1"/>
    <w:rsid w:val="00B929CB"/>
    <w:rsid w:val="00B92CF6"/>
    <w:rsid w:val="00B92F8A"/>
    <w:rsid w:val="00B931AB"/>
    <w:rsid w:val="00B93292"/>
    <w:rsid w:val="00B9372E"/>
    <w:rsid w:val="00B9390F"/>
    <w:rsid w:val="00B93EE0"/>
    <w:rsid w:val="00B93FB2"/>
    <w:rsid w:val="00B93FB8"/>
    <w:rsid w:val="00B94003"/>
    <w:rsid w:val="00B94109"/>
    <w:rsid w:val="00B94626"/>
    <w:rsid w:val="00B947F4"/>
    <w:rsid w:val="00B94A0E"/>
    <w:rsid w:val="00B94CD0"/>
    <w:rsid w:val="00B94E4E"/>
    <w:rsid w:val="00B94F5F"/>
    <w:rsid w:val="00B9558F"/>
    <w:rsid w:val="00B959B0"/>
    <w:rsid w:val="00B95A15"/>
    <w:rsid w:val="00B95A31"/>
    <w:rsid w:val="00B95AB6"/>
    <w:rsid w:val="00B960C1"/>
    <w:rsid w:val="00B968EF"/>
    <w:rsid w:val="00B96E2D"/>
    <w:rsid w:val="00B96F1A"/>
    <w:rsid w:val="00B970BE"/>
    <w:rsid w:val="00B974D5"/>
    <w:rsid w:val="00B97F35"/>
    <w:rsid w:val="00BA02F1"/>
    <w:rsid w:val="00BA053E"/>
    <w:rsid w:val="00BA0AF7"/>
    <w:rsid w:val="00BA0B24"/>
    <w:rsid w:val="00BA0B4E"/>
    <w:rsid w:val="00BA1076"/>
    <w:rsid w:val="00BA10CF"/>
    <w:rsid w:val="00BA13BE"/>
    <w:rsid w:val="00BA1453"/>
    <w:rsid w:val="00BA1A4C"/>
    <w:rsid w:val="00BA1D9F"/>
    <w:rsid w:val="00BA21F5"/>
    <w:rsid w:val="00BA26A9"/>
    <w:rsid w:val="00BA27C1"/>
    <w:rsid w:val="00BA2A77"/>
    <w:rsid w:val="00BA3216"/>
    <w:rsid w:val="00BA3355"/>
    <w:rsid w:val="00BA35C8"/>
    <w:rsid w:val="00BA390A"/>
    <w:rsid w:val="00BA3C29"/>
    <w:rsid w:val="00BA42C0"/>
    <w:rsid w:val="00BA4692"/>
    <w:rsid w:val="00BA4C16"/>
    <w:rsid w:val="00BA5264"/>
    <w:rsid w:val="00BA535D"/>
    <w:rsid w:val="00BA544E"/>
    <w:rsid w:val="00BA5A62"/>
    <w:rsid w:val="00BA5B26"/>
    <w:rsid w:val="00BA5B7C"/>
    <w:rsid w:val="00BA6570"/>
    <w:rsid w:val="00BA6621"/>
    <w:rsid w:val="00BA6DBE"/>
    <w:rsid w:val="00BA6DEC"/>
    <w:rsid w:val="00BA7180"/>
    <w:rsid w:val="00BA726F"/>
    <w:rsid w:val="00BA75F4"/>
    <w:rsid w:val="00BA7802"/>
    <w:rsid w:val="00BA78E1"/>
    <w:rsid w:val="00BA7AA9"/>
    <w:rsid w:val="00BB0601"/>
    <w:rsid w:val="00BB097F"/>
    <w:rsid w:val="00BB0BA2"/>
    <w:rsid w:val="00BB0C23"/>
    <w:rsid w:val="00BB0E3C"/>
    <w:rsid w:val="00BB11A1"/>
    <w:rsid w:val="00BB18FE"/>
    <w:rsid w:val="00BB198B"/>
    <w:rsid w:val="00BB22AC"/>
    <w:rsid w:val="00BB24BB"/>
    <w:rsid w:val="00BB27C2"/>
    <w:rsid w:val="00BB27DC"/>
    <w:rsid w:val="00BB30BF"/>
    <w:rsid w:val="00BB31E9"/>
    <w:rsid w:val="00BB383E"/>
    <w:rsid w:val="00BB3931"/>
    <w:rsid w:val="00BB3B59"/>
    <w:rsid w:val="00BB3B9A"/>
    <w:rsid w:val="00BB433C"/>
    <w:rsid w:val="00BB4B8F"/>
    <w:rsid w:val="00BB4C19"/>
    <w:rsid w:val="00BB52A5"/>
    <w:rsid w:val="00BB5319"/>
    <w:rsid w:val="00BB542D"/>
    <w:rsid w:val="00BB5667"/>
    <w:rsid w:val="00BB5A44"/>
    <w:rsid w:val="00BB5AC1"/>
    <w:rsid w:val="00BB5B99"/>
    <w:rsid w:val="00BB70C1"/>
    <w:rsid w:val="00BB7774"/>
    <w:rsid w:val="00BC01B3"/>
    <w:rsid w:val="00BC1786"/>
    <w:rsid w:val="00BC199A"/>
    <w:rsid w:val="00BC1A7B"/>
    <w:rsid w:val="00BC1D2F"/>
    <w:rsid w:val="00BC1E0C"/>
    <w:rsid w:val="00BC1EF1"/>
    <w:rsid w:val="00BC2701"/>
    <w:rsid w:val="00BC282E"/>
    <w:rsid w:val="00BC3548"/>
    <w:rsid w:val="00BC367E"/>
    <w:rsid w:val="00BC3761"/>
    <w:rsid w:val="00BC4711"/>
    <w:rsid w:val="00BC4A5B"/>
    <w:rsid w:val="00BC4BD8"/>
    <w:rsid w:val="00BC53D5"/>
    <w:rsid w:val="00BC543B"/>
    <w:rsid w:val="00BC5C6D"/>
    <w:rsid w:val="00BC5F22"/>
    <w:rsid w:val="00BC5F78"/>
    <w:rsid w:val="00BC71FF"/>
    <w:rsid w:val="00BC73EC"/>
    <w:rsid w:val="00BC7430"/>
    <w:rsid w:val="00BC7814"/>
    <w:rsid w:val="00BC78CC"/>
    <w:rsid w:val="00BC7B5A"/>
    <w:rsid w:val="00BC7C48"/>
    <w:rsid w:val="00BD00AF"/>
    <w:rsid w:val="00BD026B"/>
    <w:rsid w:val="00BD0378"/>
    <w:rsid w:val="00BD08C5"/>
    <w:rsid w:val="00BD0961"/>
    <w:rsid w:val="00BD0AE8"/>
    <w:rsid w:val="00BD121D"/>
    <w:rsid w:val="00BD1B0E"/>
    <w:rsid w:val="00BD2C70"/>
    <w:rsid w:val="00BD2D84"/>
    <w:rsid w:val="00BD319E"/>
    <w:rsid w:val="00BD3342"/>
    <w:rsid w:val="00BD33C1"/>
    <w:rsid w:val="00BD34B7"/>
    <w:rsid w:val="00BD3526"/>
    <w:rsid w:val="00BD3636"/>
    <w:rsid w:val="00BD373A"/>
    <w:rsid w:val="00BD3750"/>
    <w:rsid w:val="00BD3F9A"/>
    <w:rsid w:val="00BD408D"/>
    <w:rsid w:val="00BD4180"/>
    <w:rsid w:val="00BD4383"/>
    <w:rsid w:val="00BD4781"/>
    <w:rsid w:val="00BD4934"/>
    <w:rsid w:val="00BD4C08"/>
    <w:rsid w:val="00BD4EA6"/>
    <w:rsid w:val="00BD50AC"/>
    <w:rsid w:val="00BD50C8"/>
    <w:rsid w:val="00BD5914"/>
    <w:rsid w:val="00BD5D2A"/>
    <w:rsid w:val="00BD6000"/>
    <w:rsid w:val="00BD6076"/>
    <w:rsid w:val="00BD6B32"/>
    <w:rsid w:val="00BD6B69"/>
    <w:rsid w:val="00BD6D16"/>
    <w:rsid w:val="00BD734E"/>
    <w:rsid w:val="00BD760E"/>
    <w:rsid w:val="00BD767E"/>
    <w:rsid w:val="00BD771F"/>
    <w:rsid w:val="00BD7817"/>
    <w:rsid w:val="00BD7A20"/>
    <w:rsid w:val="00BD7CBD"/>
    <w:rsid w:val="00BD7E70"/>
    <w:rsid w:val="00BE041E"/>
    <w:rsid w:val="00BE0B93"/>
    <w:rsid w:val="00BE1247"/>
    <w:rsid w:val="00BE1583"/>
    <w:rsid w:val="00BE1726"/>
    <w:rsid w:val="00BE22E8"/>
    <w:rsid w:val="00BE2335"/>
    <w:rsid w:val="00BE284D"/>
    <w:rsid w:val="00BE2982"/>
    <w:rsid w:val="00BE2B2E"/>
    <w:rsid w:val="00BE2E3D"/>
    <w:rsid w:val="00BE32B5"/>
    <w:rsid w:val="00BE3E0E"/>
    <w:rsid w:val="00BE3E6B"/>
    <w:rsid w:val="00BE3EC6"/>
    <w:rsid w:val="00BE44C3"/>
    <w:rsid w:val="00BE4508"/>
    <w:rsid w:val="00BE470B"/>
    <w:rsid w:val="00BE470F"/>
    <w:rsid w:val="00BE480A"/>
    <w:rsid w:val="00BE4C5C"/>
    <w:rsid w:val="00BE50A7"/>
    <w:rsid w:val="00BE52EB"/>
    <w:rsid w:val="00BE5B47"/>
    <w:rsid w:val="00BE5B78"/>
    <w:rsid w:val="00BE5BDF"/>
    <w:rsid w:val="00BE5E01"/>
    <w:rsid w:val="00BE5F7A"/>
    <w:rsid w:val="00BE6016"/>
    <w:rsid w:val="00BE6041"/>
    <w:rsid w:val="00BE64ED"/>
    <w:rsid w:val="00BE66DF"/>
    <w:rsid w:val="00BE6749"/>
    <w:rsid w:val="00BE6DC0"/>
    <w:rsid w:val="00BE6F37"/>
    <w:rsid w:val="00BE7919"/>
    <w:rsid w:val="00BE7C9C"/>
    <w:rsid w:val="00BF0D12"/>
    <w:rsid w:val="00BF1291"/>
    <w:rsid w:val="00BF149F"/>
    <w:rsid w:val="00BF24E5"/>
    <w:rsid w:val="00BF2A6B"/>
    <w:rsid w:val="00BF2C99"/>
    <w:rsid w:val="00BF3188"/>
    <w:rsid w:val="00BF31D1"/>
    <w:rsid w:val="00BF4040"/>
    <w:rsid w:val="00BF4629"/>
    <w:rsid w:val="00BF46AE"/>
    <w:rsid w:val="00BF48EF"/>
    <w:rsid w:val="00BF4DA3"/>
    <w:rsid w:val="00BF515A"/>
    <w:rsid w:val="00BF520D"/>
    <w:rsid w:val="00BF55CE"/>
    <w:rsid w:val="00BF5828"/>
    <w:rsid w:val="00BF5ABF"/>
    <w:rsid w:val="00BF606A"/>
    <w:rsid w:val="00BF6133"/>
    <w:rsid w:val="00BF6441"/>
    <w:rsid w:val="00BF6EBD"/>
    <w:rsid w:val="00BF7EC3"/>
    <w:rsid w:val="00C00528"/>
    <w:rsid w:val="00C0070D"/>
    <w:rsid w:val="00C00754"/>
    <w:rsid w:val="00C009AB"/>
    <w:rsid w:val="00C00DC3"/>
    <w:rsid w:val="00C0105F"/>
    <w:rsid w:val="00C01075"/>
    <w:rsid w:val="00C013DE"/>
    <w:rsid w:val="00C01784"/>
    <w:rsid w:val="00C01920"/>
    <w:rsid w:val="00C0192B"/>
    <w:rsid w:val="00C01A77"/>
    <w:rsid w:val="00C01B32"/>
    <w:rsid w:val="00C02125"/>
    <w:rsid w:val="00C02253"/>
    <w:rsid w:val="00C025F5"/>
    <w:rsid w:val="00C02754"/>
    <w:rsid w:val="00C032F1"/>
    <w:rsid w:val="00C03A03"/>
    <w:rsid w:val="00C03B39"/>
    <w:rsid w:val="00C03F1D"/>
    <w:rsid w:val="00C04392"/>
    <w:rsid w:val="00C0449E"/>
    <w:rsid w:val="00C0464C"/>
    <w:rsid w:val="00C049FD"/>
    <w:rsid w:val="00C058D3"/>
    <w:rsid w:val="00C05BD2"/>
    <w:rsid w:val="00C05C37"/>
    <w:rsid w:val="00C06206"/>
    <w:rsid w:val="00C062E0"/>
    <w:rsid w:val="00C06D35"/>
    <w:rsid w:val="00C06FC4"/>
    <w:rsid w:val="00C07042"/>
    <w:rsid w:val="00C07288"/>
    <w:rsid w:val="00C0731C"/>
    <w:rsid w:val="00C076CF"/>
    <w:rsid w:val="00C077CD"/>
    <w:rsid w:val="00C10024"/>
    <w:rsid w:val="00C100DB"/>
    <w:rsid w:val="00C103B2"/>
    <w:rsid w:val="00C103F4"/>
    <w:rsid w:val="00C106F3"/>
    <w:rsid w:val="00C10A10"/>
    <w:rsid w:val="00C10CCA"/>
    <w:rsid w:val="00C11050"/>
    <w:rsid w:val="00C11150"/>
    <w:rsid w:val="00C11E2F"/>
    <w:rsid w:val="00C11FE7"/>
    <w:rsid w:val="00C120B2"/>
    <w:rsid w:val="00C1217C"/>
    <w:rsid w:val="00C123EB"/>
    <w:rsid w:val="00C12547"/>
    <w:rsid w:val="00C128A0"/>
    <w:rsid w:val="00C12A93"/>
    <w:rsid w:val="00C12EC2"/>
    <w:rsid w:val="00C12F94"/>
    <w:rsid w:val="00C1308F"/>
    <w:rsid w:val="00C130C6"/>
    <w:rsid w:val="00C1351D"/>
    <w:rsid w:val="00C13A93"/>
    <w:rsid w:val="00C13E6C"/>
    <w:rsid w:val="00C143C0"/>
    <w:rsid w:val="00C143EC"/>
    <w:rsid w:val="00C14C40"/>
    <w:rsid w:val="00C14C58"/>
    <w:rsid w:val="00C14CD8"/>
    <w:rsid w:val="00C14CF6"/>
    <w:rsid w:val="00C15313"/>
    <w:rsid w:val="00C15370"/>
    <w:rsid w:val="00C15414"/>
    <w:rsid w:val="00C15684"/>
    <w:rsid w:val="00C160AE"/>
    <w:rsid w:val="00C160F4"/>
    <w:rsid w:val="00C1624F"/>
    <w:rsid w:val="00C16410"/>
    <w:rsid w:val="00C16786"/>
    <w:rsid w:val="00C1681E"/>
    <w:rsid w:val="00C16A9D"/>
    <w:rsid w:val="00C16D09"/>
    <w:rsid w:val="00C17206"/>
    <w:rsid w:val="00C17B05"/>
    <w:rsid w:val="00C17E8D"/>
    <w:rsid w:val="00C17F43"/>
    <w:rsid w:val="00C20090"/>
    <w:rsid w:val="00C200C3"/>
    <w:rsid w:val="00C20218"/>
    <w:rsid w:val="00C20289"/>
    <w:rsid w:val="00C202BB"/>
    <w:rsid w:val="00C20385"/>
    <w:rsid w:val="00C208B5"/>
    <w:rsid w:val="00C20A7D"/>
    <w:rsid w:val="00C21126"/>
    <w:rsid w:val="00C2177A"/>
    <w:rsid w:val="00C219FE"/>
    <w:rsid w:val="00C21AF5"/>
    <w:rsid w:val="00C21BF7"/>
    <w:rsid w:val="00C21E57"/>
    <w:rsid w:val="00C21F3D"/>
    <w:rsid w:val="00C2229C"/>
    <w:rsid w:val="00C22551"/>
    <w:rsid w:val="00C2270A"/>
    <w:rsid w:val="00C22D02"/>
    <w:rsid w:val="00C22EEF"/>
    <w:rsid w:val="00C22F61"/>
    <w:rsid w:val="00C23042"/>
    <w:rsid w:val="00C23101"/>
    <w:rsid w:val="00C23309"/>
    <w:rsid w:val="00C234A0"/>
    <w:rsid w:val="00C23588"/>
    <w:rsid w:val="00C23923"/>
    <w:rsid w:val="00C23940"/>
    <w:rsid w:val="00C23950"/>
    <w:rsid w:val="00C23A7A"/>
    <w:rsid w:val="00C2424E"/>
    <w:rsid w:val="00C2457E"/>
    <w:rsid w:val="00C24727"/>
    <w:rsid w:val="00C24DDD"/>
    <w:rsid w:val="00C24FC3"/>
    <w:rsid w:val="00C25288"/>
    <w:rsid w:val="00C254E7"/>
    <w:rsid w:val="00C258E3"/>
    <w:rsid w:val="00C25AFB"/>
    <w:rsid w:val="00C25EED"/>
    <w:rsid w:val="00C25FC8"/>
    <w:rsid w:val="00C2610F"/>
    <w:rsid w:val="00C26741"/>
    <w:rsid w:val="00C26D7C"/>
    <w:rsid w:val="00C26E07"/>
    <w:rsid w:val="00C26E76"/>
    <w:rsid w:val="00C276FA"/>
    <w:rsid w:val="00C27761"/>
    <w:rsid w:val="00C278A6"/>
    <w:rsid w:val="00C27E00"/>
    <w:rsid w:val="00C27E04"/>
    <w:rsid w:val="00C300B4"/>
    <w:rsid w:val="00C306A5"/>
    <w:rsid w:val="00C306DF"/>
    <w:rsid w:val="00C307D3"/>
    <w:rsid w:val="00C308C4"/>
    <w:rsid w:val="00C309C6"/>
    <w:rsid w:val="00C30AE0"/>
    <w:rsid w:val="00C31618"/>
    <w:rsid w:val="00C3181D"/>
    <w:rsid w:val="00C31A7A"/>
    <w:rsid w:val="00C31FF7"/>
    <w:rsid w:val="00C32AFF"/>
    <w:rsid w:val="00C32B18"/>
    <w:rsid w:val="00C32D01"/>
    <w:rsid w:val="00C33097"/>
    <w:rsid w:val="00C3316B"/>
    <w:rsid w:val="00C339A4"/>
    <w:rsid w:val="00C339FA"/>
    <w:rsid w:val="00C343CE"/>
    <w:rsid w:val="00C349C6"/>
    <w:rsid w:val="00C34BB4"/>
    <w:rsid w:val="00C34BF9"/>
    <w:rsid w:val="00C35082"/>
    <w:rsid w:val="00C35DDE"/>
    <w:rsid w:val="00C367E3"/>
    <w:rsid w:val="00C3746F"/>
    <w:rsid w:val="00C3763F"/>
    <w:rsid w:val="00C37BE1"/>
    <w:rsid w:val="00C37DD4"/>
    <w:rsid w:val="00C40368"/>
    <w:rsid w:val="00C40410"/>
    <w:rsid w:val="00C40706"/>
    <w:rsid w:val="00C40BB4"/>
    <w:rsid w:val="00C4113D"/>
    <w:rsid w:val="00C4163F"/>
    <w:rsid w:val="00C41AB0"/>
    <w:rsid w:val="00C41D4B"/>
    <w:rsid w:val="00C41E59"/>
    <w:rsid w:val="00C420A2"/>
    <w:rsid w:val="00C4258D"/>
    <w:rsid w:val="00C42628"/>
    <w:rsid w:val="00C42ACD"/>
    <w:rsid w:val="00C42D24"/>
    <w:rsid w:val="00C433CE"/>
    <w:rsid w:val="00C43894"/>
    <w:rsid w:val="00C439F6"/>
    <w:rsid w:val="00C43A16"/>
    <w:rsid w:val="00C43D88"/>
    <w:rsid w:val="00C44297"/>
    <w:rsid w:val="00C442F1"/>
    <w:rsid w:val="00C44A68"/>
    <w:rsid w:val="00C44C7A"/>
    <w:rsid w:val="00C44D0F"/>
    <w:rsid w:val="00C44F11"/>
    <w:rsid w:val="00C4502A"/>
    <w:rsid w:val="00C45EFB"/>
    <w:rsid w:val="00C45F43"/>
    <w:rsid w:val="00C461F4"/>
    <w:rsid w:val="00C470FC"/>
    <w:rsid w:val="00C47385"/>
    <w:rsid w:val="00C4752B"/>
    <w:rsid w:val="00C479AC"/>
    <w:rsid w:val="00C479CB"/>
    <w:rsid w:val="00C47BBE"/>
    <w:rsid w:val="00C47BE7"/>
    <w:rsid w:val="00C5023E"/>
    <w:rsid w:val="00C50578"/>
    <w:rsid w:val="00C50830"/>
    <w:rsid w:val="00C5096C"/>
    <w:rsid w:val="00C50C29"/>
    <w:rsid w:val="00C51410"/>
    <w:rsid w:val="00C51684"/>
    <w:rsid w:val="00C5170D"/>
    <w:rsid w:val="00C518E3"/>
    <w:rsid w:val="00C521D7"/>
    <w:rsid w:val="00C521E2"/>
    <w:rsid w:val="00C5246D"/>
    <w:rsid w:val="00C5259B"/>
    <w:rsid w:val="00C526A1"/>
    <w:rsid w:val="00C52AD5"/>
    <w:rsid w:val="00C52C6A"/>
    <w:rsid w:val="00C5318A"/>
    <w:rsid w:val="00C533C7"/>
    <w:rsid w:val="00C537A9"/>
    <w:rsid w:val="00C539CC"/>
    <w:rsid w:val="00C53F56"/>
    <w:rsid w:val="00C54733"/>
    <w:rsid w:val="00C5475B"/>
    <w:rsid w:val="00C5482F"/>
    <w:rsid w:val="00C548F6"/>
    <w:rsid w:val="00C55354"/>
    <w:rsid w:val="00C5562C"/>
    <w:rsid w:val="00C556F3"/>
    <w:rsid w:val="00C55ECA"/>
    <w:rsid w:val="00C55F49"/>
    <w:rsid w:val="00C56149"/>
    <w:rsid w:val="00C56465"/>
    <w:rsid w:val="00C565D7"/>
    <w:rsid w:val="00C56636"/>
    <w:rsid w:val="00C566D1"/>
    <w:rsid w:val="00C57A7F"/>
    <w:rsid w:val="00C60041"/>
    <w:rsid w:val="00C600A2"/>
    <w:rsid w:val="00C60685"/>
    <w:rsid w:val="00C60E59"/>
    <w:rsid w:val="00C60E9C"/>
    <w:rsid w:val="00C614D9"/>
    <w:rsid w:val="00C617C3"/>
    <w:rsid w:val="00C6186A"/>
    <w:rsid w:val="00C61ADC"/>
    <w:rsid w:val="00C6263A"/>
    <w:rsid w:val="00C629C6"/>
    <w:rsid w:val="00C62B7E"/>
    <w:rsid w:val="00C62E09"/>
    <w:rsid w:val="00C62EBD"/>
    <w:rsid w:val="00C6333D"/>
    <w:rsid w:val="00C63544"/>
    <w:rsid w:val="00C635FC"/>
    <w:rsid w:val="00C637E7"/>
    <w:rsid w:val="00C63DEF"/>
    <w:rsid w:val="00C64216"/>
    <w:rsid w:val="00C648EC"/>
    <w:rsid w:val="00C6495E"/>
    <w:rsid w:val="00C64D26"/>
    <w:rsid w:val="00C64D65"/>
    <w:rsid w:val="00C64F64"/>
    <w:rsid w:val="00C65285"/>
    <w:rsid w:val="00C65605"/>
    <w:rsid w:val="00C658E2"/>
    <w:rsid w:val="00C65DC7"/>
    <w:rsid w:val="00C66162"/>
    <w:rsid w:val="00C665B0"/>
    <w:rsid w:val="00C66705"/>
    <w:rsid w:val="00C66B7F"/>
    <w:rsid w:val="00C66CEA"/>
    <w:rsid w:val="00C66EBB"/>
    <w:rsid w:val="00C6772C"/>
    <w:rsid w:val="00C677E6"/>
    <w:rsid w:val="00C679C9"/>
    <w:rsid w:val="00C702CC"/>
    <w:rsid w:val="00C704A0"/>
    <w:rsid w:val="00C705D3"/>
    <w:rsid w:val="00C70C56"/>
    <w:rsid w:val="00C70DB5"/>
    <w:rsid w:val="00C70DF0"/>
    <w:rsid w:val="00C70E5E"/>
    <w:rsid w:val="00C71117"/>
    <w:rsid w:val="00C7111F"/>
    <w:rsid w:val="00C712A2"/>
    <w:rsid w:val="00C712A3"/>
    <w:rsid w:val="00C7142D"/>
    <w:rsid w:val="00C71A7D"/>
    <w:rsid w:val="00C71A88"/>
    <w:rsid w:val="00C71E91"/>
    <w:rsid w:val="00C72105"/>
    <w:rsid w:val="00C72718"/>
    <w:rsid w:val="00C72C11"/>
    <w:rsid w:val="00C72D48"/>
    <w:rsid w:val="00C72F09"/>
    <w:rsid w:val="00C73234"/>
    <w:rsid w:val="00C73295"/>
    <w:rsid w:val="00C7334D"/>
    <w:rsid w:val="00C737FA"/>
    <w:rsid w:val="00C73A05"/>
    <w:rsid w:val="00C73ABF"/>
    <w:rsid w:val="00C73B6A"/>
    <w:rsid w:val="00C73E1E"/>
    <w:rsid w:val="00C741CB"/>
    <w:rsid w:val="00C741F6"/>
    <w:rsid w:val="00C74265"/>
    <w:rsid w:val="00C744C0"/>
    <w:rsid w:val="00C74A36"/>
    <w:rsid w:val="00C74A72"/>
    <w:rsid w:val="00C74B67"/>
    <w:rsid w:val="00C74CC3"/>
    <w:rsid w:val="00C74F3E"/>
    <w:rsid w:val="00C750C3"/>
    <w:rsid w:val="00C750CB"/>
    <w:rsid w:val="00C75347"/>
    <w:rsid w:val="00C75587"/>
    <w:rsid w:val="00C75599"/>
    <w:rsid w:val="00C75798"/>
    <w:rsid w:val="00C75887"/>
    <w:rsid w:val="00C75A99"/>
    <w:rsid w:val="00C75C0E"/>
    <w:rsid w:val="00C7610B"/>
    <w:rsid w:val="00C763F0"/>
    <w:rsid w:val="00C7679D"/>
    <w:rsid w:val="00C7696B"/>
    <w:rsid w:val="00C76E2F"/>
    <w:rsid w:val="00C77060"/>
    <w:rsid w:val="00C77147"/>
    <w:rsid w:val="00C77D52"/>
    <w:rsid w:val="00C80313"/>
    <w:rsid w:val="00C80747"/>
    <w:rsid w:val="00C80A7B"/>
    <w:rsid w:val="00C80D93"/>
    <w:rsid w:val="00C80E89"/>
    <w:rsid w:val="00C80F1D"/>
    <w:rsid w:val="00C80FE6"/>
    <w:rsid w:val="00C8138A"/>
    <w:rsid w:val="00C8190B"/>
    <w:rsid w:val="00C819AD"/>
    <w:rsid w:val="00C81E84"/>
    <w:rsid w:val="00C81ED6"/>
    <w:rsid w:val="00C82456"/>
    <w:rsid w:val="00C8285F"/>
    <w:rsid w:val="00C82924"/>
    <w:rsid w:val="00C82B11"/>
    <w:rsid w:val="00C82CA5"/>
    <w:rsid w:val="00C82DAE"/>
    <w:rsid w:val="00C8301A"/>
    <w:rsid w:val="00C83558"/>
    <w:rsid w:val="00C835B4"/>
    <w:rsid w:val="00C8372D"/>
    <w:rsid w:val="00C84478"/>
    <w:rsid w:val="00C84E83"/>
    <w:rsid w:val="00C84EA8"/>
    <w:rsid w:val="00C84EC4"/>
    <w:rsid w:val="00C85507"/>
    <w:rsid w:val="00C8551D"/>
    <w:rsid w:val="00C85718"/>
    <w:rsid w:val="00C85A8F"/>
    <w:rsid w:val="00C86042"/>
    <w:rsid w:val="00C8607B"/>
    <w:rsid w:val="00C861FB"/>
    <w:rsid w:val="00C863E7"/>
    <w:rsid w:val="00C86D72"/>
    <w:rsid w:val="00C8778E"/>
    <w:rsid w:val="00C877B4"/>
    <w:rsid w:val="00C87B31"/>
    <w:rsid w:val="00C87B62"/>
    <w:rsid w:val="00C87ED3"/>
    <w:rsid w:val="00C9012A"/>
    <w:rsid w:val="00C90175"/>
    <w:rsid w:val="00C91024"/>
    <w:rsid w:val="00C91109"/>
    <w:rsid w:val="00C91155"/>
    <w:rsid w:val="00C914B0"/>
    <w:rsid w:val="00C91787"/>
    <w:rsid w:val="00C91D1F"/>
    <w:rsid w:val="00C91E96"/>
    <w:rsid w:val="00C923E3"/>
    <w:rsid w:val="00C92655"/>
    <w:rsid w:val="00C92A4A"/>
    <w:rsid w:val="00C92EA5"/>
    <w:rsid w:val="00C930E0"/>
    <w:rsid w:val="00C93307"/>
    <w:rsid w:val="00C93461"/>
    <w:rsid w:val="00C93835"/>
    <w:rsid w:val="00C93DB0"/>
    <w:rsid w:val="00C94391"/>
    <w:rsid w:val="00C94BB2"/>
    <w:rsid w:val="00C94C4F"/>
    <w:rsid w:val="00C94DBB"/>
    <w:rsid w:val="00C94EED"/>
    <w:rsid w:val="00C9547F"/>
    <w:rsid w:val="00C95A84"/>
    <w:rsid w:val="00C966C4"/>
    <w:rsid w:val="00C96961"/>
    <w:rsid w:val="00C978B3"/>
    <w:rsid w:val="00C97D49"/>
    <w:rsid w:val="00C97DFB"/>
    <w:rsid w:val="00C97E11"/>
    <w:rsid w:val="00CA042F"/>
    <w:rsid w:val="00CA08D4"/>
    <w:rsid w:val="00CA0AF3"/>
    <w:rsid w:val="00CA0BF4"/>
    <w:rsid w:val="00CA0DC0"/>
    <w:rsid w:val="00CA0E7F"/>
    <w:rsid w:val="00CA1387"/>
    <w:rsid w:val="00CA13C7"/>
    <w:rsid w:val="00CA1936"/>
    <w:rsid w:val="00CA1E4C"/>
    <w:rsid w:val="00CA22BF"/>
    <w:rsid w:val="00CA24C3"/>
    <w:rsid w:val="00CA26D2"/>
    <w:rsid w:val="00CA3132"/>
    <w:rsid w:val="00CA3509"/>
    <w:rsid w:val="00CA3CF0"/>
    <w:rsid w:val="00CA4424"/>
    <w:rsid w:val="00CA5A68"/>
    <w:rsid w:val="00CA5A76"/>
    <w:rsid w:val="00CA601D"/>
    <w:rsid w:val="00CA6020"/>
    <w:rsid w:val="00CA626B"/>
    <w:rsid w:val="00CA629F"/>
    <w:rsid w:val="00CA630E"/>
    <w:rsid w:val="00CA6321"/>
    <w:rsid w:val="00CA767D"/>
    <w:rsid w:val="00CA79FA"/>
    <w:rsid w:val="00CB0018"/>
    <w:rsid w:val="00CB0380"/>
    <w:rsid w:val="00CB06B2"/>
    <w:rsid w:val="00CB082E"/>
    <w:rsid w:val="00CB0C07"/>
    <w:rsid w:val="00CB1072"/>
    <w:rsid w:val="00CB1125"/>
    <w:rsid w:val="00CB1365"/>
    <w:rsid w:val="00CB1BE9"/>
    <w:rsid w:val="00CB2BC3"/>
    <w:rsid w:val="00CB3998"/>
    <w:rsid w:val="00CB4025"/>
    <w:rsid w:val="00CB4A31"/>
    <w:rsid w:val="00CB58C1"/>
    <w:rsid w:val="00CB5C0B"/>
    <w:rsid w:val="00CB5F03"/>
    <w:rsid w:val="00CB5F87"/>
    <w:rsid w:val="00CB5FD2"/>
    <w:rsid w:val="00CB6863"/>
    <w:rsid w:val="00CB6A64"/>
    <w:rsid w:val="00CB6AE1"/>
    <w:rsid w:val="00CB6C14"/>
    <w:rsid w:val="00CB714B"/>
    <w:rsid w:val="00CB722A"/>
    <w:rsid w:val="00CB752D"/>
    <w:rsid w:val="00CB7F5F"/>
    <w:rsid w:val="00CB7FE9"/>
    <w:rsid w:val="00CC0722"/>
    <w:rsid w:val="00CC0AF0"/>
    <w:rsid w:val="00CC0B8D"/>
    <w:rsid w:val="00CC1097"/>
    <w:rsid w:val="00CC1338"/>
    <w:rsid w:val="00CC13A0"/>
    <w:rsid w:val="00CC172C"/>
    <w:rsid w:val="00CC180F"/>
    <w:rsid w:val="00CC213F"/>
    <w:rsid w:val="00CC2217"/>
    <w:rsid w:val="00CC3048"/>
    <w:rsid w:val="00CC3417"/>
    <w:rsid w:val="00CC3437"/>
    <w:rsid w:val="00CC3D07"/>
    <w:rsid w:val="00CC3E77"/>
    <w:rsid w:val="00CC44BD"/>
    <w:rsid w:val="00CC4756"/>
    <w:rsid w:val="00CC4F5B"/>
    <w:rsid w:val="00CC4FBD"/>
    <w:rsid w:val="00CC592B"/>
    <w:rsid w:val="00CC5ECE"/>
    <w:rsid w:val="00CC606D"/>
    <w:rsid w:val="00CC6141"/>
    <w:rsid w:val="00CC6450"/>
    <w:rsid w:val="00CC6726"/>
    <w:rsid w:val="00CC67A1"/>
    <w:rsid w:val="00CC7150"/>
    <w:rsid w:val="00CC764B"/>
    <w:rsid w:val="00CC7E72"/>
    <w:rsid w:val="00CD0AB0"/>
    <w:rsid w:val="00CD0B21"/>
    <w:rsid w:val="00CD0ED1"/>
    <w:rsid w:val="00CD1107"/>
    <w:rsid w:val="00CD1499"/>
    <w:rsid w:val="00CD1546"/>
    <w:rsid w:val="00CD1BE9"/>
    <w:rsid w:val="00CD1DD2"/>
    <w:rsid w:val="00CD1EB7"/>
    <w:rsid w:val="00CD27A2"/>
    <w:rsid w:val="00CD2E24"/>
    <w:rsid w:val="00CD3217"/>
    <w:rsid w:val="00CD3218"/>
    <w:rsid w:val="00CD3590"/>
    <w:rsid w:val="00CD362E"/>
    <w:rsid w:val="00CD37CF"/>
    <w:rsid w:val="00CD3EAA"/>
    <w:rsid w:val="00CD4062"/>
    <w:rsid w:val="00CD40AE"/>
    <w:rsid w:val="00CD4323"/>
    <w:rsid w:val="00CD456B"/>
    <w:rsid w:val="00CD46DE"/>
    <w:rsid w:val="00CD498F"/>
    <w:rsid w:val="00CD49C4"/>
    <w:rsid w:val="00CD4AC4"/>
    <w:rsid w:val="00CD4CDD"/>
    <w:rsid w:val="00CD52C6"/>
    <w:rsid w:val="00CD5CE3"/>
    <w:rsid w:val="00CD5D0C"/>
    <w:rsid w:val="00CD5D5C"/>
    <w:rsid w:val="00CD5DE9"/>
    <w:rsid w:val="00CD6080"/>
    <w:rsid w:val="00CD6172"/>
    <w:rsid w:val="00CD65F1"/>
    <w:rsid w:val="00CD67DC"/>
    <w:rsid w:val="00CD67E1"/>
    <w:rsid w:val="00CD6B4D"/>
    <w:rsid w:val="00CD6C9C"/>
    <w:rsid w:val="00CD77F2"/>
    <w:rsid w:val="00CD7906"/>
    <w:rsid w:val="00CD7A27"/>
    <w:rsid w:val="00CD7BE2"/>
    <w:rsid w:val="00CD7CDB"/>
    <w:rsid w:val="00CD7DBE"/>
    <w:rsid w:val="00CE05E4"/>
    <w:rsid w:val="00CE0D62"/>
    <w:rsid w:val="00CE1140"/>
    <w:rsid w:val="00CE1203"/>
    <w:rsid w:val="00CE17B4"/>
    <w:rsid w:val="00CE17DD"/>
    <w:rsid w:val="00CE1A7F"/>
    <w:rsid w:val="00CE1C22"/>
    <w:rsid w:val="00CE1C27"/>
    <w:rsid w:val="00CE1DD7"/>
    <w:rsid w:val="00CE2269"/>
    <w:rsid w:val="00CE245A"/>
    <w:rsid w:val="00CE24DC"/>
    <w:rsid w:val="00CE25A1"/>
    <w:rsid w:val="00CE27D3"/>
    <w:rsid w:val="00CE2BC4"/>
    <w:rsid w:val="00CE345B"/>
    <w:rsid w:val="00CE383A"/>
    <w:rsid w:val="00CE3D26"/>
    <w:rsid w:val="00CE46CC"/>
    <w:rsid w:val="00CE4750"/>
    <w:rsid w:val="00CE5D9F"/>
    <w:rsid w:val="00CE6185"/>
    <w:rsid w:val="00CE6488"/>
    <w:rsid w:val="00CE6C00"/>
    <w:rsid w:val="00CE7B35"/>
    <w:rsid w:val="00CF0980"/>
    <w:rsid w:val="00CF0AAF"/>
    <w:rsid w:val="00CF0AF1"/>
    <w:rsid w:val="00CF0B8B"/>
    <w:rsid w:val="00CF0E1A"/>
    <w:rsid w:val="00CF0FFD"/>
    <w:rsid w:val="00CF1312"/>
    <w:rsid w:val="00CF15E5"/>
    <w:rsid w:val="00CF17E0"/>
    <w:rsid w:val="00CF1A28"/>
    <w:rsid w:val="00CF244E"/>
    <w:rsid w:val="00CF26E0"/>
    <w:rsid w:val="00CF2797"/>
    <w:rsid w:val="00CF29E5"/>
    <w:rsid w:val="00CF2CEA"/>
    <w:rsid w:val="00CF2D39"/>
    <w:rsid w:val="00CF2DDC"/>
    <w:rsid w:val="00CF3167"/>
    <w:rsid w:val="00CF3269"/>
    <w:rsid w:val="00CF3AF7"/>
    <w:rsid w:val="00CF4645"/>
    <w:rsid w:val="00CF4E1B"/>
    <w:rsid w:val="00CF518F"/>
    <w:rsid w:val="00CF5457"/>
    <w:rsid w:val="00CF590B"/>
    <w:rsid w:val="00CF5C75"/>
    <w:rsid w:val="00CF5C92"/>
    <w:rsid w:val="00CF5DC0"/>
    <w:rsid w:val="00CF6286"/>
    <w:rsid w:val="00CF6345"/>
    <w:rsid w:val="00CF6475"/>
    <w:rsid w:val="00CF65CD"/>
    <w:rsid w:val="00CF6BCF"/>
    <w:rsid w:val="00CF7342"/>
    <w:rsid w:val="00CF779D"/>
    <w:rsid w:val="00CF79A8"/>
    <w:rsid w:val="00CF79E0"/>
    <w:rsid w:val="00D00508"/>
    <w:rsid w:val="00D007C1"/>
    <w:rsid w:val="00D00EC4"/>
    <w:rsid w:val="00D0122A"/>
    <w:rsid w:val="00D01B31"/>
    <w:rsid w:val="00D0258C"/>
    <w:rsid w:val="00D02896"/>
    <w:rsid w:val="00D02C54"/>
    <w:rsid w:val="00D02CBC"/>
    <w:rsid w:val="00D02D87"/>
    <w:rsid w:val="00D03368"/>
    <w:rsid w:val="00D033C5"/>
    <w:rsid w:val="00D033D3"/>
    <w:rsid w:val="00D0344A"/>
    <w:rsid w:val="00D0348E"/>
    <w:rsid w:val="00D03813"/>
    <w:rsid w:val="00D03CD0"/>
    <w:rsid w:val="00D0422B"/>
    <w:rsid w:val="00D04305"/>
    <w:rsid w:val="00D043C5"/>
    <w:rsid w:val="00D04886"/>
    <w:rsid w:val="00D05043"/>
    <w:rsid w:val="00D050CD"/>
    <w:rsid w:val="00D051F1"/>
    <w:rsid w:val="00D05605"/>
    <w:rsid w:val="00D05BB2"/>
    <w:rsid w:val="00D05BC3"/>
    <w:rsid w:val="00D05D82"/>
    <w:rsid w:val="00D0612B"/>
    <w:rsid w:val="00D06268"/>
    <w:rsid w:val="00D063EA"/>
    <w:rsid w:val="00D06487"/>
    <w:rsid w:val="00D06A02"/>
    <w:rsid w:val="00D06B9D"/>
    <w:rsid w:val="00D06C1C"/>
    <w:rsid w:val="00D07326"/>
    <w:rsid w:val="00D0734E"/>
    <w:rsid w:val="00D0760E"/>
    <w:rsid w:val="00D077A6"/>
    <w:rsid w:val="00D07C27"/>
    <w:rsid w:val="00D07C5F"/>
    <w:rsid w:val="00D103BB"/>
    <w:rsid w:val="00D11346"/>
    <w:rsid w:val="00D11E57"/>
    <w:rsid w:val="00D12031"/>
    <w:rsid w:val="00D12079"/>
    <w:rsid w:val="00D122CF"/>
    <w:rsid w:val="00D125B8"/>
    <w:rsid w:val="00D127B9"/>
    <w:rsid w:val="00D1289E"/>
    <w:rsid w:val="00D12E3B"/>
    <w:rsid w:val="00D13134"/>
    <w:rsid w:val="00D1349C"/>
    <w:rsid w:val="00D13713"/>
    <w:rsid w:val="00D13CC3"/>
    <w:rsid w:val="00D15544"/>
    <w:rsid w:val="00D1573A"/>
    <w:rsid w:val="00D15754"/>
    <w:rsid w:val="00D157CB"/>
    <w:rsid w:val="00D15886"/>
    <w:rsid w:val="00D1633C"/>
    <w:rsid w:val="00D16342"/>
    <w:rsid w:val="00D1639B"/>
    <w:rsid w:val="00D16A6B"/>
    <w:rsid w:val="00D16B03"/>
    <w:rsid w:val="00D16B31"/>
    <w:rsid w:val="00D16E24"/>
    <w:rsid w:val="00D171B7"/>
    <w:rsid w:val="00D172B8"/>
    <w:rsid w:val="00D174F3"/>
    <w:rsid w:val="00D17A74"/>
    <w:rsid w:val="00D17ED4"/>
    <w:rsid w:val="00D20019"/>
    <w:rsid w:val="00D2040A"/>
    <w:rsid w:val="00D2054E"/>
    <w:rsid w:val="00D20CCC"/>
    <w:rsid w:val="00D20E67"/>
    <w:rsid w:val="00D213B0"/>
    <w:rsid w:val="00D216A0"/>
    <w:rsid w:val="00D21747"/>
    <w:rsid w:val="00D21761"/>
    <w:rsid w:val="00D218A5"/>
    <w:rsid w:val="00D21B46"/>
    <w:rsid w:val="00D220DA"/>
    <w:rsid w:val="00D22184"/>
    <w:rsid w:val="00D2232A"/>
    <w:rsid w:val="00D225AC"/>
    <w:rsid w:val="00D2284A"/>
    <w:rsid w:val="00D22915"/>
    <w:rsid w:val="00D22A62"/>
    <w:rsid w:val="00D22B81"/>
    <w:rsid w:val="00D22EF1"/>
    <w:rsid w:val="00D2313D"/>
    <w:rsid w:val="00D23242"/>
    <w:rsid w:val="00D233E2"/>
    <w:rsid w:val="00D23F37"/>
    <w:rsid w:val="00D24C1D"/>
    <w:rsid w:val="00D24EFE"/>
    <w:rsid w:val="00D24FB3"/>
    <w:rsid w:val="00D2520C"/>
    <w:rsid w:val="00D253B6"/>
    <w:rsid w:val="00D254CF"/>
    <w:rsid w:val="00D2561A"/>
    <w:rsid w:val="00D25732"/>
    <w:rsid w:val="00D260DD"/>
    <w:rsid w:val="00D264A9"/>
    <w:rsid w:val="00D26915"/>
    <w:rsid w:val="00D26E30"/>
    <w:rsid w:val="00D27B0F"/>
    <w:rsid w:val="00D303E3"/>
    <w:rsid w:val="00D3046A"/>
    <w:rsid w:val="00D30817"/>
    <w:rsid w:val="00D309FA"/>
    <w:rsid w:val="00D30B51"/>
    <w:rsid w:val="00D30C12"/>
    <w:rsid w:val="00D30EB0"/>
    <w:rsid w:val="00D312D1"/>
    <w:rsid w:val="00D31878"/>
    <w:rsid w:val="00D319B9"/>
    <w:rsid w:val="00D319FE"/>
    <w:rsid w:val="00D321C2"/>
    <w:rsid w:val="00D3245F"/>
    <w:rsid w:val="00D32E97"/>
    <w:rsid w:val="00D32EC8"/>
    <w:rsid w:val="00D32ED4"/>
    <w:rsid w:val="00D33778"/>
    <w:rsid w:val="00D33890"/>
    <w:rsid w:val="00D33892"/>
    <w:rsid w:val="00D33F96"/>
    <w:rsid w:val="00D33FDE"/>
    <w:rsid w:val="00D340A2"/>
    <w:rsid w:val="00D34457"/>
    <w:rsid w:val="00D344D5"/>
    <w:rsid w:val="00D3469A"/>
    <w:rsid w:val="00D34722"/>
    <w:rsid w:val="00D347CB"/>
    <w:rsid w:val="00D348B6"/>
    <w:rsid w:val="00D34A22"/>
    <w:rsid w:val="00D34CA3"/>
    <w:rsid w:val="00D34D05"/>
    <w:rsid w:val="00D34EF0"/>
    <w:rsid w:val="00D34FEE"/>
    <w:rsid w:val="00D35DC0"/>
    <w:rsid w:val="00D36488"/>
    <w:rsid w:val="00D36C0D"/>
    <w:rsid w:val="00D371B8"/>
    <w:rsid w:val="00D37605"/>
    <w:rsid w:val="00D3765D"/>
    <w:rsid w:val="00D3796D"/>
    <w:rsid w:val="00D40579"/>
    <w:rsid w:val="00D40588"/>
    <w:rsid w:val="00D405CE"/>
    <w:rsid w:val="00D40B45"/>
    <w:rsid w:val="00D40B6C"/>
    <w:rsid w:val="00D412DB"/>
    <w:rsid w:val="00D415C0"/>
    <w:rsid w:val="00D4161F"/>
    <w:rsid w:val="00D417EE"/>
    <w:rsid w:val="00D418B8"/>
    <w:rsid w:val="00D419B3"/>
    <w:rsid w:val="00D41CDE"/>
    <w:rsid w:val="00D41EF5"/>
    <w:rsid w:val="00D42010"/>
    <w:rsid w:val="00D4213D"/>
    <w:rsid w:val="00D424E8"/>
    <w:rsid w:val="00D42CA9"/>
    <w:rsid w:val="00D4307E"/>
    <w:rsid w:val="00D4324D"/>
    <w:rsid w:val="00D4330C"/>
    <w:rsid w:val="00D43D8D"/>
    <w:rsid w:val="00D43F3A"/>
    <w:rsid w:val="00D444C4"/>
    <w:rsid w:val="00D447A1"/>
    <w:rsid w:val="00D447E3"/>
    <w:rsid w:val="00D44804"/>
    <w:rsid w:val="00D4480B"/>
    <w:rsid w:val="00D449F1"/>
    <w:rsid w:val="00D44A51"/>
    <w:rsid w:val="00D44BF9"/>
    <w:rsid w:val="00D4519E"/>
    <w:rsid w:val="00D451A0"/>
    <w:rsid w:val="00D4564F"/>
    <w:rsid w:val="00D45E66"/>
    <w:rsid w:val="00D45F74"/>
    <w:rsid w:val="00D463B4"/>
    <w:rsid w:val="00D46681"/>
    <w:rsid w:val="00D47200"/>
    <w:rsid w:val="00D47373"/>
    <w:rsid w:val="00D478EC"/>
    <w:rsid w:val="00D47A2B"/>
    <w:rsid w:val="00D504C7"/>
    <w:rsid w:val="00D50A93"/>
    <w:rsid w:val="00D51A19"/>
    <w:rsid w:val="00D51B32"/>
    <w:rsid w:val="00D51BF3"/>
    <w:rsid w:val="00D51CE1"/>
    <w:rsid w:val="00D52074"/>
    <w:rsid w:val="00D52216"/>
    <w:rsid w:val="00D5227C"/>
    <w:rsid w:val="00D522A0"/>
    <w:rsid w:val="00D522D9"/>
    <w:rsid w:val="00D52B51"/>
    <w:rsid w:val="00D535A6"/>
    <w:rsid w:val="00D53F21"/>
    <w:rsid w:val="00D54660"/>
    <w:rsid w:val="00D54B61"/>
    <w:rsid w:val="00D54F1A"/>
    <w:rsid w:val="00D5567F"/>
    <w:rsid w:val="00D5574A"/>
    <w:rsid w:val="00D55830"/>
    <w:rsid w:val="00D55C06"/>
    <w:rsid w:val="00D55D93"/>
    <w:rsid w:val="00D5613D"/>
    <w:rsid w:val="00D56256"/>
    <w:rsid w:val="00D56530"/>
    <w:rsid w:val="00D566CF"/>
    <w:rsid w:val="00D567F1"/>
    <w:rsid w:val="00D56DB4"/>
    <w:rsid w:val="00D572D9"/>
    <w:rsid w:val="00D57352"/>
    <w:rsid w:val="00D573C3"/>
    <w:rsid w:val="00D57938"/>
    <w:rsid w:val="00D6122F"/>
    <w:rsid w:val="00D61503"/>
    <w:rsid w:val="00D615BF"/>
    <w:rsid w:val="00D61629"/>
    <w:rsid w:val="00D618F1"/>
    <w:rsid w:val="00D620A0"/>
    <w:rsid w:val="00D623DB"/>
    <w:rsid w:val="00D62D1B"/>
    <w:rsid w:val="00D63347"/>
    <w:rsid w:val="00D63E55"/>
    <w:rsid w:val="00D63F7E"/>
    <w:rsid w:val="00D643EE"/>
    <w:rsid w:val="00D645FA"/>
    <w:rsid w:val="00D64934"/>
    <w:rsid w:val="00D649C1"/>
    <w:rsid w:val="00D64D0A"/>
    <w:rsid w:val="00D6523E"/>
    <w:rsid w:val="00D65D5C"/>
    <w:rsid w:val="00D662E7"/>
    <w:rsid w:val="00D669C5"/>
    <w:rsid w:val="00D66A74"/>
    <w:rsid w:val="00D6778F"/>
    <w:rsid w:val="00D679C3"/>
    <w:rsid w:val="00D67D57"/>
    <w:rsid w:val="00D67E55"/>
    <w:rsid w:val="00D67E6D"/>
    <w:rsid w:val="00D700CB"/>
    <w:rsid w:val="00D701A5"/>
    <w:rsid w:val="00D702F3"/>
    <w:rsid w:val="00D71526"/>
    <w:rsid w:val="00D717F4"/>
    <w:rsid w:val="00D719BA"/>
    <w:rsid w:val="00D7247E"/>
    <w:rsid w:val="00D72B5F"/>
    <w:rsid w:val="00D72C2F"/>
    <w:rsid w:val="00D72D4B"/>
    <w:rsid w:val="00D72E69"/>
    <w:rsid w:val="00D733E8"/>
    <w:rsid w:val="00D738C1"/>
    <w:rsid w:val="00D739A7"/>
    <w:rsid w:val="00D73A49"/>
    <w:rsid w:val="00D73F9B"/>
    <w:rsid w:val="00D74190"/>
    <w:rsid w:val="00D74239"/>
    <w:rsid w:val="00D742C9"/>
    <w:rsid w:val="00D74437"/>
    <w:rsid w:val="00D74D94"/>
    <w:rsid w:val="00D755A6"/>
    <w:rsid w:val="00D75721"/>
    <w:rsid w:val="00D7582F"/>
    <w:rsid w:val="00D75B93"/>
    <w:rsid w:val="00D75C5A"/>
    <w:rsid w:val="00D75D97"/>
    <w:rsid w:val="00D75F05"/>
    <w:rsid w:val="00D7620F"/>
    <w:rsid w:val="00D762DB"/>
    <w:rsid w:val="00D76440"/>
    <w:rsid w:val="00D76623"/>
    <w:rsid w:val="00D767EA"/>
    <w:rsid w:val="00D768C1"/>
    <w:rsid w:val="00D77137"/>
    <w:rsid w:val="00D7715F"/>
    <w:rsid w:val="00D77959"/>
    <w:rsid w:val="00D80263"/>
    <w:rsid w:val="00D80606"/>
    <w:rsid w:val="00D8077B"/>
    <w:rsid w:val="00D807B5"/>
    <w:rsid w:val="00D807C8"/>
    <w:rsid w:val="00D80981"/>
    <w:rsid w:val="00D80DBF"/>
    <w:rsid w:val="00D8146A"/>
    <w:rsid w:val="00D81699"/>
    <w:rsid w:val="00D81B9B"/>
    <w:rsid w:val="00D81F26"/>
    <w:rsid w:val="00D8207E"/>
    <w:rsid w:val="00D82377"/>
    <w:rsid w:val="00D82988"/>
    <w:rsid w:val="00D82EA7"/>
    <w:rsid w:val="00D83175"/>
    <w:rsid w:val="00D8322B"/>
    <w:rsid w:val="00D83595"/>
    <w:rsid w:val="00D839B7"/>
    <w:rsid w:val="00D83CAD"/>
    <w:rsid w:val="00D83E48"/>
    <w:rsid w:val="00D83F1B"/>
    <w:rsid w:val="00D8429C"/>
    <w:rsid w:val="00D8455A"/>
    <w:rsid w:val="00D8478D"/>
    <w:rsid w:val="00D84840"/>
    <w:rsid w:val="00D84A3A"/>
    <w:rsid w:val="00D84D22"/>
    <w:rsid w:val="00D84FF9"/>
    <w:rsid w:val="00D856F6"/>
    <w:rsid w:val="00D859E2"/>
    <w:rsid w:val="00D859EF"/>
    <w:rsid w:val="00D85E4F"/>
    <w:rsid w:val="00D864D6"/>
    <w:rsid w:val="00D866A8"/>
    <w:rsid w:val="00D8678E"/>
    <w:rsid w:val="00D86933"/>
    <w:rsid w:val="00D86B74"/>
    <w:rsid w:val="00D86C5F"/>
    <w:rsid w:val="00D8701B"/>
    <w:rsid w:val="00D8709C"/>
    <w:rsid w:val="00D870D5"/>
    <w:rsid w:val="00D8766B"/>
    <w:rsid w:val="00D87E84"/>
    <w:rsid w:val="00D900EA"/>
    <w:rsid w:val="00D906B3"/>
    <w:rsid w:val="00D90850"/>
    <w:rsid w:val="00D90E79"/>
    <w:rsid w:val="00D91060"/>
    <w:rsid w:val="00D91453"/>
    <w:rsid w:val="00D91642"/>
    <w:rsid w:val="00D920EE"/>
    <w:rsid w:val="00D9247A"/>
    <w:rsid w:val="00D9248D"/>
    <w:rsid w:val="00D927F8"/>
    <w:rsid w:val="00D928BE"/>
    <w:rsid w:val="00D92924"/>
    <w:rsid w:val="00D92A9F"/>
    <w:rsid w:val="00D933AC"/>
    <w:rsid w:val="00D93B2D"/>
    <w:rsid w:val="00D93FE6"/>
    <w:rsid w:val="00D94052"/>
    <w:rsid w:val="00D947C7"/>
    <w:rsid w:val="00D94AAE"/>
    <w:rsid w:val="00D94FDE"/>
    <w:rsid w:val="00D95527"/>
    <w:rsid w:val="00D95F7B"/>
    <w:rsid w:val="00D966B1"/>
    <w:rsid w:val="00D9688B"/>
    <w:rsid w:val="00D96AF4"/>
    <w:rsid w:val="00D96CD9"/>
    <w:rsid w:val="00D96DB8"/>
    <w:rsid w:val="00D96ED2"/>
    <w:rsid w:val="00D9713A"/>
    <w:rsid w:val="00D97241"/>
    <w:rsid w:val="00D97256"/>
    <w:rsid w:val="00D97769"/>
    <w:rsid w:val="00D97815"/>
    <w:rsid w:val="00D9783F"/>
    <w:rsid w:val="00D978B7"/>
    <w:rsid w:val="00D97A36"/>
    <w:rsid w:val="00D97AAD"/>
    <w:rsid w:val="00D97B9E"/>
    <w:rsid w:val="00DA01D7"/>
    <w:rsid w:val="00DA060F"/>
    <w:rsid w:val="00DA078C"/>
    <w:rsid w:val="00DA0C27"/>
    <w:rsid w:val="00DA10D2"/>
    <w:rsid w:val="00DA12E7"/>
    <w:rsid w:val="00DA1560"/>
    <w:rsid w:val="00DA1639"/>
    <w:rsid w:val="00DA1801"/>
    <w:rsid w:val="00DA2892"/>
    <w:rsid w:val="00DA2A27"/>
    <w:rsid w:val="00DA2A3C"/>
    <w:rsid w:val="00DA2C74"/>
    <w:rsid w:val="00DA2D98"/>
    <w:rsid w:val="00DA2E18"/>
    <w:rsid w:val="00DA30C4"/>
    <w:rsid w:val="00DA326F"/>
    <w:rsid w:val="00DA332D"/>
    <w:rsid w:val="00DA33FB"/>
    <w:rsid w:val="00DA35C5"/>
    <w:rsid w:val="00DA3BEA"/>
    <w:rsid w:val="00DA3C4F"/>
    <w:rsid w:val="00DA4644"/>
    <w:rsid w:val="00DA4711"/>
    <w:rsid w:val="00DA4932"/>
    <w:rsid w:val="00DA4FE4"/>
    <w:rsid w:val="00DA5241"/>
    <w:rsid w:val="00DA52B6"/>
    <w:rsid w:val="00DA54C3"/>
    <w:rsid w:val="00DA5DB9"/>
    <w:rsid w:val="00DA5EB7"/>
    <w:rsid w:val="00DA60F3"/>
    <w:rsid w:val="00DA615C"/>
    <w:rsid w:val="00DA621D"/>
    <w:rsid w:val="00DA6366"/>
    <w:rsid w:val="00DA6D34"/>
    <w:rsid w:val="00DA7395"/>
    <w:rsid w:val="00DA75C8"/>
    <w:rsid w:val="00DA7772"/>
    <w:rsid w:val="00DB0052"/>
    <w:rsid w:val="00DB0990"/>
    <w:rsid w:val="00DB1498"/>
    <w:rsid w:val="00DB1B42"/>
    <w:rsid w:val="00DB1C3A"/>
    <w:rsid w:val="00DB1C44"/>
    <w:rsid w:val="00DB1D93"/>
    <w:rsid w:val="00DB2054"/>
    <w:rsid w:val="00DB271D"/>
    <w:rsid w:val="00DB31B0"/>
    <w:rsid w:val="00DB3E8A"/>
    <w:rsid w:val="00DB4361"/>
    <w:rsid w:val="00DB443A"/>
    <w:rsid w:val="00DB4916"/>
    <w:rsid w:val="00DB4948"/>
    <w:rsid w:val="00DB4B15"/>
    <w:rsid w:val="00DB4CFB"/>
    <w:rsid w:val="00DB4D63"/>
    <w:rsid w:val="00DB4E38"/>
    <w:rsid w:val="00DB5247"/>
    <w:rsid w:val="00DB55C1"/>
    <w:rsid w:val="00DB5812"/>
    <w:rsid w:val="00DB59DE"/>
    <w:rsid w:val="00DB5E0D"/>
    <w:rsid w:val="00DB63C8"/>
    <w:rsid w:val="00DB647E"/>
    <w:rsid w:val="00DB677D"/>
    <w:rsid w:val="00DB6F60"/>
    <w:rsid w:val="00DB7111"/>
    <w:rsid w:val="00DB75B5"/>
    <w:rsid w:val="00DB7C69"/>
    <w:rsid w:val="00DC0048"/>
    <w:rsid w:val="00DC00DB"/>
    <w:rsid w:val="00DC01C5"/>
    <w:rsid w:val="00DC0451"/>
    <w:rsid w:val="00DC12A6"/>
    <w:rsid w:val="00DC19CB"/>
    <w:rsid w:val="00DC1AD3"/>
    <w:rsid w:val="00DC23F5"/>
    <w:rsid w:val="00DC2A57"/>
    <w:rsid w:val="00DC2BC9"/>
    <w:rsid w:val="00DC30A2"/>
    <w:rsid w:val="00DC3141"/>
    <w:rsid w:val="00DC39C2"/>
    <w:rsid w:val="00DC42CB"/>
    <w:rsid w:val="00DC44FF"/>
    <w:rsid w:val="00DC49BC"/>
    <w:rsid w:val="00DC4B21"/>
    <w:rsid w:val="00DC4D24"/>
    <w:rsid w:val="00DC508E"/>
    <w:rsid w:val="00DC55EF"/>
    <w:rsid w:val="00DC5E57"/>
    <w:rsid w:val="00DC60F1"/>
    <w:rsid w:val="00DC6155"/>
    <w:rsid w:val="00DC646A"/>
    <w:rsid w:val="00DC6FA5"/>
    <w:rsid w:val="00DC7871"/>
    <w:rsid w:val="00DC7E6F"/>
    <w:rsid w:val="00DD04E4"/>
    <w:rsid w:val="00DD0877"/>
    <w:rsid w:val="00DD08FC"/>
    <w:rsid w:val="00DD09B0"/>
    <w:rsid w:val="00DD0AC3"/>
    <w:rsid w:val="00DD0C6F"/>
    <w:rsid w:val="00DD0E50"/>
    <w:rsid w:val="00DD114A"/>
    <w:rsid w:val="00DD13A4"/>
    <w:rsid w:val="00DD182C"/>
    <w:rsid w:val="00DD18A8"/>
    <w:rsid w:val="00DD2810"/>
    <w:rsid w:val="00DD2871"/>
    <w:rsid w:val="00DD2A17"/>
    <w:rsid w:val="00DD2AAD"/>
    <w:rsid w:val="00DD3961"/>
    <w:rsid w:val="00DD3987"/>
    <w:rsid w:val="00DD3DCE"/>
    <w:rsid w:val="00DD4381"/>
    <w:rsid w:val="00DD43B7"/>
    <w:rsid w:val="00DD46FA"/>
    <w:rsid w:val="00DD5002"/>
    <w:rsid w:val="00DD513B"/>
    <w:rsid w:val="00DD530B"/>
    <w:rsid w:val="00DD590C"/>
    <w:rsid w:val="00DD5C5E"/>
    <w:rsid w:val="00DD5ECF"/>
    <w:rsid w:val="00DD5F62"/>
    <w:rsid w:val="00DD6216"/>
    <w:rsid w:val="00DD62E0"/>
    <w:rsid w:val="00DD641A"/>
    <w:rsid w:val="00DD6CF3"/>
    <w:rsid w:val="00DD7001"/>
    <w:rsid w:val="00DD72AB"/>
    <w:rsid w:val="00DD730C"/>
    <w:rsid w:val="00DD7343"/>
    <w:rsid w:val="00DD76BA"/>
    <w:rsid w:val="00DD7817"/>
    <w:rsid w:val="00DD7A56"/>
    <w:rsid w:val="00DD7AB1"/>
    <w:rsid w:val="00DD7D13"/>
    <w:rsid w:val="00DE0133"/>
    <w:rsid w:val="00DE0299"/>
    <w:rsid w:val="00DE036D"/>
    <w:rsid w:val="00DE0477"/>
    <w:rsid w:val="00DE0A56"/>
    <w:rsid w:val="00DE0B67"/>
    <w:rsid w:val="00DE1152"/>
    <w:rsid w:val="00DE12A6"/>
    <w:rsid w:val="00DE1A48"/>
    <w:rsid w:val="00DE1BDC"/>
    <w:rsid w:val="00DE241A"/>
    <w:rsid w:val="00DE4412"/>
    <w:rsid w:val="00DE47CE"/>
    <w:rsid w:val="00DE4807"/>
    <w:rsid w:val="00DE498B"/>
    <w:rsid w:val="00DE4AFA"/>
    <w:rsid w:val="00DE4BDE"/>
    <w:rsid w:val="00DE4F4C"/>
    <w:rsid w:val="00DE50C6"/>
    <w:rsid w:val="00DE5432"/>
    <w:rsid w:val="00DE5A1A"/>
    <w:rsid w:val="00DE5A4A"/>
    <w:rsid w:val="00DE659F"/>
    <w:rsid w:val="00DE6BB9"/>
    <w:rsid w:val="00DE6CFF"/>
    <w:rsid w:val="00DE6E8F"/>
    <w:rsid w:val="00DE7623"/>
    <w:rsid w:val="00DE7E3D"/>
    <w:rsid w:val="00DE7EDD"/>
    <w:rsid w:val="00DE7F8B"/>
    <w:rsid w:val="00DF00E4"/>
    <w:rsid w:val="00DF0283"/>
    <w:rsid w:val="00DF03C0"/>
    <w:rsid w:val="00DF0757"/>
    <w:rsid w:val="00DF1094"/>
    <w:rsid w:val="00DF1AD5"/>
    <w:rsid w:val="00DF1BF9"/>
    <w:rsid w:val="00DF1E55"/>
    <w:rsid w:val="00DF1F3C"/>
    <w:rsid w:val="00DF207D"/>
    <w:rsid w:val="00DF272C"/>
    <w:rsid w:val="00DF2E26"/>
    <w:rsid w:val="00DF326E"/>
    <w:rsid w:val="00DF339D"/>
    <w:rsid w:val="00DF33C5"/>
    <w:rsid w:val="00DF383B"/>
    <w:rsid w:val="00DF3ACA"/>
    <w:rsid w:val="00DF4294"/>
    <w:rsid w:val="00DF443B"/>
    <w:rsid w:val="00DF46CE"/>
    <w:rsid w:val="00DF4AC8"/>
    <w:rsid w:val="00DF4D5A"/>
    <w:rsid w:val="00DF51FC"/>
    <w:rsid w:val="00DF5236"/>
    <w:rsid w:val="00DF54BE"/>
    <w:rsid w:val="00DF54D0"/>
    <w:rsid w:val="00DF5571"/>
    <w:rsid w:val="00DF57BF"/>
    <w:rsid w:val="00DF60F3"/>
    <w:rsid w:val="00DF62D9"/>
    <w:rsid w:val="00DF6445"/>
    <w:rsid w:val="00DF64EA"/>
    <w:rsid w:val="00DF6538"/>
    <w:rsid w:val="00DF65D7"/>
    <w:rsid w:val="00DF6A62"/>
    <w:rsid w:val="00DF6DBC"/>
    <w:rsid w:val="00DF6F24"/>
    <w:rsid w:val="00DF7509"/>
    <w:rsid w:val="00DF7602"/>
    <w:rsid w:val="00DF7731"/>
    <w:rsid w:val="00DF77FC"/>
    <w:rsid w:val="00E00173"/>
    <w:rsid w:val="00E002F0"/>
    <w:rsid w:val="00E0033B"/>
    <w:rsid w:val="00E0034D"/>
    <w:rsid w:val="00E007BE"/>
    <w:rsid w:val="00E0083B"/>
    <w:rsid w:val="00E01217"/>
    <w:rsid w:val="00E01DC3"/>
    <w:rsid w:val="00E0233E"/>
    <w:rsid w:val="00E02510"/>
    <w:rsid w:val="00E02A92"/>
    <w:rsid w:val="00E02B27"/>
    <w:rsid w:val="00E02C1D"/>
    <w:rsid w:val="00E03BCE"/>
    <w:rsid w:val="00E03CFA"/>
    <w:rsid w:val="00E046F5"/>
    <w:rsid w:val="00E05052"/>
    <w:rsid w:val="00E0577F"/>
    <w:rsid w:val="00E05A03"/>
    <w:rsid w:val="00E05D07"/>
    <w:rsid w:val="00E0623A"/>
    <w:rsid w:val="00E06648"/>
    <w:rsid w:val="00E073FD"/>
    <w:rsid w:val="00E0766A"/>
    <w:rsid w:val="00E07B64"/>
    <w:rsid w:val="00E07D84"/>
    <w:rsid w:val="00E104D5"/>
    <w:rsid w:val="00E1127E"/>
    <w:rsid w:val="00E11B98"/>
    <w:rsid w:val="00E11DEB"/>
    <w:rsid w:val="00E11FFB"/>
    <w:rsid w:val="00E12490"/>
    <w:rsid w:val="00E127BD"/>
    <w:rsid w:val="00E1287F"/>
    <w:rsid w:val="00E139CD"/>
    <w:rsid w:val="00E13D4F"/>
    <w:rsid w:val="00E1426E"/>
    <w:rsid w:val="00E14629"/>
    <w:rsid w:val="00E1474E"/>
    <w:rsid w:val="00E14834"/>
    <w:rsid w:val="00E148BF"/>
    <w:rsid w:val="00E14D16"/>
    <w:rsid w:val="00E1520D"/>
    <w:rsid w:val="00E15EA3"/>
    <w:rsid w:val="00E15EEA"/>
    <w:rsid w:val="00E16056"/>
    <w:rsid w:val="00E161C7"/>
    <w:rsid w:val="00E16BB7"/>
    <w:rsid w:val="00E16BC4"/>
    <w:rsid w:val="00E16E7F"/>
    <w:rsid w:val="00E17286"/>
    <w:rsid w:val="00E174E7"/>
    <w:rsid w:val="00E178B4"/>
    <w:rsid w:val="00E17D20"/>
    <w:rsid w:val="00E17D8F"/>
    <w:rsid w:val="00E20B98"/>
    <w:rsid w:val="00E20C14"/>
    <w:rsid w:val="00E20C63"/>
    <w:rsid w:val="00E20D38"/>
    <w:rsid w:val="00E2235B"/>
    <w:rsid w:val="00E227D4"/>
    <w:rsid w:val="00E22C2A"/>
    <w:rsid w:val="00E23485"/>
    <w:rsid w:val="00E235B8"/>
    <w:rsid w:val="00E2377C"/>
    <w:rsid w:val="00E23C31"/>
    <w:rsid w:val="00E23C60"/>
    <w:rsid w:val="00E23DAE"/>
    <w:rsid w:val="00E23EC8"/>
    <w:rsid w:val="00E246EE"/>
    <w:rsid w:val="00E247FB"/>
    <w:rsid w:val="00E2483A"/>
    <w:rsid w:val="00E249D8"/>
    <w:rsid w:val="00E24B92"/>
    <w:rsid w:val="00E24F3F"/>
    <w:rsid w:val="00E253A6"/>
    <w:rsid w:val="00E262B3"/>
    <w:rsid w:val="00E265A9"/>
    <w:rsid w:val="00E27091"/>
    <w:rsid w:val="00E277D7"/>
    <w:rsid w:val="00E27809"/>
    <w:rsid w:val="00E2799B"/>
    <w:rsid w:val="00E279FD"/>
    <w:rsid w:val="00E27AD5"/>
    <w:rsid w:val="00E3013D"/>
    <w:rsid w:val="00E301D5"/>
    <w:rsid w:val="00E30604"/>
    <w:rsid w:val="00E3084A"/>
    <w:rsid w:val="00E30B70"/>
    <w:rsid w:val="00E30D84"/>
    <w:rsid w:val="00E310AB"/>
    <w:rsid w:val="00E31492"/>
    <w:rsid w:val="00E315D4"/>
    <w:rsid w:val="00E319DE"/>
    <w:rsid w:val="00E31B7A"/>
    <w:rsid w:val="00E31D08"/>
    <w:rsid w:val="00E32893"/>
    <w:rsid w:val="00E3289E"/>
    <w:rsid w:val="00E32B34"/>
    <w:rsid w:val="00E33042"/>
    <w:rsid w:val="00E33333"/>
    <w:rsid w:val="00E3365F"/>
    <w:rsid w:val="00E336B4"/>
    <w:rsid w:val="00E3387D"/>
    <w:rsid w:val="00E33955"/>
    <w:rsid w:val="00E3397D"/>
    <w:rsid w:val="00E33F89"/>
    <w:rsid w:val="00E34230"/>
    <w:rsid w:val="00E343A1"/>
    <w:rsid w:val="00E344E5"/>
    <w:rsid w:val="00E34DBC"/>
    <w:rsid w:val="00E352BA"/>
    <w:rsid w:val="00E35335"/>
    <w:rsid w:val="00E357E3"/>
    <w:rsid w:val="00E359E3"/>
    <w:rsid w:val="00E35E9C"/>
    <w:rsid w:val="00E35FD7"/>
    <w:rsid w:val="00E36229"/>
    <w:rsid w:val="00E36493"/>
    <w:rsid w:val="00E364B3"/>
    <w:rsid w:val="00E365A7"/>
    <w:rsid w:val="00E36C42"/>
    <w:rsid w:val="00E36D78"/>
    <w:rsid w:val="00E37298"/>
    <w:rsid w:val="00E3764E"/>
    <w:rsid w:val="00E37937"/>
    <w:rsid w:val="00E40097"/>
    <w:rsid w:val="00E40AD9"/>
    <w:rsid w:val="00E40BB5"/>
    <w:rsid w:val="00E40CD3"/>
    <w:rsid w:val="00E41145"/>
    <w:rsid w:val="00E416DD"/>
    <w:rsid w:val="00E418F9"/>
    <w:rsid w:val="00E41EB7"/>
    <w:rsid w:val="00E4222A"/>
    <w:rsid w:val="00E423DF"/>
    <w:rsid w:val="00E4248A"/>
    <w:rsid w:val="00E428B0"/>
    <w:rsid w:val="00E42A43"/>
    <w:rsid w:val="00E430B6"/>
    <w:rsid w:val="00E432A6"/>
    <w:rsid w:val="00E43EB2"/>
    <w:rsid w:val="00E45175"/>
    <w:rsid w:val="00E451C7"/>
    <w:rsid w:val="00E458C4"/>
    <w:rsid w:val="00E45951"/>
    <w:rsid w:val="00E45AF4"/>
    <w:rsid w:val="00E45C8B"/>
    <w:rsid w:val="00E45ECF"/>
    <w:rsid w:val="00E4600D"/>
    <w:rsid w:val="00E4634D"/>
    <w:rsid w:val="00E4655B"/>
    <w:rsid w:val="00E46B3D"/>
    <w:rsid w:val="00E475E5"/>
    <w:rsid w:val="00E479C3"/>
    <w:rsid w:val="00E47BB2"/>
    <w:rsid w:val="00E47BF0"/>
    <w:rsid w:val="00E50348"/>
    <w:rsid w:val="00E50423"/>
    <w:rsid w:val="00E504DD"/>
    <w:rsid w:val="00E50B52"/>
    <w:rsid w:val="00E50BCE"/>
    <w:rsid w:val="00E51368"/>
    <w:rsid w:val="00E5147A"/>
    <w:rsid w:val="00E516E8"/>
    <w:rsid w:val="00E517E6"/>
    <w:rsid w:val="00E51DA8"/>
    <w:rsid w:val="00E522A3"/>
    <w:rsid w:val="00E52C80"/>
    <w:rsid w:val="00E52DC1"/>
    <w:rsid w:val="00E52F34"/>
    <w:rsid w:val="00E53138"/>
    <w:rsid w:val="00E539D7"/>
    <w:rsid w:val="00E53A9F"/>
    <w:rsid w:val="00E543BB"/>
    <w:rsid w:val="00E54543"/>
    <w:rsid w:val="00E54827"/>
    <w:rsid w:val="00E54967"/>
    <w:rsid w:val="00E549CD"/>
    <w:rsid w:val="00E549D3"/>
    <w:rsid w:val="00E54A95"/>
    <w:rsid w:val="00E54DD6"/>
    <w:rsid w:val="00E5569B"/>
    <w:rsid w:val="00E55CC5"/>
    <w:rsid w:val="00E55D11"/>
    <w:rsid w:val="00E561B4"/>
    <w:rsid w:val="00E5623B"/>
    <w:rsid w:val="00E56357"/>
    <w:rsid w:val="00E565F8"/>
    <w:rsid w:val="00E56C78"/>
    <w:rsid w:val="00E56D28"/>
    <w:rsid w:val="00E5709A"/>
    <w:rsid w:val="00E5761B"/>
    <w:rsid w:val="00E5765C"/>
    <w:rsid w:val="00E57C36"/>
    <w:rsid w:val="00E57C5F"/>
    <w:rsid w:val="00E57D31"/>
    <w:rsid w:val="00E57D6C"/>
    <w:rsid w:val="00E60204"/>
    <w:rsid w:val="00E60DB6"/>
    <w:rsid w:val="00E60E99"/>
    <w:rsid w:val="00E61510"/>
    <w:rsid w:val="00E61B20"/>
    <w:rsid w:val="00E61B4E"/>
    <w:rsid w:val="00E61F58"/>
    <w:rsid w:val="00E6206C"/>
    <w:rsid w:val="00E621B3"/>
    <w:rsid w:val="00E62362"/>
    <w:rsid w:val="00E62544"/>
    <w:rsid w:val="00E63270"/>
    <w:rsid w:val="00E63336"/>
    <w:rsid w:val="00E63A34"/>
    <w:rsid w:val="00E63DF5"/>
    <w:rsid w:val="00E63EA1"/>
    <w:rsid w:val="00E64310"/>
    <w:rsid w:val="00E64774"/>
    <w:rsid w:val="00E652D3"/>
    <w:rsid w:val="00E65376"/>
    <w:rsid w:val="00E65FBC"/>
    <w:rsid w:val="00E66285"/>
    <w:rsid w:val="00E67790"/>
    <w:rsid w:val="00E67EF0"/>
    <w:rsid w:val="00E70D78"/>
    <w:rsid w:val="00E71937"/>
    <w:rsid w:val="00E72619"/>
    <w:rsid w:val="00E72824"/>
    <w:rsid w:val="00E72C93"/>
    <w:rsid w:val="00E72D22"/>
    <w:rsid w:val="00E73226"/>
    <w:rsid w:val="00E733EC"/>
    <w:rsid w:val="00E73EA8"/>
    <w:rsid w:val="00E74817"/>
    <w:rsid w:val="00E748A0"/>
    <w:rsid w:val="00E74CD4"/>
    <w:rsid w:val="00E74E50"/>
    <w:rsid w:val="00E750A8"/>
    <w:rsid w:val="00E750AF"/>
    <w:rsid w:val="00E754AE"/>
    <w:rsid w:val="00E75820"/>
    <w:rsid w:val="00E75C26"/>
    <w:rsid w:val="00E75C67"/>
    <w:rsid w:val="00E76299"/>
    <w:rsid w:val="00E76CB6"/>
    <w:rsid w:val="00E76D97"/>
    <w:rsid w:val="00E76F4F"/>
    <w:rsid w:val="00E7763E"/>
    <w:rsid w:val="00E77681"/>
    <w:rsid w:val="00E777AF"/>
    <w:rsid w:val="00E77D5E"/>
    <w:rsid w:val="00E80049"/>
    <w:rsid w:val="00E800E6"/>
    <w:rsid w:val="00E801F8"/>
    <w:rsid w:val="00E80243"/>
    <w:rsid w:val="00E8025F"/>
    <w:rsid w:val="00E8034E"/>
    <w:rsid w:val="00E804F5"/>
    <w:rsid w:val="00E80E2D"/>
    <w:rsid w:val="00E80E5D"/>
    <w:rsid w:val="00E815C3"/>
    <w:rsid w:val="00E820DA"/>
    <w:rsid w:val="00E82154"/>
    <w:rsid w:val="00E82939"/>
    <w:rsid w:val="00E829BA"/>
    <w:rsid w:val="00E82C4D"/>
    <w:rsid w:val="00E82C9E"/>
    <w:rsid w:val="00E83255"/>
    <w:rsid w:val="00E83417"/>
    <w:rsid w:val="00E835E6"/>
    <w:rsid w:val="00E83C43"/>
    <w:rsid w:val="00E83D8D"/>
    <w:rsid w:val="00E844D7"/>
    <w:rsid w:val="00E8496D"/>
    <w:rsid w:val="00E84A49"/>
    <w:rsid w:val="00E8507B"/>
    <w:rsid w:val="00E8530C"/>
    <w:rsid w:val="00E86055"/>
    <w:rsid w:val="00E86107"/>
    <w:rsid w:val="00E86C97"/>
    <w:rsid w:val="00E86D10"/>
    <w:rsid w:val="00E87308"/>
    <w:rsid w:val="00E87469"/>
    <w:rsid w:val="00E874FF"/>
    <w:rsid w:val="00E8756C"/>
    <w:rsid w:val="00E87595"/>
    <w:rsid w:val="00E87BB6"/>
    <w:rsid w:val="00E87FE1"/>
    <w:rsid w:val="00E90AB5"/>
    <w:rsid w:val="00E91239"/>
    <w:rsid w:val="00E9194A"/>
    <w:rsid w:val="00E919B8"/>
    <w:rsid w:val="00E91AF2"/>
    <w:rsid w:val="00E91DB7"/>
    <w:rsid w:val="00E921D6"/>
    <w:rsid w:val="00E928DC"/>
    <w:rsid w:val="00E92B5B"/>
    <w:rsid w:val="00E92CFC"/>
    <w:rsid w:val="00E9387E"/>
    <w:rsid w:val="00E93CA2"/>
    <w:rsid w:val="00E93D09"/>
    <w:rsid w:val="00E93EB8"/>
    <w:rsid w:val="00E941AA"/>
    <w:rsid w:val="00E94454"/>
    <w:rsid w:val="00E9541B"/>
    <w:rsid w:val="00E95465"/>
    <w:rsid w:val="00E95BC6"/>
    <w:rsid w:val="00E95F4F"/>
    <w:rsid w:val="00E963A9"/>
    <w:rsid w:val="00E965FC"/>
    <w:rsid w:val="00E96B5C"/>
    <w:rsid w:val="00E9782C"/>
    <w:rsid w:val="00E97B7C"/>
    <w:rsid w:val="00EA0341"/>
    <w:rsid w:val="00EA0652"/>
    <w:rsid w:val="00EA0870"/>
    <w:rsid w:val="00EA0ED4"/>
    <w:rsid w:val="00EA12FF"/>
    <w:rsid w:val="00EA17D9"/>
    <w:rsid w:val="00EA1D85"/>
    <w:rsid w:val="00EA1DD3"/>
    <w:rsid w:val="00EA21DC"/>
    <w:rsid w:val="00EA2318"/>
    <w:rsid w:val="00EA2570"/>
    <w:rsid w:val="00EA28E0"/>
    <w:rsid w:val="00EA2B3B"/>
    <w:rsid w:val="00EA2B3D"/>
    <w:rsid w:val="00EA2E65"/>
    <w:rsid w:val="00EA2F8A"/>
    <w:rsid w:val="00EA343E"/>
    <w:rsid w:val="00EA397A"/>
    <w:rsid w:val="00EA4819"/>
    <w:rsid w:val="00EA4849"/>
    <w:rsid w:val="00EA4907"/>
    <w:rsid w:val="00EA4B09"/>
    <w:rsid w:val="00EA4BB5"/>
    <w:rsid w:val="00EA4D4A"/>
    <w:rsid w:val="00EA4DE6"/>
    <w:rsid w:val="00EA5014"/>
    <w:rsid w:val="00EA5062"/>
    <w:rsid w:val="00EA5DAD"/>
    <w:rsid w:val="00EA66BC"/>
    <w:rsid w:val="00EA6732"/>
    <w:rsid w:val="00EA6852"/>
    <w:rsid w:val="00EA6BBC"/>
    <w:rsid w:val="00EA6F7C"/>
    <w:rsid w:val="00EA7915"/>
    <w:rsid w:val="00EA7B88"/>
    <w:rsid w:val="00EA7C98"/>
    <w:rsid w:val="00EB0149"/>
    <w:rsid w:val="00EB02F1"/>
    <w:rsid w:val="00EB05AB"/>
    <w:rsid w:val="00EB05F9"/>
    <w:rsid w:val="00EB0B92"/>
    <w:rsid w:val="00EB0E8D"/>
    <w:rsid w:val="00EB136B"/>
    <w:rsid w:val="00EB15D1"/>
    <w:rsid w:val="00EB1965"/>
    <w:rsid w:val="00EB1BA3"/>
    <w:rsid w:val="00EB1C16"/>
    <w:rsid w:val="00EB216C"/>
    <w:rsid w:val="00EB2595"/>
    <w:rsid w:val="00EB2624"/>
    <w:rsid w:val="00EB264D"/>
    <w:rsid w:val="00EB267E"/>
    <w:rsid w:val="00EB2DAA"/>
    <w:rsid w:val="00EB2E9F"/>
    <w:rsid w:val="00EB3040"/>
    <w:rsid w:val="00EB311E"/>
    <w:rsid w:val="00EB3310"/>
    <w:rsid w:val="00EB376A"/>
    <w:rsid w:val="00EB39B1"/>
    <w:rsid w:val="00EB4198"/>
    <w:rsid w:val="00EB43B7"/>
    <w:rsid w:val="00EB497D"/>
    <w:rsid w:val="00EB4A84"/>
    <w:rsid w:val="00EB4FE5"/>
    <w:rsid w:val="00EB5094"/>
    <w:rsid w:val="00EB57E1"/>
    <w:rsid w:val="00EB5A7F"/>
    <w:rsid w:val="00EB5DFC"/>
    <w:rsid w:val="00EB6213"/>
    <w:rsid w:val="00EB64F2"/>
    <w:rsid w:val="00EB67F1"/>
    <w:rsid w:val="00EB681D"/>
    <w:rsid w:val="00EB6B3C"/>
    <w:rsid w:val="00EB73D2"/>
    <w:rsid w:val="00EC00BC"/>
    <w:rsid w:val="00EC016F"/>
    <w:rsid w:val="00EC030B"/>
    <w:rsid w:val="00EC0357"/>
    <w:rsid w:val="00EC0430"/>
    <w:rsid w:val="00EC0753"/>
    <w:rsid w:val="00EC0869"/>
    <w:rsid w:val="00EC09E1"/>
    <w:rsid w:val="00EC0EEC"/>
    <w:rsid w:val="00EC1A98"/>
    <w:rsid w:val="00EC1B76"/>
    <w:rsid w:val="00EC203F"/>
    <w:rsid w:val="00EC2283"/>
    <w:rsid w:val="00EC2D82"/>
    <w:rsid w:val="00EC324F"/>
    <w:rsid w:val="00EC3619"/>
    <w:rsid w:val="00EC36C9"/>
    <w:rsid w:val="00EC3F08"/>
    <w:rsid w:val="00EC4189"/>
    <w:rsid w:val="00EC42E5"/>
    <w:rsid w:val="00EC433C"/>
    <w:rsid w:val="00EC4AFF"/>
    <w:rsid w:val="00EC4C99"/>
    <w:rsid w:val="00EC4E1F"/>
    <w:rsid w:val="00EC50E5"/>
    <w:rsid w:val="00EC518D"/>
    <w:rsid w:val="00EC51BA"/>
    <w:rsid w:val="00EC53D7"/>
    <w:rsid w:val="00EC554A"/>
    <w:rsid w:val="00EC5575"/>
    <w:rsid w:val="00EC5FC2"/>
    <w:rsid w:val="00EC5FD1"/>
    <w:rsid w:val="00EC6081"/>
    <w:rsid w:val="00EC6295"/>
    <w:rsid w:val="00EC6544"/>
    <w:rsid w:val="00EC6D75"/>
    <w:rsid w:val="00EC77E4"/>
    <w:rsid w:val="00EC79D1"/>
    <w:rsid w:val="00EC7A0E"/>
    <w:rsid w:val="00EC7DC4"/>
    <w:rsid w:val="00EC7F7C"/>
    <w:rsid w:val="00ED0439"/>
    <w:rsid w:val="00ED0540"/>
    <w:rsid w:val="00ED073C"/>
    <w:rsid w:val="00ED08EF"/>
    <w:rsid w:val="00ED0B6D"/>
    <w:rsid w:val="00ED1406"/>
    <w:rsid w:val="00ED1C16"/>
    <w:rsid w:val="00ED1CDE"/>
    <w:rsid w:val="00ED201F"/>
    <w:rsid w:val="00ED21DC"/>
    <w:rsid w:val="00ED22E7"/>
    <w:rsid w:val="00ED26A6"/>
    <w:rsid w:val="00ED3148"/>
    <w:rsid w:val="00ED35B0"/>
    <w:rsid w:val="00ED3622"/>
    <w:rsid w:val="00ED3698"/>
    <w:rsid w:val="00ED374A"/>
    <w:rsid w:val="00ED376F"/>
    <w:rsid w:val="00ED4813"/>
    <w:rsid w:val="00ED51E9"/>
    <w:rsid w:val="00ED567E"/>
    <w:rsid w:val="00ED5A2B"/>
    <w:rsid w:val="00ED5E78"/>
    <w:rsid w:val="00ED61D2"/>
    <w:rsid w:val="00ED677F"/>
    <w:rsid w:val="00ED6852"/>
    <w:rsid w:val="00ED709E"/>
    <w:rsid w:val="00EE097D"/>
    <w:rsid w:val="00EE0CFE"/>
    <w:rsid w:val="00EE0F33"/>
    <w:rsid w:val="00EE124F"/>
    <w:rsid w:val="00EE12C4"/>
    <w:rsid w:val="00EE14D2"/>
    <w:rsid w:val="00EE16A0"/>
    <w:rsid w:val="00EE1CC9"/>
    <w:rsid w:val="00EE1D5F"/>
    <w:rsid w:val="00EE24F5"/>
    <w:rsid w:val="00EE2518"/>
    <w:rsid w:val="00EE28D9"/>
    <w:rsid w:val="00EE2A4A"/>
    <w:rsid w:val="00EE2E99"/>
    <w:rsid w:val="00EE3042"/>
    <w:rsid w:val="00EE38AD"/>
    <w:rsid w:val="00EE3AEB"/>
    <w:rsid w:val="00EE3BF7"/>
    <w:rsid w:val="00EE3CB4"/>
    <w:rsid w:val="00EE3D6D"/>
    <w:rsid w:val="00EE4271"/>
    <w:rsid w:val="00EE4677"/>
    <w:rsid w:val="00EE4856"/>
    <w:rsid w:val="00EE4889"/>
    <w:rsid w:val="00EE4E11"/>
    <w:rsid w:val="00EE4E80"/>
    <w:rsid w:val="00EE52D0"/>
    <w:rsid w:val="00EE5754"/>
    <w:rsid w:val="00EE64EA"/>
    <w:rsid w:val="00EE6643"/>
    <w:rsid w:val="00EE66D4"/>
    <w:rsid w:val="00EE6C5C"/>
    <w:rsid w:val="00EE6C7C"/>
    <w:rsid w:val="00EE6F6F"/>
    <w:rsid w:val="00EE71AE"/>
    <w:rsid w:val="00EE7C49"/>
    <w:rsid w:val="00EE7C80"/>
    <w:rsid w:val="00EE7F4B"/>
    <w:rsid w:val="00EF0AF8"/>
    <w:rsid w:val="00EF0ED3"/>
    <w:rsid w:val="00EF1041"/>
    <w:rsid w:val="00EF109B"/>
    <w:rsid w:val="00EF1B7E"/>
    <w:rsid w:val="00EF20C7"/>
    <w:rsid w:val="00EF2102"/>
    <w:rsid w:val="00EF2462"/>
    <w:rsid w:val="00EF2576"/>
    <w:rsid w:val="00EF25E8"/>
    <w:rsid w:val="00EF29F1"/>
    <w:rsid w:val="00EF2B8C"/>
    <w:rsid w:val="00EF2DC1"/>
    <w:rsid w:val="00EF3591"/>
    <w:rsid w:val="00EF35D3"/>
    <w:rsid w:val="00EF36C5"/>
    <w:rsid w:val="00EF3748"/>
    <w:rsid w:val="00EF37E8"/>
    <w:rsid w:val="00EF38C9"/>
    <w:rsid w:val="00EF3BB7"/>
    <w:rsid w:val="00EF3BEB"/>
    <w:rsid w:val="00EF41F3"/>
    <w:rsid w:val="00EF43A4"/>
    <w:rsid w:val="00EF4702"/>
    <w:rsid w:val="00EF4C90"/>
    <w:rsid w:val="00EF508B"/>
    <w:rsid w:val="00EF5263"/>
    <w:rsid w:val="00EF52CC"/>
    <w:rsid w:val="00EF52DF"/>
    <w:rsid w:val="00EF57EF"/>
    <w:rsid w:val="00EF5F77"/>
    <w:rsid w:val="00EF633B"/>
    <w:rsid w:val="00EF6DDB"/>
    <w:rsid w:val="00EF6EC5"/>
    <w:rsid w:val="00EF6FEE"/>
    <w:rsid w:val="00EF7317"/>
    <w:rsid w:val="00EF758E"/>
    <w:rsid w:val="00EF75E7"/>
    <w:rsid w:val="00EF7727"/>
    <w:rsid w:val="00EF7FF7"/>
    <w:rsid w:val="00F00177"/>
    <w:rsid w:val="00F00C26"/>
    <w:rsid w:val="00F00E29"/>
    <w:rsid w:val="00F01647"/>
    <w:rsid w:val="00F0187C"/>
    <w:rsid w:val="00F01D7E"/>
    <w:rsid w:val="00F01F1F"/>
    <w:rsid w:val="00F022EE"/>
    <w:rsid w:val="00F025F1"/>
    <w:rsid w:val="00F026BD"/>
    <w:rsid w:val="00F02957"/>
    <w:rsid w:val="00F02DD6"/>
    <w:rsid w:val="00F02F2D"/>
    <w:rsid w:val="00F0380A"/>
    <w:rsid w:val="00F03AB8"/>
    <w:rsid w:val="00F03CAE"/>
    <w:rsid w:val="00F0409E"/>
    <w:rsid w:val="00F041D4"/>
    <w:rsid w:val="00F04B15"/>
    <w:rsid w:val="00F04BEB"/>
    <w:rsid w:val="00F051B5"/>
    <w:rsid w:val="00F05282"/>
    <w:rsid w:val="00F05C8F"/>
    <w:rsid w:val="00F05D4F"/>
    <w:rsid w:val="00F0667B"/>
    <w:rsid w:val="00F0701B"/>
    <w:rsid w:val="00F07124"/>
    <w:rsid w:val="00F07354"/>
    <w:rsid w:val="00F0739F"/>
    <w:rsid w:val="00F07804"/>
    <w:rsid w:val="00F07E81"/>
    <w:rsid w:val="00F10041"/>
    <w:rsid w:val="00F10637"/>
    <w:rsid w:val="00F10A2A"/>
    <w:rsid w:val="00F10FD3"/>
    <w:rsid w:val="00F1112C"/>
    <w:rsid w:val="00F11969"/>
    <w:rsid w:val="00F11B30"/>
    <w:rsid w:val="00F11C25"/>
    <w:rsid w:val="00F123F9"/>
    <w:rsid w:val="00F12580"/>
    <w:rsid w:val="00F13B25"/>
    <w:rsid w:val="00F13F1F"/>
    <w:rsid w:val="00F14247"/>
    <w:rsid w:val="00F148FB"/>
    <w:rsid w:val="00F14BB6"/>
    <w:rsid w:val="00F15386"/>
    <w:rsid w:val="00F1546D"/>
    <w:rsid w:val="00F15B2E"/>
    <w:rsid w:val="00F1604D"/>
    <w:rsid w:val="00F160A3"/>
    <w:rsid w:val="00F16370"/>
    <w:rsid w:val="00F165F4"/>
    <w:rsid w:val="00F1689B"/>
    <w:rsid w:val="00F17222"/>
    <w:rsid w:val="00F17494"/>
    <w:rsid w:val="00F17AF1"/>
    <w:rsid w:val="00F17D87"/>
    <w:rsid w:val="00F17F1A"/>
    <w:rsid w:val="00F2053F"/>
    <w:rsid w:val="00F20CF4"/>
    <w:rsid w:val="00F20DCB"/>
    <w:rsid w:val="00F211C4"/>
    <w:rsid w:val="00F21229"/>
    <w:rsid w:val="00F2153E"/>
    <w:rsid w:val="00F219A8"/>
    <w:rsid w:val="00F21D69"/>
    <w:rsid w:val="00F21FFF"/>
    <w:rsid w:val="00F222EC"/>
    <w:rsid w:val="00F224CB"/>
    <w:rsid w:val="00F22961"/>
    <w:rsid w:val="00F229F0"/>
    <w:rsid w:val="00F22ED9"/>
    <w:rsid w:val="00F22FE5"/>
    <w:rsid w:val="00F23317"/>
    <w:rsid w:val="00F23454"/>
    <w:rsid w:val="00F241C1"/>
    <w:rsid w:val="00F24964"/>
    <w:rsid w:val="00F24C7F"/>
    <w:rsid w:val="00F2512F"/>
    <w:rsid w:val="00F2524E"/>
    <w:rsid w:val="00F252E2"/>
    <w:rsid w:val="00F253AE"/>
    <w:rsid w:val="00F25773"/>
    <w:rsid w:val="00F25CC9"/>
    <w:rsid w:val="00F25FCC"/>
    <w:rsid w:val="00F2608C"/>
    <w:rsid w:val="00F265C6"/>
    <w:rsid w:val="00F271B5"/>
    <w:rsid w:val="00F2725E"/>
    <w:rsid w:val="00F272A9"/>
    <w:rsid w:val="00F278A1"/>
    <w:rsid w:val="00F27913"/>
    <w:rsid w:val="00F27AAB"/>
    <w:rsid w:val="00F27F80"/>
    <w:rsid w:val="00F30092"/>
    <w:rsid w:val="00F30B60"/>
    <w:rsid w:val="00F30CD9"/>
    <w:rsid w:val="00F310C1"/>
    <w:rsid w:val="00F320CA"/>
    <w:rsid w:val="00F32A82"/>
    <w:rsid w:val="00F32E24"/>
    <w:rsid w:val="00F32EC5"/>
    <w:rsid w:val="00F33244"/>
    <w:rsid w:val="00F3336E"/>
    <w:rsid w:val="00F33763"/>
    <w:rsid w:val="00F33A3F"/>
    <w:rsid w:val="00F33AB4"/>
    <w:rsid w:val="00F33BFF"/>
    <w:rsid w:val="00F33E57"/>
    <w:rsid w:val="00F33E91"/>
    <w:rsid w:val="00F34240"/>
    <w:rsid w:val="00F34839"/>
    <w:rsid w:val="00F34861"/>
    <w:rsid w:val="00F34A0A"/>
    <w:rsid w:val="00F353B5"/>
    <w:rsid w:val="00F35638"/>
    <w:rsid w:val="00F35802"/>
    <w:rsid w:val="00F35A00"/>
    <w:rsid w:val="00F35A4B"/>
    <w:rsid w:val="00F361C3"/>
    <w:rsid w:val="00F36552"/>
    <w:rsid w:val="00F36721"/>
    <w:rsid w:val="00F36B0F"/>
    <w:rsid w:val="00F37032"/>
    <w:rsid w:val="00F378FE"/>
    <w:rsid w:val="00F37A73"/>
    <w:rsid w:val="00F40A4A"/>
    <w:rsid w:val="00F40A74"/>
    <w:rsid w:val="00F4113F"/>
    <w:rsid w:val="00F412F9"/>
    <w:rsid w:val="00F419AC"/>
    <w:rsid w:val="00F419E8"/>
    <w:rsid w:val="00F41A3D"/>
    <w:rsid w:val="00F41E3D"/>
    <w:rsid w:val="00F4262D"/>
    <w:rsid w:val="00F426E9"/>
    <w:rsid w:val="00F42A5C"/>
    <w:rsid w:val="00F42B27"/>
    <w:rsid w:val="00F42D47"/>
    <w:rsid w:val="00F430C0"/>
    <w:rsid w:val="00F431AF"/>
    <w:rsid w:val="00F432ED"/>
    <w:rsid w:val="00F43AAA"/>
    <w:rsid w:val="00F43C68"/>
    <w:rsid w:val="00F44581"/>
    <w:rsid w:val="00F44D98"/>
    <w:rsid w:val="00F45077"/>
    <w:rsid w:val="00F45170"/>
    <w:rsid w:val="00F4594B"/>
    <w:rsid w:val="00F45C16"/>
    <w:rsid w:val="00F45F42"/>
    <w:rsid w:val="00F46049"/>
    <w:rsid w:val="00F4690D"/>
    <w:rsid w:val="00F46DB2"/>
    <w:rsid w:val="00F4738F"/>
    <w:rsid w:val="00F478E7"/>
    <w:rsid w:val="00F507C0"/>
    <w:rsid w:val="00F508F9"/>
    <w:rsid w:val="00F50A71"/>
    <w:rsid w:val="00F51613"/>
    <w:rsid w:val="00F51ABE"/>
    <w:rsid w:val="00F51CE5"/>
    <w:rsid w:val="00F51F09"/>
    <w:rsid w:val="00F5255D"/>
    <w:rsid w:val="00F5287C"/>
    <w:rsid w:val="00F52C80"/>
    <w:rsid w:val="00F52CB6"/>
    <w:rsid w:val="00F531A1"/>
    <w:rsid w:val="00F53730"/>
    <w:rsid w:val="00F53CB1"/>
    <w:rsid w:val="00F541FC"/>
    <w:rsid w:val="00F54300"/>
    <w:rsid w:val="00F54561"/>
    <w:rsid w:val="00F545AA"/>
    <w:rsid w:val="00F546C1"/>
    <w:rsid w:val="00F54AD9"/>
    <w:rsid w:val="00F54CB1"/>
    <w:rsid w:val="00F54DA5"/>
    <w:rsid w:val="00F550B0"/>
    <w:rsid w:val="00F55520"/>
    <w:rsid w:val="00F55C80"/>
    <w:rsid w:val="00F55E78"/>
    <w:rsid w:val="00F5607B"/>
    <w:rsid w:val="00F562FB"/>
    <w:rsid w:val="00F5675A"/>
    <w:rsid w:val="00F56AE5"/>
    <w:rsid w:val="00F56D2A"/>
    <w:rsid w:val="00F57111"/>
    <w:rsid w:val="00F57129"/>
    <w:rsid w:val="00F5754F"/>
    <w:rsid w:val="00F5775D"/>
    <w:rsid w:val="00F57C73"/>
    <w:rsid w:val="00F57F7D"/>
    <w:rsid w:val="00F60348"/>
    <w:rsid w:val="00F61140"/>
    <w:rsid w:val="00F61909"/>
    <w:rsid w:val="00F620CB"/>
    <w:rsid w:val="00F62718"/>
    <w:rsid w:val="00F62834"/>
    <w:rsid w:val="00F62B27"/>
    <w:rsid w:val="00F62E99"/>
    <w:rsid w:val="00F63D39"/>
    <w:rsid w:val="00F641E2"/>
    <w:rsid w:val="00F654FD"/>
    <w:rsid w:val="00F65797"/>
    <w:rsid w:val="00F657D6"/>
    <w:rsid w:val="00F65830"/>
    <w:rsid w:val="00F65E97"/>
    <w:rsid w:val="00F65EAA"/>
    <w:rsid w:val="00F66031"/>
    <w:rsid w:val="00F661E7"/>
    <w:rsid w:val="00F66340"/>
    <w:rsid w:val="00F6695C"/>
    <w:rsid w:val="00F66A5A"/>
    <w:rsid w:val="00F66F65"/>
    <w:rsid w:val="00F6747B"/>
    <w:rsid w:val="00F675DB"/>
    <w:rsid w:val="00F67ACF"/>
    <w:rsid w:val="00F67B8F"/>
    <w:rsid w:val="00F67BCF"/>
    <w:rsid w:val="00F67D2D"/>
    <w:rsid w:val="00F67D73"/>
    <w:rsid w:val="00F7009C"/>
    <w:rsid w:val="00F7059D"/>
    <w:rsid w:val="00F705AD"/>
    <w:rsid w:val="00F70668"/>
    <w:rsid w:val="00F7083C"/>
    <w:rsid w:val="00F70E32"/>
    <w:rsid w:val="00F710BB"/>
    <w:rsid w:val="00F719B7"/>
    <w:rsid w:val="00F72711"/>
    <w:rsid w:val="00F72804"/>
    <w:rsid w:val="00F733DD"/>
    <w:rsid w:val="00F733F2"/>
    <w:rsid w:val="00F734EC"/>
    <w:rsid w:val="00F7385C"/>
    <w:rsid w:val="00F73CE8"/>
    <w:rsid w:val="00F74022"/>
    <w:rsid w:val="00F74097"/>
    <w:rsid w:val="00F740A9"/>
    <w:rsid w:val="00F74437"/>
    <w:rsid w:val="00F74747"/>
    <w:rsid w:val="00F747F8"/>
    <w:rsid w:val="00F74A2F"/>
    <w:rsid w:val="00F74E3A"/>
    <w:rsid w:val="00F750EA"/>
    <w:rsid w:val="00F751DE"/>
    <w:rsid w:val="00F75694"/>
    <w:rsid w:val="00F756FA"/>
    <w:rsid w:val="00F757CD"/>
    <w:rsid w:val="00F75BDB"/>
    <w:rsid w:val="00F75F7E"/>
    <w:rsid w:val="00F76C8E"/>
    <w:rsid w:val="00F76D03"/>
    <w:rsid w:val="00F76F49"/>
    <w:rsid w:val="00F76FBC"/>
    <w:rsid w:val="00F772DE"/>
    <w:rsid w:val="00F774BC"/>
    <w:rsid w:val="00F77A41"/>
    <w:rsid w:val="00F77CB8"/>
    <w:rsid w:val="00F77D30"/>
    <w:rsid w:val="00F77E34"/>
    <w:rsid w:val="00F80BE2"/>
    <w:rsid w:val="00F80E72"/>
    <w:rsid w:val="00F81168"/>
    <w:rsid w:val="00F814CD"/>
    <w:rsid w:val="00F8156B"/>
    <w:rsid w:val="00F81AFE"/>
    <w:rsid w:val="00F820E0"/>
    <w:rsid w:val="00F82663"/>
    <w:rsid w:val="00F8285C"/>
    <w:rsid w:val="00F83319"/>
    <w:rsid w:val="00F83646"/>
    <w:rsid w:val="00F8375B"/>
    <w:rsid w:val="00F838F7"/>
    <w:rsid w:val="00F83E32"/>
    <w:rsid w:val="00F841D0"/>
    <w:rsid w:val="00F8493A"/>
    <w:rsid w:val="00F84A9A"/>
    <w:rsid w:val="00F84BA1"/>
    <w:rsid w:val="00F8510B"/>
    <w:rsid w:val="00F85707"/>
    <w:rsid w:val="00F86169"/>
    <w:rsid w:val="00F8626C"/>
    <w:rsid w:val="00F867E4"/>
    <w:rsid w:val="00F86814"/>
    <w:rsid w:val="00F86EB3"/>
    <w:rsid w:val="00F8714B"/>
    <w:rsid w:val="00F8720A"/>
    <w:rsid w:val="00F8720B"/>
    <w:rsid w:val="00F872EF"/>
    <w:rsid w:val="00F8735B"/>
    <w:rsid w:val="00F8745B"/>
    <w:rsid w:val="00F87951"/>
    <w:rsid w:val="00F87AB5"/>
    <w:rsid w:val="00F87B02"/>
    <w:rsid w:val="00F87E94"/>
    <w:rsid w:val="00F902B0"/>
    <w:rsid w:val="00F902CC"/>
    <w:rsid w:val="00F905D1"/>
    <w:rsid w:val="00F913DA"/>
    <w:rsid w:val="00F9181E"/>
    <w:rsid w:val="00F91BB1"/>
    <w:rsid w:val="00F920F2"/>
    <w:rsid w:val="00F922A5"/>
    <w:rsid w:val="00F92874"/>
    <w:rsid w:val="00F92D29"/>
    <w:rsid w:val="00F92EDC"/>
    <w:rsid w:val="00F92FCB"/>
    <w:rsid w:val="00F93279"/>
    <w:rsid w:val="00F93293"/>
    <w:rsid w:val="00F934AC"/>
    <w:rsid w:val="00F93628"/>
    <w:rsid w:val="00F93665"/>
    <w:rsid w:val="00F93678"/>
    <w:rsid w:val="00F93DB3"/>
    <w:rsid w:val="00F941F8"/>
    <w:rsid w:val="00F9450E"/>
    <w:rsid w:val="00F95002"/>
    <w:rsid w:val="00F95251"/>
    <w:rsid w:val="00F959D1"/>
    <w:rsid w:val="00F95A6D"/>
    <w:rsid w:val="00F95B73"/>
    <w:rsid w:val="00F95EDE"/>
    <w:rsid w:val="00F95FB7"/>
    <w:rsid w:val="00F961AB"/>
    <w:rsid w:val="00F96FD3"/>
    <w:rsid w:val="00F975FE"/>
    <w:rsid w:val="00F97689"/>
    <w:rsid w:val="00F97843"/>
    <w:rsid w:val="00F9791F"/>
    <w:rsid w:val="00F97993"/>
    <w:rsid w:val="00F97CF6"/>
    <w:rsid w:val="00FA01F7"/>
    <w:rsid w:val="00FA029C"/>
    <w:rsid w:val="00FA04FB"/>
    <w:rsid w:val="00FA052D"/>
    <w:rsid w:val="00FA065E"/>
    <w:rsid w:val="00FA0807"/>
    <w:rsid w:val="00FA0833"/>
    <w:rsid w:val="00FA0889"/>
    <w:rsid w:val="00FA0A84"/>
    <w:rsid w:val="00FA0B45"/>
    <w:rsid w:val="00FA0BEB"/>
    <w:rsid w:val="00FA0DCF"/>
    <w:rsid w:val="00FA1180"/>
    <w:rsid w:val="00FA1D33"/>
    <w:rsid w:val="00FA2131"/>
    <w:rsid w:val="00FA22DC"/>
    <w:rsid w:val="00FA283F"/>
    <w:rsid w:val="00FA302D"/>
    <w:rsid w:val="00FA3063"/>
    <w:rsid w:val="00FA3E72"/>
    <w:rsid w:val="00FA40E3"/>
    <w:rsid w:val="00FA40E6"/>
    <w:rsid w:val="00FA428A"/>
    <w:rsid w:val="00FA436F"/>
    <w:rsid w:val="00FA4523"/>
    <w:rsid w:val="00FA4C3C"/>
    <w:rsid w:val="00FA4C44"/>
    <w:rsid w:val="00FA52F6"/>
    <w:rsid w:val="00FA5656"/>
    <w:rsid w:val="00FA5A53"/>
    <w:rsid w:val="00FA5E5C"/>
    <w:rsid w:val="00FA601D"/>
    <w:rsid w:val="00FA66DB"/>
    <w:rsid w:val="00FA6835"/>
    <w:rsid w:val="00FA6F2D"/>
    <w:rsid w:val="00FA723C"/>
    <w:rsid w:val="00FA775B"/>
    <w:rsid w:val="00FA7947"/>
    <w:rsid w:val="00FA7B36"/>
    <w:rsid w:val="00FA7C0B"/>
    <w:rsid w:val="00FA7C1B"/>
    <w:rsid w:val="00FA7DAB"/>
    <w:rsid w:val="00FA7F18"/>
    <w:rsid w:val="00FB00CA"/>
    <w:rsid w:val="00FB0116"/>
    <w:rsid w:val="00FB05EB"/>
    <w:rsid w:val="00FB060A"/>
    <w:rsid w:val="00FB0EF6"/>
    <w:rsid w:val="00FB0F9B"/>
    <w:rsid w:val="00FB1394"/>
    <w:rsid w:val="00FB1778"/>
    <w:rsid w:val="00FB1855"/>
    <w:rsid w:val="00FB185C"/>
    <w:rsid w:val="00FB1ED3"/>
    <w:rsid w:val="00FB250C"/>
    <w:rsid w:val="00FB2723"/>
    <w:rsid w:val="00FB2CFD"/>
    <w:rsid w:val="00FB3154"/>
    <w:rsid w:val="00FB3890"/>
    <w:rsid w:val="00FB3A15"/>
    <w:rsid w:val="00FB3CEC"/>
    <w:rsid w:val="00FB3D2F"/>
    <w:rsid w:val="00FB4336"/>
    <w:rsid w:val="00FB44D8"/>
    <w:rsid w:val="00FB47D3"/>
    <w:rsid w:val="00FB4F76"/>
    <w:rsid w:val="00FB52CD"/>
    <w:rsid w:val="00FB5A80"/>
    <w:rsid w:val="00FB5C56"/>
    <w:rsid w:val="00FB5C63"/>
    <w:rsid w:val="00FB5D30"/>
    <w:rsid w:val="00FB5EDC"/>
    <w:rsid w:val="00FB62D3"/>
    <w:rsid w:val="00FB6432"/>
    <w:rsid w:val="00FB6518"/>
    <w:rsid w:val="00FB66BB"/>
    <w:rsid w:val="00FB683C"/>
    <w:rsid w:val="00FB6D49"/>
    <w:rsid w:val="00FB6F2B"/>
    <w:rsid w:val="00FB7284"/>
    <w:rsid w:val="00FB7EBB"/>
    <w:rsid w:val="00FC0681"/>
    <w:rsid w:val="00FC09C1"/>
    <w:rsid w:val="00FC0FAE"/>
    <w:rsid w:val="00FC10AA"/>
    <w:rsid w:val="00FC1234"/>
    <w:rsid w:val="00FC1644"/>
    <w:rsid w:val="00FC186A"/>
    <w:rsid w:val="00FC259D"/>
    <w:rsid w:val="00FC29C5"/>
    <w:rsid w:val="00FC2BB4"/>
    <w:rsid w:val="00FC302B"/>
    <w:rsid w:val="00FC3231"/>
    <w:rsid w:val="00FC351A"/>
    <w:rsid w:val="00FC3C2E"/>
    <w:rsid w:val="00FC3CFC"/>
    <w:rsid w:val="00FC3EB3"/>
    <w:rsid w:val="00FC4256"/>
    <w:rsid w:val="00FC44A2"/>
    <w:rsid w:val="00FC44D7"/>
    <w:rsid w:val="00FC4934"/>
    <w:rsid w:val="00FC4DAE"/>
    <w:rsid w:val="00FC507D"/>
    <w:rsid w:val="00FC50A9"/>
    <w:rsid w:val="00FC5136"/>
    <w:rsid w:val="00FC5262"/>
    <w:rsid w:val="00FC5385"/>
    <w:rsid w:val="00FC5F21"/>
    <w:rsid w:val="00FC6222"/>
    <w:rsid w:val="00FC63CE"/>
    <w:rsid w:val="00FC64FE"/>
    <w:rsid w:val="00FC6759"/>
    <w:rsid w:val="00FC6823"/>
    <w:rsid w:val="00FC6FE3"/>
    <w:rsid w:val="00FC72C0"/>
    <w:rsid w:val="00FC7703"/>
    <w:rsid w:val="00FD002A"/>
    <w:rsid w:val="00FD009D"/>
    <w:rsid w:val="00FD02F6"/>
    <w:rsid w:val="00FD0373"/>
    <w:rsid w:val="00FD1187"/>
    <w:rsid w:val="00FD163C"/>
    <w:rsid w:val="00FD166E"/>
    <w:rsid w:val="00FD1AA1"/>
    <w:rsid w:val="00FD1ACC"/>
    <w:rsid w:val="00FD1DB5"/>
    <w:rsid w:val="00FD25EB"/>
    <w:rsid w:val="00FD28F6"/>
    <w:rsid w:val="00FD2E2C"/>
    <w:rsid w:val="00FD308D"/>
    <w:rsid w:val="00FD346E"/>
    <w:rsid w:val="00FD3541"/>
    <w:rsid w:val="00FD4343"/>
    <w:rsid w:val="00FD43E8"/>
    <w:rsid w:val="00FD46E4"/>
    <w:rsid w:val="00FD4B2B"/>
    <w:rsid w:val="00FD530C"/>
    <w:rsid w:val="00FD573F"/>
    <w:rsid w:val="00FD59DB"/>
    <w:rsid w:val="00FD5D73"/>
    <w:rsid w:val="00FD5DC4"/>
    <w:rsid w:val="00FD5E84"/>
    <w:rsid w:val="00FD5FAD"/>
    <w:rsid w:val="00FD62C7"/>
    <w:rsid w:val="00FD62F4"/>
    <w:rsid w:val="00FD65D3"/>
    <w:rsid w:val="00FD69D1"/>
    <w:rsid w:val="00FD6AFF"/>
    <w:rsid w:val="00FD6FF5"/>
    <w:rsid w:val="00FD702B"/>
    <w:rsid w:val="00FD793C"/>
    <w:rsid w:val="00FD7ED5"/>
    <w:rsid w:val="00FE00A8"/>
    <w:rsid w:val="00FE047A"/>
    <w:rsid w:val="00FE052E"/>
    <w:rsid w:val="00FE0A2A"/>
    <w:rsid w:val="00FE0ABC"/>
    <w:rsid w:val="00FE0AD9"/>
    <w:rsid w:val="00FE0AE6"/>
    <w:rsid w:val="00FE0FAF"/>
    <w:rsid w:val="00FE287D"/>
    <w:rsid w:val="00FE2B00"/>
    <w:rsid w:val="00FE2F1E"/>
    <w:rsid w:val="00FE2FAE"/>
    <w:rsid w:val="00FE30D1"/>
    <w:rsid w:val="00FE3DF9"/>
    <w:rsid w:val="00FE3EE3"/>
    <w:rsid w:val="00FE46E4"/>
    <w:rsid w:val="00FE530F"/>
    <w:rsid w:val="00FE57ED"/>
    <w:rsid w:val="00FE59BF"/>
    <w:rsid w:val="00FE5E2D"/>
    <w:rsid w:val="00FE60AA"/>
    <w:rsid w:val="00FE64E5"/>
    <w:rsid w:val="00FE67C2"/>
    <w:rsid w:val="00FE6D92"/>
    <w:rsid w:val="00FE6DF7"/>
    <w:rsid w:val="00FE70ED"/>
    <w:rsid w:val="00FE72ED"/>
    <w:rsid w:val="00FE7682"/>
    <w:rsid w:val="00FE7B72"/>
    <w:rsid w:val="00FE7C2A"/>
    <w:rsid w:val="00FE7CE1"/>
    <w:rsid w:val="00FF04CE"/>
    <w:rsid w:val="00FF08AE"/>
    <w:rsid w:val="00FF0EE9"/>
    <w:rsid w:val="00FF16BA"/>
    <w:rsid w:val="00FF1A05"/>
    <w:rsid w:val="00FF2467"/>
    <w:rsid w:val="00FF27BD"/>
    <w:rsid w:val="00FF2E1A"/>
    <w:rsid w:val="00FF3146"/>
    <w:rsid w:val="00FF3A54"/>
    <w:rsid w:val="00FF3ADE"/>
    <w:rsid w:val="00FF3CD2"/>
    <w:rsid w:val="00FF4428"/>
    <w:rsid w:val="00FF4A60"/>
    <w:rsid w:val="00FF4AAD"/>
    <w:rsid w:val="00FF4C8A"/>
    <w:rsid w:val="00FF4D7A"/>
    <w:rsid w:val="00FF50BA"/>
    <w:rsid w:val="00FF5390"/>
    <w:rsid w:val="00FF53C4"/>
    <w:rsid w:val="00FF5A50"/>
    <w:rsid w:val="00FF5BE8"/>
    <w:rsid w:val="00FF5E0E"/>
    <w:rsid w:val="00FF649D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</o:shapedefaults>
    <o:shapelayout v:ext="edit">
      <o:idmap v:ext="edit" data="2"/>
    </o:shapelayout>
  </w:shapeDefaults>
  <w:decimalSymbol w:val="."/>
  <w:listSeparator w:val=","/>
  <w14:docId w14:val="383D3D52"/>
  <w15:docId w15:val="{4F6DFC39-0150-420A-845C-EEEDADC5D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75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CE1C2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CE1C2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E1C27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CE1C27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CE1C27"/>
    <w:rPr>
      <w:b/>
      <w:bCs/>
    </w:rPr>
  </w:style>
  <w:style w:type="paragraph" w:styleId="ListBullet">
    <w:name w:val="List Bullet"/>
    <w:basedOn w:val="Normal"/>
    <w:rsid w:val="00CE1C2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CE1C2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CE1C2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CE1C2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CE1C2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CE1C2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CE1C2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CE1C27"/>
    <w:pPr>
      <w:ind w:left="284"/>
    </w:pPr>
  </w:style>
  <w:style w:type="paragraph" w:customStyle="1" w:styleId="AAFrameAddress">
    <w:name w:val="AA Frame Address"/>
    <w:basedOn w:val="Heading1"/>
    <w:rsid w:val="00CE1C2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E1C2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CE1C2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CE1C2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E1C2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E1C2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E1C27"/>
    <w:pPr>
      <w:ind w:left="851" w:hanging="284"/>
    </w:pPr>
  </w:style>
  <w:style w:type="paragraph" w:styleId="Index4">
    <w:name w:val="index 4"/>
    <w:basedOn w:val="Normal"/>
    <w:next w:val="Normal"/>
    <w:semiHidden/>
    <w:rsid w:val="00CE1C27"/>
    <w:pPr>
      <w:ind w:left="1135" w:hanging="284"/>
    </w:pPr>
  </w:style>
  <w:style w:type="paragraph" w:styleId="Index6">
    <w:name w:val="index 6"/>
    <w:basedOn w:val="Normal"/>
    <w:next w:val="Normal"/>
    <w:semiHidden/>
    <w:rsid w:val="00CE1C27"/>
    <w:pPr>
      <w:ind w:left="1702" w:hanging="284"/>
    </w:pPr>
  </w:style>
  <w:style w:type="paragraph" w:styleId="Index5">
    <w:name w:val="index 5"/>
    <w:basedOn w:val="Normal"/>
    <w:next w:val="Normal"/>
    <w:semiHidden/>
    <w:rsid w:val="00CE1C27"/>
    <w:pPr>
      <w:ind w:left="1418" w:hanging="284"/>
    </w:pPr>
  </w:style>
  <w:style w:type="paragraph" w:styleId="Index7">
    <w:name w:val="index 7"/>
    <w:basedOn w:val="Normal"/>
    <w:next w:val="Normal"/>
    <w:semiHidden/>
    <w:rsid w:val="00CE1C27"/>
    <w:pPr>
      <w:ind w:left="1985" w:hanging="284"/>
    </w:pPr>
  </w:style>
  <w:style w:type="paragraph" w:styleId="Index8">
    <w:name w:val="index 8"/>
    <w:basedOn w:val="Normal"/>
    <w:next w:val="Normal"/>
    <w:semiHidden/>
    <w:rsid w:val="00CE1C27"/>
    <w:pPr>
      <w:ind w:left="2269" w:hanging="284"/>
    </w:pPr>
  </w:style>
  <w:style w:type="paragraph" w:styleId="Index9">
    <w:name w:val="index 9"/>
    <w:basedOn w:val="Normal"/>
    <w:next w:val="Normal"/>
    <w:semiHidden/>
    <w:rsid w:val="00CE1C27"/>
    <w:pPr>
      <w:ind w:left="2552" w:hanging="284"/>
    </w:pPr>
  </w:style>
  <w:style w:type="paragraph" w:styleId="TOC2">
    <w:name w:val="toc 2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E1C27"/>
    <w:pPr>
      <w:ind w:left="851"/>
    </w:pPr>
  </w:style>
  <w:style w:type="paragraph" w:styleId="TOC5">
    <w:name w:val="toc 5"/>
    <w:basedOn w:val="Normal"/>
    <w:next w:val="Normal"/>
    <w:semiHidden/>
    <w:rsid w:val="00CE1C27"/>
    <w:pPr>
      <w:ind w:left="1134"/>
    </w:pPr>
  </w:style>
  <w:style w:type="paragraph" w:styleId="TOC6">
    <w:name w:val="toc 6"/>
    <w:basedOn w:val="Normal"/>
    <w:next w:val="Normal"/>
    <w:semiHidden/>
    <w:rsid w:val="00CE1C27"/>
    <w:pPr>
      <w:ind w:left="1418"/>
    </w:pPr>
  </w:style>
  <w:style w:type="paragraph" w:styleId="TOC7">
    <w:name w:val="toc 7"/>
    <w:basedOn w:val="Normal"/>
    <w:next w:val="Normal"/>
    <w:semiHidden/>
    <w:rsid w:val="00CE1C27"/>
    <w:pPr>
      <w:ind w:left="1701"/>
    </w:pPr>
  </w:style>
  <w:style w:type="paragraph" w:styleId="TOC8">
    <w:name w:val="toc 8"/>
    <w:basedOn w:val="Normal"/>
    <w:next w:val="Normal"/>
    <w:semiHidden/>
    <w:rsid w:val="00CE1C27"/>
    <w:pPr>
      <w:ind w:left="1985"/>
    </w:pPr>
  </w:style>
  <w:style w:type="paragraph" w:styleId="TOC9">
    <w:name w:val="toc 9"/>
    <w:basedOn w:val="Normal"/>
    <w:next w:val="Normal"/>
    <w:semiHidden/>
    <w:rsid w:val="00CE1C27"/>
    <w:pPr>
      <w:ind w:left="2268"/>
    </w:pPr>
  </w:style>
  <w:style w:type="paragraph" w:styleId="TableofFigures">
    <w:name w:val="table of figures"/>
    <w:basedOn w:val="Normal"/>
    <w:next w:val="Normal"/>
    <w:semiHidden/>
    <w:rsid w:val="00CE1C27"/>
    <w:pPr>
      <w:ind w:left="567" w:hanging="567"/>
    </w:pPr>
  </w:style>
  <w:style w:type="paragraph" w:styleId="ListBullet5">
    <w:name w:val="List Bullet 5"/>
    <w:basedOn w:val="Normal"/>
    <w:rsid w:val="00CE1C2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link w:val="BodyTextChar"/>
    <w:rsid w:val="00CE1C27"/>
    <w:pPr>
      <w:spacing w:after="120"/>
    </w:pPr>
  </w:style>
  <w:style w:type="paragraph" w:styleId="BodyTextFirstIndent">
    <w:name w:val="Body Text First Indent"/>
    <w:basedOn w:val="BodyText"/>
    <w:rsid w:val="00CE1C27"/>
    <w:pPr>
      <w:ind w:firstLine="284"/>
    </w:pPr>
  </w:style>
  <w:style w:type="paragraph" w:styleId="BodyTextIndent">
    <w:name w:val="Body Text Indent"/>
    <w:basedOn w:val="Normal"/>
    <w:rsid w:val="00CE1C27"/>
    <w:pPr>
      <w:spacing w:after="120"/>
      <w:ind w:left="283"/>
    </w:pPr>
  </w:style>
  <w:style w:type="paragraph" w:styleId="BodyTextFirstIndent2">
    <w:name w:val="Body Text First Indent 2"/>
    <w:basedOn w:val="BodyTextIndent"/>
    <w:rsid w:val="00CE1C27"/>
    <w:pPr>
      <w:ind w:left="284" w:firstLine="284"/>
    </w:pPr>
  </w:style>
  <w:style w:type="character" w:styleId="Strong">
    <w:name w:val="Strong"/>
    <w:qFormat/>
    <w:rsid w:val="00CE1C27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CE1C2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E1C2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E1C27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CE1C2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CE1C2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E1C2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E1C27"/>
    <w:pPr>
      <w:framePr w:h="1054" w:wrap="around" w:y="5920"/>
    </w:pPr>
  </w:style>
  <w:style w:type="paragraph" w:customStyle="1" w:styleId="ReportHeading3">
    <w:name w:val="ReportHeading3"/>
    <w:basedOn w:val="ReportHeading2"/>
    <w:rsid w:val="00CE1C27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ahoma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E1C2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CE1C2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E1C2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E1C2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E1C2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E1C2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ahoma"/>
      <w:sz w:val="30"/>
      <w:szCs w:val="30"/>
      <w:lang w:val="th-TH"/>
    </w:rPr>
  </w:style>
  <w:style w:type="character" w:styleId="PageNumber">
    <w:name w:val="page number"/>
    <w:basedOn w:val="DefaultParagraphFont"/>
    <w:rsid w:val="00CE1C27"/>
  </w:style>
  <w:style w:type="paragraph" w:customStyle="1" w:styleId="3">
    <w:name w:val="?????3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paragraph" w:customStyle="1" w:styleId="a1">
    <w:name w:val="ºÇ¡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ahoma"/>
      <w:sz w:val="28"/>
      <w:szCs w:val="28"/>
      <w:lang w:val="th-TH"/>
    </w:rPr>
  </w:style>
  <w:style w:type="paragraph" w:styleId="BodyText2">
    <w:name w:val="Body Tex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CE1C27"/>
    <w:pPr>
      <w:jc w:val="both"/>
    </w:pPr>
    <w:rPr>
      <w:sz w:val="32"/>
      <w:szCs w:val="32"/>
    </w:rPr>
  </w:style>
  <w:style w:type="paragraph" w:customStyle="1" w:styleId="xl24">
    <w:name w:val="xl24"/>
    <w:basedOn w:val="Normal"/>
    <w:rsid w:val="0001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a3">
    <w:name w:val="???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CE1C27"/>
    <w:rPr>
      <w:rFonts w:ascii="Tahoma" w:hAnsi="Tahoma" w:cs="Tahoma"/>
      <w:sz w:val="16"/>
      <w:szCs w:val="16"/>
    </w:rPr>
  </w:style>
  <w:style w:type="paragraph" w:customStyle="1" w:styleId="xl26">
    <w:name w:val="xl26"/>
    <w:basedOn w:val="Normal"/>
    <w:rsid w:val="00016FA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a4">
    <w:name w:val="เนื้อเรื่อง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1">
    <w:name w:val="เนื้อเรื่อง1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table" w:styleId="TableGrid">
    <w:name w:val="Table Grid"/>
    <w:basedOn w:val="TableNormal"/>
    <w:rsid w:val="00FA6F2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??"/>
    <w:basedOn w:val="Normal"/>
    <w:rsid w:val="009118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???????? E"/>
    <w:basedOn w:val="Normal"/>
    <w:rsid w:val="00D171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Char">
    <w:name w:val="Char"/>
    <w:basedOn w:val="Normal"/>
    <w:rsid w:val="00EE6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A20434"/>
    <w:rPr>
      <w:rFonts w:ascii="Arial" w:hAnsi="Arial"/>
      <w:sz w:val="18"/>
      <w:szCs w:val="18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50A77"/>
    <w:pPr>
      <w:ind w:left="720"/>
    </w:pPr>
    <w:rPr>
      <w:szCs w:val="22"/>
    </w:rPr>
  </w:style>
  <w:style w:type="paragraph" w:styleId="NoSpacing">
    <w:name w:val="No Spacing"/>
    <w:uiPriority w:val="1"/>
    <w:qFormat/>
    <w:rsid w:val="00B30C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character" w:customStyle="1" w:styleId="Heading8Char">
    <w:name w:val="Heading 8 Char"/>
    <w:link w:val="Heading8"/>
    <w:rsid w:val="00427F4A"/>
    <w:rPr>
      <w:b/>
      <w:bCs/>
      <w:sz w:val="30"/>
      <w:szCs w:val="30"/>
    </w:rPr>
  </w:style>
  <w:style w:type="paragraph" w:customStyle="1" w:styleId="acctfourfigures">
    <w:name w:val="acct four figures"/>
    <w:aliases w:val="a4"/>
    <w:basedOn w:val="Normal"/>
    <w:rsid w:val="00427F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D0122A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uiPriority w:val="99"/>
    <w:rsid w:val="007C5BBB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B17BD4"/>
    <w:rPr>
      <w:rFonts w:ascii="Arial" w:hAnsi="Arial"/>
      <w:sz w:val="32"/>
      <w:szCs w:val="32"/>
    </w:rPr>
  </w:style>
  <w:style w:type="paragraph" w:customStyle="1" w:styleId="AccPolicyHeading">
    <w:name w:val="Acc Policy Heading"/>
    <w:basedOn w:val="BodyText"/>
    <w:link w:val="AccPolicyHeadingChar"/>
    <w:autoRedefine/>
    <w:rsid w:val="00906E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sz w:val="31"/>
      <w:szCs w:val="31"/>
    </w:rPr>
  </w:style>
  <w:style w:type="character" w:customStyle="1" w:styleId="AccPolicyHeadingChar">
    <w:name w:val="Acc Policy Heading Char"/>
    <w:link w:val="AccPolicyHeading"/>
    <w:rsid w:val="00906E9F"/>
    <w:rPr>
      <w:rFonts w:ascii="Angsana New" w:hAnsi="Angsana New"/>
      <w:b/>
      <w:bCs/>
      <w:sz w:val="31"/>
      <w:szCs w:val="31"/>
    </w:rPr>
  </w:style>
  <w:style w:type="paragraph" w:styleId="BlockText">
    <w:name w:val="Block Text"/>
    <w:basedOn w:val="Normal"/>
    <w:uiPriority w:val="99"/>
    <w:rsid w:val="003370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character" w:styleId="LineNumber">
    <w:name w:val="line number"/>
    <w:rsid w:val="001A41C3"/>
  </w:style>
  <w:style w:type="character" w:customStyle="1" w:styleId="Heading4Char">
    <w:name w:val="Heading 4 Char"/>
    <w:link w:val="Heading4"/>
    <w:uiPriority w:val="9"/>
    <w:rsid w:val="00C01784"/>
    <w:rPr>
      <w:rFonts w:ascii="Arial" w:hAnsi="Arial"/>
      <w:b/>
      <w:bCs/>
      <w:sz w:val="18"/>
      <w:szCs w:val="18"/>
    </w:rPr>
  </w:style>
  <w:style w:type="character" w:customStyle="1" w:styleId="ListParagraphChar">
    <w:name w:val="List Paragraph Char"/>
    <w:aliases w:val="FS ENG01 Char"/>
    <w:link w:val="ListParagraph"/>
    <w:uiPriority w:val="34"/>
    <w:rsid w:val="00146B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C2424E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32CDC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E479C3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rsid w:val="005B0145"/>
    <w:rPr>
      <w:rFonts w:ascii="Arial" w:hAnsi="Arial"/>
      <w:sz w:val="18"/>
      <w:szCs w:val="18"/>
    </w:rPr>
  </w:style>
  <w:style w:type="numbering" w:customStyle="1" w:styleId="Style1">
    <w:name w:val="Style1"/>
    <w:uiPriority w:val="99"/>
    <w:rsid w:val="001D379F"/>
    <w:pPr>
      <w:numPr>
        <w:numId w:val="40"/>
      </w:numPr>
    </w:pPr>
  </w:style>
  <w:style w:type="numbering" w:customStyle="1" w:styleId="Style2">
    <w:name w:val="Style2"/>
    <w:uiPriority w:val="99"/>
    <w:rsid w:val="001D379F"/>
    <w:pPr>
      <w:numPr>
        <w:numId w:val="4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D218D-9759-4A57-AF18-3C8CD1BF5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4608</TotalTime>
  <Pages>50</Pages>
  <Words>10550</Words>
  <Characters>60136</Characters>
  <Application>Microsoft Office Word</Application>
  <DocSecurity>0</DocSecurity>
  <Lines>501</Lines>
  <Paragraphs>141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>Microsoft Corporation</Company>
  <LinksUpToDate>false</LinksUpToDate>
  <CharactersWithSpaces>70545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AA</dc:creator>
  <cp:keywords/>
  <dc:description/>
  <cp:lastModifiedBy>3560</cp:lastModifiedBy>
  <cp:revision>1594</cp:revision>
  <cp:lastPrinted>2024-02-20T01:54:00Z</cp:lastPrinted>
  <dcterms:created xsi:type="dcterms:W3CDTF">2023-02-15T15:52:00Z</dcterms:created>
  <dcterms:modified xsi:type="dcterms:W3CDTF">2024-02-21T14:29:00Z</dcterms:modified>
</cp:coreProperties>
</file>