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49C9CC" w14:textId="064BDD0F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0CF8D80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741A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2303B0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B58D53" w14:textId="2F6773AA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70BEC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BFB7AD2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84BF454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4E928BC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35365" w:rsidRPr="003067AA" w:rsidSect="009703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3067AA" w:rsidRDefault="00C35365" w:rsidP="0013055F">
      <w:pPr>
        <w:tabs>
          <w:tab w:val="left" w:pos="8640"/>
        </w:tabs>
        <w:jc w:val="thaiDistribute"/>
        <w:rPr>
          <w:rFonts w:asciiTheme="majorBidi" w:hAnsiTheme="majorBidi" w:cstheme="majorBidi"/>
          <w:b/>
          <w:sz w:val="32"/>
          <w:szCs w:val="32"/>
        </w:rPr>
      </w:pPr>
      <w:bookmarkStart w:id="0" w:name="_Ref46730557"/>
      <w:bookmarkEnd w:id="0"/>
      <w:r w:rsidRPr="003067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2B7F087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935E5B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97B7CE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6F8468B2" w14:textId="09941E86" w:rsidR="00C35365" w:rsidRPr="003067AA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บริษัท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ตามลำดับ ซึ่ง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</w:t>
      </w:r>
      <w:r w:rsidR="009711B9"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31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9711B9"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256</w:t>
      </w:r>
      <w:r w:rsidR="00770BEC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6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 xml:space="preserve"> </w:t>
      </w:r>
      <w:r w:rsidR="00AD3B2F" w:rsidRPr="003067AA">
        <w:rPr>
          <w:rFonts w:asciiTheme="majorBidi" w:eastAsia="BrowalliaUPC" w:hAnsiTheme="majorBidi" w:cstheme="majorBidi" w:hint="cs"/>
          <w:color w:val="000000"/>
          <w:spacing w:val="-4"/>
          <w:sz w:val="30"/>
          <w:szCs w:val="30"/>
          <w:cs/>
        </w:rPr>
        <w:t>งบกำไรขาดทุนรวม</w:t>
      </w:r>
      <w:r w:rsidR="00AD3B2F" w:rsidRPr="003067AA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 xml:space="preserve">และงบกำไรขาดทุนเฉพาะกิจการ 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45B1567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3F4E2EE7" w14:textId="12BBA1A0" w:rsidR="00C35365" w:rsidRPr="003067AA" w:rsidRDefault="00DE2D4A" w:rsidP="0013055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9711B9"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sz w:val="30"/>
          <w:szCs w:val="30"/>
        </w:rPr>
        <w:t>256</w:t>
      </w:r>
      <w:r w:rsidR="00770BEC">
        <w:rPr>
          <w:rFonts w:asciiTheme="majorBidi" w:hAnsiTheme="majorBidi" w:cstheme="majorBidi"/>
          <w:sz w:val="30"/>
          <w:szCs w:val="30"/>
        </w:rPr>
        <w:t>6</w:t>
      </w:r>
      <w:r w:rsidR="005C1661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B2B8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DEF561F" w14:textId="60D37FAD" w:rsidR="00AD3B2F" w:rsidRPr="003067AA" w:rsidRDefault="009F10D3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D3B2F" w:rsidRPr="003067AA" w:rsidSect="00C35365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36610">
        <w:rPr>
          <w:rFonts w:asciiTheme="majorBidi" w:hAnsiTheme="majorBidi" w:cstheme="majorBidi"/>
          <w:sz w:val="30"/>
          <w:szCs w:val="30"/>
          <w:cs/>
        </w:rPr>
        <w:br/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404275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64FE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E540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Pr="003067AA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3067AA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อื่นๆ</w:t>
      </w:r>
      <w:r w:rsidR="00413F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C7C6FE" w14:textId="77777777" w:rsidR="00C35365" w:rsidRPr="00444B58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3067AA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6F8D1DA" w14:textId="2F083F27" w:rsidR="00C46C56" w:rsidRPr="00966A55" w:rsidRDefault="009F10D3" w:rsidP="00966A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66A55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4E01F6" w:rsidRPr="00966A55">
        <w:rPr>
          <w:rFonts w:asciiTheme="majorBidi" w:hAnsiTheme="majorBidi" w:cstheme="majorBidi"/>
          <w:sz w:val="30"/>
          <w:szCs w:val="30"/>
          <w:cs/>
        </w:rPr>
        <w:t>ปี</w:t>
      </w:r>
      <w:r w:rsidRPr="00966A55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053078C" w14:textId="77777777" w:rsidR="00807C06" w:rsidRPr="003067AA" w:rsidRDefault="00807C06" w:rsidP="00FC0E10">
      <w:pPr>
        <w:spacing w:line="31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218AE" w14:textId="77777777" w:rsidR="006267EE" w:rsidRPr="003067AA" w:rsidRDefault="006267EE" w:rsidP="0075028F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92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896"/>
        <w:gridCol w:w="4796"/>
      </w:tblGrid>
      <w:tr w:rsidR="00C35365" w:rsidRPr="00C20284" w14:paraId="3C094A48" w14:textId="77777777" w:rsidTr="1F7943FC">
        <w:trPr>
          <w:trHeight w:val="197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5A50E864" w:rsidR="00C35365" w:rsidRPr="003067AA" w:rsidRDefault="00C35365" w:rsidP="0061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การด้อยค่าของมูลค่าของเงินลงทุน</w:t>
            </w:r>
            <w:r w:rsidRPr="001B0D2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ในบริษัทย่อย</w:t>
            </w:r>
            <w:r w:rsidR="00444B58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และค่าความนิยม</w:t>
            </w:r>
          </w:p>
        </w:tc>
      </w:tr>
      <w:tr w:rsidR="00C35365" w:rsidRPr="00C20284" w14:paraId="2681607F" w14:textId="77777777" w:rsidTr="1F7943FC">
        <w:trPr>
          <w:trHeight w:val="192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145879DC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503E3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</w:t>
            </w:r>
            <w:r w:rsidR="00A46586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2F28DA" w:rsidRPr="00D3281C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ฏ</w:t>
            </w:r>
            <w:r w:rsidR="002F28DA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),</w:t>
            </w:r>
            <w:r w:rsidR="00DE02B2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8</w:t>
            </w:r>
            <w:r w:rsidR="00120E15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C1504" w:rsidRPr="00D3281C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15</w:t>
            </w:r>
          </w:p>
        </w:tc>
      </w:tr>
      <w:tr w:rsidR="00C35365" w:rsidRPr="00C20284" w14:paraId="038F6414" w14:textId="77777777" w:rsidTr="1F7943FC">
        <w:trPr>
          <w:trHeight w:val="20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3067AA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1B372BD0" w14:textId="77777777" w:rsidTr="1F7943FC">
        <w:trPr>
          <w:trHeight w:val="9143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3067AA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br/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3067AA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6DE433F4" w:rsidR="00EF14EB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ของเงิน</w:t>
            </w:r>
            <w:r w:rsidRPr="001B0D2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ลงทุน</w:t>
            </w:r>
            <w:r w:rsidR="00243DF5" w:rsidRPr="001B0D2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ในบริษัท</w:t>
            </w:r>
            <w:r w:rsidR="004E7A48" w:rsidRPr="001B0D22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ย่อย</w:t>
            </w:r>
            <w:r w:rsidRPr="001B0D2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และค่าความนิยม รวมทั้ง</w:t>
            </w:r>
            <w:r w:rsidR="00EF14E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6FBBC69D" w:rsidR="00C35365" w:rsidRPr="003067AA" w:rsidRDefault="00C35365" w:rsidP="1F7943FC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1F7943F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1F7943F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1F7943F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    </w:t>
            </w:r>
            <w:r w:rsidRPr="1F7943F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2879B8EB" w:rsidR="009B6392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1CD10EF2" w14:textId="32D1DCFE" w:rsidR="00902071" w:rsidRPr="003067AA" w:rsidRDefault="00C35365" w:rsidP="001F11A1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A4F7190" w14:textId="3817C33B" w:rsidR="003B4176" w:rsidRPr="003067AA" w:rsidRDefault="003B4176">
      <w:pPr>
        <w:rPr>
          <w:rFonts w:asciiTheme="majorBidi" w:hAnsiTheme="majorBidi" w:cstheme="majorBidi"/>
        </w:rPr>
      </w:pPr>
    </w:p>
    <w:tbl>
      <w:tblPr>
        <w:tblW w:w="981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9341B2" w:rsidRPr="00C20284" w14:paraId="7118F868" w14:textId="77777777" w:rsidTr="00367ADF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การวัดมูลค่าสินทรัพย์ชีวภาพ</w:t>
            </w:r>
          </w:p>
        </w:tc>
      </w:tr>
      <w:tr w:rsidR="009341B2" w:rsidRPr="00C20284" w14:paraId="72F8B5CF" w14:textId="77777777" w:rsidTr="00367ADF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4CF9EB90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ซ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E7413D" w:rsidRPr="00D3281C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9341B2" w:rsidRPr="00C20284" w14:paraId="5BBE8609" w14:textId="77777777" w:rsidTr="00367ADF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751429" w:rsidRPr="00C20284" w14:paraId="1D5548EF" w14:textId="77777777" w:rsidTr="00367ADF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กลุ่มบริษัทวัดมูลค่าสินทรัพย์ชีวภาพบางประเภทด้วยมูลค่ายุติธรรมหักต้นทุนในการขาย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3067AA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3067AA">
              <w:rPr>
                <w:rFonts w:asciiTheme="majorBidi" w:eastAsia="BrowalliaUPC" w:hAnsiTheme="majorBidi" w:cstheme="majorBidi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3067AA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9341B2" w:rsidRPr="00C20284" w14:paraId="087A805B" w14:textId="77777777" w:rsidTr="00367ADF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3067AA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sz w:val="2"/>
          <w:szCs w:val="2"/>
        </w:rPr>
      </w:pPr>
    </w:p>
    <w:p w14:paraId="69B7E63D" w14:textId="358AF56E" w:rsidR="00C35365" w:rsidRPr="00431464" w:rsidRDefault="00DF3CCD" w:rsidP="00431464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i/>
          <w:iCs/>
          <w:sz w:val="16"/>
          <w:szCs w:val="16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</w:rPr>
        <w:br/>
      </w:r>
      <w:r w:rsidR="00C35365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4F08B090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A6E90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D205384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C30DA8D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7A051B58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94BF5" w14:textId="77777777" w:rsidR="009A5F68" w:rsidRPr="003067AA" w:rsidRDefault="009A5F68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Default="009A5F68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E07103" w14:textId="3B31A0C9" w:rsidR="00D66590" w:rsidRDefault="00D6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AEE292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5BC96A" w14:textId="77777777" w:rsidR="00562E53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E4AE144" w14:textId="77777777" w:rsidR="00562E53" w:rsidRPr="003067AA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  <w:cs/>
        </w:rPr>
      </w:pPr>
    </w:p>
    <w:p w14:paraId="79B0CDE8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(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900CB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3067AA" w:rsidRDefault="00C35365" w:rsidP="002B1F72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A7E106E" w14:textId="385C5762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F31952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3067AA">
        <w:rPr>
          <w:rFonts w:asciiTheme="majorBidi" w:hAnsiTheme="majorBidi" w:cstheme="majorBidi"/>
          <w:sz w:val="30"/>
          <w:szCs w:val="30"/>
          <w:cs/>
        </w:rPr>
        <w:t>ล่านี้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</w:p>
    <w:p w14:paraId="201F1E2E" w14:textId="49911588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color w:val="000000"/>
          <w:sz w:val="20"/>
          <w:szCs w:val="20"/>
        </w:rPr>
      </w:pPr>
      <w:r>
        <w:rPr>
          <w:rFonts w:asciiTheme="majorBidi" w:eastAsia="BrowalliaUPC" w:hAnsiTheme="majorBidi" w:cstheme="majorBidi"/>
          <w:color w:val="000000"/>
          <w:sz w:val="20"/>
          <w:szCs w:val="20"/>
        </w:rPr>
        <w:br w:type="page"/>
      </w:r>
    </w:p>
    <w:p w14:paraId="64D597CF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3067AA" w:rsidRDefault="00C35365" w:rsidP="00FC0E10">
      <w:pPr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077F872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3067AA" w:rsidRDefault="00562E53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11483BF5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3B285FF6" w14:textId="77777777" w:rsidR="002C2D2E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3067AA" w:rsidRDefault="002C2D2E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  <w:cs/>
        </w:rPr>
      </w:pPr>
    </w:p>
    <w:p w14:paraId="7DF8E25F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โดยให้ข้อสังเกต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ที่เกี่ยวข้อง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1DF5DE" w14:textId="77777777" w:rsidR="00586654" w:rsidRPr="003067AA" w:rsidRDefault="00586654" w:rsidP="008C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0115CD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หรือไม่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Cs w:val="24"/>
        </w:rPr>
      </w:pPr>
    </w:p>
    <w:p w14:paraId="18908877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 </w:t>
      </w:r>
    </w:p>
    <w:p w14:paraId="7BCFFFB0" w14:textId="45665F85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sz w:val="24"/>
          <w:szCs w:val="24"/>
        </w:rPr>
      </w:pPr>
      <w:r>
        <w:rPr>
          <w:rFonts w:asciiTheme="majorBidi" w:eastAsia="BrowalliaUPC" w:hAnsiTheme="majorBidi" w:cstheme="majorBidi"/>
          <w:sz w:val="24"/>
          <w:szCs w:val="24"/>
        </w:rPr>
        <w:br w:type="page"/>
      </w:r>
    </w:p>
    <w:p w14:paraId="7591078F" w14:textId="33E875B5" w:rsidR="00C353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lastRenderedPageBreak/>
        <w:t>ข้าพเจ้าได้สื่อสารกับผู้มีหน</w:t>
      </w:r>
      <w:r w:rsidR="00562E53" w:rsidRPr="003067AA">
        <w:rPr>
          <w:rFonts w:asciiTheme="majorBidi" w:eastAsia="BrowalliaUPC" w:hAnsiTheme="majorBidi" w:cstheme="majorBidi"/>
          <w:sz w:val="30"/>
          <w:szCs w:val="30"/>
          <w:cs/>
        </w:rPr>
        <w:t>้าที่ในการกำกับดูแลในเรื่องต่าง</w:t>
      </w:r>
      <w:r w:rsidR="002C2D2E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2A1DBF82" w14:textId="749B212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64525"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A319A" w:rsidRPr="003067AA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2489AEB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466C0828" w14:textId="1BAF89EF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="00A36997"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45337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จากการสื่อสารดังกล่าว</w:t>
      </w:r>
    </w:p>
    <w:p w14:paraId="40733D0E" w14:textId="01E5EC33" w:rsidR="002C2D2E" w:rsidRPr="003067AA" w:rsidRDefault="002C2D2E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6CA30C48" w14:textId="69AFC754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177ECD57" w14:textId="0106A5D2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2ABE655F" w14:textId="77777777" w:rsidR="006361BC" w:rsidRPr="003067AA" w:rsidRDefault="006361BC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3644DE8" w14:textId="4373B3C6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D62C2B7" w14:textId="236790FA" w:rsidR="00C35365" w:rsidRPr="003067AA" w:rsidRDefault="00D137A2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</w:rPr>
        <w:t>(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>นา</w:t>
      </w:r>
      <w:r w:rsidR="006267EE" w:rsidRPr="003067AA">
        <w:rPr>
          <w:rFonts w:asciiTheme="majorBidi" w:hAnsiTheme="majorBidi" w:cstheme="majorBidi"/>
          <w:sz w:val="30"/>
          <w:szCs w:val="30"/>
          <w:cs/>
        </w:rPr>
        <w:t>งมัญชุภา สิงห์สุขสวัสดิ์</w:t>
      </w:r>
      <w:r w:rsidR="006F316E" w:rsidRPr="003067AA">
        <w:rPr>
          <w:rFonts w:asciiTheme="majorBidi" w:hAnsiTheme="majorBidi" w:cstheme="majorBidi"/>
          <w:sz w:val="30"/>
          <w:szCs w:val="30"/>
          <w:cs/>
        </w:rPr>
        <w:t>)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65" w:rsidRPr="003067AA">
        <w:rPr>
          <w:rFonts w:asciiTheme="majorBidi" w:hAnsiTheme="majorBidi" w:cstheme="majorBidi"/>
          <w:sz w:val="30"/>
          <w:szCs w:val="30"/>
        </w:rPr>
        <w:t xml:space="preserve">                           </w:t>
      </w:r>
    </w:p>
    <w:p w14:paraId="10D4AFD7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6A77EA" w14:textId="40EE0CC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711B9" w:rsidRPr="003067AA">
        <w:rPr>
          <w:rFonts w:asciiTheme="majorBidi" w:hAnsiTheme="majorBidi" w:cstheme="majorBidi"/>
          <w:sz w:val="30"/>
          <w:szCs w:val="30"/>
        </w:rPr>
        <w:t>6112</w:t>
      </w:r>
    </w:p>
    <w:p w14:paraId="7187174F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62097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กรุงเทพมหานคร </w:t>
      </w:r>
    </w:p>
    <w:p w14:paraId="6972FE2B" w14:textId="3A6EDA75" w:rsidR="008C496F" w:rsidRPr="00EC72E7" w:rsidRDefault="00E7413D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21354F" w:rsidRPr="00EC72E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9711B9" w:rsidRPr="00EC72E7">
        <w:rPr>
          <w:rFonts w:asciiTheme="majorBidi" w:hAnsiTheme="majorBidi" w:cstheme="majorBidi"/>
          <w:sz w:val="30"/>
          <w:szCs w:val="30"/>
        </w:rPr>
        <w:t>256</w:t>
      </w:r>
      <w:r w:rsidR="00770BEC">
        <w:rPr>
          <w:rFonts w:asciiTheme="majorBidi" w:hAnsiTheme="majorBidi" w:cstheme="majorBidi"/>
          <w:sz w:val="30"/>
          <w:szCs w:val="30"/>
        </w:rPr>
        <w:t>7</w:t>
      </w:r>
    </w:p>
    <w:p w14:paraId="7365FBD3" w14:textId="77777777" w:rsidR="00B469EA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Sect="00017A7A">
      <w:headerReference w:type="default" r:id="rId18"/>
      <w:footerReference w:type="default" r:id="rId19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E2224" w14:textId="77777777" w:rsidR="00DA59E8" w:rsidRDefault="00DA59E8" w:rsidP="004956B4">
      <w:r>
        <w:separator/>
      </w:r>
    </w:p>
  </w:endnote>
  <w:endnote w:type="continuationSeparator" w:id="0">
    <w:p w14:paraId="0FC902CD" w14:textId="77777777" w:rsidR="00DA59E8" w:rsidRDefault="00DA59E8" w:rsidP="004956B4">
      <w:r>
        <w:continuationSeparator/>
      </w:r>
    </w:p>
  </w:endnote>
  <w:endnote w:type="continuationNotice" w:id="1">
    <w:p w14:paraId="354B0B45" w14:textId="77777777" w:rsidR="00DA59E8" w:rsidRDefault="00DA59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0E74" w14:textId="365A3C3B" w:rsidR="00B27673" w:rsidRDefault="00B27673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9711B9">
      <w:rPr>
        <w:noProof/>
      </w:rPr>
      <w:t>3</w:t>
    </w:r>
    <w:r>
      <w:rPr>
        <w:noProof/>
      </w:rPr>
      <w:fldChar w:fldCharType="end"/>
    </w:r>
  </w:p>
  <w:p w14:paraId="6CC95101" w14:textId="77777777" w:rsidR="00B27673" w:rsidRDefault="00B27673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D971" w14:textId="77777777" w:rsidR="00B27673" w:rsidRPr="00EB12F2" w:rsidRDefault="00B27673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F55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38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9EDC9C" w14:textId="26E50822" w:rsidR="00D66590" w:rsidRPr="00D66590" w:rsidRDefault="00D665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65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65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665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E11A9" w14:textId="77777777" w:rsidR="00DA59E8" w:rsidRDefault="00DA59E8" w:rsidP="004956B4">
      <w:r>
        <w:separator/>
      </w:r>
    </w:p>
  </w:footnote>
  <w:footnote w:type="continuationSeparator" w:id="0">
    <w:p w14:paraId="1C24BB94" w14:textId="77777777" w:rsidR="00DA59E8" w:rsidRDefault="00DA59E8" w:rsidP="004956B4">
      <w:r>
        <w:continuationSeparator/>
      </w:r>
    </w:p>
  </w:footnote>
  <w:footnote w:type="continuationNotice" w:id="1">
    <w:p w14:paraId="6301AA2E" w14:textId="77777777" w:rsidR="00DA59E8" w:rsidRDefault="00DA59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B235" w14:textId="77777777" w:rsidR="00B27673" w:rsidRDefault="00B27673">
    <w:pPr>
      <w:pStyle w:val="Header"/>
    </w:pPr>
  </w:p>
  <w:p w14:paraId="790F94F2" w14:textId="77777777" w:rsidR="00B27673" w:rsidRDefault="00B27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5148" w14:textId="77777777" w:rsidR="00B27673" w:rsidRDefault="00B27673">
    <w:pPr>
      <w:pStyle w:val="Header"/>
    </w:pPr>
  </w:p>
  <w:p w14:paraId="0D49B316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CAB6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3918911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7E830B8C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45F052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4C55766B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5ACCB21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50F965D0" w14:textId="77777777" w:rsidR="00B27673" w:rsidRPr="00BC7C47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BB58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EFBCD93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D0A597D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11180F7E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63170AA5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6004CCA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48E83A0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A5C6B56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FFFE" w14:textId="58F40AA6" w:rsidR="00017A7A" w:rsidRPr="00D43BE4" w:rsidRDefault="00017A7A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2549771F" w14:textId="0E6B9A8F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1151F90" w14:textId="417052CC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D25452A" w14:textId="77777777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3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5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2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5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6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10025A"/>
    <w:multiLevelType w:val="hybridMultilevel"/>
    <w:tmpl w:val="CF847B94"/>
    <w:lvl w:ilvl="0" w:tplc="F6C8F1BE">
      <w:start w:val="15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0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4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1852257138">
    <w:abstractNumId w:val="14"/>
  </w:num>
  <w:num w:numId="2" w16cid:durableId="629289277">
    <w:abstractNumId w:val="16"/>
  </w:num>
  <w:num w:numId="3" w16cid:durableId="1608850732">
    <w:abstractNumId w:val="0"/>
  </w:num>
  <w:num w:numId="4" w16cid:durableId="1440419237">
    <w:abstractNumId w:val="17"/>
  </w:num>
  <w:num w:numId="5" w16cid:durableId="1888373410">
    <w:abstractNumId w:val="15"/>
  </w:num>
  <w:num w:numId="6" w16cid:durableId="1259288778">
    <w:abstractNumId w:val="23"/>
  </w:num>
  <w:num w:numId="7" w16cid:durableId="581451995">
    <w:abstractNumId w:val="20"/>
  </w:num>
  <w:num w:numId="8" w16cid:durableId="1348941673">
    <w:abstractNumId w:val="11"/>
  </w:num>
  <w:num w:numId="9" w16cid:durableId="1213233822">
    <w:abstractNumId w:val="13"/>
  </w:num>
  <w:num w:numId="10" w16cid:durableId="343022042">
    <w:abstractNumId w:val="19"/>
  </w:num>
  <w:num w:numId="11" w16cid:durableId="1713266694">
    <w:abstractNumId w:val="6"/>
  </w:num>
  <w:num w:numId="12" w16cid:durableId="1545823417">
    <w:abstractNumId w:val="10"/>
  </w:num>
  <w:num w:numId="13" w16cid:durableId="407311101">
    <w:abstractNumId w:val="7"/>
  </w:num>
  <w:num w:numId="14" w16cid:durableId="2036035253">
    <w:abstractNumId w:val="26"/>
  </w:num>
  <w:num w:numId="15" w16cid:durableId="552237722">
    <w:abstractNumId w:val="8"/>
  </w:num>
  <w:num w:numId="16" w16cid:durableId="2033483736">
    <w:abstractNumId w:val="22"/>
  </w:num>
  <w:num w:numId="17" w16cid:durableId="1470052307">
    <w:abstractNumId w:val="24"/>
  </w:num>
  <w:num w:numId="18" w16cid:durableId="560479459">
    <w:abstractNumId w:val="1"/>
  </w:num>
  <w:num w:numId="19" w16cid:durableId="433092220">
    <w:abstractNumId w:val="2"/>
  </w:num>
  <w:num w:numId="20" w16cid:durableId="752044377">
    <w:abstractNumId w:val="12"/>
  </w:num>
  <w:num w:numId="21" w16cid:durableId="2063672488">
    <w:abstractNumId w:val="21"/>
  </w:num>
  <w:num w:numId="22" w16cid:durableId="1417282134">
    <w:abstractNumId w:val="14"/>
  </w:num>
  <w:num w:numId="23" w16cid:durableId="19556377">
    <w:abstractNumId w:val="4"/>
  </w:num>
  <w:num w:numId="24" w16cid:durableId="1520002391">
    <w:abstractNumId w:val="9"/>
  </w:num>
  <w:num w:numId="25" w16cid:durableId="1693607961">
    <w:abstractNumId w:val="14"/>
  </w:num>
  <w:num w:numId="26" w16cid:durableId="52237273">
    <w:abstractNumId w:val="5"/>
  </w:num>
  <w:num w:numId="27" w16cid:durableId="1570312978">
    <w:abstractNumId w:val="25"/>
  </w:num>
  <w:num w:numId="28" w16cid:durableId="1611819916">
    <w:abstractNumId w:val="3"/>
  </w:num>
  <w:num w:numId="29" w16cid:durableId="41682988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B4F"/>
    <w:rsid w:val="00000B80"/>
    <w:rsid w:val="00000C6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3F8"/>
    <w:rsid w:val="0000272C"/>
    <w:rsid w:val="0000273C"/>
    <w:rsid w:val="00002839"/>
    <w:rsid w:val="000029EF"/>
    <w:rsid w:val="00002AC2"/>
    <w:rsid w:val="00002BEE"/>
    <w:rsid w:val="00002C79"/>
    <w:rsid w:val="00002D4D"/>
    <w:rsid w:val="00002E70"/>
    <w:rsid w:val="00002EDD"/>
    <w:rsid w:val="00002F04"/>
    <w:rsid w:val="00002FF7"/>
    <w:rsid w:val="00003007"/>
    <w:rsid w:val="000031FB"/>
    <w:rsid w:val="000031FC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CB1"/>
    <w:rsid w:val="00003CF4"/>
    <w:rsid w:val="00003EF1"/>
    <w:rsid w:val="00003F1C"/>
    <w:rsid w:val="0000410B"/>
    <w:rsid w:val="000041F4"/>
    <w:rsid w:val="000043A2"/>
    <w:rsid w:val="000043C7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201"/>
    <w:rsid w:val="0000723D"/>
    <w:rsid w:val="00007259"/>
    <w:rsid w:val="000072A5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50"/>
    <w:rsid w:val="0001146B"/>
    <w:rsid w:val="000115A5"/>
    <w:rsid w:val="0001160C"/>
    <w:rsid w:val="000116A0"/>
    <w:rsid w:val="00011734"/>
    <w:rsid w:val="00011746"/>
    <w:rsid w:val="00011D4B"/>
    <w:rsid w:val="00011E28"/>
    <w:rsid w:val="00011E44"/>
    <w:rsid w:val="00011ED1"/>
    <w:rsid w:val="00012007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3FBB"/>
    <w:rsid w:val="00014102"/>
    <w:rsid w:val="00014507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5B"/>
    <w:rsid w:val="0001565F"/>
    <w:rsid w:val="0001573D"/>
    <w:rsid w:val="00015815"/>
    <w:rsid w:val="000158EC"/>
    <w:rsid w:val="00015957"/>
    <w:rsid w:val="00015C11"/>
    <w:rsid w:val="00015C15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938"/>
    <w:rsid w:val="00016A0B"/>
    <w:rsid w:val="00016A4F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A0"/>
    <w:rsid w:val="000206B1"/>
    <w:rsid w:val="000207D5"/>
    <w:rsid w:val="00020955"/>
    <w:rsid w:val="00020AAD"/>
    <w:rsid w:val="00020AE5"/>
    <w:rsid w:val="00020B21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4B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D3"/>
    <w:rsid w:val="000261B7"/>
    <w:rsid w:val="0002623D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D61"/>
    <w:rsid w:val="00026FA3"/>
    <w:rsid w:val="00027026"/>
    <w:rsid w:val="00027039"/>
    <w:rsid w:val="000271CE"/>
    <w:rsid w:val="00027237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71"/>
    <w:rsid w:val="0003128D"/>
    <w:rsid w:val="00031375"/>
    <w:rsid w:val="000313AE"/>
    <w:rsid w:val="000313F3"/>
    <w:rsid w:val="000314FB"/>
    <w:rsid w:val="00031597"/>
    <w:rsid w:val="000315A7"/>
    <w:rsid w:val="00031664"/>
    <w:rsid w:val="00031757"/>
    <w:rsid w:val="00031951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51"/>
    <w:rsid w:val="000325F7"/>
    <w:rsid w:val="000325FF"/>
    <w:rsid w:val="00032700"/>
    <w:rsid w:val="00032788"/>
    <w:rsid w:val="00032985"/>
    <w:rsid w:val="00032A39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CE1"/>
    <w:rsid w:val="00033DC9"/>
    <w:rsid w:val="00034031"/>
    <w:rsid w:val="000340BF"/>
    <w:rsid w:val="000340D2"/>
    <w:rsid w:val="0003418E"/>
    <w:rsid w:val="00034263"/>
    <w:rsid w:val="000342DF"/>
    <w:rsid w:val="00034391"/>
    <w:rsid w:val="0003445F"/>
    <w:rsid w:val="0003450C"/>
    <w:rsid w:val="0003483C"/>
    <w:rsid w:val="00034853"/>
    <w:rsid w:val="0003490D"/>
    <w:rsid w:val="000349DE"/>
    <w:rsid w:val="00034AAD"/>
    <w:rsid w:val="00034BEA"/>
    <w:rsid w:val="00034C18"/>
    <w:rsid w:val="00034F80"/>
    <w:rsid w:val="00035031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E3F"/>
    <w:rsid w:val="00036EAF"/>
    <w:rsid w:val="00036FDA"/>
    <w:rsid w:val="00037043"/>
    <w:rsid w:val="00037155"/>
    <w:rsid w:val="000371F5"/>
    <w:rsid w:val="00037293"/>
    <w:rsid w:val="00037345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76"/>
    <w:rsid w:val="00041792"/>
    <w:rsid w:val="0004189C"/>
    <w:rsid w:val="000418C1"/>
    <w:rsid w:val="000418D6"/>
    <w:rsid w:val="00041E2D"/>
    <w:rsid w:val="00041EA9"/>
    <w:rsid w:val="00041F37"/>
    <w:rsid w:val="00041F62"/>
    <w:rsid w:val="00042080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52B"/>
    <w:rsid w:val="00043580"/>
    <w:rsid w:val="000435F9"/>
    <w:rsid w:val="0004368E"/>
    <w:rsid w:val="000436F7"/>
    <w:rsid w:val="00043788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C0"/>
    <w:rsid w:val="00045125"/>
    <w:rsid w:val="00045149"/>
    <w:rsid w:val="000451D5"/>
    <w:rsid w:val="000451F6"/>
    <w:rsid w:val="000452FE"/>
    <w:rsid w:val="000453AB"/>
    <w:rsid w:val="00045428"/>
    <w:rsid w:val="00045501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6D"/>
    <w:rsid w:val="00045C41"/>
    <w:rsid w:val="00045DCA"/>
    <w:rsid w:val="00045E37"/>
    <w:rsid w:val="00045EA4"/>
    <w:rsid w:val="0004618E"/>
    <w:rsid w:val="00046358"/>
    <w:rsid w:val="0004635A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FC"/>
    <w:rsid w:val="00050197"/>
    <w:rsid w:val="00050203"/>
    <w:rsid w:val="00050237"/>
    <w:rsid w:val="0005024C"/>
    <w:rsid w:val="00050460"/>
    <w:rsid w:val="00050469"/>
    <w:rsid w:val="000506F1"/>
    <w:rsid w:val="000508AF"/>
    <w:rsid w:val="00050A70"/>
    <w:rsid w:val="00050B02"/>
    <w:rsid w:val="00050B30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C8E"/>
    <w:rsid w:val="00051CA7"/>
    <w:rsid w:val="00051D91"/>
    <w:rsid w:val="00051E59"/>
    <w:rsid w:val="00051F4C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D6"/>
    <w:rsid w:val="0005332B"/>
    <w:rsid w:val="00053471"/>
    <w:rsid w:val="00053495"/>
    <w:rsid w:val="000535E5"/>
    <w:rsid w:val="000535E6"/>
    <w:rsid w:val="00053645"/>
    <w:rsid w:val="00053680"/>
    <w:rsid w:val="00053871"/>
    <w:rsid w:val="00053885"/>
    <w:rsid w:val="00053A0B"/>
    <w:rsid w:val="00053A9A"/>
    <w:rsid w:val="00053C25"/>
    <w:rsid w:val="00053E0A"/>
    <w:rsid w:val="00053E45"/>
    <w:rsid w:val="00053FCD"/>
    <w:rsid w:val="00054067"/>
    <w:rsid w:val="0005412C"/>
    <w:rsid w:val="0005417F"/>
    <w:rsid w:val="000541FB"/>
    <w:rsid w:val="00054288"/>
    <w:rsid w:val="00054376"/>
    <w:rsid w:val="000543B5"/>
    <w:rsid w:val="000543B8"/>
    <w:rsid w:val="00054411"/>
    <w:rsid w:val="0005458C"/>
    <w:rsid w:val="00054674"/>
    <w:rsid w:val="0005472E"/>
    <w:rsid w:val="0005478B"/>
    <w:rsid w:val="00054797"/>
    <w:rsid w:val="00054B42"/>
    <w:rsid w:val="00054C6D"/>
    <w:rsid w:val="00054D6A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963"/>
    <w:rsid w:val="000559A7"/>
    <w:rsid w:val="00055BA5"/>
    <w:rsid w:val="00055C06"/>
    <w:rsid w:val="00055D63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DA"/>
    <w:rsid w:val="0005761E"/>
    <w:rsid w:val="00057641"/>
    <w:rsid w:val="000576F7"/>
    <w:rsid w:val="000577A2"/>
    <w:rsid w:val="0005799C"/>
    <w:rsid w:val="000579B2"/>
    <w:rsid w:val="000579BE"/>
    <w:rsid w:val="00057AC5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C2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B71"/>
    <w:rsid w:val="00062CEC"/>
    <w:rsid w:val="00062D8F"/>
    <w:rsid w:val="00062F3E"/>
    <w:rsid w:val="0006310B"/>
    <w:rsid w:val="0006312C"/>
    <w:rsid w:val="00063137"/>
    <w:rsid w:val="0006329D"/>
    <w:rsid w:val="00063428"/>
    <w:rsid w:val="0006354B"/>
    <w:rsid w:val="00063794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314"/>
    <w:rsid w:val="00064471"/>
    <w:rsid w:val="00064599"/>
    <w:rsid w:val="00064643"/>
    <w:rsid w:val="000646A7"/>
    <w:rsid w:val="000646FB"/>
    <w:rsid w:val="00064711"/>
    <w:rsid w:val="00064812"/>
    <w:rsid w:val="000649C7"/>
    <w:rsid w:val="00064A95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4B"/>
    <w:rsid w:val="00065ADE"/>
    <w:rsid w:val="00065BDC"/>
    <w:rsid w:val="00065C80"/>
    <w:rsid w:val="00065C96"/>
    <w:rsid w:val="00065D6B"/>
    <w:rsid w:val="00065F1D"/>
    <w:rsid w:val="000664C6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54"/>
    <w:rsid w:val="0007077B"/>
    <w:rsid w:val="0007079D"/>
    <w:rsid w:val="00070861"/>
    <w:rsid w:val="00070908"/>
    <w:rsid w:val="00070B1B"/>
    <w:rsid w:val="00070B9B"/>
    <w:rsid w:val="00070BFF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713"/>
    <w:rsid w:val="0007277C"/>
    <w:rsid w:val="000727A4"/>
    <w:rsid w:val="000727BD"/>
    <w:rsid w:val="0007296E"/>
    <w:rsid w:val="00072A1D"/>
    <w:rsid w:val="00072BB7"/>
    <w:rsid w:val="00072C0A"/>
    <w:rsid w:val="00072D01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997"/>
    <w:rsid w:val="00074B22"/>
    <w:rsid w:val="00074CEA"/>
    <w:rsid w:val="00074EB9"/>
    <w:rsid w:val="00074FF5"/>
    <w:rsid w:val="00075066"/>
    <w:rsid w:val="0007509B"/>
    <w:rsid w:val="00075189"/>
    <w:rsid w:val="000751B4"/>
    <w:rsid w:val="0007539F"/>
    <w:rsid w:val="000753E9"/>
    <w:rsid w:val="000754C0"/>
    <w:rsid w:val="000754D3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73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5AC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70F6"/>
    <w:rsid w:val="000771C3"/>
    <w:rsid w:val="00077255"/>
    <w:rsid w:val="000772FF"/>
    <w:rsid w:val="000774AC"/>
    <w:rsid w:val="000774FF"/>
    <w:rsid w:val="0007754A"/>
    <w:rsid w:val="00077683"/>
    <w:rsid w:val="000777FC"/>
    <w:rsid w:val="00077862"/>
    <w:rsid w:val="0007787C"/>
    <w:rsid w:val="0007794B"/>
    <w:rsid w:val="00077A99"/>
    <w:rsid w:val="00077B43"/>
    <w:rsid w:val="00077B85"/>
    <w:rsid w:val="00077D95"/>
    <w:rsid w:val="00077F0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4C"/>
    <w:rsid w:val="00080D4E"/>
    <w:rsid w:val="00080D81"/>
    <w:rsid w:val="00080DB8"/>
    <w:rsid w:val="00080E4B"/>
    <w:rsid w:val="00080FFB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3117"/>
    <w:rsid w:val="00083241"/>
    <w:rsid w:val="0008349C"/>
    <w:rsid w:val="00083535"/>
    <w:rsid w:val="0008356D"/>
    <w:rsid w:val="00083654"/>
    <w:rsid w:val="000837A4"/>
    <w:rsid w:val="000837C6"/>
    <w:rsid w:val="0008383D"/>
    <w:rsid w:val="000838F4"/>
    <w:rsid w:val="0008398C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71E"/>
    <w:rsid w:val="00084837"/>
    <w:rsid w:val="0008487E"/>
    <w:rsid w:val="000849C5"/>
    <w:rsid w:val="00084B02"/>
    <w:rsid w:val="00084BDF"/>
    <w:rsid w:val="00084D0F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F4E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93"/>
    <w:rsid w:val="0009009C"/>
    <w:rsid w:val="00090170"/>
    <w:rsid w:val="000901EB"/>
    <w:rsid w:val="00090217"/>
    <w:rsid w:val="0009029C"/>
    <w:rsid w:val="00090353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1E"/>
    <w:rsid w:val="000912F6"/>
    <w:rsid w:val="000913D3"/>
    <w:rsid w:val="00091527"/>
    <w:rsid w:val="000915F7"/>
    <w:rsid w:val="00091608"/>
    <w:rsid w:val="00091779"/>
    <w:rsid w:val="00091840"/>
    <w:rsid w:val="00091A6F"/>
    <w:rsid w:val="00091AC9"/>
    <w:rsid w:val="00091BE7"/>
    <w:rsid w:val="00091C07"/>
    <w:rsid w:val="00091D45"/>
    <w:rsid w:val="00091D88"/>
    <w:rsid w:val="00091F7D"/>
    <w:rsid w:val="00092046"/>
    <w:rsid w:val="000920AA"/>
    <w:rsid w:val="00092134"/>
    <w:rsid w:val="00092162"/>
    <w:rsid w:val="00092227"/>
    <w:rsid w:val="0009224F"/>
    <w:rsid w:val="000923B3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D5"/>
    <w:rsid w:val="000943E6"/>
    <w:rsid w:val="00094649"/>
    <w:rsid w:val="0009499E"/>
    <w:rsid w:val="00094AA8"/>
    <w:rsid w:val="00094BE1"/>
    <w:rsid w:val="00094CE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C9"/>
    <w:rsid w:val="000952EF"/>
    <w:rsid w:val="000953D3"/>
    <w:rsid w:val="0009544C"/>
    <w:rsid w:val="00095717"/>
    <w:rsid w:val="000957CE"/>
    <w:rsid w:val="00095924"/>
    <w:rsid w:val="00095A7D"/>
    <w:rsid w:val="00095DFE"/>
    <w:rsid w:val="0009601F"/>
    <w:rsid w:val="0009610B"/>
    <w:rsid w:val="0009614E"/>
    <w:rsid w:val="0009630F"/>
    <w:rsid w:val="0009631A"/>
    <w:rsid w:val="000963EC"/>
    <w:rsid w:val="000963F8"/>
    <w:rsid w:val="000964F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9E3"/>
    <w:rsid w:val="000A0B37"/>
    <w:rsid w:val="000A0B5F"/>
    <w:rsid w:val="000A0B64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572"/>
    <w:rsid w:val="000A1585"/>
    <w:rsid w:val="000A1623"/>
    <w:rsid w:val="000A1713"/>
    <w:rsid w:val="000A1783"/>
    <w:rsid w:val="000A18AB"/>
    <w:rsid w:val="000A199E"/>
    <w:rsid w:val="000A1A9C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51"/>
    <w:rsid w:val="000A4CCA"/>
    <w:rsid w:val="000A4CD3"/>
    <w:rsid w:val="000A4E7C"/>
    <w:rsid w:val="000A4EFE"/>
    <w:rsid w:val="000A5029"/>
    <w:rsid w:val="000A52A8"/>
    <w:rsid w:val="000A530C"/>
    <w:rsid w:val="000A5367"/>
    <w:rsid w:val="000A54F0"/>
    <w:rsid w:val="000A5596"/>
    <w:rsid w:val="000A580D"/>
    <w:rsid w:val="000A588C"/>
    <w:rsid w:val="000A588E"/>
    <w:rsid w:val="000A58D5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6050"/>
    <w:rsid w:val="000A6250"/>
    <w:rsid w:val="000A62C5"/>
    <w:rsid w:val="000A65BB"/>
    <w:rsid w:val="000A6777"/>
    <w:rsid w:val="000A67A9"/>
    <w:rsid w:val="000A67CE"/>
    <w:rsid w:val="000A67DA"/>
    <w:rsid w:val="000A681F"/>
    <w:rsid w:val="000A68A7"/>
    <w:rsid w:val="000A6A40"/>
    <w:rsid w:val="000A6A5A"/>
    <w:rsid w:val="000A6A7B"/>
    <w:rsid w:val="000A6C35"/>
    <w:rsid w:val="000A6C59"/>
    <w:rsid w:val="000A6E9E"/>
    <w:rsid w:val="000A6EB7"/>
    <w:rsid w:val="000A6F7B"/>
    <w:rsid w:val="000A700F"/>
    <w:rsid w:val="000A703D"/>
    <w:rsid w:val="000A70CB"/>
    <w:rsid w:val="000A7225"/>
    <w:rsid w:val="000A72CF"/>
    <w:rsid w:val="000A7375"/>
    <w:rsid w:val="000A74B1"/>
    <w:rsid w:val="000A74B7"/>
    <w:rsid w:val="000A7521"/>
    <w:rsid w:val="000A768C"/>
    <w:rsid w:val="000A76CF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E0"/>
    <w:rsid w:val="000B03A0"/>
    <w:rsid w:val="000B06BC"/>
    <w:rsid w:val="000B0703"/>
    <w:rsid w:val="000B0720"/>
    <w:rsid w:val="000B07B3"/>
    <w:rsid w:val="000B0819"/>
    <w:rsid w:val="000B08E5"/>
    <w:rsid w:val="000B0A5B"/>
    <w:rsid w:val="000B0A7A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F59"/>
    <w:rsid w:val="000B2FAF"/>
    <w:rsid w:val="000B2FDD"/>
    <w:rsid w:val="000B3046"/>
    <w:rsid w:val="000B30F6"/>
    <w:rsid w:val="000B328E"/>
    <w:rsid w:val="000B331F"/>
    <w:rsid w:val="000B33FE"/>
    <w:rsid w:val="000B3408"/>
    <w:rsid w:val="000B3411"/>
    <w:rsid w:val="000B345A"/>
    <w:rsid w:val="000B34C7"/>
    <w:rsid w:val="000B366A"/>
    <w:rsid w:val="000B3763"/>
    <w:rsid w:val="000B38D2"/>
    <w:rsid w:val="000B38F3"/>
    <w:rsid w:val="000B3981"/>
    <w:rsid w:val="000B39E3"/>
    <w:rsid w:val="000B3A15"/>
    <w:rsid w:val="000B3AB2"/>
    <w:rsid w:val="000B3AE6"/>
    <w:rsid w:val="000B3C89"/>
    <w:rsid w:val="000B3F01"/>
    <w:rsid w:val="000B3F82"/>
    <w:rsid w:val="000B4098"/>
    <w:rsid w:val="000B412F"/>
    <w:rsid w:val="000B4134"/>
    <w:rsid w:val="000B421C"/>
    <w:rsid w:val="000B42F2"/>
    <w:rsid w:val="000B4323"/>
    <w:rsid w:val="000B4425"/>
    <w:rsid w:val="000B47D0"/>
    <w:rsid w:val="000B4886"/>
    <w:rsid w:val="000B49B3"/>
    <w:rsid w:val="000B49F3"/>
    <w:rsid w:val="000B4AE1"/>
    <w:rsid w:val="000B4BCD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AF"/>
    <w:rsid w:val="000B5E80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4"/>
    <w:rsid w:val="000C0C9D"/>
    <w:rsid w:val="000C0FD3"/>
    <w:rsid w:val="000C134E"/>
    <w:rsid w:val="000C16D5"/>
    <w:rsid w:val="000C1771"/>
    <w:rsid w:val="000C1822"/>
    <w:rsid w:val="000C18BA"/>
    <w:rsid w:val="000C193C"/>
    <w:rsid w:val="000C194F"/>
    <w:rsid w:val="000C1C2C"/>
    <w:rsid w:val="000C1C85"/>
    <w:rsid w:val="000C1CC9"/>
    <w:rsid w:val="000C1D48"/>
    <w:rsid w:val="000C1E68"/>
    <w:rsid w:val="000C2123"/>
    <w:rsid w:val="000C21FE"/>
    <w:rsid w:val="000C226B"/>
    <w:rsid w:val="000C22C7"/>
    <w:rsid w:val="000C2333"/>
    <w:rsid w:val="000C23D5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67D"/>
    <w:rsid w:val="000C3793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A22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514"/>
    <w:rsid w:val="000C564A"/>
    <w:rsid w:val="000C572B"/>
    <w:rsid w:val="000C5765"/>
    <w:rsid w:val="000C57CA"/>
    <w:rsid w:val="000C5851"/>
    <w:rsid w:val="000C5956"/>
    <w:rsid w:val="000C5966"/>
    <w:rsid w:val="000C5B66"/>
    <w:rsid w:val="000C5CC3"/>
    <w:rsid w:val="000C5D71"/>
    <w:rsid w:val="000C5DB2"/>
    <w:rsid w:val="000C5DC6"/>
    <w:rsid w:val="000C5E54"/>
    <w:rsid w:val="000C5E65"/>
    <w:rsid w:val="000C5EE7"/>
    <w:rsid w:val="000C5FAF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99"/>
    <w:rsid w:val="000C69C6"/>
    <w:rsid w:val="000C6A49"/>
    <w:rsid w:val="000C6B5A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83"/>
    <w:rsid w:val="000C7CB3"/>
    <w:rsid w:val="000C7E14"/>
    <w:rsid w:val="000C7F8A"/>
    <w:rsid w:val="000D0081"/>
    <w:rsid w:val="000D00F5"/>
    <w:rsid w:val="000D03E3"/>
    <w:rsid w:val="000D049C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4CC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23B"/>
    <w:rsid w:val="000D3362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71"/>
    <w:rsid w:val="000D41FB"/>
    <w:rsid w:val="000D42B9"/>
    <w:rsid w:val="000D4418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23"/>
    <w:rsid w:val="000D54AE"/>
    <w:rsid w:val="000D5565"/>
    <w:rsid w:val="000D5729"/>
    <w:rsid w:val="000D575F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C67"/>
    <w:rsid w:val="000D7C94"/>
    <w:rsid w:val="000D7E51"/>
    <w:rsid w:val="000E0062"/>
    <w:rsid w:val="000E0302"/>
    <w:rsid w:val="000E034D"/>
    <w:rsid w:val="000E0369"/>
    <w:rsid w:val="000E04A4"/>
    <w:rsid w:val="000E0568"/>
    <w:rsid w:val="000E06F1"/>
    <w:rsid w:val="000E0773"/>
    <w:rsid w:val="000E0CD0"/>
    <w:rsid w:val="000E0D18"/>
    <w:rsid w:val="000E0D44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A14"/>
    <w:rsid w:val="000E1A82"/>
    <w:rsid w:val="000E1B04"/>
    <w:rsid w:val="000E1C17"/>
    <w:rsid w:val="000E1CA2"/>
    <w:rsid w:val="000E1D2C"/>
    <w:rsid w:val="000E1DAC"/>
    <w:rsid w:val="000E20ED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6E"/>
    <w:rsid w:val="000E2ADD"/>
    <w:rsid w:val="000E2B53"/>
    <w:rsid w:val="000E2C09"/>
    <w:rsid w:val="000E2C1F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CB"/>
    <w:rsid w:val="000E4B78"/>
    <w:rsid w:val="000E4BB5"/>
    <w:rsid w:val="000E4BF4"/>
    <w:rsid w:val="000E511E"/>
    <w:rsid w:val="000E51C9"/>
    <w:rsid w:val="000E53FE"/>
    <w:rsid w:val="000E551D"/>
    <w:rsid w:val="000E5545"/>
    <w:rsid w:val="000E5599"/>
    <w:rsid w:val="000E55C6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CE2"/>
    <w:rsid w:val="000E6CEA"/>
    <w:rsid w:val="000E6D06"/>
    <w:rsid w:val="000E6F77"/>
    <w:rsid w:val="000E705D"/>
    <w:rsid w:val="000E7272"/>
    <w:rsid w:val="000E72B1"/>
    <w:rsid w:val="000E72BC"/>
    <w:rsid w:val="000E73AD"/>
    <w:rsid w:val="000E746C"/>
    <w:rsid w:val="000E74E0"/>
    <w:rsid w:val="000E74E2"/>
    <w:rsid w:val="000E7584"/>
    <w:rsid w:val="000E7618"/>
    <w:rsid w:val="000E76A5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284"/>
    <w:rsid w:val="000F02B5"/>
    <w:rsid w:val="000F0350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A90"/>
    <w:rsid w:val="000F0AFE"/>
    <w:rsid w:val="000F0C4D"/>
    <w:rsid w:val="000F0C4F"/>
    <w:rsid w:val="000F0CAA"/>
    <w:rsid w:val="000F0DAC"/>
    <w:rsid w:val="000F0DBD"/>
    <w:rsid w:val="000F0E69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B8"/>
    <w:rsid w:val="000F1CF1"/>
    <w:rsid w:val="000F1DB8"/>
    <w:rsid w:val="000F1E8A"/>
    <w:rsid w:val="000F2096"/>
    <w:rsid w:val="000F2109"/>
    <w:rsid w:val="000F22C4"/>
    <w:rsid w:val="000F233E"/>
    <w:rsid w:val="000F2423"/>
    <w:rsid w:val="000F24E3"/>
    <w:rsid w:val="000F2553"/>
    <w:rsid w:val="000F25E8"/>
    <w:rsid w:val="000F2682"/>
    <w:rsid w:val="000F26ED"/>
    <w:rsid w:val="000F280C"/>
    <w:rsid w:val="000F28EA"/>
    <w:rsid w:val="000F29D8"/>
    <w:rsid w:val="000F2A46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447"/>
    <w:rsid w:val="000F3449"/>
    <w:rsid w:val="000F346F"/>
    <w:rsid w:val="000F348B"/>
    <w:rsid w:val="000F3498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205"/>
    <w:rsid w:val="000F629E"/>
    <w:rsid w:val="000F65C7"/>
    <w:rsid w:val="000F6AD7"/>
    <w:rsid w:val="000F6B44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66B"/>
    <w:rsid w:val="001006B5"/>
    <w:rsid w:val="001006F6"/>
    <w:rsid w:val="0010072C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403"/>
    <w:rsid w:val="001034C3"/>
    <w:rsid w:val="001034F3"/>
    <w:rsid w:val="0010358E"/>
    <w:rsid w:val="00103657"/>
    <w:rsid w:val="001036DF"/>
    <w:rsid w:val="001036F6"/>
    <w:rsid w:val="001037B9"/>
    <w:rsid w:val="00103AB0"/>
    <w:rsid w:val="00103B58"/>
    <w:rsid w:val="00103C1C"/>
    <w:rsid w:val="00103C2A"/>
    <w:rsid w:val="00103C6B"/>
    <w:rsid w:val="00103D6F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C3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39"/>
    <w:rsid w:val="00112593"/>
    <w:rsid w:val="0011272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77"/>
    <w:rsid w:val="00113856"/>
    <w:rsid w:val="001138E7"/>
    <w:rsid w:val="00113AB8"/>
    <w:rsid w:val="00113E48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C62"/>
    <w:rsid w:val="00114FE2"/>
    <w:rsid w:val="00115024"/>
    <w:rsid w:val="001150B5"/>
    <w:rsid w:val="00115184"/>
    <w:rsid w:val="001151D7"/>
    <w:rsid w:val="00115252"/>
    <w:rsid w:val="001153E5"/>
    <w:rsid w:val="0011544A"/>
    <w:rsid w:val="001154AC"/>
    <w:rsid w:val="00115514"/>
    <w:rsid w:val="001156A8"/>
    <w:rsid w:val="0011571E"/>
    <w:rsid w:val="00115B37"/>
    <w:rsid w:val="00115C70"/>
    <w:rsid w:val="00115C76"/>
    <w:rsid w:val="00115CBC"/>
    <w:rsid w:val="00115CD6"/>
    <w:rsid w:val="00115DC1"/>
    <w:rsid w:val="00115DD8"/>
    <w:rsid w:val="00115E56"/>
    <w:rsid w:val="00115F5B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D2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B7"/>
    <w:rsid w:val="001216D8"/>
    <w:rsid w:val="00121707"/>
    <w:rsid w:val="00121934"/>
    <w:rsid w:val="001219E5"/>
    <w:rsid w:val="001219F2"/>
    <w:rsid w:val="00121A95"/>
    <w:rsid w:val="00121AA2"/>
    <w:rsid w:val="00121B70"/>
    <w:rsid w:val="00121C08"/>
    <w:rsid w:val="00121C61"/>
    <w:rsid w:val="00121EB0"/>
    <w:rsid w:val="00121F6A"/>
    <w:rsid w:val="00121F94"/>
    <w:rsid w:val="0012209C"/>
    <w:rsid w:val="00122195"/>
    <w:rsid w:val="0012229C"/>
    <w:rsid w:val="001222AB"/>
    <w:rsid w:val="00122431"/>
    <w:rsid w:val="0012243A"/>
    <w:rsid w:val="00122516"/>
    <w:rsid w:val="00122560"/>
    <w:rsid w:val="001225D4"/>
    <w:rsid w:val="0012266A"/>
    <w:rsid w:val="001226E3"/>
    <w:rsid w:val="00122764"/>
    <w:rsid w:val="00122809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9B3"/>
    <w:rsid w:val="00123C4C"/>
    <w:rsid w:val="00123C66"/>
    <w:rsid w:val="00123C77"/>
    <w:rsid w:val="00123DB8"/>
    <w:rsid w:val="00123DC8"/>
    <w:rsid w:val="00123DD4"/>
    <w:rsid w:val="001240A7"/>
    <w:rsid w:val="00124103"/>
    <w:rsid w:val="00124125"/>
    <w:rsid w:val="0012427D"/>
    <w:rsid w:val="001242B0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8EE"/>
    <w:rsid w:val="0012498F"/>
    <w:rsid w:val="00124A1E"/>
    <w:rsid w:val="00124A3F"/>
    <w:rsid w:val="00124BD3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713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2190"/>
    <w:rsid w:val="001321BF"/>
    <w:rsid w:val="001321CE"/>
    <w:rsid w:val="001321E1"/>
    <w:rsid w:val="00132269"/>
    <w:rsid w:val="0013229F"/>
    <w:rsid w:val="00132529"/>
    <w:rsid w:val="001326C8"/>
    <w:rsid w:val="001329B6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E0"/>
    <w:rsid w:val="0013621D"/>
    <w:rsid w:val="00136242"/>
    <w:rsid w:val="0013637E"/>
    <w:rsid w:val="001363BE"/>
    <w:rsid w:val="00136460"/>
    <w:rsid w:val="001364A7"/>
    <w:rsid w:val="0013654C"/>
    <w:rsid w:val="0013679B"/>
    <w:rsid w:val="00136874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742"/>
    <w:rsid w:val="00137780"/>
    <w:rsid w:val="00137B14"/>
    <w:rsid w:val="00137C27"/>
    <w:rsid w:val="00137CFC"/>
    <w:rsid w:val="00137F2B"/>
    <w:rsid w:val="0014006E"/>
    <w:rsid w:val="001400E7"/>
    <w:rsid w:val="001400ED"/>
    <w:rsid w:val="001401F3"/>
    <w:rsid w:val="00140227"/>
    <w:rsid w:val="001402B5"/>
    <w:rsid w:val="001402D7"/>
    <w:rsid w:val="001402EA"/>
    <w:rsid w:val="001404C1"/>
    <w:rsid w:val="001405CF"/>
    <w:rsid w:val="00140614"/>
    <w:rsid w:val="00140716"/>
    <w:rsid w:val="00140B9C"/>
    <w:rsid w:val="00140D56"/>
    <w:rsid w:val="00140F64"/>
    <w:rsid w:val="00140F9F"/>
    <w:rsid w:val="00140FB7"/>
    <w:rsid w:val="00141051"/>
    <w:rsid w:val="00141434"/>
    <w:rsid w:val="00141644"/>
    <w:rsid w:val="001416FD"/>
    <w:rsid w:val="001418BD"/>
    <w:rsid w:val="00141A6C"/>
    <w:rsid w:val="00141B74"/>
    <w:rsid w:val="00141B94"/>
    <w:rsid w:val="00141BBA"/>
    <w:rsid w:val="00141CBB"/>
    <w:rsid w:val="00141D2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2"/>
    <w:rsid w:val="00143CDF"/>
    <w:rsid w:val="00143D7F"/>
    <w:rsid w:val="00143E30"/>
    <w:rsid w:val="00143E76"/>
    <w:rsid w:val="00143F53"/>
    <w:rsid w:val="0014406C"/>
    <w:rsid w:val="00144077"/>
    <w:rsid w:val="0014407E"/>
    <w:rsid w:val="001443B8"/>
    <w:rsid w:val="00144416"/>
    <w:rsid w:val="001445BE"/>
    <w:rsid w:val="00144C18"/>
    <w:rsid w:val="00144C5E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ADC"/>
    <w:rsid w:val="00145B8D"/>
    <w:rsid w:val="00145E24"/>
    <w:rsid w:val="00145E60"/>
    <w:rsid w:val="00145EEB"/>
    <w:rsid w:val="00145F46"/>
    <w:rsid w:val="00145FC7"/>
    <w:rsid w:val="00146034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216"/>
    <w:rsid w:val="001472BD"/>
    <w:rsid w:val="0014732D"/>
    <w:rsid w:val="001473A0"/>
    <w:rsid w:val="001473A5"/>
    <w:rsid w:val="00147436"/>
    <w:rsid w:val="00147487"/>
    <w:rsid w:val="001474A5"/>
    <w:rsid w:val="001474C6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B25"/>
    <w:rsid w:val="00152B69"/>
    <w:rsid w:val="00152BF6"/>
    <w:rsid w:val="00152BFC"/>
    <w:rsid w:val="00152E26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72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5F4"/>
    <w:rsid w:val="00156657"/>
    <w:rsid w:val="0015681B"/>
    <w:rsid w:val="00156836"/>
    <w:rsid w:val="00156858"/>
    <w:rsid w:val="00156875"/>
    <w:rsid w:val="001568E7"/>
    <w:rsid w:val="00156919"/>
    <w:rsid w:val="0015694F"/>
    <w:rsid w:val="00156AAE"/>
    <w:rsid w:val="00156AF0"/>
    <w:rsid w:val="00156B64"/>
    <w:rsid w:val="00156D32"/>
    <w:rsid w:val="00156D86"/>
    <w:rsid w:val="00156E83"/>
    <w:rsid w:val="00156EB6"/>
    <w:rsid w:val="00156EF9"/>
    <w:rsid w:val="001571D8"/>
    <w:rsid w:val="001571FE"/>
    <w:rsid w:val="00157213"/>
    <w:rsid w:val="001572B7"/>
    <w:rsid w:val="001572C5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31E"/>
    <w:rsid w:val="0016031F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25F"/>
    <w:rsid w:val="001612C9"/>
    <w:rsid w:val="00161323"/>
    <w:rsid w:val="0016138F"/>
    <w:rsid w:val="00161784"/>
    <w:rsid w:val="001618A1"/>
    <w:rsid w:val="00161A2D"/>
    <w:rsid w:val="00161B10"/>
    <w:rsid w:val="00161B52"/>
    <w:rsid w:val="00161CB4"/>
    <w:rsid w:val="00161D4F"/>
    <w:rsid w:val="00161D6E"/>
    <w:rsid w:val="00161E26"/>
    <w:rsid w:val="00161F25"/>
    <w:rsid w:val="00162005"/>
    <w:rsid w:val="0016207F"/>
    <w:rsid w:val="001620C9"/>
    <w:rsid w:val="0016213C"/>
    <w:rsid w:val="0016236C"/>
    <w:rsid w:val="00162846"/>
    <w:rsid w:val="001628B6"/>
    <w:rsid w:val="001628DA"/>
    <w:rsid w:val="00162935"/>
    <w:rsid w:val="00162967"/>
    <w:rsid w:val="00162C15"/>
    <w:rsid w:val="00162C74"/>
    <w:rsid w:val="00162DC5"/>
    <w:rsid w:val="00162F96"/>
    <w:rsid w:val="001631C4"/>
    <w:rsid w:val="00163354"/>
    <w:rsid w:val="0016339C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27A"/>
    <w:rsid w:val="00164390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6A"/>
    <w:rsid w:val="00165E7B"/>
    <w:rsid w:val="00165ED3"/>
    <w:rsid w:val="00165FCB"/>
    <w:rsid w:val="00166304"/>
    <w:rsid w:val="001663F2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50"/>
    <w:rsid w:val="001701BB"/>
    <w:rsid w:val="001701FB"/>
    <w:rsid w:val="001705E8"/>
    <w:rsid w:val="0017065E"/>
    <w:rsid w:val="00170778"/>
    <w:rsid w:val="001708B1"/>
    <w:rsid w:val="00170984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9A9"/>
    <w:rsid w:val="00173CD5"/>
    <w:rsid w:val="00173E5B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FA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05"/>
    <w:rsid w:val="00176C1C"/>
    <w:rsid w:val="00176C48"/>
    <w:rsid w:val="00176CA2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C3B"/>
    <w:rsid w:val="00177CB9"/>
    <w:rsid w:val="00177DB3"/>
    <w:rsid w:val="00177DD4"/>
    <w:rsid w:val="00177E69"/>
    <w:rsid w:val="001802BA"/>
    <w:rsid w:val="001804A2"/>
    <w:rsid w:val="001804BB"/>
    <w:rsid w:val="0018051A"/>
    <w:rsid w:val="0018053D"/>
    <w:rsid w:val="00180569"/>
    <w:rsid w:val="001805D2"/>
    <w:rsid w:val="001806A8"/>
    <w:rsid w:val="00180725"/>
    <w:rsid w:val="00180800"/>
    <w:rsid w:val="00180880"/>
    <w:rsid w:val="001808C6"/>
    <w:rsid w:val="0018092C"/>
    <w:rsid w:val="00180A0A"/>
    <w:rsid w:val="00180AEF"/>
    <w:rsid w:val="00180C3C"/>
    <w:rsid w:val="00180DC6"/>
    <w:rsid w:val="00180F3B"/>
    <w:rsid w:val="00180F3D"/>
    <w:rsid w:val="00180FB5"/>
    <w:rsid w:val="00181100"/>
    <w:rsid w:val="001812A3"/>
    <w:rsid w:val="0018140B"/>
    <w:rsid w:val="00181487"/>
    <w:rsid w:val="001814A4"/>
    <w:rsid w:val="001814A6"/>
    <w:rsid w:val="001814FB"/>
    <w:rsid w:val="0018159A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E3"/>
    <w:rsid w:val="00182523"/>
    <w:rsid w:val="00182527"/>
    <w:rsid w:val="00182636"/>
    <w:rsid w:val="001826EE"/>
    <w:rsid w:val="0018277A"/>
    <w:rsid w:val="0018298A"/>
    <w:rsid w:val="001829C5"/>
    <w:rsid w:val="00182A2D"/>
    <w:rsid w:val="00182A32"/>
    <w:rsid w:val="00182AE6"/>
    <w:rsid w:val="00182AFF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75"/>
    <w:rsid w:val="00183BC3"/>
    <w:rsid w:val="00183C60"/>
    <w:rsid w:val="00183D67"/>
    <w:rsid w:val="00183DE3"/>
    <w:rsid w:val="00183E5F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A10"/>
    <w:rsid w:val="00184AB2"/>
    <w:rsid w:val="00184B85"/>
    <w:rsid w:val="00184D00"/>
    <w:rsid w:val="00184F9B"/>
    <w:rsid w:val="00184FB6"/>
    <w:rsid w:val="00184FDA"/>
    <w:rsid w:val="001852B7"/>
    <w:rsid w:val="0018532A"/>
    <w:rsid w:val="001853E2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A5A"/>
    <w:rsid w:val="00185C66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5F"/>
    <w:rsid w:val="0018657D"/>
    <w:rsid w:val="00186675"/>
    <w:rsid w:val="0018671E"/>
    <w:rsid w:val="00186751"/>
    <w:rsid w:val="00186797"/>
    <w:rsid w:val="00186891"/>
    <w:rsid w:val="001868AA"/>
    <w:rsid w:val="00186A96"/>
    <w:rsid w:val="00186C1E"/>
    <w:rsid w:val="00186D4A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9DB"/>
    <w:rsid w:val="00187A37"/>
    <w:rsid w:val="00187B51"/>
    <w:rsid w:val="00187BD0"/>
    <w:rsid w:val="00187C4D"/>
    <w:rsid w:val="00187D7D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982"/>
    <w:rsid w:val="00190A4D"/>
    <w:rsid w:val="00190B04"/>
    <w:rsid w:val="00190BC1"/>
    <w:rsid w:val="00190EBC"/>
    <w:rsid w:val="00191046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2F90"/>
    <w:rsid w:val="00193004"/>
    <w:rsid w:val="00193024"/>
    <w:rsid w:val="00193069"/>
    <w:rsid w:val="00193106"/>
    <w:rsid w:val="001931FE"/>
    <w:rsid w:val="00193419"/>
    <w:rsid w:val="001935A4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A7"/>
    <w:rsid w:val="00195A0E"/>
    <w:rsid w:val="00195AD0"/>
    <w:rsid w:val="00195B34"/>
    <w:rsid w:val="00195DED"/>
    <w:rsid w:val="00195E27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101"/>
    <w:rsid w:val="001A011C"/>
    <w:rsid w:val="001A02C7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EA9"/>
    <w:rsid w:val="001A0F17"/>
    <w:rsid w:val="001A1074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F6E"/>
    <w:rsid w:val="001A1F78"/>
    <w:rsid w:val="001A2016"/>
    <w:rsid w:val="001A20B0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BC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BEF"/>
    <w:rsid w:val="001A6D02"/>
    <w:rsid w:val="001A6DA4"/>
    <w:rsid w:val="001A6E7E"/>
    <w:rsid w:val="001A6FE7"/>
    <w:rsid w:val="001A70EA"/>
    <w:rsid w:val="001A71A1"/>
    <w:rsid w:val="001A71A9"/>
    <w:rsid w:val="001A71ED"/>
    <w:rsid w:val="001A730E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99"/>
    <w:rsid w:val="001B0D22"/>
    <w:rsid w:val="001B0E32"/>
    <w:rsid w:val="001B1008"/>
    <w:rsid w:val="001B102B"/>
    <w:rsid w:val="001B112B"/>
    <w:rsid w:val="001B1315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9E9"/>
    <w:rsid w:val="001B2A21"/>
    <w:rsid w:val="001B2A76"/>
    <w:rsid w:val="001B2A98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B11"/>
    <w:rsid w:val="001B4C12"/>
    <w:rsid w:val="001B4D8B"/>
    <w:rsid w:val="001B4E58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153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F1"/>
    <w:rsid w:val="001B759C"/>
    <w:rsid w:val="001B7735"/>
    <w:rsid w:val="001B7797"/>
    <w:rsid w:val="001B789C"/>
    <w:rsid w:val="001B7918"/>
    <w:rsid w:val="001B7967"/>
    <w:rsid w:val="001B79C1"/>
    <w:rsid w:val="001B79FC"/>
    <w:rsid w:val="001B7B73"/>
    <w:rsid w:val="001B7CF5"/>
    <w:rsid w:val="001B7FF6"/>
    <w:rsid w:val="001C00C8"/>
    <w:rsid w:val="001C015A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20FC"/>
    <w:rsid w:val="001C2109"/>
    <w:rsid w:val="001C236B"/>
    <w:rsid w:val="001C2426"/>
    <w:rsid w:val="001C24F9"/>
    <w:rsid w:val="001C25AF"/>
    <w:rsid w:val="001C296C"/>
    <w:rsid w:val="001C2A11"/>
    <w:rsid w:val="001C2B5E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697"/>
    <w:rsid w:val="001C374F"/>
    <w:rsid w:val="001C382D"/>
    <w:rsid w:val="001C38A3"/>
    <w:rsid w:val="001C38BD"/>
    <w:rsid w:val="001C3A18"/>
    <w:rsid w:val="001C3A5F"/>
    <w:rsid w:val="001C3A6E"/>
    <w:rsid w:val="001C3B2D"/>
    <w:rsid w:val="001C3C64"/>
    <w:rsid w:val="001C3C76"/>
    <w:rsid w:val="001C3D56"/>
    <w:rsid w:val="001C3D65"/>
    <w:rsid w:val="001C4192"/>
    <w:rsid w:val="001C41AC"/>
    <w:rsid w:val="001C4207"/>
    <w:rsid w:val="001C423C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D39"/>
    <w:rsid w:val="001C4D9A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F72"/>
    <w:rsid w:val="001C6FC2"/>
    <w:rsid w:val="001C7149"/>
    <w:rsid w:val="001C7179"/>
    <w:rsid w:val="001C7228"/>
    <w:rsid w:val="001C737B"/>
    <w:rsid w:val="001C73C3"/>
    <w:rsid w:val="001C73E2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706"/>
    <w:rsid w:val="001D08C1"/>
    <w:rsid w:val="001D0BED"/>
    <w:rsid w:val="001D0BF6"/>
    <w:rsid w:val="001D0C62"/>
    <w:rsid w:val="001D0CBE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A1"/>
    <w:rsid w:val="001D2602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50EA"/>
    <w:rsid w:val="001D5184"/>
    <w:rsid w:val="001D5435"/>
    <w:rsid w:val="001D56A2"/>
    <w:rsid w:val="001D57C5"/>
    <w:rsid w:val="001D5802"/>
    <w:rsid w:val="001D581E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91"/>
    <w:rsid w:val="001D636E"/>
    <w:rsid w:val="001D6489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466"/>
    <w:rsid w:val="001E3495"/>
    <w:rsid w:val="001E352A"/>
    <w:rsid w:val="001E3540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34F"/>
    <w:rsid w:val="001E4722"/>
    <w:rsid w:val="001E472B"/>
    <w:rsid w:val="001E47D6"/>
    <w:rsid w:val="001E47EB"/>
    <w:rsid w:val="001E4816"/>
    <w:rsid w:val="001E4926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83"/>
    <w:rsid w:val="001E5EB6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34B"/>
    <w:rsid w:val="001E7484"/>
    <w:rsid w:val="001E775E"/>
    <w:rsid w:val="001E781B"/>
    <w:rsid w:val="001E789C"/>
    <w:rsid w:val="001E7A04"/>
    <w:rsid w:val="001E7A87"/>
    <w:rsid w:val="001E7B02"/>
    <w:rsid w:val="001E7E16"/>
    <w:rsid w:val="001E7EA7"/>
    <w:rsid w:val="001E7F1B"/>
    <w:rsid w:val="001E7F6A"/>
    <w:rsid w:val="001E7FC3"/>
    <w:rsid w:val="001F00AF"/>
    <w:rsid w:val="001F019F"/>
    <w:rsid w:val="001F0264"/>
    <w:rsid w:val="001F050E"/>
    <w:rsid w:val="001F05AF"/>
    <w:rsid w:val="001F060C"/>
    <w:rsid w:val="001F084B"/>
    <w:rsid w:val="001F09A3"/>
    <w:rsid w:val="001F0A0D"/>
    <w:rsid w:val="001F0A57"/>
    <w:rsid w:val="001F0A9C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1A1"/>
    <w:rsid w:val="001F1201"/>
    <w:rsid w:val="001F1381"/>
    <w:rsid w:val="001F14DB"/>
    <w:rsid w:val="001F15CC"/>
    <w:rsid w:val="001F15E6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643"/>
    <w:rsid w:val="001F38B8"/>
    <w:rsid w:val="001F38E3"/>
    <w:rsid w:val="001F3A11"/>
    <w:rsid w:val="001F3B43"/>
    <w:rsid w:val="001F3BB8"/>
    <w:rsid w:val="001F3CD3"/>
    <w:rsid w:val="001F3F63"/>
    <w:rsid w:val="001F4086"/>
    <w:rsid w:val="001F4165"/>
    <w:rsid w:val="001F41EF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EB"/>
    <w:rsid w:val="001F5269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85"/>
    <w:rsid w:val="001F5C62"/>
    <w:rsid w:val="001F5DD2"/>
    <w:rsid w:val="001F5F04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D6A"/>
    <w:rsid w:val="001F6FE0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0A7"/>
    <w:rsid w:val="00201140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F5"/>
    <w:rsid w:val="002023DD"/>
    <w:rsid w:val="002024A1"/>
    <w:rsid w:val="00202654"/>
    <w:rsid w:val="00202764"/>
    <w:rsid w:val="0020278C"/>
    <w:rsid w:val="00202AFA"/>
    <w:rsid w:val="00202BD3"/>
    <w:rsid w:val="00202E11"/>
    <w:rsid w:val="00202E21"/>
    <w:rsid w:val="0020307C"/>
    <w:rsid w:val="0020310F"/>
    <w:rsid w:val="00203123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B5C"/>
    <w:rsid w:val="00205BC1"/>
    <w:rsid w:val="00205E5B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D4"/>
    <w:rsid w:val="00210DD9"/>
    <w:rsid w:val="0021102D"/>
    <w:rsid w:val="00211199"/>
    <w:rsid w:val="0021120A"/>
    <w:rsid w:val="002114A1"/>
    <w:rsid w:val="0021158F"/>
    <w:rsid w:val="00211677"/>
    <w:rsid w:val="002116A9"/>
    <w:rsid w:val="002117B4"/>
    <w:rsid w:val="002117F8"/>
    <w:rsid w:val="002117FD"/>
    <w:rsid w:val="0021183E"/>
    <w:rsid w:val="002118E1"/>
    <w:rsid w:val="00211977"/>
    <w:rsid w:val="00211981"/>
    <w:rsid w:val="00211B11"/>
    <w:rsid w:val="00211B1A"/>
    <w:rsid w:val="00211D22"/>
    <w:rsid w:val="00211EF4"/>
    <w:rsid w:val="002121CB"/>
    <w:rsid w:val="002121D1"/>
    <w:rsid w:val="002121DE"/>
    <w:rsid w:val="00212350"/>
    <w:rsid w:val="0021255D"/>
    <w:rsid w:val="002125A7"/>
    <w:rsid w:val="00212833"/>
    <w:rsid w:val="00212967"/>
    <w:rsid w:val="00212A05"/>
    <w:rsid w:val="00212A4C"/>
    <w:rsid w:val="00212A9E"/>
    <w:rsid w:val="00212B5A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4F"/>
    <w:rsid w:val="0021359A"/>
    <w:rsid w:val="00213680"/>
    <w:rsid w:val="002137B7"/>
    <w:rsid w:val="00213874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D9"/>
    <w:rsid w:val="00214D04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B28"/>
    <w:rsid w:val="00215C13"/>
    <w:rsid w:val="00215C2C"/>
    <w:rsid w:val="00215CC0"/>
    <w:rsid w:val="00215CE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3"/>
    <w:rsid w:val="00217C6A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ECC"/>
    <w:rsid w:val="00220F21"/>
    <w:rsid w:val="00220F36"/>
    <w:rsid w:val="0022100E"/>
    <w:rsid w:val="002212CE"/>
    <w:rsid w:val="00221600"/>
    <w:rsid w:val="00221624"/>
    <w:rsid w:val="0022162F"/>
    <w:rsid w:val="00221634"/>
    <w:rsid w:val="00221804"/>
    <w:rsid w:val="00221929"/>
    <w:rsid w:val="00221988"/>
    <w:rsid w:val="00221C0F"/>
    <w:rsid w:val="00221C5B"/>
    <w:rsid w:val="00221C75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602"/>
    <w:rsid w:val="00223725"/>
    <w:rsid w:val="00223760"/>
    <w:rsid w:val="002237CB"/>
    <w:rsid w:val="0022389D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454"/>
    <w:rsid w:val="002245ED"/>
    <w:rsid w:val="0022473A"/>
    <w:rsid w:val="00224744"/>
    <w:rsid w:val="00224971"/>
    <w:rsid w:val="002249E6"/>
    <w:rsid w:val="00224B8C"/>
    <w:rsid w:val="00224BF2"/>
    <w:rsid w:val="00224DA9"/>
    <w:rsid w:val="0022504A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D61"/>
    <w:rsid w:val="00225E0C"/>
    <w:rsid w:val="00225E11"/>
    <w:rsid w:val="00225FF9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F41"/>
    <w:rsid w:val="0022704F"/>
    <w:rsid w:val="002270F5"/>
    <w:rsid w:val="00227189"/>
    <w:rsid w:val="002272A5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146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97B"/>
    <w:rsid w:val="00232A0B"/>
    <w:rsid w:val="00232A15"/>
    <w:rsid w:val="00232B1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EF8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CC"/>
    <w:rsid w:val="00235530"/>
    <w:rsid w:val="002355B7"/>
    <w:rsid w:val="0023583E"/>
    <w:rsid w:val="00235844"/>
    <w:rsid w:val="002359AC"/>
    <w:rsid w:val="00235A2C"/>
    <w:rsid w:val="00235BAD"/>
    <w:rsid w:val="00235CB8"/>
    <w:rsid w:val="00235D82"/>
    <w:rsid w:val="00235FD8"/>
    <w:rsid w:val="00236114"/>
    <w:rsid w:val="0023623B"/>
    <w:rsid w:val="00236315"/>
    <w:rsid w:val="002367AA"/>
    <w:rsid w:val="00236885"/>
    <w:rsid w:val="0023697E"/>
    <w:rsid w:val="00236B78"/>
    <w:rsid w:val="00236C47"/>
    <w:rsid w:val="00236C74"/>
    <w:rsid w:val="00236D16"/>
    <w:rsid w:val="00236F28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D83"/>
    <w:rsid w:val="00237D9C"/>
    <w:rsid w:val="00237DA1"/>
    <w:rsid w:val="00237EAD"/>
    <w:rsid w:val="0024016F"/>
    <w:rsid w:val="002401EB"/>
    <w:rsid w:val="00240217"/>
    <w:rsid w:val="0024026F"/>
    <w:rsid w:val="0024035D"/>
    <w:rsid w:val="0024037E"/>
    <w:rsid w:val="00240505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3C6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E66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A64"/>
    <w:rsid w:val="00243B5E"/>
    <w:rsid w:val="00243B6C"/>
    <w:rsid w:val="00243B8F"/>
    <w:rsid w:val="00243BE5"/>
    <w:rsid w:val="00243C6D"/>
    <w:rsid w:val="00243D8D"/>
    <w:rsid w:val="00243DF5"/>
    <w:rsid w:val="00243E00"/>
    <w:rsid w:val="00243E01"/>
    <w:rsid w:val="00243EBF"/>
    <w:rsid w:val="00243FAE"/>
    <w:rsid w:val="0024432B"/>
    <w:rsid w:val="002445EB"/>
    <w:rsid w:val="002448DD"/>
    <w:rsid w:val="00244A85"/>
    <w:rsid w:val="00244ADF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6B"/>
    <w:rsid w:val="00245C59"/>
    <w:rsid w:val="00245C74"/>
    <w:rsid w:val="00245CF3"/>
    <w:rsid w:val="00245FE9"/>
    <w:rsid w:val="002460A3"/>
    <w:rsid w:val="00246176"/>
    <w:rsid w:val="00246199"/>
    <w:rsid w:val="0024624B"/>
    <w:rsid w:val="002462BC"/>
    <w:rsid w:val="00246327"/>
    <w:rsid w:val="00246401"/>
    <w:rsid w:val="00246492"/>
    <w:rsid w:val="0024651E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712"/>
    <w:rsid w:val="0024773A"/>
    <w:rsid w:val="00247803"/>
    <w:rsid w:val="00247885"/>
    <w:rsid w:val="0024796F"/>
    <w:rsid w:val="00247994"/>
    <w:rsid w:val="00247A88"/>
    <w:rsid w:val="00247C4F"/>
    <w:rsid w:val="00247C97"/>
    <w:rsid w:val="00247C9C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C5"/>
    <w:rsid w:val="002508D7"/>
    <w:rsid w:val="00250978"/>
    <w:rsid w:val="00250ABF"/>
    <w:rsid w:val="00250B24"/>
    <w:rsid w:val="00250BB5"/>
    <w:rsid w:val="00250C0A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F1"/>
    <w:rsid w:val="00251A1A"/>
    <w:rsid w:val="00251B9B"/>
    <w:rsid w:val="00251DD0"/>
    <w:rsid w:val="00251F06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F0"/>
    <w:rsid w:val="002529DB"/>
    <w:rsid w:val="00252B58"/>
    <w:rsid w:val="00252C55"/>
    <w:rsid w:val="00252C81"/>
    <w:rsid w:val="00252EB6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20F"/>
    <w:rsid w:val="002542E9"/>
    <w:rsid w:val="0025430D"/>
    <w:rsid w:val="0025441E"/>
    <w:rsid w:val="002544BF"/>
    <w:rsid w:val="0025454B"/>
    <w:rsid w:val="00254739"/>
    <w:rsid w:val="0025474A"/>
    <w:rsid w:val="002547F9"/>
    <w:rsid w:val="00254817"/>
    <w:rsid w:val="0025497D"/>
    <w:rsid w:val="00254AFC"/>
    <w:rsid w:val="00254BB3"/>
    <w:rsid w:val="00254BEA"/>
    <w:rsid w:val="00254EB8"/>
    <w:rsid w:val="0025502F"/>
    <w:rsid w:val="00255138"/>
    <w:rsid w:val="002556E8"/>
    <w:rsid w:val="002558E1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6D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75D"/>
    <w:rsid w:val="002577E2"/>
    <w:rsid w:val="00257971"/>
    <w:rsid w:val="00257989"/>
    <w:rsid w:val="002579D3"/>
    <w:rsid w:val="00257ACD"/>
    <w:rsid w:val="00257B0D"/>
    <w:rsid w:val="00257B9C"/>
    <w:rsid w:val="00257BF5"/>
    <w:rsid w:val="00257C99"/>
    <w:rsid w:val="00257CA1"/>
    <w:rsid w:val="00257CA3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3DD"/>
    <w:rsid w:val="00261405"/>
    <w:rsid w:val="00261412"/>
    <w:rsid w:val="00261428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B83"/>
    <w:rsid w:val="00261C7E"/>
    <w:rsid w:val="00261F1B"/>
    <w:rsid w:val="00261FC1"/>
    <w:rsid w:val="00261FF6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D5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6FFE"/>
    <w:rsid w:val="002670AF"/>
    <w:rsid w:val="002671A5"/>
    <w:rsid w:val="002671BA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A84"/>
    <w:rsid w:val="00270A85"/>
    <w:rsid w:val="00270BB1"/>
    <w:rsid w:val="00270C70"/>
    <w:rsid w:val="00270C79"/>
    <w:rsid w:val="00270E0C"/>
    <w:rsid w:val="0027108F"/>
    <w:rsid w:val="00271172"/>
    <w:rsid w:val="00271224"/>
    <w:rsid w:val="0027136A"/>
    <w:rsid w:val="0027138E"/>
    <w:rsid w:val="002716B3"/>
    <w:rsid w:val="00271842"/>
    <w:rsid w:val="00271A07"/>
    <w:rsid w:val="00271A4E"/>
    <w:rsid w:val="00271A82"/>
    <w:rsid w:val="00271B6F"/>
    <w:rsid w:val="00271DD9"/>
    <w:rsid w:val="00271F16"/>
    <w:rsid w:val="00272069"/>
    <w:rsid w:val="002720EC"/>
    <w:rsid w:val="002721B5"/>
    <w:rsid w:val="00272200"/>
    <w:rsid w:val="00272289"/>
    <w:rsid w:val="002722A4"/>
    <w:rsid w:val="002722CA"/>
    <w:rsid w:val="00272391"/>
    <w:rsid w:val="002723FE"/>
    <w:rsid w:val="0027240A"/>
    <w:rsid w:val="002726AA"/>
    <w:rsid w:val="0027275F"/>
    <w:rsid w:val="002728A0"/>
    <w:rsid w:val="002728B7"/>
    <w:rsid w:val="00272935"/>
    <w:rsid w:val="0027293B"/>
    <w:rsid w:val="002729E5"/>
    <w:rsid w:val="00272B21"/>
    <w:rsid w:val="00272BE6"/>
    <w:rsid w:val="00272CC4"/>
    <w:rsid w:val="00272F1A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F18"/>
    <w:rsid w:val="00275011"/>
    <w:rsid w:val="00275173"/>
    <w:rsid w:val="002751B1"/>
    <w:rsid w:val="00275214"/>
    <w:rsid w:val="00275303"/>
    <w:rsid w:val="002754A3"/>
    <w:rsid w:val="002754B7"/>
    <w:rsid w:val="002754FB"/>
    <w:rsid w:val="00275605"/>
    <w:rsid w:val="0027580F"/>
    <w:rsid w:val="002759AA"/>
    <w:rsid w:val="00275A95"/>
    <w:rsid w:val="00275C2C"/>
    <w:rsid w:val="00275DBC"/>
    <w:rsid w:val="00275F65"/>
    <w:rsid w:val="00276049"/>
    <w:rsid w:val="002760CE"/>
    <w:rsid w:val="00276139"/>
    <w:rsid w:val="00276228"/>
    <w:rsid w:val="00276244"/>
    <w:rsid w:val="00276363"/>
    <w:rsid w:val="002763AD"/>
    <w:rsid w:val="00276486"/>
    <w:rsid w:val="0027648E"/>
    <w:rsid w:val="002764CA"/>
    <w:rsid w:val="0027656E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B3"/>
    <w:rsid w:val="002778CD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BA"/>
    <w:rsid w:val="00280E5E"/>
    <w:rsid w:val="00280EDB"/>
    <w:rsid w:val="002810C2"/>
    <w:rsid w:val="00281181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CDA"/>
    <w:rsid w:val="00281CE6"/>
    <w:rsid w:val="00281DDC"/>
    <w:rsid w:val="00281EB0"/>
    <w:rsid w:val="00281FD6"/>
    <w:rsid w:val="00282315"/>
    <w:rsid w:val="00282398"/>
    <w:rsid w:val="0028246B"/>
    <w:rsid w:val="00282570"/>
    <w:rsid w:val="00282592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8CF"/>
    <w:rsid w:val="002838E4"/>
    <w:rsid w:val="00283B94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DF3"/>
    <w:rsid w:val="00284E29"/>
    <w:rsid w:val="00284ECC"/>
    <w:rsid w:val="00284EF3"/>
    <w:rsid w:val="00284FA0"/>
    <w:rsid w:val="00285009"/>
    <w:rsid w:val="002850E3"/>
    <w:rsid w:val="002850ED"/>
    <w:rsid w:val="00285110"/>
    <w:rsid w:val="00285595"/>
    <w:rsid w:val="002855D4"/>
    <w:rsid w:val="0028576D"/>
    <w:rsid w:val="002857DC"/>
    <w:rsid w:val="00285885"/>
    <w:rsid w:val="00285A7B"/>
    <w:rsid w:val="00285AA0"/>
    <w:rsid w:val="00285AAB"/>
    <w:rsid w:val="00285BA9"/>
    <w:rsid w:val="00285BED"/>
    <w:rsid w:val="00285C3E"/>
    <w:rsid w:val="00285E56"/>
    <w:rsid w:val="00286055"/>
    <w:rsid w:val="00286065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49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A4"/>
    <w:rsid w:val="00287AC8"/>
    <w:rsid w:val="00287BDD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CB1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8B"/>
    <w:rsid w:val="00291AC3"/>
    <w:rsid w:val="00291C63"/>
    <w:rsid w:val="00291CCF"/>
    <w:rsid w:val="0029203D"/>
    <w:rsid w:val="0029205E"/>
    <w:rsid w:val="002920C3"/>
    <w:rsid w:val="00292297"/>
    <w:rsid w:val="002923EA"/>
    <w:rsid w:val="002924C4"/>
    <w:rsid w:val="0029280C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FB"/>
    <w:rsid w:val="00293804"/>
    <w:rsid w:val="0029389F"/>
    <w:rsid w:val="002938E7"/>
    <w:rsid w:val="002939C1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C4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FD"/>
    <w:rsid w:val="0029760C"/>
    <w:rsid w:val="002976EE"/>
    <w:rsid w:val="00297728"/>
    <w:rsid w:val="00297855"/>
    <w:rsid w:val="00297873"/>
    <w:rsid w:val="00297BA2"/>
    <w:rsid w:val="00297D4B"/>
    <w:rsid w:val="00297F41"/>
    <w:rsid w:val="00297F58"/>
    <w:rsid w:val="002A000A"/>
    <w:rsid w:val="002A007E"/>
    <w:rsid w:val="002A01A4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C15"/>
    <w:rsid w:val="002A0CA4"/>
    <w:rsid w:val="002A0E75"/>
    <w:rsid w:val="002A0E85"/>
    <w:rsid w:val="002A0F79"/>
    <w:rsid w:val="002A113D"/>
    <w:rsid w:val="002A1151"/>
    <w:rsid w:val="002A11A9"/>
    <w:rsid w:val="002A12E1"/>
    <w:rsid w:val="002A1304"/>
    <w:rsid w:val="002A153F"/>
    <w:rsid w:val="002A1543"/>
    <w:rsid w:val="002A1607"/>
    <w:rsid w:val="002A16AD"/>
    <w:rsid w:val="002A1810"/>
    <w:rsid w:val="002A1848"/>
    <w:rsid w:val="002A1853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82"/>
    <w:rsid w:val="002A28F4"/>
    <w:rsid w:val="002A29B7"/>
    <w:rsid w:val="002A2B05"/>
    <w:rsid w:val="002A2BA0"/>
    <w:rsid w:val="002A2BF1"/>
    <w:rsid w:val="002A2C10"/>
    <w:rsid w:val="002A2C4A"/>
    <w:rsid w:val="002A2F39"/>
    <w:rsid w:val="002A2F63"/>
    <w:rsid w:val="002A2FFF"/>
    <w:rsid w:val="002A30D2"/>
    <w:rsid w:val="002A342A"/>
    <w:rsid w:val="002A351E"/>
    <w:rsid w:val="002A352F"/>
    <w:rsid w:val="002A3627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105"/>
    <w:rsid w:val="002A444C"/>
    <w:rsid w:val="002A44AB"/>
    <w:rsid w:val="002A45AA"/>
    <w:rsid w:val="002A49E3"/>
    <w:rsid w:val="002A4B0F"/>
    <w:rsid w:val="002A4C1E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86"/>
    <w:rsid w:val="002A6297"/>
    <w:rsid w:val="002A631A"/>
    <w:rsid w:val="002A65F2"/>
    <w:rsid w:val="002A6705"/>
    <w:rsid w:val="002A6757"/>
    <w:rsid w:val="002A67A8"/>
    <w:rsid w:val="002A6830"/>
    <w:rsid w:val="002A6866"/>
    <w:rsid w:val="002A6897"/>
    <w:rsid w:val="002A68B0"/>
    <w:rsid w:val="002A6ADE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262"/>
    <w:rsid w:val="002B03A9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A37"/>
    <w:rsid w:val="002B1D08"/>
    <w:rsid w:val="002B1DF6"/>
    <w:rsid w:val="002B1F72"/>
    <w:rsid w:val="002B1F86"/>
    <w:rsid w:val="002B2007"/>
    <w:rsid w:val="002B2553"/>
    <w:rsid w:val="002B2807"/>
    <w:rsid w:val="002B2A34"/>
    <w:rsid w:val="002B2B02"/>
    <w:rsid w:val="002B2BF7"/>
    <w:rsid w:val="002B2C08"/>
    <w:rsid w:val="002B2D12"/>
    <w:rsid w:val="002B2DCF"/>
    <w:rsid w:val="002B33BA"/>
    <w:rsid w:val="002B33F6"/>
    <w:rsid w:val="002B34CC"/>
    <w:rsid w:val="002B392F"/>
    <w:rsid w:val="002B3987"/>
    <w:rsid w:val="002B3BA5"/>
    <w:rsid w:val="002B3D35"/>
    <w:rsid w:val="002B3E67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8"/>
    <w:rsid w:val="002B5E2B"/>
    <w:rsid w:val="002B5E77"/>
    <w:rsid w:val="002B5E83"/>
    <w:rsid w:val="002B5E8A"/>
    <w:rsid w:val="002B6107"/>
    <w:rsid w:val="002B625B"/>
    <w:rsid w:val="002B6280"/>
    <w:rsid w:val="002B62E6"/>
    <w:rsid w:val="002B64E4"/>
    <w:rsid w:val="002B6563"/>
    <w:rsid w:val="002B66D6"/>
    <w:rsid w:val="002B6757"/>
    <w:rsid w:val="002B676F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0E"/>
    <w:rsid w:val="002B70DD"/>
    <w:rsid w:val="002B70E9"/>
    <w:rsid w:val="002B72B5"/>
    <w:rsid w:val="002B72C0"/>
    <w:rsid w:val="002B743F"/>
    <w:rsid w:val="002B751A"/>
    <w:rsid w:val="002B75D7"/>
    <w:rsid w:val="002B75EE"/>
    <w:rsid w:val="002B7604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843"/>
    <w:rsid w:val="002C0961"/>
    <w:rsid w:val="002C09BA"/>
    <w:rsid w:val="002C0ACA"/>
    <w:rsid w:val="002C0EB5"/>
    <w:rsid w:val="002C1194"/>
    <w:rsid w:val="002C11B7"/>
    <w:rsid w:val="002C13A2"/>
    <w:rsid w:val="002C13BE"/>
    <w:rsid w:val="002C1457"/>
    <w:rsid w:val="002C1634"/>
    <w:rsid w:val="002C163A"/>
    <w:rsid w:val="002C16AE"/>
    <w:rsid w:val="002C1741"/>
    <w:rsid w:val="002C1885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82E"/>
    <w:rsid w:val="002C2D2E"/>
    <w:rsid w:val="002C2F41"/>
    <w:rsid w:val="002C3117"/>
    <w:rsid w:val="002C3167"/>
    <w:rsid w:val="002C3182"/>
    <w:rsid w:val="002C32DC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97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D91"/>
    <w:rsid w:val="002C5DB7"/>
    <w:rsid w:val="002C5F48"/>
    <w:rsid w:val="002C61C7"/>
    <w:rsid w:val="002C62C1"/>
    <w:rsid w:val="002C648F"/>
    <w:rsid w:val="002C6718"/>
    <w:rsid w:val="002C6724"/>
    <w:rsid w:val="002C6A79"/>
    <w:rsid w:val="002C6AF9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42E"/>
    <w:rsid w:val="002D0627"/>
    <w:rsid w:val="002D06DF"/>
    <w:rsid w:val="002D0A03"/>
    <w:rsid w:val="002D0A74"/>
    <w:rsid w:val="002D0A75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BA"/>
    <w:rsid w:val="002D180C"/>
    <w:rsid w:val="002D18A8"/>
    <w:rsid w:val="002D1927"/>
    <w:rsid w:val="002D1A02"/>
    <w:rsid w:val="002D1A32"/>
    <w:rsid w:val="002D1AAC"/>
    <w:rsid w:val="002D1BF5"/>
    <w:rsid w:val="002D1CAF"/>
    <w:rsid w:val="002D1D21"/>
    <w:rsid w:val="002D1E13"/>
    <w:rsid w:val="002D1E1A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D1"/>
    <w:rsid w:val="002D31D8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5D"/>
    <w:rsid w:val="002D4CB3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739"/>
    <w:rsid w:val="002D680D"/>
    <w:rsid w:val="002D68CC"/>
    <w:rsid w:val="002D68ED"/>
    <w:rsid w:val="002D68F9"/>
    <w:rsid w:val="002D6930"/>
    <w:rsid w:val="002D6942"/>
    <w:rsid w:val="002D6A12"/>
    <w:rsid w:val="002D6A29"/>
    <w:rsid w:val="002D6AC4"/>
    <w:rsid w:val="002D6BA7"/>
    <w:rsid w:val="002D6BC4"/>
    <w:rsid w:val="002D6C79"/>
    <w:rsid w:val="002D6F94"/>
    <w:rsid w:val="002D6F9B"/>
    <w:rsid w:val="002D7287"/>
    <w:rsid w:val="002D729A"/>
    <w:rsid w:val="002D72DC"/>
    <w:rsid w:val="002D7305"/>
    <w:rsid w:val="002D73BE"/>
    <w:rsid w:val="002D7481"/>
    <w:rsid w:val="002D758E"/>
    <w:rsid w:val="002D7593"/>
    <w:rsid w:val="002D75D2"/>
    <w:rsid w:val="002D789E"/>
    <w:rsid w:val="002D795E"/>
    <w:rsid w:val="002D797E"/>
    <w:rsid w:val="002D7C90"/>
    <w:rsid w:val="002D7D39"/>
    <w:rsid w:val="002D7D7A"/>
    <w:rsid w:val="002D7E59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D41"/>
    <w:rsid w:val="002E1E7C"/>
    <w:rsid w:val="002E1EC2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E1E"/>
    <w:rsid w:val="002E2F73"/>
    <w:rsid w:val="002E2FE5"/>
    <w:rsid w:val="002E3034"/>
    <w:rsid w:val="002E3072"/>
    <w:rsid w:val="002E30E6"/>
    <w:rsid w:val="002E3390"/>
    <w:rsid w:val="002E345B"/>
    <w:rsid w:val="002E3529"/>
    <w:rsid w:val="002E3570"/>
    <w:rsid w:val="002E36A6"/>
    <w:rsid w:val="002E371A"/>
    <w:rsid w:val="002E371C"/>
    <w:rsid w:val="002E381A"/>
    <w:rsid w:val="002E3A82"/>
    <w:rsid w:val="002E3AA4"/>
    <w:rsid w:val="002E3AD7"/>
    <w:rsid w:val="002E3B1E"/>
    <w:rsid w:val="002E3C3C"/>
    <w:rsid w:val="002E3C7A"/>
    <w:rsid w:val="002E3C87"/>
    <w:rsid w:val="002E3C98"/>
    <w:rsid w:val="002E3CD0"/>
    <w:rsid w:val="002E3E5C"/>
    <w:rsid w:val="002E4139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DE5"/>
    <w:rsid w:val="002E4F16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1D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1F"/>
    <w:rsid w:val="002F50D1"/>
    <w:rsid w:val="002F5103"/>
    <w:rsid w:val="002F53BB"/>
    <w:rsid w:val="002F5593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3F"/>
    <w:rsid w:val="002F5F7D"/>
    <w:rsid w:val="002F60B4"/>
    <w:rsid w:val="002F61CD"/>
    <w:rsid w:val="002F62C2"/>
    <w:rsid w:val="002F6446"/>
    <w:rsid w:val="002F67C6"/>
    <w:rsid w:val="002F684D"/>
    <w:rsid w:val="002F6B9B"/>
    <w:rsid w:val="002F6CCB"/>
    <w:rsid w:val="002F6D8D"/>
    <w:rsid w:val="002F6E05"/>
    <w:rsid w:val="002F709A"/>
    <w:rsid w:val="002F70FC"/>
    <w:rsid w:val="002F7224"/>
    <w:rsid w:val="002F7449"/>
    <w:rsid w:val="002F7471"/>
    <w:rsid w:val="002F775E"/>
    <w:rsid w:val="002F78D1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A1"/>
    <w:rsid w:val="00300FEB"/>
    <w:rsid w:val="003010E9"/>
    <w:rsid w:val="003012CA"/>
    <w:rsid w:val="00301452"/>
    <w:rsid w:val="0030174D"/>
    <w:rsid w:val="00301847"/>
    <w:rsid w:val="00301872"/>
    <w:rsid w:val="0030195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D67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C16"/>
    <w:rsid w:val="00303C9A"/>
    <w:rsid w:val="00303CA4"/>
    <w:rsid w:val="00303CF5"/>
    <w:rsid w:val="00303FFE"/>
    <w:rsid w:val="0030406D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A7"/>
    <w:rsid w:val="00304D61"/>
    <w:rsid w:val="00304EEC"/>
    <w:rsid w:val="00304F46"/>
    <w:rsid w:val="00304FBF"/>
    <w:rsid w:val="00305007"/>
    <w:rsid w:val="00305033"/>
    <w:rsid w:val="00305037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2EE"/>
    <w:rsid w:val="00307312"/>
    <w:rsid w:val="00307377"/>
    <w:rsid w:val="003073CC"/>
    <w:rsid w:val="003073D1"/>
    <w:rsid w:val="0030761F"/>
    <w:rsid w:val="00307821"/>
    <w:rsid w:val="00307914"/>
    <w:rsid w:val="003079ED"/>
    <w:rsid w:val="00307A24"/>
    <w:rsid w:val="00307BF2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F03"/>
    <w:rsid w:val="00310F4D"/>
    <w:rsid w:val="00310FBE"/>
    <w:rsid w:val="00310FF3"/>
    <w:rsid w:val="003110BE"/>
    <w:rsid w:val="0031121F"/>
    <w:rsid w:val="003113C4"/>
    <w:rsid w:val="003114C9"/>
    <w:rsid w:val="00311555"/>
    <w:rsid w:val="0031157F"/>
    <w:rsid w:val="0031159A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4A"/>
    <w:rsid w:val="00312166"/>
    <w:rsid w:val="00312178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68"/>
    <w:rsid w:val="003177D7"/>
    <w:rsid w:val="003177F0"/>
    <w:rsid w:val="00317809"/>
    <w:rsid w:val="0031780E"/>
    <w:rsid w:val="0031785C"/>
    <w:rsid w:val="00317969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91D"/>
    <w:rsid w:val="0032193C"/>
    <w:rsid w:val="00321A49"/>
    <w:rsid w:val="00321ABD"/>
    <w:rsid w:val="00321ADE"/>
    <w:rsid w:val="00321AEF"/>
    <w:rsid w:val="00321AF4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234"/>
    <w:rsid w:val="003232BB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733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A24"/>
    <w:rsid w:val="00332B45"/>
    <w:rsid w:val="00332B61"/>
    <w:rsid w:val="00332BAD"/>
    <w:rsid w:val="00332BB2"/>
    <w:rsid w:val="00332BF5"/>
    <w:rsid w:val="00332D12"/>
    <w:rsid w:val="00332D40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678"/>
    <w:rsid w:val="003347FF"/>
    <w:rsid w:val="0033483D"/>
    <w:rsid w:val="003348AA"/>
    <w:rsid w:val="0033497A"/>
    <w:rsid w:val="003349A4"/>
    <w:rsid w:val="00334A10"/>
    <w:rsid w:val="00334A38"/>
    <w:rsid w:val="00334A40"/>
    <w:rsid w:val="00334A54"/>
    <w:rsid w:val="00334C70"/>
    <w:rsid w:val="00334D3E"/>
    <w:rsid w:val="00334D4A"/>
    <w:rsid w:val="00334F51"/>
    <w:rsid w:val="00334F97"/>
    <w:rsid w:val="00334FAB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B3"/>
    <w:rsid w:val="00336804"/>
    <w:rsid w:val="003368FD"/>
    <w:rsid w:val="00336A21"/>
    <w:rsid w:val="00336A74"/>
    <w:rsid w:val="00336AB5"/>
    <w:rsid w:val="00336CC1"/>
    <w:rsid w:val="00336D53"/>
    <w:rsid w:val="00336EA8"/>
    <w:rsid w:val="00336EE2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3BE"/>
    <w:rsid w:val="003403DF"/>
    <w:rsid w:val="003403F4"/>
    <w:rsid w:val="0034055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602"/>
    <w:rsid w:val="003426EB"/>
    <w:rsid w:val="003427AE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404D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37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F10"/>
    <w:rsid w:val="00345F55"/>
    <w:rsid w:val="00345F8D"/>
    <w:rsid w:val="00346016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F9"/>
    <w:rsid w:val="00347195"/>
    <w:rsid w:val="00347212"/>
    <w:rsid w:val="0034728C"/>
    <w:rsid w:val="003473F0"/>
    <w:rsid w:val="003475BD"/>
    <w:rsid w:val="003477C8"/>
    <w:rsid w:val="00347902"/>
    <w:rsid w:val="0034798F"/>
    <w:rsid w:val="00347AF9"/>
    <w:rsid w:val="00347CC1"/>
    <w:rsid w:val="00347E0D"/>
    <w:rsid w:val="00347E2C"/>
    <w:rsid w:val="00347EBF"/>
    <w:rsid w:val="00347F0E"/>
    <w:rsid w:val="00350429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F85"/>
    <w:rsid w:val="00350FDD"/>
    <w:rsid w:val="00351277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B6"/>
    <w:rsid w:val="0035262E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902"/>
    <w:rsid w:val="003539E9"/>
    <w:rsid w:val="003539F8"/>
    <w:rsid w:val="00353A48"/>
    <w:rsid w:val="00353BA0"/>
    <w:rsid w:val="00353BC2"/>
    <w:rsid w:val="00353CD7"/>
    <w:rsid w:val="00353EE9"/>
    <w:rsid w:val="00353EF7"/>
    <w:rsid w:val="00353F77"/>
    <w:rsid w:val="00353FFD"/>
    <w:rsid w:val="003541B8"/>
    <w:rsid w:val="003542AE"/>
    <w:rsid w:val="0035442F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A8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210"/>
    <w:rsid w:val="003572C3"/>
    <w:rsid w:val="0035742D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81"/>
    <w:rsid w:val="0036079C"/>
    <w:rsid w:val="003607B7"/>
    <w:rsid w:val="00360958"/>
    <w:rsid w:val="003609E3"/>
    <w:rsid w:val="00360A34"/>
    <w:rsid w:val="00360A9E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B1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7B"/>
    <w:rsid w:val="003622A3"/>
    <w:rsid w:val="0036246A"/>
    <w:rsid w:val="0036252D"/>
    <w:rsid w:val="00362564"/>
    <w:rsid w:val="0036256A"/>
    <w:rsid w:val="00362630"/>
    <w:rsid w:val="00362675"/>
    <w:rsid w:val="0036272D"/>
    <w:rsid w:val="00362770"/>
    <w:rsid w:val="00362831"/>
    <w:rsid w:val="003629C8"/>
    <w:rsid w:val="00362B10"/>
    <w:rsid w:val="00362C29"/>
    <w:rsid w:val="00362C65"/>
    <w:rsid w:val="00362E2F"/>
    <w:rsid w:val="00362F03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50E"/>
    <w:rsid w:val="00363684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B1"/>
    <w:rsid w:val="00364086"/>
    <w:rsid w:val="003640C8"/>
    <w:rsid w:val="0036413E"/>
    <w:rsid w:val="00364150"/>
    <w:rsid w:val="0036441D"/>
    <w:rsid w:val="00364480"/>
    <w:rsid w:val="003644F3"/>
    <w:rsid w:val="00364567"/>
    <w:rsid w:val="003645BF"/>
    <w:rsid w:val="003645C2"/>
    <w:rsid w:val="003645D7"/>
    <w:rsid w:val="0036484F"/>
    <w:rsid w:val="0036486D"/>
    <w:rsid w:val="00364951"/>
    <w:rsid w:val="003649AD"/>
    <w:rsid w:val="00364A0C"/>
    <w:rsid w:val="00364B08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8A9"/>
    <w:rsid w:val="00365912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F73"/>
    <w:rsid w:val="00370F7B"/>
    <w:rsid w:val="00370F95"/>
    <w:rsid w:val="00370FDE"/>
    <w:rsid w:val="00371168"/>
    <w:rsid w:val="0037128C"/>
    <w:rsid w:val="00371359"/>
    <w:rsid w:val="0037140F"/>
    <w:rsid w:val="00371432"/>
    <w:rsid w:val="0037158A"/>
    <w:rsid w:val="00371630"/>
    <w:rsid w:val="00371631"/>
    <w:rsid w:val="0037167C"/>
    <w:rsid w:val="0037169D"/>
    <w:rsid w:val="0037171D"/>
    <w:rsid w:val="00371934"/>
    <w:rsid w:val="00371A22"/>
    <w:rsid w:val="00371A41"/>
    <w:rsid w:val="00371AB2"/>
    <w:rsid w:val="00371B8D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FF"/>
    <w:rsid w:val="0037286C"/>
    <w:rsid w:val="003728CC"/>
    <w:rsid w:val="003728CE"/>
    <w:rsid w:val="00372B3C"/>
    <w:rsid w:val="00372B46"/>
    <w:rsid w:val="00372D9D"/>
    <w:rsid w:val="00372FDF"/>
    <w:rsid w:val="003730E9"/>
    <w:rsid w:val="00373179"/>
    <w:rsid w:val="00373193"/>
    <w:rsid w:val="003731D1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4031"/>
    <w:rsid w:val="003741EA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51"/>
    <w:rsid w:val="003754D4"/>
    <w:rsid w:val="00375567"/>
    <w:rsid w:val="00375887"/>
    <w:rsid w:val="003758CA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43"/>
    <w:rsid w:val="00377820"/>
    <w:rsid w:val="003779A4"/>
    <w:rsid w:val="00377C95"/>
    <w:rsid w:val="00377F08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B9D"/>
    <w:rsid w:val="00380ECC"/>
    <w:rsid w:val="00380F90"/>
    <w:rsid w:val="00380FF2"/>
    <w:rsid w:val="0038102D"/>
    <w:rsid w:val="0038109F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E4"/>
    <w:rsid w:val="00382183"/>
    <w:rsid w:val="003821BA"/>
    <w:rsid w:val="00382292"/>
    <w:rsid w:val="0038234D"/>
    <w:rsid w:val="0038242A"/>
    <w:rsid w:val="003824F3"/>
    <w:rsid w:val="003824FD"/>
    <w:rsid w:val="00382533"/>
    <w:rsid w:val="00382645"/>
    <w:rsid w:val="003828D5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51BF"/>
    <w:rsid w:val="00385284"/>
    <w:rsid w:val="0038540D"/>
    <w:rsid w:val="0038545B"/>
    <w:rsid w:val="0038577F"/>
    <w:rsid w:val="003857AD"/>
    <w:rsid w:val="00385813"/>
    <w:rsid w:val="003859D0"/>
    <w:rsid w:val="00385A71"/>
    <w:rsid w:val="00385AD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7D2"/>
    <w:rsid w:val="003879FE"/>
    <w:rsid w:val="00387A15"/>
    <w:rsid w:val="00387A1E"/>
    <w:rsid w:val="00387B8B"/>
    <w:rsid w:val="00387BB3"/>
    <w:rsid w:val="00387C56"/>
    <w:rsid w:val="00387C63"/>
    <w:rsid w:val="00387CAF"/>
    <w:rsid w:val="00387DAA"/>
    <w:rsid w:val="00387E55"/>
    <w:rsid w:val="00387F24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A50"/>
    <w:rsid w:val="00391A62"/>
    <w:rsid w:val="00391D03"/>
    <w:rsid w:val="00391D3B"/>
    <w:rsid w:val="00391D76"/>
    <w:rsid w:val="00391D81"/>
    <w:rsid w:val="00391FA3"/>
    <w:rsid w:val="00392013"/>
    <w:rsid w:val="00392344"/>
    <w:rsid w:val="00392394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FEA"/>
    <w:rsid w:val="00394001"/>
    <w:rsid w:val="0039402A"/>
    <w:rsid w:val="003940B4"/>
    <w:rsid w:val="0039427A"/>
    <w:rsid w:val="0039441C"/>
    <w:rsid w:val="00394450"/>
    <w:rsid w:val="003944FC"/>
    <w:rsid w:val="0039476D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26F"/>
    <w:rsid w:val="003954BE"/>
    <w:rsid w:val="003954DF"/>
    <w:rsid w:val="00395558"/>
    <w:rsid w:val="0039562B"/>
    <w:rsid w:val="00395A16"/>
    <w:rsid w:val="00395ABA"/>
    <w:rsid w:val="00395B86"/>
    <w:rsid w:val="00395CD7"/>
    <w:rsid w:val="00395D23"/>
    <w:rsid w:val="00395D45"/>
    <w:rsid w:val="00395D96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CC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B41"/>
    <w:rsid w:val="003A0C9B"/>
    <w:rsid w:val="003A0D52"/>
    <w:rsid w:val="003A112D"/>
    <w:rsid w:val="003A11D3"/>
    <w:rsid w:val="003A1345"/>
    <w:rsid w:val="003A15D2"/>
    <w:rsid w:val="003A168C"/>
    <w:rsid w:val="003A16D3"/>
    <w:rsid w:val="003A1720"/>
    <w:rsid w:val="003A1761"/>
    <w:rsid w:val="003A17B8"/>
    <w:rsid w:val="003A1826"/>
    <w:rsid w:val="003A1896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680"/>
    <w:rsid w:val="003A5692"/>
    <w:rsid w:val="003A5753"/>
    <w:rsid w:val="003A57DE"/>
    <w:rsid w:val="003A59DC"/>
    <w:rsid w:val="003A5A01"/>
    <w:rsid w:val="003A5A78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D1"/>
    <w:rsid w:val="003A7DEA"/>
    <w:rsid w:val="003A7EA2"/>
    <w:rsid w:val="003B0087"/>
    <w:rsid w:val="003B01A2"/>
    <w:rsid w:val="003B01F2"/>
    <w:rsid w:val="003B02A2"/>
    <w:rsid w:val="003B0381"/>
    <w:rsid w:val="003B03C8"/>
    <w:rsid w:val="003B043E"/>
    <w:rsid w:val="003B051D"/>
    <w:rsid w:val="003B0617"/>
    <w:rsid w:val="003B0683"/>
    <w:rsid w:val="003B068A"/>
    <w:rsid w:val="003B07CB"/>
    <w:rsid w:val="003B09B8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42C"/>
    <w:rsid w:val="003B544B"/>
    <w:rsid w:val="003B5459"/>
    <w:rsid w:val="003B54FB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E24"/>
    <w:rsid w:val="003B6E96"/>
    <w:rsid w:val="003B6EDC"/>
    <w:rsid w:val="003B6F04"/>
    <w:rsid w:val="003B6F30"/>
    <w:rsid w:val="003B6FEB"/>
    <w:rsid w:val="003B704F"/>
    <w:rsid w:val="003B71B4"/>
    <w:rsid w:val="003B72D5"/>
    <w:rsid w:val="003B74E3"/>
    <w:rsid w:val="003B7564"/>
    <w:rsid w:val="003B75A9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B4"/>
    <w:rsid w:val="003C0DF0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4D"/>
    <w:rsid w:val="003C1E2F"/>
    <w:rsid w:val="003C1ED0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C5B"/>
    <w:rsid w:val="003C2CCC"/>
    <w:rsid w:val="003C2D00"/>
    <w:rsid w:val="003C2D05"/>
    <w:rsid w:val="003C2E6B"/>
    <w:rsid w:val="003C2E90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70"/>
    <w:rsid w:val="003C3F66"/>
    <w:rsid w:val="003C3FC3"/>
    <w:rsid w:val="003C4038"/>
    <w:rsid w:val="003C40A6"/>
    <w:rsid w:val="003C41C0"/>
    <w:rsid w:val="003C4293"/>
    <w:rsid w:val="003C42A3"/>
    <w:rsid w:val="003C432C"/>
    <w:rsid w:val="003C434B"/>
    <w:rsid w:val="003C43C4"/>
    <w:rsid w:val="003C43F0"/>
    <w:rsid w:val="003C445A"/>
    <w:rsid w:val="003C44C4"/>
    <w:rsid w:val="003C44DB"/>
    <w:rsid w:val="003C450C"/>
    <w:rsid w:val="003C4620"/>
    <w:rsid w:val="003C4676"/>
    <w:rsid w:val="003C4706"/>
    <w:rsid w:val="003C4B5A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F18"/>
    <w:rsid w:val="003D1054"/>
    <w:rsid w:val="003D11CC"/>
    <w:rsid w:val="003D12EE"/>
    <w:rsid w:val="003D134E"/>
    <w:rsid w:val="003D1351"/>
    <w:rsid w:val="003D1522"/>
    <w:rsid w:val="003D154E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F"/>
    <w:rsid w:val="003D24D3"/>
    <w:rsid w:val="003D253C"/>
    <w:rsid w:val="003D2738"/>
    <w:rsid w:val="003D276B"/>
    <w:rsid w:val="003D27DD"/>
    <w:rsid w:val="003D296A"/>
    <w:rsid w:val="003D2A22"/>
    <w:rsid w:val="003D2ACD"/>
    <w:rsid w:val="003D2B4A"/>
    <w:rsid w:val="003D2BAE"/>
    <w:rsid w:val="003D2D04"/>
    <w:rsid w:val="003D2D59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EB5"/>
    <w:rsid w:val="003D4F30"/>
    <w:rsid w:val="003D4FAA"/>
    <w:rsid w:val="003D5272"/>
    <w:rsid w:val="003D52D8"/>
    <w:rsid w:val="003D5597"/>
    <w:rsid w:val="003D55C3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AE7"/>
    <w:rsid w:val="003D6B85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895"/>
    <w:rsid w:val="003D7958"/>
    <w:rsid w:val="003D799C"/>
    <w:rsid w:val="003D7B21"/>
    <w:rsid w:val="003D7C9B"/>
    <w:rsid w:val="003D7D4A"/>
    <w:rsid w:val="003D7EDE"/>
    <w:rsid w:val="003D7EDF"/>
    <w:rsid w:val="003D7F29"/>
    <w:rsid w:val="003D7F33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B62"/>
    <w:rsid w:val="003E2BFE"/>
    <w:rsid w:val="003E2F8A"/>
    <w:rsid w:val="003E30B2"/>
    <w:rsid w:val="003E3109"/>
    <w:rsid w:val="003E3218"/>
    <w:rsid w:val="003E32B3"/>
    <w:rsid w:val="003E342E"/>
    <w:rsid w:val="003E3501"/>
    <w:rsid w:val="003E3628"/>
    <w:rsid w:val="003E37A2"/>
    <w:rsid w:val="003E392C"/>
    <w:rsid w:val="003E3B50"/>
    <w:rsid w:val="003E3D0B"/>
    <w:rsid w:val="003E3D18"/>
    <w:rsid w:val="003E3DC6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C42"/>
    <w:rsid w:val="003E4DC8"/>
    <w:rsid w:val="003E4E37"/>
    <w:rsid w:val="003E4F67"/>
    <w:rsid w:val="003E5126"/>
    <w:rsid w:val="003E523E"/>
    <w:rsid w:val="003E53E0"/>
    <w:rsid w:val="003E53F2"/>
    <w:rsid w:val="003E5434"/>
    <w:rsid w:val="003E5559"/>
    <w:rsid w:val="003E559B"/>
    <w:rsid w:val="003E562B"/>
    <w:rsid w:val="003E56D4"/>
    <w:rsid w:val="003E582C"/>
    <w:rsid w:val="003E5895"/>
    <w:rsid w:val="003E58AD"/>
    <w:rsid w:val="003E5999"/>
    <w:rsid w:val="003E5A98"/>
    <w:rsid w:val="003E5B5F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983"/>
    <w:rsid w:val="003E6A0C"/>
    <w:rsid w:val="003E6A94"/>
    <w:rsid w:val="003E6ACB"/>
    <w:rsid w:val="003E6B63"/>
    <w:rsid w:val="003E6B7D"/>
    <w:rsid w:val="003E6D39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4F5"/>
    <w:rsid w:val="003F459E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5E"/>
    <w:rsid w:val="00401EB9"/>
    <w:rsid w:val="00401EE8"/>
    <w:rsid w:val="00401EF2"/>
    <w:rsid w:val="00401F0A"/>
    <w:rsid w:val="00401F42"/>
    <w:rsid w:val="00401FCB"/>
    <w:rsid w:val="004020DA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D9"/>
    <w:rsid w:val="00403D3B"/>
    <w:rsid w:val="00403D95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707C"/>
    <w:rsid w:val="004070BE"/>
    <w:rsid w:val="00407102"/>
    <w:rsid w:val="0040722F"/>
    <w:rsid w:val="00407390"/>
    <w:rsid w:val="00407502"/>
    <w:rsid w:val="004076A7"/>
    <w:rsid w:val="004076CA"/>
    <w:rsid w:val="004076CD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B6"/>
    <w:rsid w:val="004117D4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903"/>
    <w:rsid w:val="00412A5B"/>
    <w:rsid w:val="00412A70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E1"/>
    <w:rsid w:val="00413C1D"/>
    <w:rsid w:val="00413CBF"/>
    <w:rsid w:val="00413F66"/>
    <w:rsid w:val="004140E2"/>
    <w:rsid w:val="004141C8"/>
    <w:rsid w:val="00414344"/>
    <w:rsid w:val="004144DC"/>
    <w:rsid w:val="00414543"/>
    <w:rsid w:val="00414659"/>
    <w:rsid w:val="0041483F"/>
    <w:rsid w:val="00414862"/>
    <w:rsid w:val="00414946"/>
    <w:rsid w:val="0041499D"/>
    <w:rsid w:val="00414A02"/>
    <w:rsid w:val="00414AFC"/>
    <w:rsid w:val="00414BA3"/>
    <w:rsid w:val="00414BFB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C1"/>
    <w:rsid w:val="00417677"/>
    <w:rsid w:val="00417741"/>
    <w:rsid w:val="00417906"/>
    <w:rsid w:val="00417A23"/>
    <w:rsid w:val="00417BC9"/>
    <w:rsid w:val="00417E32"/>
    <w:rsid w:val="00417E62"/>
    <w:rsid w:val="00417E7B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690"/>
    <w:rsid w:val="004206ED"/>
    <w:rsid w:val="00420741"/>
    <w:rsid w:val="004207FD"/>
    <w:rsid w:val="0042090E"/>
    <w:rsid w:val="00420B8C"/>
    <w:rsid w:val="00420C07"/>
    <w:rsid w:val="00420C70"/>
    <w:rsid w:val="00420C85"/>
    <w:rsid w:val="00420D4B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64F"/>
    <w:rsid w:val="0042279B"/>
    <w:rsid w:val="0042291B"/>
    <w:rsid w:val="00422A4D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F2"/>
    <w:rsid w:val="00424365"/>
    <w:rsid w:val="0042442D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B53"/>
    <w:rsid w:val="00425B75"/>
    <w:rsid w:val="00425CD5"/>
    <w:rsid w:val="00425D42"/>
    <w:rsid w:val="00425E7C"/>
    <w:rsid w:val="00425F77"/>
    <w:rsid w:val="00426083"/>
    <w:rsid w:val="0042611B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55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FA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4E4"/>
    <w:rsid w:val="00433605"/>
    <w:rsid w:val="004336D3"/>
    <w:rsid w:val="00433AFE"/>
    <w:rsid w:val="00433B6D"/>
    <w:rsid w:val="00433BA8"/>
    <w:rsid w:val="00433BC1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704"/>
    <w:rsid w:val="0043482F"/>
    <w:rsid w:val="0043485C"/>
    <w:rsid w:val="00434909"/>
    <w:rsid w:val="00434931"/>
    <w:rsid w:val="0043498D"/>
    <w:rsid w:val="004349CB"/>
    <w:rsid w:val="004349E4"/>
    <w:rsid w:val="00434BAF"/>
    <w:rsid w:val="00434BE4"/>
    <w:rsid w:val="00434DE5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E06"/>
    <w:rsid w:val="00435F93"/>
    <w:rsid w:val="0043623C"/>
    <w:rsid w:val="004362E1"/>
    <w:rsid w:val="004362E3"/>
    <w:rsid w:val="0043649F"/>
    <w:rsid w:val="004364B2"/>
    <w:rsid w:val="004365D5"/>
    <w:rsid w:val="004365EC"/>
    <w:rsid w:val="0043668A"/>
    <w:rsid w:val="00436836"/>
    <w:rsid w:val="00436886"/>
    <w:rsid w:val="00436BBA"/>
    <w:rsid w:val="00436C75"/>
    <w:rsid w:val="00436C77"/>
    <w:rsid w:val="00436C7A"/>
    <w:rsid w:val="00436D30"/>
    <w:rsid w:val="00436F61"/>
    <w:rsid w:val="00437171"/>
    <w:rsid w:val="00437475"/>
    <w:rsid w:val="00437495"/>
    <w:rsid w:val="004375F4"/>
    <w:rsid w:val="0043789A"/>
    <w:rsid w:val="004378E0"/>
    <w:rsid w:val="004378F3"/>
    <w:rsid w:val="0043795F"/>
    <w:rsid w:val="00437A39"/>
    <w:rsid w:val="00437A8E"/>
    <w:rsid w:val="00437A99"/>
    <w:rsid w:val="00437B65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32"/>
    <w:rsid w:val="00444AB6"/>
    <w:rsid w:val="00444B58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D64"/>
    <w:rsid w:val="00445D86"/>
    <w:rsid w:val="00445ED0"/>
    <w:rsid w:val="00446217"/>
    <w:rsid w:val="00446378"/>
    <w:rsid w:val="00446385"/>
    <w:rsid w:val="00446470"/>
    <w:rsid w:val="004464B3"/>
    <w:rsid w:val="00446591"/>
    <w:rsid w:val="00446619"/>
    <w:rsid w:val="004466C4"/>
    <w:rsid w:val="004467DF"/>
    <w:rsid w:val="00446804"/>
    <w:rsid w:val="004469DF"/>
    <w:rsid w:val="004469F8"/>
    <w:rsid w:val="00446AE0"/>
    <w:rsid w:val="00446B48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6D"/>
    <w:rsid w:val="004500CB"/>
    <w:rsid w:val="00450354"/>
    <w:rsid w:val="004505B5"/>
    <w:rsid w:val="004505BD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F3"/>
    <w:rsid w:val="00457B8E"/>
    <w:rsid w:val="00457C18"/>
    <w:rsid w:val="00457C49"/>
    <w:rsid w:val="00457E33"/>
    <w:rsid w:val="00457F8F"/>
    <w:rsid w:val="004600E8"/>
    <w:rsid w:val="0046012D"/>
    <w:rsid w:val="004601AA"/>
    <w:rsid w:val="004601CD"/>
    <w:rsid w:val="004602A1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82"/>
    <w:rsid w:val="00462288"/>
    <w:rsid w:val="004622FF"/>
    <w:rsid w:val="00462319"/>
    <w:rsid w:val="00462320"/>
    <w:rsid w:val="004624C4"/>
    <w:rsid w:val="004624DF"/>
    <w:rsid w:val="0046270D"/>
    <w:rsid w:val="00462747"/>
    <w:rsid w:val="004627A3"/>
    <w:rsid w:val="0046281C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B17"/>
    <w:rsid w:val="00463B56"/>
    <w:rsid w:val="00463BB0"/>
    <w:rsid w:val="00463C66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CC1"/>
    <w:rsid w:val="00464D39"/>
    <w:rsid w:val="00464D3A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500"/>
    <w:rsid w:val="004666F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80C"/>
    <w:rsid w:val="00470B59"/>
    <w:rsid w:val="00470BB0"/>
    <w:rsid w:val="00470CA1"/>
    <w:rsid w:val="00470D0C"/>
    <w:rsid w:val="00470DE8"/>
    <w:rsid w:val="00470E2A"/>
    <w:rsid w:val="0047104F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6C"/>
    <w:rsid w:val="004716EF"/>
    <w:rsid w:val="004717FC"/>
    <w:rsid w:val="00471B7A"/>
    <w:rsid w:val="00471CED"/>
    <w:rsid w:val="00471D17"/>
    <w:rsid w:val="00471D34"/>
    <w:rsid w:val="00471E27"/>
    <w:rsid w:val="00471F40"/>
    <w:rsid w:val="00471FA6"/>
    <w:rsid w:val="00472024"/>
    <w:rsid w:val="004721C3"/>
    <w:rsid w:val="00472223"/>
    <w:rsid w:val="004723CD"/>
    <w:rsid w:val="00472431"/>
    <w:rsid w:val="004724E8"/>
    <w:rsid w:val="004725EF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52D"/>
    <w:rsid w:val="004765C0"/>
    <w:rsid w:val="00476659"/>
    <w:rsid w:val="0047668F"/>
    <w:rsid w:val="004767D0"/>
    <w:rsid w:val="004767E5"/>
    <w:rsid w:val="004768E5"/>
    <w:rsid w:val="004768FF"/>
    <w:rsid w:val="004769EE"/>
    <w:rsid w:val="00476AA7"/>
    <w:rsid w:val="00476B86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DD"/>
    <w:rsid w:val="00477B2F"/>
    <w:rsid w:val="00477DDB"/>
    <w:rsid w:val="00477EA3"/>
    <w:rsid w:val="00480011"/>
    <w:rsid w:val="00480105"/>
    <w:rsid w:val="00480252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C98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D28"/>
    <w:rsid w:val="00482DC7"/>
    <w:rsid w:val="00482E65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381"/>
    <w:rsid w:val="00484537"/>
    <w:rsid w:val="0048453C"/>
    <w:rsid w:val="004846EC"/>
    <w:rsid w:val="00484742"/>
    <w:rsid w:val="0048479D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295"/>
    <w:rsid w:val="004854A8"/>
    <w:rsid w:val="004854EA"/>
    <w:rsid w:val="00485528"/>
    <w:rsid w:val="00485777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402"/>
    <w:rsid w:val="0049342E"/>
    <w:rsid w:val="0049347D"/>
    <w:rsid w:val="004936FD"/>
    <w:rsid w:val="00493732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EE"/>
    <w:rsid w:val="0049766C"/>
    <w:rsid w:val="00497938"/>
    <w:rsid w:val="00497B20"/>
    <w:rsid w:val="00497B9B"/>
    <w:rsid w:val="00497DF2"/>
    <w:rsid w:val="00497E61"/>
    <w:rsid w:val="00497E79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BB9"/>
    <w:rsid w:val="004A0D37"/>
    <w:rsid w:val="004A0DFF"/>
    <w:rsid w:val="004A0F29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96C"/>
    <w:rsid w:val="004A2AB2"/>
    <w:rsid w:val="004A2B34"/>
    <w:rsid w:val="004A2C72"/>
    <w:rsid w:val="004A2CD0"/>
    <w:rsid w:val="004A2DAF"/>
    <w:rsid w:val="004A2F2E"/>
    <w:rsid w:val="004A3207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3F19"/>
    <w:rsid w:val="004A404F"/>
    <w:rsid w:val="004A405B"/>
    <w:rsid w:val="004A40B4"/>
    <w:rsid w:val="004A415B"/>
    <w:rsid w:val="004A416D"/>
    <w:rsid w:val="004A41AE"/>
    <w:rsid w:val="004A4513"/>
    <w:rsid w:val="004A4680"/>
    <w:rsid w:val="004A4697"/>
    <w:rsid w:val="004A4701"/>
    <w:rsid w:val="004A47A4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909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BD"/>
    <w:rsid w:val="004A6BC4"/>
    <w:rsid w:val="004A6C1F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BF"/>
    <w:rsid w:val="004A7B2D"/>
    <w:rsid w:val="004A7BA4"/>
    <w:rsid w:val="004A7DA8"/>
    <w:rsid w:val="004A7E2E"/>
    <w:rsid w:val="004A7E43"/>
    <w:rsid w:val="004A7F85"/>
    <w:rsid w:val="004B003B"/>
    <w:rsid w:val="004B014B"/>
    <w:rsid w:val="004B01DB"/>
    <w:rsid w:val="004B0358"/>
    <w:rsid w:val="004B04DA"/>
    <w:rsid w:val="004B0596"/>
    <w:rsid w:val="004B05B8"/>
    <w:rsid w:val="004B06F3"/>
    <w:rsid w:val="004B0724"/>
    <w:rsid w:val="004B0827"/>
    <w:rsid w:val="004B0863"/>
    <w:rsid w:val="004B0C30"/>
    <w:rsid w:val="004B0C4F"/>
    <w:rsid w:val="004B0CD8"/>
    <w:rsid w:val="004B12E0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9E1"/>
    <w:rsid w:val="004B2B8B"/>
    <w:rsid w:val="004B2C6A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7C"/>
    <w:rsid w:val="004B4070"/>
    <w:rsid w:val="004B40D6"/>
    <w:rsid w:val="004B415C"/>
    <w:rsid w:val="004B4267"/>
    <w:rsid w:val="004B42EB"/>
    <w:rsid w:val="004B42EE"/>
    <w:rsid w:val="004B439F"/>
    <w:rsid w:val="004B4477"/>
    <w:rsid w:val="004B454A"/>
    <w:rsid w:val="004B459D"/>
    <w:rsid w:val="004B45AD"/>
    <w:rsid w:val="004B463D"/>
    <w:rsid w:val="004B465F"/>
    <w:rsid w:val="004B4679"/>
    <w:rsid w:val="004B47B4"/>
    <w:rsid w:val="004B482B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91B"/>
    <w:rsid w:val="004B5BA8"/>
    <w:rsid w:val="004B5DC4"/>
    <w:rsid w:val="004B5F32"/>
    <w:rsid w:val="004B6177"/>
    <w:rsid w:val="004B6184"/>
    <w:rsid w:val="004B6278"/>
    <w:rsid w:val="004B62C8"/>
    <w:rsid w:val="004B631A"/>
    <w:rsid w:val="004B63F9"/>
    <w:rsid w:val="004B6449"/>
    <w:rsid w:val="004B66D4"/>
    <w:rsid w:val="004B690C"/>
    <w:rsid w:val="004B6922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6FA1"/>
    <w:rsid w:val="004B706F"/>
    <w:rsid w:val="004B70B5"/>
    <w:rsid w:val="004B70D2"/>
    <w:rsid w:val="004B716D"/>
    <w:rsid w:val="004B7232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C4C"/>
    <w:rsid w:val="004B7D70"/>
    <w:rsid w:val="004B7F72"/>
    <w:rsid w:val="004B7FC5"/>
    <w:rsid w:val="004B7FF8"/>
    <w:rsid w:val="004C00D4"/>
    <w:rsid w:val="004C0213"/>
    <w:rsid w:val="004C0281"/>
    <w:rsid w:val="004C0454"/>
    <w:rsid w:val="004C0503"/>
    <w:rsid w:val="004C05CB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FEE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E33"/>
    <w:rsid w:val="004C4F8E"/>
    <w:rsid w:val="004C5041"/>
    <w:rsid w:val="004C507E"/>
    <w:rsid w:val="004C509E"/>
    <w:rsid w:val="004C510A"/>
    <w:rsid w:val="004C523E"/>
    <w:rsid w:val="004C529F"/>
    <w:rsid w:val="004C533F"/>
    <w:rsid w:val="004C557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655"/>
    <w:rsid w:val="004C6757"/>
    <w:rsid w:val="004C6855"/>
    <w:rsid w:val="004C68B3"/>
    <w:rsid w:val="004C6A02"/>
    <w:rsid w:val="004C6A2B"/>
    <w:rsid w:val="004C6BD3"/>
    <w:rsid w:val="004C6D1A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BFB"/>
    <w:rsid w:val="004C7C94"/>
    <w:rsid w:val="004C7DBC"/>
    <w:rsid w:val="004C7EB6"/>
    <w:rsid w:val="004C7FEC"/>
    <w:rsid w:val="004D0021"/>
    <w:rsid w:val="004D00A8"/>
    <w:rsid w:val="004D00CE"/>
    <w:rsid w:val="004D020B"/>
    <w:rsid w:val="004D0245"/>
    <w:rsid w:val="004D0294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FDA"/>
    <w:rsid w:val="004D117A"/>
    <w:rsid w:val="004D117E"/>
    <w:rsid w:val="004D11E9"/>
    <w:rsid w:val="004D11F0"/>
    <w:rsid w:val="004D1206"/>
    <w:rsid w:val="004D12DB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89C"/>
    <w:rsid w:val="004D3955"/>
    <w:rsid w:val="004D39B7"/>
    <w:rsid w:val="004D3A61"/>
    <w:rsid w:val="004D3B30"/>
    <w:rsid w:val="004D3EB5"/>
    <w:rsid w:val="004D4145"/>
    <w:rsid w:val="004D4293"/>
    <w:rsid w:val="004D4433"/>
    <w:rsid w:val="004D45D4"/>
    <w:rsid w:val="004D496E"/>
    <w:rsid w:val="004D4AD6"/>
    <w:rsid w:val="004D4BAA"/>
    <w:rsid w:val="004D4C4A"/>
    <w:rsid w:val="004D4CAA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EA5"/>
    <w:rsid w:val="004D5EBE"/>
    <w:rsid w:val="004D5ECA"/>
    <w:rsid w:val="004D5F36"/>
    <w:rsid w:val="004D5FD8"/>
    <w:rsid w:val="004D60B3"/>
    <w:rsid w:val="004D612C"/>
    <w:rsid w:val="004D62FF"/>
    <w:rsid w:val="004D6313"/>
    <w:rsid w:val="004D6355"/>
    <w:rsid w:val="004D6386"/>
    <w:rsid w:val="004D6388"/>
    <w:rsid w:val="004D6614"/>
    <w:rsid w:val="004D661B"/>
    <w:rsid w:val="004D66AE"/>
    <w:rsid w:val="004D67E6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402A"/>
    <w:rsid w:val="004E40A3"/>
    <w:rsid w:val="004E40FF"/>
    <w:rsid w:val="004E4101"/>
    <w:rsid w:val="004E424B"/>
    <w:rsid w:val="004E4266"/>
    <w:rsid w:val="004E4427"/>
    <w:rsid w:val="004E44D7"/>
    <w:rsid w:val="004E4523"/>
    <w:rsid w:val="004E4596"/>
    <w:rsid w:val="004E468A"/>
    <w:rsid w:val="004E46CC"/>
    <w:rsid w:val="004E478B"/>
    <w:rsid w:val="004E4AE8"/>
    <w:rsid w:val="004E4BDF"/>
    <w:rsid w:val="004E4DE7"/>
    <w:rsid w:val="004E4F37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60E7"/>
    <w:rsid w:val="004E6112"/>
    <w:rsid w:val="004E631D"/>
    <w:rsid w:val="004E643B"/>
    <w:rsid w:val="004E6447"/>
    <w:rsid w:val="004E644A"/>
    <w:rsid w:val="004E649A"/>
    <w:rsid w:val="004E657E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64E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E58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AEF"/>
    <w:rsid w:val="004F1B3D"/>
    <w:rsid w:val="004F1EC5"/>
    <w:rsid w:val="004F2215"/>
    <w:rsid w:val="004F23CE"/>
    <w:rsid w:val="004F254C"/>
    <w:rsid w:val="004F257E"/>
    <w:rsid w:val="004F26F9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CC"/>
    <w:rsid w:val="004F34DB"/>
    <w:rsid w:val="004F350C"/>
    <w:rsid w:val="004F37DE"/>
    <w:rsid w:val="004F39DB"/>
    <w:rsid w:val="004F3A98"/>
    <w:rsid w:val="004F3BE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8C"/>
    <w:rsid w:val="004F6031"/>
    <w:rsid w:val="004F6096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A6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C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398"/>
    <w:rsid w:val="005054EC"/>
    <w:rsid w:val="00505540"/>
    <w:rsid w:val="00505547"/>
    <w:rsid w:val="005057A3"/>
    <w:rsid w:val="0050582D"/>
    <w:rsid w:val="0050595F"/>
    <w:rsid w:val="00505A0A"/>
    <w:rsid w:val="00505AA4"/>
    <w:rsid w:val="00505B50"/>
    <w:rsid w:val="00505D57"/>
    <w:rsid w:val="00505DE1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7A"/>
    <w:rsid w:val="00506F28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64F"/>
    <w:rsid w:val="005127C7"/>
    <w:rsid w:val="0051293D"/>
    <w:rsid w:val="0051298F"/>
    <w:rsid w:val="00512995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D43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8B2"/>
    <w:rsid w:val="005158EB"/>
    <w:rsid w:val="00515A98"/>
    <w:rsid w:val="00515BCF"/>
    <w:rsid w:val="00515BD4"/>
    <w:rsid w:val="00515D95"/>
    <w:rsid w:val="00515DA4"/>
    <w:rsid w:val="00515E4B"/>
    <w:rsid w:val="00516226"/>
    <w:rsid w:val="0051632D"/>
    <w:rsid w:val="0051642F"/>
    <w:rsid w:val="00516506"/>
    <w:rsid w:val="005165D9"/>
    <w:rsid w:val="005166B4"/>
    <w:rsid w:val="005166E3"/>
    <w:rsid w:val="005167A9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417"/>
    <w:rsid w:val="00517493"/>
    <w:rsid w:val="005174FC"/>
    <w:rsid w:val="0051759C"/>
    <w:rsid w:val="00517713"/>
    <w:rsid w:val="00517901"/>
    <w:rsid w:val="00517974"/>
    <w:rsid w:val="00517AAA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106"/>
    <w:rsid w:val="00520360"/>
    <w:rsid w:val="005203EF"/>
    <w:rsid w:val="0052042E"/>
    <w:rsid w:val="00520459"/>
    <w:rsid w:val="00520466"/>
    <w:rsid w:val="005204B9"/>
    <w:rsid w:val="00520500"/>
    <w:rsid w:val="005205FC"/>
    <w:rsid w:val="0052073F"/>
    <w:rsid w:val="00520743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9D2"/>
    <w:rsid w:val="005219FB"/>
    <w:rsid w:val="00521A37"/>
    <w:rsid w:val="00521B6B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3FD5"/>
    <w:rsid w:val="005240BF"/>
    <w:rsid w:val="00524263"/>
    <w:rsid w:val="00524483"/>
    <w:rsid w:val="005244BB"/>
    <w:rsid w:val="0052451B"/>
    <w:rsid w:val="00524542"/>
    <w:rsid w:val="0052465D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126"/>
    <w:rsid w:val="0052638D"/>
    <w:rsid w:val="005263B7"/>
    <w:rsid w:val="0052641D"/>
    <w:rsid w:val="0052666D"/>
    <w:rsid w:val="00526856"/>
    <w:rsid w:val="00526895"/>
    <w:rsid w:val="0052696B"/>
    <w:rsid w:val="0052699A"/>
    <w:rsid w:val="005269A2"/>
    <w:rsid w:val="00526A72"/>
    <w:rsid w:val="00526B49"/>
    <w:rsid w:val="00526BC5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445"/>
    <w:rsid w:val="00527476"/>
    <w:rsid w:val="005275E4"/>
    <w:rsid w:val="0052763C"/>
    <w:rsid w:val="005276D4"/>
    <w:rsid w:val="0052782E"/>
    <w:rsid w:val="00527945"/>
    <w:rsid w:val="0052799D"/>
    <w:rsid w:val="005279A7"/>
    <w:rsid w:val="005279D6"/>
    <w:rsid w:val="00527BEF"/>
    <w:rsid w:val="00527D12"/>
    <w:rsid w:val="0053000D"/>
    <w:rsid w:val="0053000E"/>
    <w:rsid w:val="005300DE"/>
    <w:rsid w:val="00530120"/>
    <w:rsid w:val="005301E4"/>
    <w:rsid w:val="00530228"/>
    <w:rsid w:val="0053022F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D13"/>
    <w:rsid w:val="00530D32"/>
    <w:rsid w:val="00530F2B"/>
    <w:rsid w:val="00531023"/>
    <w:rsid w:val="005310BF"/>
    <w:rsid w:val="00531108"/>
    <w:rsid w:val="005311AC"/>
    <w:rsid w:val="005311BB"/>
    <w:rsid w:val="005311EA"/>
    <w:rsid w:val="00531383"/>
    <w:rsid w:val="005313B6"/>
    <w:rsid w:val="00531559"/>
    <w:rsid w:val="00531806"/>
    <w:rsid w:val="005318B3"/>
    <w:rsid w:val="005319E3"/>
    <w:rsid w:val="00531A25"/>
    <w:rsid w:val="00531C3F"/>
    <w:rsid w:val="00531E5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907"/>
    <w:rsid w:val="005329C5"/>
    <w:rsid w:val="005329F5"/>
    <w:rsid w:val="00532AA6"/>
    <w:rsid w:val="00532CB3"/>
    <w:rsid w:val="00532ECE"/>
    <w:rsid w:val="00532FA6"/>
    <w:rsid w:val="00533105"/>
    <w:rsid w:val="005333AC"/>
    <w:rsid w:val="00533465"/>
    <w:rsid w:val="0053368A"/>
    <w:rsid w:val="00533750"/>
    <w:rsid w:val="00533792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6FF"/>
    <w:rsid w:val="0053483A"/>
    <w:rsid w:val="00534CA6"/>
    <w:rsid w:val="00534CAC"/>
    <w:rsid w:val="00534CD4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91F"/>
    <w:rsid w:val="00536A5C"/>
    <w:rsid w:val="00536BC3"/>
    <w:rsid w:val="00536C54"/>
    <w:rsid w:val="00536DD0"/>
    <w:rsid w:val="00537073"/>
    <w:rsid w:val="00537170"/>
    <w:rsid w:val="005371AF"/>
    <w:rsid w:val="005373E4"/>
    <w:rsid w:val="005375F1"/>
    <w:rsid w:val="00537662"/>
    <w:rsid w:val="00537720"/>
    <w:rsid w:val="0053778C"/>
    <w:rsid w:val="00537C38"/>
    <w:rsid w:val="00537DAF"/>
    <w:rsid w:val="00537EF8"/>
    <w:rsid w:val="00537F5F"/>
    <w:rsid w:val="005400E8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3F5"/>
    <w:rsid w:val="0054143F"/>
    <w:rsid w:val="00541742"/>
    <w:rsid w:val="005418F9"/>
    <w:rsid w:val="0054194B"/>
    <w:rsid w:val="00541BE1"/>
    <w:rsid w:val="00541C6D"/>
    <w:rsid w:val="00541C6E"/>
    <w:rsid w:val="00541E4D"/>
    <w:rsid w:val="00541F9A"/>
    <w:rsid w:val="00541FA4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EE"/>
    <w:rsid w:val="0054503B"/>
    <w:rsid w:val="00545077"/>
    <w:rsid w:val="00545141"/>
    <w:rsid w:val="00545147"/>
    <w:rsid w:val="005453DD"/>
    <w:rsid w:val="00545513"/>
    <w:rsid w:val="00545530"/>
    <w:rsid w:val="0054555F"/>
    <w:rsid w:val="00545618"/>
    <w:rsid w:val="0054576E"/>
    <w:rsid w:val="005457DD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60FB"/>
    <w:rsid w:val="005461D5"/>
    <w:rsid w:val="00546283"/>
    <w:rsid w:val="00546313"/>
    <w:rsid w:val="00546321"/>
    <w:rsid w:val="0054647E"/>
    <w:rsid w:val="00546514"/>
    <w:rsid w:val="00546620"/>
    <w:rsid w:val="00546A88"/>
    <w:rsid w:val="00546B9A"/>
    <w:rsid w:val="00546BAC"/>
    <w:rsid w:val="00546DA2"/>
    <w:rsid w:val="00546F00"/>
    <w:rsid w:val="00546F31"/>
    <w:rsid w:val="00546F7C"/>
    <w:rsid w:val="00546FA4"/>
    <w:rsid w:val="00547007"/>
    <w:rsid w:val="005472B8"/>
    <w:rsid w:val="00547432"/>
    <w:rsid w:val="00547558"/>
    <w:rsid w:val="005475AC"/>
    <w:rsid w:val="0054772A"/>
    <w:rsid w:val="00547D72"/>
    <w:rsid w:val="00547D93"/>
    <w:rsid w:val="00547DC2"/>
    <w:rsid w:val="00547DFA"/>
    <w:rsid w:val="00547EA0"/>
    <w:rsid w:val="005500D6"/>
    <w:rsid w:val="00550160"/>
    <w:rsid w:val="00550249"/>
    <w:rsid w:val="0055026E"/>
    <w:rsid w:val="0055030A"/>
    <w:rsid w:val="005503B2"/>
    <w:rsid w:val="005503FC"/>
    <w:rsid w:val="00550463"/>
    <w:rsid w:val="00550532"/>
    <w:rsid w:val="0055054B"/>
    <w:rsid w:val="005505B9"/>
    <w:rsid w:val="005505D8"/>
    <w:rsid w:val="005506D0"/>
    <w:rsid w:val="005506D3"/>
    <w:rsid w:val="0055074B"/>
    <w:rsid w:val="00550822"/>
    <w:rsid w:val="0055088B"/>
    <w:rsid w:val="005508FB"/>
    <w:rsid w:val="005509C8"/>
    <w:rsid w:val="00550A69"/>
    <w:rsid w:val="00550AF1"/>
    <w:rsid w:val="00550C4B"/>
    <w:rsid w:val="00550C9B"/>
    <w:rsid w:val="00550E0D"/>
    <w:rsid w:val="00550E2D"/>
    <w:rsid w:val="00550F74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208A"/>
    <w:rsid w:val="00552099"/>
    <w:rsid w:val="00552139"/>
    <w:rsid w:val="005521A7"/>
    <w:rsid w:val="0055226B"/>
    <w:rsid w:val="005522EA"/>
    <w:rsid w:val="0055238D"/>
    <w:rsid w:val="00552403"/>
    <w:rsid w:val="0055272B"/>
    <w:rsid w:val="00552770"/>
    <w:rsid w:val="0055278D"/>
    <w:rsid w:val="005527D6"/>
    <w:rsid w:val="00552890"/>
    <w:rsid w:val="005529E7"/>
    <w:rsid w:val="00552C3D"/>
    <w:rsid w:val="00552CCA"/>
    <w:rsid w:val="00552D29"/>
    <w:rsid w:val="00552D79"/>
    <w:rsid w:val="00552F10"/>
    <w:rsid w:val="00552FD4"/>
    <w:rsid w:val="00553025"/>
    <w:rsid w:val="0055302C"/>
    <w:rsid w:val="00553263"/>
    <w:rsid w:val="00553366"/>
    <w:rsid w:val="005534A6"/>
    <w:rsid w:val="005535AE"/>
    <w:rsid w:val="005536EF"/>
    <w:rsid w:val="005537C9"/>
    <w:rsid w:val="00553ACC"/>
    <w:rsid w:val="00553B68"/>
    <w:rsid w:val="00553BED"/>
    <w:rsid w:val="00553BF0"/>
    <w:rsid w:val="00553C6F"/>
    <w:rsid w:val="00553D0B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CBF"/>
    <w:rsid w:val="00554E05"/>
    <w:rsid w:val="00554E3A"/>
    <w:rsid w:val="005550CF"/>
    <w:rsid w:val="005550DD"/>
    <w:rsid w:val="00555139"/>
    <w:rsid w:val="005553A8"/>
    <w:rsid w:val="005553BA"/>
    <w:rsid w:val="005554A0"/>
    <w:rsid w:val="005556B3"/>
    <w:rsid w:val="00555843"/>
    <w:rsid w:val="00555847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81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D60"/>
    <w:rsid w:val="00557DF2"/>
    <w:rsid w:val="00557E3F"/>
    <w:rsid w:val="00557EDA"/>
    <w:rsid w:val="00557EF3"/>
    <w:rsid w:val="00557F68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91E"/>
    <w:rsid w:val="00560A8B"/>
    <w:rsid w:val="00560ACA"/>
    <w:rsid w:val="00560B47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C9B"/>
    <w:rsid w:val="00561E92"/>
    <w:rsid w:val="00561F2A"/>
    <w:rsid w:val="00561F51"/>
    <w:rsid w:val="0056206E"/>
    <w:rsid w:val="00562126"/>
    <w:rsid w:val="0056217A"/>
    <w:rsid w:val="0056219D"/>
    <w:rsid w:val="00562238"/>
    <w:rsid w:val="005622A6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6DF"/>
    <w:rsid w:val="005637E4"/>
    <w:rsid w:val="00563849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12E"/>
    <w:rsid w:val="005641BB"/>
    <w:rsid w:val="005642AD"/>
    <w:rsid w:val="00564347"/>
    <w:rsid w:val="0056434B"/>
    <w:rsid w:val="005646B7"/>
    <w:rsid w:val="005646ED"/>
    <w:rsid w:val="0056479A"/>
    <w:rsid w:val="005647E4"/>
    <w:rsid w:val="00564AF8"/>
    <w:rsid w:val="00564B77"/>
    <w:rsid w:val="00564C50"/>
    <w:rsid w:val="00564C7C"/>
    <w:rsid w:val="00564CA5"/>
    <w:rsid w:val="00564CB1"/>
    <w:rsid w:val="00564CC4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106"/>
    <w:rsid w:val="0056614F"/>
    <w:rsid w:val="00566392"/>
    <w:rsid w:val="005664D7"/>
    <w:rsid w:val="005666C2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493"/>
    <w:rsid w:val="005674DC"/>
    <w:rsid w:val="0056752C"/>
    <w:rsid w:val="00567610"/>
    <w:rsid w:val="005676BB"/>
    <w:rsid w:val="005676D5"/>
    <w:rsid w:val="00567722"/>
    <w:rsid w:val="00567A01"/>
    <w:rsid w:val="00567BC0"/>
    <w:rsid w:val="00567C01"/>
    <w:rsid w:val="00567EE5"/>
    <w:rsid w:val="00567FE1"/>
    <w:rsid w:val="00570105"/>
    <w:rsid w:val="0057029F"/>
    <w:rsid w:val="00570351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DF0"/>
    <w:rsid w:val="00570E0A"/>
    <w:rsid w:val="00570F94"/>
    <w:rsid w:val="00570FFD"/>
    <w:rsid w:val="0057100B"/>
    <w:rsid w:val="0057102C"/>
    <w:rsid w:val="0057105E"/>
    <w:rsid w:val="005710DE"/>
    <w:rsid w:val="005711A5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B8D"/>
    <w:rsid w:val="00571BC6"/>
    <w:rsid w:val="00571C21"/>
    <w:rsid w:val="00571D2E"/>
    <w:rsid w:val="00571DB5"/>
    <w:rsid w:val="00571DC9"/>
    <w:rsid w:val="00571F22"/>
    <w:rsid w:val="00571FDF"/>
    <w:rsid w:val="0057203B"/>
    <w:rsid w:val="00572139"/>
    <w:rsid w:val="00572149"/>
    <w:rsid w:val="005722F8"/>
    <w:rsid w:val="0057242F"/>
    <w:rsid w:val="005724B1"/>
    <w:rsid w:val="005726EF"/>
    <w:rsid w:val="00572719"/>
    <w:rsid w:val="005727CC"/>
    <w:rsid w:val="00572A6E"/>
    <w:rsid w:val="00572AF7"/>
    <w:rsid w:val="00572AFE"/>
    <w:rsid w:val="00572BFD"/>
    <w:rsid w:val="00572C54"/>
    <w:rsid w:val="00572C72"/>
    <w:rsid w:val="00572C9A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C3F"/>
    <w:rsid w:val="00573C67"/>
    <w:rsid w:val="00573E91"/>
    <w:rsid w:val="00573F4E"/>
    <w:rsid w:val="00573F63"/>
    <w:rsid w:val="00573FCF"/>
    <w:rsid w:val="005740C6"/>
    <w:rsid w:val="00574278"/>
    <w:rsid w:val="0057428F"/>
    <w:rsid w:val="0057430C"/>
    <w:rsid w:val="005743E0"/>
    <w:rsid w:val="00574749"/>
    <w:rsid w:val="005747F4"/>
    <w:rsid w:val="0057481F"/>
    <w:rsid w:val="00574905"/>
    <w:rsid w:val="00574937"/>
    <w:rsid w:val="00574963"/>
    <w:rsid w:val="00574993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2D"/>
    <w:rsid w:val="00575E73"/>
    <w:rsid w:val="00576152"/>
    <w:rsid w:val="005761A9"/>
    <w:rsid w:val="005764AA"/>
    <w:rsid w:val="005764BE"/>
    <w:rsid w:val="00576517"/>
    <w:rsid w:val="005765AC"/>
    <w:rsid w:val="005765F3"/>
    <w:rsid w:val="00576684"/>
    <w:rsid w:val="005766C9"/>
    <w:rsid w:val="005767DA"/>
    <w:rsid w:val="00576C0D"/>
    <w:rsid w:val="00576C56"/>
    <w:rsid w:val="00576D73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9B"/>
    <w:rsid w:val="005812BB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65"/>
    <w:rsid w:val="00583774"/>
    <w:rsid w:val="005837B8"/>
    <w:rsid w:val="005837EA"/>
    <w:rsid w:val="00583975"/>
    <w:rsid w:val="00583B45"/>
    <w:rsid w:val="00583C63"/>
    <w:rsid w:val="00583D41"/>
    <w:rsid w:val="00583D94"/>
    <w:rsid w:val="00583DA3"/>
    <w:rsid w:val="00583DA4"/>
    <w:rsid w:val="00583FD9"/>
    <w:rsid w:val="005840D6"/>
    <w:rsid w:val="00584235"/>
    <w:rsid w:val="00584296"/>
    <w:rsid w:val="0058442C"/>
    <w:rsid w:val="00584554"/>
    <w:rsid w:val="00584697"/>
    <w:rsid w:val="00584746"/>
    <w:rsid w:val="00584758"/>
    <w:rsid w:val="00584759"/>
    <w:rsid w:val="0058484D"/>
    <w:rsid w:val="0058492E"/>
    <w:rsid w:val="0058497F"/>
    <w:rsid w:val="00584B13"/>
    <w:rsid w:val="00584B9A"/>
    <w:rsid w:val="00584C34"/>
    <w:rsid w:val="00584C5A"/>
    <w:rsid w:val="00584CE1"/>
    <w:rsid w:val="00584DCA"/>
    <w:rsid w:val="005850AA"/>
    <w:rsid w:val="00585150"/>
    <w:rsid w:val="00585203"/>
    <w:rsid w:val="00585209"/>
    <w:rsid w:val="005852B4"/>
    <w:rsid w:val="005852CA"/>
    <w:rsid w:val="005852FA"/>
    <w:rsid w:val="00585604"/>
    <w:rsid w:val="005856A0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02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D8"/>
    <w:rsid w:val="00587563"/>
    <w:rsid w:val="00587564"/>
    <w:rsid w:val="00587625"/>
    <w:rsid w:val="0058763A"/>
    <w:rsid w:val="00587646"/>
    <w:rsid w:val="00587760"/>
    <w:rsid w:val="0058784F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27A"/>
    <w:rsid w:val="00591359"/>
    <w:rsid w:val="005914A0"/>
    <w:rsid w:val="005914D2"/>
    <w:rsid w:val="005917AE"/>
    <w:rsid w:val="00591ACD"/>
    <w:rsid w:val="00591AFA"/>
    <w:rsid w:val="00591B55"/>
    <w:rsid w:val="00591CAA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53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79"/>
    <w:rsid w:val="00594387"/>
    <w:rsid w:val="00594419"/>
    <w:rsid w:val="0059449E"/>
    <w:rsid w:val="005946A6"/>
    <w:rsid w:val="005949DE"/>
    <w:rsid w:val="00594A3C"/>
    <w:rsid w:val="00594A77"/>
    <w:rsid w:val="00594B61"/>
    <w:rsid w:val="00594BB6"/>
    <w:rsid w:val="00594F48"/>
    <w:rsid w:val="00595068"/>
    <w:rsid w:val="0059513E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5D"/>
    <w:rsid w:val="00595B21"/>
    <w:rsid w:val="00595D3A"/>
    <w:rsid w:val="00595D62"/>
    <w:rsid w:val="00595D91"/>
    <w:rsid w:val="00595DD6"/>
    <w:rsid w:val="00595DEE"/>
    <w:rsid w:val="00595F31"/>
    <w:rsid w:val="0059606C"/>
    <w:rsid w:val="0059617B"/>
    <w:rsid w:val="00596217"/>
    <w:rsid w:val="0059635B"/>
    <w:rsid w:val="005963A6"/>
    <w:rsid w:val="0059656D"/>
    <w:rsid w:val="005965AA"/>
    <w:rsid w:val="005965FB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4A"/>
    <w:rsid w:val="00597F4F"/>
    <w:rsid w:val="00597FCB"/>
    <w:rsid w:val="005A00C3"/>
    <w:rsid w:val="005A00E0"/>
    <w:rsid w:val="005A011E"/>
    <w:rsid w:val="005A0246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CDE"/>
    <w:rsid w:val="005A1D1F"/>
    <w:rsid w:val="005A1FD1"/>
    <w:rsid w:val="005A1FDB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9D5"/>
    <w:rsid w:val="005A3A79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7F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A7DE6"/>
    <w:rsid w:val="005A7E44"/>
    <w:rsid w:val="005B01E5"/>
    <w:rsid w:val="005B029C"/>
    <w:rsid w:val="005B047E"/>
    <w:rsid w:val="005B0526"/>
    <w:rsid w:val="005B068D"/>
    <w:rsid w:val="005B08A4"/>
    <w:rsid w:val="005B0A75"/>
    <w:rsid w:val="005B0AB2"/>
    <w:rsid w:val="005B0AE2"/>
    <w:rsid w:val="005B0AFB"/>
    <w:rsid w:val="005B0B6F"/>
    <w:rsid w:val="005B0C73"/>
    <w:rsid w:val="005B0C99"/>
    <w:rsid w:val="005B0D10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1EBC"/>
    <w:rsid w:val="005B1ED5"/>
    <w:rsid w:val="005B235F"/>
    <w:rsid w:val="005B246C"/>
    <w:rsid w:val="005B2488"/>
    <w:rsid w:val="005B256D"/>
    <w:rsid w:val="005B2610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20"/>
    <w:rsid w:val="005B4521"/>
    <w:rsid w:val="005B4571"/>
    <w:rsid w:val="005B4766"/>
    <w:rsid w:val="005B47DF"/>
    <w:rsid w:val="005B49F8"/>
    <w:rsid w:val="005B4A22"/>
    <w:rsid w:val="005B4DA4"/>
    <w:rsid w:val="005B4E99"/>
    <w:rsid w:val="005B4EAA"/>
    <w:rsid w:val="005B4EAC"/>
    <w:rsid w:val="005B5374"/>
    <w:rsid w:val="005B5480"/>
    <w:rsid w:val="005B5573"/>
    <w:rsid w:val="005B55FE"/>
    <w:rsid w:val="005B59B4"/>
    <w:rsid w:val="005B59E7"/>
    <w:rsid w:val="005B5ABD"/>
    <w:rsid w:val="005B5B6B"/>
    <w:rsid w:val="005B5C3A"/>
    <w:rsid w:val="005B5C79"/>
    <w:rsid w:val="005B6040"/>
    <w:rsid w:val="005B625C"/>
    <w:rsid w:val="005B63B7"/>
    <w:rsid w:val="005B63DB"/>
    <w:rsid w:val="005B64EE"/>
    <w:rsid w:val="005B654F"/>
    <w:rsid w:val="005B6729"/>
    <w:rsid w:val="005B6830"/>
    <w:rsid w:val="005B68D3"/>
    <w:rsid w:val="005B6A28"/>
    <w:rsid w:val="005B6AA2"/>
    <w:rsid w:val="005B6AD3"/>
    <w:rsid w:val="005B6CC1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BBA"/>
    <w:rsid w:val="005B7DF0"/>
    <w:rsid w:val="005B7FAA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D7"/>
    <w:rsid w:val="005C3DAA"/>
    <w:rsid w:val="005C3E96"/>
    <w:rsid w:val="005C3F72"/>
    <w:rsid w:val="005C3FB2"/>
    <w:rsid w:val="005C4001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5099"/>
    <w:rsid w:val="005C523B"/>
    <w:rsid w:val="005C526F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7"/>
    <w:rsid w:val="005C6DE8"/>
    <w:rsid w:val="005C6E5D"/>
    <w:rsid w:val="005C712C"/>
    <w:rsid w:val="005C717D"/>
    <w:rsid w:val="005C7321"/>
    <w:rsid w:val="005C735C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571"/>
    <w:rsid w:val="005D26B4"/>
    <w:rsid w:val="005D275F"/>
    <w:rsid w:val="005D27A0"/>
    <w:rsid w:val="005D27DF"/>
    <w:rsid w:val="005D2850"/>
    <w:rsid w:val="005D295C"/>
    <w:rsid w:val="005D2A2E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D84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A5"/>
    <w:rsid w:val="005D5032"/>
    <w:rsid w:val="005D50CE"/>
    <w:rsid w:val="005D50E4"/>
    <w:rsid w:val="005D5504"/>
    <w:rsid w:val="005D5536"/>
    <w:rsid w:val="005D55EC"/>
    <w:rsid w:val="005D56C0"/>
    <w:rsid w:val="005D577E"/>
    <w:rsid w:val="005D57E2"/>
    <w:rsid w:val="005D5B25"/>
    <w:rsid w:val="005D5BFF"/>
    <w:rsid w:val="005D5D70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6FE2"/>
    <w:rsid w:val="005D7117"/>
    <w:rsid w:val="005D7201"/>
    <w:rsid w:val="005D7228"/>
    <w:rsid w:val="005D72DB"/>
    <w:rsid w:val="005D7333"/>
    <w:rsid w:val="005D73B9"/>
    <w:rsid w:val="005D7464"/>
    <w:rsid w:val="005D7832"/>
    <w:rsid w:val="005D7972"/>
    <w:rsid w:val="005D7AAC"/>
    <w:rsid w:val="005D7AFD"/>
    <w:rsid w:val="005D7C8D"/>
    <w:rsid w:val="005D7CEE"/>
    <w:rsid w:val="005D7DFE"/>
    <w:rsid w:val="005D7EFE"/>
    <w:rsid w:val="005D7F1D"/>
    <w:rsid w:val="005D7FCC"/>
    <w:rsid w:val="005E006D"/>
    <w:rsid w:val="005E0224"/>
    <w:rsid w:val="005E0424"/>
    <w:rsid w:val="005E04BC"/>
    <w:rsid w:val="005E04C6"/>
    <w:rsid w:val="005E04C8"/>
    <w:rsid w:val="005E06EF"/>
    <w:rsid w:val="005E06FE"/>
    <w:rsid w:val="005E08B2"/>
    <w:rsid w:val="005E0906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F8"/>
    <w:rsid w:val="005E1942"/>
    <w:rsid w:val="005E1F6D"/>
    <w:rsid w:val="005E1F98"/>
    <w:rsid w:val="005E1F9E"/>
    <w:rsid w:val="005E2272"/>
    <w:rsid w:val="005E29B6"/>
    <w:rsid w:val="005E2A1D"/>
    <w:rsid w:val="005E2AFC"/>
    <w:rsid w:val="005E2C06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A6"/>
    <w:rsid w:val="005E5474"/>
    <w:rsid w:val="005E55CE"/>
    <w:rsid w:val="005E5741"/>
    <w:rsid w:val="005E5756"/>
    <w:rsid w:val="005E5792"/>
    <w:rsid w:val="005E58FC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47E"/>
    <w:rsid w:val="005E74C7"/>
    <w:rsid w:val="005E75DD"/>
    <w:rsid w:val="005E7646"/>
    <w:rsid w:val="005E79D5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09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EE"/>
    <w:rsid w:val="005F264B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E8"/>
    <w:rsid w:val="005F40AD"/>
    <w:rsid w:val="005F40B7"/>
    <w:rsid w:val="005F41A0"/>
    <w:rsid w:val="005F4311"/>
    <w:rsid w:val="005F442C"/>
    <w:rsid w:val="005F44E4"/>
    <w:rsid w:val="005F47FE"/>
    <w:rsid w:val="005F4800"/>
    <w:rsid w:val="005F4817"/>
    <w:rsid w:val="005F48FA"/>
    <w:rsid w:val="005F490A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E2F"/>
    <w:rsid w:val="005F5E7F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59C"/>
    <w:rsid w:val="006006B4"/>
    <w:rsid w:val="0060079F"/>
    <w:rsid w:val="006007B5"/>
    <w:rsid w:val="006009E3"/>
    <w:rsid w:val="006009EB"/>
    <w:rsid w:val="00600A4A"/>
    <w:rsid w:val="00600AE1"/>
    <w:rsid w:val="00600BC6"/>
    <w:rsid w:val="00600C39"/>
    <w:rsid w:val="00600C54"/>
    <w:rsid w:val="00600DB8"/>
    <w:rsid w:val="00600E67"/>
    <w:rsid w:val="00600E94"/>
    <w:rsid w:val="00600F07"/>
    <w:rsid w:val="00600FCE"/>
    <w:rsid w:val="00600FF4"/>
    <w:rsid w:val="00601072"/>
    <w:rsid w:val="00601232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D9"/>
    <w:rsid w:val="00602A5E"/>
    <w:rsid w:val="00602AC3"/>
    <w:rsid w:val="00602AE5"/>
    <w:rsid w:val="00602B05"/>
    <w:rsid w:val="00602C0A"/>
    <w:rsid w:val="00602D6B"/>
    <w:rsid w:val="00602D92"/>
    <w:rsid w:val="00602DF6"/>
    <w:rsid w:val="00602F3D"/>
    <w:rsid w:val="00603046"/>
    <w:rsid w:val="006030D0"/>
    <w:rsid w:val="006030E3"/>
    <w:rsid w:val="00603145"/>
    <w:rsid w:val="00603322"/>
    <w:rsid w:val="00603391"/>
    <w:rsid w:val="006033AF"/>
    <w:rsid w:val="006033B3"/>
    <w:rsid w:val="00603401"/>
    <w:rsid w:val="006034A9"/>
    <w:rsid w:val="00603644"/>
    <w:rsid w:val="006037F2"/>
    <w:rsid w:val="0060381F"/>
    <w:rsid w:val="006039A7"/>
    <w:rsid w:val="00603A14"/>
    <w:rsid w:val="00603B80"/>
    <w:rsid w:val="00603C1E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746"/>
    <w:rsid w:val="006047E1"/>
    <w:rsid w:val="0060485F"/>
    <w:rsid w:val="0060488D"/>
    <w:rsid w:val="00604B0E"/>
    <w:rsid w:val="00604B33"/>
    <w:rsid w:val="00604BA0"/>
    <w:rsid w:val="00604BDA"/>
    <w:rsid w:val="00604C00"/>
    <w:rsid w:val="00604CAA"/>
    <w:rsid w:val="00604DB1"/>
    <w:rsid w:val="00604EE1"/>
    <w:rsid w:val="00605121"/>
    <w:rsid w:val="006051FB"/>
    <w:rsid w:val="00605206"/>
    <w:rsid w:val="006052D8"/>
    <w:rsid w:val="00605431"/>
    <w:rsid w:val="0060553C"/>
    <w:rsid w:val="00605611"/>
    <w:rsid w:val="006056A4"/>
    <w:rsid w:val="00605732"/>
    <w:rsid w:val="006058EE"/>
    <w:rsid w:val="006058FC"/>
    <w:rsid w:val="00605934"/>
    <w:rsid w:val="00605B76"/>
    <w:rsid w:val="00605B94"/>
    <w:rsid w:val="00605B96"/>
    <w:rsid w:val="00605C85"/>
    <w:rsid w:val="00605CE5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32D"/>
    <w:rsid w:val="00611423"/>
    <w:rsid w:val="006116EE"/>
    <w:rsid w:val="006117C6"/>
    <w:rsid w:val="00611829"/>
    <w:rsid w:val="00611841"/>
    <w:rsid w:val="006118D0"/>
    <w:rsid w:val="00611B06"/>
    <w:rsid w:val="00611BA2"/>
    <w:rsid w:val="00611C1D"/>
    <w:rsid w:val="00611C6A"/>
    <w:rsid w:val="00611C81"/>
    <w:rsid w:val="00611D0B"/>
    <w:rsid w:val="00611FE9"/>
    <w:rsid w:val="006120AF"/>
    <w:rsid w:val="0061216E"/>
    <w:rsid w:val="0061217E"/>
    <w:rsid w:val="00612186"/>
    <w:rsid w:val="006123FD"/>
    <w:rsid w:val="0061243F"/>
    <w:rsid w:val="006124E0"/>
    <w:rsid w:val="0061252A"/>
    <w:rsid w:val="00612769"/>
    <w:rsid w:val="00612840"/>
    <w:rsid w:val="00612881"/>
    <w:rsid w:val="00612939"/>
    <w:rsid w:val="00612990"/>
    <w:rsid w:val="00612B3C"/>
    <w:rsid w:val="00612BBC"/>
    <w:rsid w:val="00612C8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CD"/>
    <w:rsid w:val="006139F7"/>
    <w:rsid w:val="00613B12"/>
    <w:rsid w:val="00613ECA"/>
    <w:rsid w:val="00614245"/>
    <w:rsid w:val="00614302"/>
    <w:rsid w:val="0061433B"/>
    <w:rsid w:val="00614361"/>
    <w:rsid w:val="006144CB"/>
    <w:rsid w:val="006144F6"/>
    <w:rsid w:val="006145AE"/>
    <w:rsid w:val="006146C2"/>
    <w:rsid w:val="006147D4"/>
    <w:rsid w:val="00614802"/>
    <w:rsid w:val="0061480F"/>
    <w:rsid w:val="00614845"/>
    <w:rsid w:val="0061486F"/>
    <w:rsid w:val="0061490C"/>
    <w:rsid w:val="006149F4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EC"/>
    <w:rsid w:val="0061551D"/>
    <w:rsid w:val="0061559C"/>
    <w:rsid w:val="006155E4"/>
    <w:rsid w:val="006156D2"/>
    <w:rsid w:val="006156EA"/>
    <w:rsid w:val="006158F7"/>
    <w:rsid w:val="006159D9"/>
    <w:rsid w:val="00615B4A"/>
    <w:rsid w:val="00615CFE"/>
    <w:rsid w:val="00615D1E"/>
    <w:rsid w:val="00615D44"/>
    <w:rsid w:val="00615E1B"/>
    <w:rsid w:val="00615FDD"/>
    <w:rsid w:val="00615FE0"/>
    <w:rsid w:val="00616083"/>
    <w:rsid w:val="006160A3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DE9"/>
    <w:rsid w:val="00616F27"/>
    <w:rsid w:val="00616FBB"/>
    <w:rsid w:val="00616FFD"/>
    <w:rsid w:val="006170B2"/>
    <w:rsid w:val="00617147"/>
    <w:rsid w:val="00617181"/>
    <w:rsid w:val="00617361"/>
    <w:rsid w:val="0061752E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A2"/>
    <w:rsid w:val="00620C13"/>
    <w:rsid w:val="00620DD1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6F"/>
    <w:rsid w:val="00621939"/>
    <w:rsid w:val="0062197B"/>
    <w:rsid w:val="00621B8B"/>
    <w:rsid w:val="00621D03"/>
    <w:rsid w:val="00621D85"/>
    <w:rsid w:val="00621E18"/>
    <w:rsid w:val="00621EC3"/>
    <w:rsid w:val="00621F47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FB"/>
    <w:rsid w:val="00623067"/>
    <w:rsid w:val="006230BB"/>
    <w:rsid w:val="00623217"/>
    <w:rsid w:val="0062323B"/>
    <w:rsid w:val="00623281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F22"/>
    <w:rsid w:val="00624026"/>
    <w:rsid w:val="00624091"/>
    <w:rsid w:val="00624143"/>
    <w:rsid w:val="00624314"/>
    <w:rsid w:val="0062442A"/>
    <w:rsid w:val="006244DB"/>
    <w:rsid w:val="006246E8"/>
    <w:rsid w:val="006248B9"/>
    <w:rsid w:val="006249AD"/>
    <w:rsid w:val="00624A64"/>
    <w:rsid w:val="00624B84"/>
    <w:rsid w:val="00624C63"/>
    <w:rsid w:val="00624C9E"/>
    <w:rsid w:val="00624EA0"/>
    <w:rsid w:val="00624F33"/>
    <w:rsid w:val="006251E5"/>
    <w:rsid w:val="00625259"/>
    <w:rsid w:val="006252F2"/>
    <w:rsid w:val="0062535F"/>
    <w:rsid w:val="0062539A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D"/>
    <w:rsid w:val="006267EE"/>
    <w:rsid w:val="006268AB"/>
    <w:rsid w:val="00626AA5"/>
    <w:rsid w:val="00626B64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56C"/>
    <w:rsid w:val="006275E4"/>
    <w:rsid w:val="00627647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6B3"/>
    <w:rsid w:val="006317EE"/>
    <w:rsid w:val="00631BA0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A31"/>
    <w:rsid w:val="00632B37"/>
    <w:rsid w:val="00632CB5"/>
    <w:rsid w:val="00632D38"/>
    <w:rsid w:val="00632E15"/>
    <w:rsid w:val="00632E69"/>
    <w:rsid w:val="00632EBC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4FE6"/>
    <w:rsid w:val="0063512C"/>
    <w:rsid w:val="00635153"/>
    <w:rsid w:val="00635167"/>
    <w:rsid w:val="00635170"/>
    <w:rsid w:val="00635283"/>
    <w:rsid w:val="006352EC"/>
    <w:rsid w:val="00635534"/>
    <w:rsid w:val="00635606"/>
    <w:rsid w:val="0063568A"/>
    <w:rsid w:val="00635765"/>
    <w:rsid w:val="00635826"/>
    <w:rsid w:val="006358DB"/>
    <w:rsid w:val="00635947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84F"/>
    <w:rsid w:val="006368A9"/>
    <w:rsid w:val="006368EA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D1C"/>
    <w:rsid w:val="00637F32"/>
    <w:rsid w:val="00637FC3"/>
    <w:rsid w:val="006401FA"/>
    <w:rsid w:val="0064040D"/>
    <w:rsid w:val="00640421"/>
    <w:rsid w:val="006404BB"/>
    <w:rsid w:val="00640623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7C"/>
    <w:rsid w:val="006424B2"/>
    <w:rsid w:val="00642574"/>
    <w:rsid w:val="006425CC"/>
    <w:rsid w:val="006429E4"/>
    <w:rsid w:val="006429FD"/>
    <w:rsid w:val="00642BBA"/>
    <w:rsid w:val="00642DD8"/>
    <w:rsid w:val="00642E2E"/>
    <w:rsid w:val="00642E8A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EC4"/>
    <w:rsid w:val="00643F49"/>
    <w:rsid w:val="00643F8F"/>
    <w:rsid w:val="0064410E"/>
    <w:rsid w:val="0064413A"/>
    <w:rsid w:val="006442B4"/>
    <w:rsid w:val="006443E3"/>
    <w:rsid w:val="0064456D"/>
    <w:rsid w:val="006445D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33D"/>
    <w:rsid w:val="0064535F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BC"/>
    <w:rsid w:val="006465F7"/>
    <w:rsid w:val="006467ED"/>
    <w:rsid w:val="00646812"/>
    <w:rsid w:val="00646819"/>
    <w:rsid w:val="00646835"/>
    <w:rsid w:val="00646848"/>
    <w:rsid w:val="006468B7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3A5"/>
    <w:rsid w:val="00647462"/>
    <w:rsid w:val="00647468"/>
    <w:rsid w:val="00647500"/>
    <w:rsid w:val="0064765C"/>
    <w:rsid w:val="006476DC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98"/>
    <w:rsid w:val="00650A30"/>
    <w:rsid w:val="00650A76"/>
    <w:rsid w:val="00650CA4"/>
    <w:rsid w:val="00650FB3"/>
    <w:rsid w:val="006511C5"/>
    <w:rsid w:val="006511D1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A9E"/>
    <w:rsid w:val="00653B2A"/>
    <w:rsid w:val="00653C0D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93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E77"/>
    <w:rsid w:val="00656F16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C9E"/>
    <w:rsid w:val="00661D76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8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F5"/>
    <w:rsid w:val="00663F2A"/>
    <w:rsid w:val="00663F93"/>
    <w:rsid w:val="006640EF"/>
    <w:rsid w:val="0066414B"/>
    <w:rsid w:val="00664214"/>
    <w:rsid w:val="006644FD"/>
    <w:rsid w:val="006645F2"/>
    <w:rsid w:val="006647AC"/>
    <w:rsid w:val="00664999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33F"/>
    <w:rsid w:val="006653EC"/>
    <w:rsid w:val="0066542F"/>
    <w:rsid w:val="0066555E"/>
    <w:rsid w:val="006655B9"/>
    <w:rsid w:val="00665620"/>
    <w:rsid w:val="0066574E"/>
    <w:rsid w:val="0066587B"/>
    <w:rsid w:val="00665C7F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D1D"/>
    <w:rsid w:val="00666D6B"/>
    <w:rsid w:val="00666DA4"/>
    <w:rsid w:val="00666DD2"/>
    <w:rsid w:val="00666DF4"/>
    <w:rsid w:val="00666EEF"/>
    <w:rsid w:val="00666F04"/>
    <w:rsid w:val="00666F24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FD1"/>
    <w:rsid w:val="00670033"/>
    <w:rsid w:val="006701CC"/>
    <w:rsid w:val="006701F1"/>
    <w:rsid w:val="00670306"/>
    <w:rsid w:val="006704E3"/>
    <w:rsid w:val="006705AB"/>
    <w:rsid w:val="0067075B"/>
    <w:rsid w:val="00670865"/>
    <w:rsid w:val="00670949"/>
    <w:rsid w:val="006709B4"/>
    <w:rsid w:val="00670DD2"/>
    <w:rsid w:val="00670F6C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C6"/>
    <w:rsid w:val="00671E70"/>
    <w:rsid w:val="00671F0B"/>
  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522"/>
    <w:rsid w:val="006765A3"/>
    <w:rsid w:val="00676648"/>
    <w:rsid w:val="00676842"/>
    <w:rsid w:val="006768AF"/>
    <w:rsid w:val="006769B5"/>
    <w:rsid w:val="00676A61"/>
    <w:rsid w:val="00676B1B"/>
    <w:rsid w:val="00676B9F"/>
    <w:rsid w:val="00676BAB"/>
    <w:rsid w:val="00676D5C"/>
    <w:rsid w:val="00676D9D"/>
    <w:rsid w:val="00676DF3"/>
    <w:rsid w:val="00676EE5"/>
    <w:rsid w:val="00676F69"/>
    <w:rsid w:val="006771F8"/>
    <w:rsid w:val="0067725B"/>
    <w:rsid w:val="00677284"/>
    <w:rsid w:val="006772C4"/>
    <w:rsid w:val="006773F8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9B"/>
    <w:rsid w:val="00680BD2"/>
    <w:rsid w:val="00680C7E"/>
    <w:rsid w:val="00680E2D"/>
    <w:rsid w:val="00680F2A"/>
    <w:rsid w:val="00680F2B"/>
    <w:rsid w:val="00681049"/>
    <w:rsid w:val="006812E0"/>
    <w:rsid w:val="00681350"/>
    <w:rsid w:val="006814E6"/>
    <w:rsid w:val="00681500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0CD"/>
    <w:rsid w:val="00684123"/>
    <w:rsid w:val="006841B8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A2F"/>
    <w:rsid w:val="00685A5F"/>
    <w:rsid w:val="00685A98"/>
    <w:rsid w:val="00685B36"/>
    <w:rsid w:val="00685C19"/>
    <w:rsid w:val="00685DD3"/>
    <w:rsid w:val="00685EA9"/>
    <w:rsid w:val="00685EC9"/>
    <w:rsid w:val="00685FDC"/>
    <w:rsid w:val="00686054"/>
    <w:rsid w:val="00686200"/>
    <w:rsid w:val="006862C4"/>
    <w:rsid w:val="00686419"/>
    <w:rsid w:val="0068655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C"/>
    <w:rsid w:val="00687967"/>
    <w:rsid w:val="00687A84"/>
    <w:rsid w:val="00687C9A"/>
    <w:rsid w:val="00687D02"/>
    <w:rsid w:val="00687D23"/>
    <w:rsid w:val="00687DD5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3072"/>
    <w:rsid w:val="006930A2"/>
    <w:rsid w:val="00693264"/>
    <w:rsid w:val="00693299"/>
    <w:rsid w:val="00693403"/>
    <w:rsid w:val="006935AB"/>
    <w:rsid w:val="006937D9"/>
    <w:rsid w:val="0069396A"/>
    <w:rsid w:val="00693A03"/>
    <w:rsid w:val="00693CE2"/>
    <w:rsid w:val="00693D8D"/>
    <w:rsid w:val="00693FB7"/>
    <w:rsid w:val="0069411F"/>
    <w:rsid w:val="006941BC"/>
    <w:rsid w:val="006941E3"/>
    <w:rsid w:val="00694372"/>
    <w:rsid w:val="00694383"/>
    <w:rsid w:val="006943C4"/>
    <w:rsid w:val="006944AE"/>
    <w:rsid w:val="00694596"/>
    <w:rsid w:val="00694615"/>
    <w:rsid w:val="00694880"/>
    <w:rsid w:val="00694890"/>
    <w:rsid w:val="00694941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BBC"/>
    <w:rsid w:val="00695CB8"/>
    <w:rsid w:val="00695DA3"/>
    <w:rsid w:val="00695E6A"/>
    <w:rsid w:val="00695F3F"/>
    <w:rsid w:val="006961BB"/>
    <w:rsid w:val="00696219"/>
    <w:rsid w:val="00696250"/>
    <w:rsid w:val="0069626A"/>
    <w:rsid w:val="0069633C"/>
    <w:rsid w:val="00696432"/>
    <w:rsid w:val="006964D1"/>
    <w:rsid w:val="00696583"/>
    <w:rsid w:val="0069658D"/>
    <w:rsid w:val="0069663C"/>
    <w:rsid w:val="00696777"/>
    <w:rsid w:val="00696852"/>
    <w:rsid w:val="0069689A"/>
    <w:rsid w:val="006968F8"/>
    <w:rsid w:val="006968FF"/>
    <w:rsid w:val="00696B54"/>
    <w:rsid w:val="00696CF9"/>
    <w:rsid w:val="00696E1A"/>
    <w:rsid w:val="00696F40"/>
    <w:rsid w:val="0069717B"/>
    <w:rsid w:val="0069727D"/>
    <w:rsid w:val="006973A5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29"/>
    <w:rsid w:val="006A08AA"/>
    <w:rsid w:val="006A091F"/>
    <w:rsid w:val="006A0B62"/>
    <w:rsid w:val="006A0C33"/>
    <w:rsid w:val="006A0E5A"/>
    <w:rsid w:val="006A0F56"/>
    <w:rsid w:val="006A1155"/>
    <w:rsid w:val="006A117A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5BE"/>
    <w:rsid w:val="006A3920"/>
    <w:rsid w:val="006A3A30"/>
    <w:rsid w:val="006A3A52"/>
    <w:rsid w:val="006A3AF9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B16"/>
    <w:rsid w:val="006A4B3A"/>
    <w:rsid w:val="006A4C1C"/>
    <w:rsid w:val="006A4C83"/>
    <w:rsid w:val="006A4FF2"/>
    <w:rsid w:val="006A501D"/>
    <w:rsid w:val="006A5023"/>
    <w:rsid w:val="006A5070"/>
    <w:rsid w:val="006A509A"/>
    <w:rsid w:val="006A509B"/>
    <w:rsid w:val="006A51AE"/>
    <w:rsid w:val="006A51B2"/>
    <w:rsid w:val="006A52B1"/>
    <w:rsid w:val="006A52D7"/>
    <w:rsid w:val="006A54AC"/>
    <w:rsid w:val="006A54C1"/>
    <w:rsid w:val="006A55BC"/>
    <w:rsid w:val="006A565A"/>
    <w:rsid w:val="006A56D4"/>
    <w:rsid w:val="006A5895"/>
    <w:rsid w:val="006A5ABC"/>
    <w:rsid w:val="006A5C47"/>
    <w:rsid w:val="006A5C85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73B"/>
    <w:rsid w:val="006A68A2"/>
    <w:rsid w:val="006A68B0"/>
    <w:rsid w:val="006A6927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2BD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D0E"/>
    <w:rsid w:val="006B0D32"/>
    <w:rsid w:val="006B1069"/>
    <w:rsid w:val="006B1077"/>
    <w:rsid w:val="006B10D2"/>
    <w:rsid w:val="006B11A1"/>
    <w:rsid w:val="006B15B5"/>
    <w:rsid w:val="006B160B"/>
    <w:rsid w:val="006B1641"/>
    <w:rsid w:val="006B1891"/>
    <w:rsid w:val="006B191B"/>
    <w:rsid w:val="006B195E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670"/>
    <w:rsid w:val="006B27CE"/>
    <w:rsid w:val="006B29E7"/>
    <w:rsid w:val="006B2AA5"/>
    <w:rsid w:val="006B2ABA"/>
    <w:rsid w:val="006B2B5E"/>
    <w:rsid w:val="006B2B83"/>
    <w:rsid w:val="006B2C57"/>
    <w:rsid w:val="006B3057"/>
    <w:rsid w:val="006B3466"/>
    <w:rsid w:val="006B3487"/>
    <w:rsid w:val="006B34DC"/>
    <w:rsid w:val="006B3573"/>
    <w:rsid w:val="006B35F0"/>
    <w:rsid w:val="006B36F1"/>
    <w:rsid w:val="006B37A9"/>
    <w:rsid w:val="006B385E"/>
    <w:rsid w:val="006B386B"/>
    <w:rsid w:val="006B38CF"/>
    <w:rsid w:val="006B39D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65"/>
    <w:rsid w:val="006B4ACA"/>
    <w:rsid w:val="006B4B35"/>
    <w:rsid w:val="006B4B79"/>
    <w:rsid w:val="006B4C0F"/>
    <w:rsid w:val="006B4C2D"/>
    <w:rsid w:val="006B4C83"/>
    <w:rsid w:val="006B4D3E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53B"/>
    <w:rsid w:val="006B5541"/>
    <w:rsid w:val="006B5638"/>
    <w:rsid w:val="006B56A7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33"/>
    <w:rsid w:val="006B79F5"/>
    <w:rsid w:val="006B7A31"/>
    <w:rsid w:val="006B7A90"/>
    <w:rsid w:val="006B7CE5"/>
    <w:rsid w:val="006B7D5F"/>
    <w:rsid w:val="006B7E6F"/>
    <w:rsid w:val="006B7F24"/>
    <w:rsid w:val="006C0270"/>
    <w:rsid w:val="006C02FF"/>
    <w:rsid w:val="006C0316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6C1"/>
    <w:rsid w:val="006C16D5"/>
    <w:rsid w:val="006C183D"/>
    <w:rsid w:val="006C184E"/>
    <w:rsid w:val="006C1859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6"/>
    <w:rsid w:val="006C3070"/>
    <w:rsid w:val="006C307F"/>
    <w:rsid w:val="006C313A"/>
    <w:rsid w:val="006C3202"/>
    <w:rsid w:val="006C3402"/>
    <w:rsid w:val="006C352C"/>
    <w:rsid w:val="006C36A4"/>
    <w:rsid w:val="006C37C5"/>
    <w:rsid w:val="006C3B2C"/>
    <w:rsid w:val="006C3C5C"/>
    <w:rsid w:val="006C3C6F"/>
    <w:rsid w:val="006C3CFB"/>
    <w:rsid w:val="006C3D76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CD4"/>
    <w:rsid w:val="006C4CE6"/>
    <w:rsid w:val="006C4CF8"/>
    <w:rsid w:val="006C4EBC"/>
    <w:rsid w:val="006C4FA2"/>
    <w:rsid w:val="006C4FA9"/>
    <w:rsid w:val="006C4FCD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ED0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67"/>
    <w:rsid w:val="006C77DD"/>
    <w:rsid w:val="006C7876"/>
    <w:rsid w:val="006C7916"/>
    <w:rsid w:val="006C7926"/>
    <w:rsid w:val="006C7971"/>
    <w:rsid w:val="006C798F"/>
    <w:rsid w:val="006C799E"/>
    <w:rsid w:val="006C7B14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E52"/>
    <w:rsid w:val="006D10CE"/>
    <w:rsid w:val="006D114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309A"/>
    <w:rsid w:val="006D325E"/>
    <w:rsid w:val="006D32A6"/>
    <w:rsid w:val="006D32F4"/>
    <w:rsid w:val="006D333E"/>
    <w:rsid w:val="006D33BF"/>
    <w:rsid w:val="006D3653"/>
    <w:rsid w:val="006D3888"/>
    <w:rsid w:val="006D3911"/>
    <w:rsid w:val="006D3AFE"/>
    <w:rsid w:val="006D3B4E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B1"/>
    <w:rsid w:val="006D5934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EC2"/>
    <w:rsid w:val="006D6F9C"/>
    <w:rsid w:val="006D702C"/>
    <w:rsid w:val="006D7113"/>
    <w:rsid w:val="006D7262"/>
    <w:rsid w:val="006D7296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DB"/>
    <w:rsid w:val="006D7F3D"/>
    <w:rsid w:val="006D7F4C"/>
    <w:rsid w:val="006D7FC7"/>
    <w:rsid w:val="006E01B3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4DF"/>
    <w:rsid w:val="006E1566"/>
    <w:rsid w:val="006E1579"/>
    <w:rsid w:val="006E16BE"/>
    <w:rsid w:val="006E16FA"/>
    <w:rsid w:val="006E17FF"/>
    <w:rsid w:val="006E198D"/>
    <w:rsid w:val="006E1A62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3079"/>
    <w:rsid w:val="006E3177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2A1"/>
    <w:rsid w:val="006E43CC"/>
    <w:rsid w:val="006E4679"/>
    <w:rsid w:val="006E47AC"/>
    <w:rsid w:val="006E4841"/>
    <w:rsid w:val="006E498B"/>
    <w:rsid w:val="006E4A45"/>
    <w:rsid w:val="006E4C6C"/>
    <w:rsid w:val="006E4C9C"/>
    <w:rsid w:val="006E4CD6"/>
    <w:rsid w:val="006E4D2B"/>
    <w:rsid w:val="006E4E2E"/>
    <w:rsid w:val="006E4F24"/>
    <w:rsid w:val="006E50E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8B6"/>
    <w:rsid w:val="006E68FE"/>
    <w:rsid w:val="006E6935"/>
    <w:rsid w:val="006E6996"/>
    <w:rsid w:val="006E6B85"/>
    <w:rsid w:val="006E6C10"/>
    <w:rsid w:val="006E6C38"/>
    <w:rsid w:val="006E6F8A"/>
    <w:rsid w:val="006E6FBC"/>
    <w:rsid w:val="006E7253"/>
    <w:rsid w:val="006E72B1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E7F98"/>
    <w:rsid w:val="006F003B"/>
    <w:rsid w:val="006F02CD"/>
    <w:rsid w:val="006F04E3"/>
    <w:rsid w:val="006F06B5"/>
    <w:rsid w:val="006F0B0F"/>
    <w:rsid w:val="006F0CAD"/>
    <w:rsid w:val="006F0D52"/>
    <w:rsid w:val="006F0DE2"/>
    <w:rsid w:val="006F0E7D"/>
    <w:rsid w:val="006F0EE8"/>
    <w:rsid w:val="006F0FE9"/>
    <w:rsid w:val="006F105E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FB9"/>
    <w:rsid w:val="006F20E3"/>
    <w:rsid w:val="006F21D5"/>
    <w:rsid w:val="006F2314"/>
    <w:rsid w:val="006F2371"/>
    <w:rsid w:val="006F2483"/>
    <w:rsid w:val="006F2748"/>
    <w:rsid w:val="006F29A8"/>
    <w:rsid w:val="006F2B54"/>
    <w:rsid w:val="006F2B68"/>
    <w:rsid w:val="006F2CBE"/>
    <w:rsid w:val="006F2E4F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9"/>
    <w:rsid w:val="006F419E"/>
    <w:rsid w:val="006F4204"/>
    <w:rsid w:val="006F425E"/>
    <w:rsid w:val="006F425F"/>
    <w:rsid w:val="006F432F"/>
    <w:rsid w:val="006F43DD"/>
    <w:rsid w:val="006F4550"/>
    <w:rsid w:val="006F456A"/>
    <w:rsid w:val="006F456C"/>
    <w:rsid w:val="006F472D"/>
    <w:rsid w:val="006F48E5"/>
    <w:rsid w:val="006F4A54"/>
    <w:rsid w:val="006F4A9F"/>
    <w:rsid w:val="006F4B7E"/>
    <w:rsid w:val="006F4C1D"/>
    <w:rsid w:val="006F4D3F"/>
    <w:rsid w:val="006F4D9B"/>
    <w:rsid w:val="006F4DEC"/>
    <w:rsid w:val="006F4E31"/>
    <w:rsid w:val="006F517C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814"/>
    <w:rsid w:val="006F5838"/>
    <w:rsid w:val="006F597C"/>
    <w:rsid w:val="006F5A2C"/>
    <w:rsid w:val="006F5AC8"/>
    <w:rsid w:val="006F5B06"/>
    <w:rsid w:val="006F5CB1"/>
    <w:rsid w:val="006F5CE3"/>
    <w:rsid w:val="006F5CFC"/>
    <w:rsid w:val="006F5CFF"/>
    <w:rsid w:val="006F5E0B"/>
    <w:rsid w:val="006F5E36"/>
    <w:rsid w:val="006F5EA2"/>
    <w:rsid w:val="006F5F29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26C"/>
    <w:rsid w:val="007012A7"/>
    <w:rsid w:val="007012A9"/>
    <w:rsid w:val="007012C0"/>
    <w:rsid w:val="00701302"/>
    <w:rsid w:val="0070135E"/>
    <w:rsid w:val="007014B4"/>
    <w:rsid w:val="0070158D"/>
    <w:rsid w:val="007015D1"/>
    <w:rsid w:val="0070162D"/>
    <w:rsid w:val="00701687"/>
    <w:rsid w:val="00701688"/>
    <w:rsid w:val="007016A9"/>
    <w:rsid w:val="007017AB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B88"/>
    <w:rsid w:val="00703CEC"/>
    <w:rsid w:val="00703D76"/>
    <w:rsid w:val="00703D87"/>
    <w:rsid w:val="00703ECF"/>
    <w:rsid w:val="00703ED8"/>
    <w:rsid w:val="00703EDB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8B8"/>
    <w:rsid w:val="0070595D"/>
    <w:rsid w:val="007059C1"/>
    <w:rsid w:val="007059DD"/>
    <w:rsid w:val="00705A81"/>
    <w:rsid w:val="00705CC1"/>
    <w:rsid w:val="00705EDA"/>
    <w:rsid w:val="00705F7B"/>
    <w:rsid w:val="0070608C"/>
    <w:rsid w:val="0070609F"/>
    <w:rsid w:val="007060DD"/>
    <w:rsid w:val="00706111"/>
    <w:rsid w:val="0070638B"/>
    <w:rsid w:val="007063D4"/>
    <w:rsid w:val="00706554"/>
    <w:rsid w:val="00706569"/>
    <w:rsid w:val="00706572"/>
    <w:rsid w:val="007065C9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9E"/>
    <w:rsid w:val="007074AB"/>
    <w:rsid w:val="007078FE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878"/>
    <w:rsid w:val="00710955"/>
    <w:rsid w:val="00710AC0"/>
    <w:rsid w:val="00710BA7"/>
    <w:rsid w:val="00710C8B"/>
    <w:rsid w:val="00710D63"/>
    <w:rsid w:val="00710D90"/>
    <w:rsid w:val="00710DC1"/>
    <w:rsid w:val="00710E94"/>
    <w:rsid w:val="00710EAC"/>
    <w:rsid w:val="0071107F"/>
    <w:rsid w:val="00711204"/>
    <w:rsid w:val="0071127C"/>
    <w:rsid w:val="00711495"/>
    <w:rsid w:val="0071151B"/>
    <w:rsid w:val="00711576"/>
    <w:rsid w:val="007115B2"/>
    <w:rsid w:val="007117A2"/>
    <w:rsid w:val="0071183B"/>
    <w:rsid w:val="00711A8B"/>
    <w:rsid w:val="00711E8D"/>
    <w:rsid w:val="00711EB0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7C3"/>
    <w:rsid w:val="007127D5"/>
    <w:rsid w:val="00712861"/>
    <w:rsid w:val="00712898"/>
    <w:rsid w:val="007128EF"/>
    <w:rsid w:val="00712A46"/>
    <w:rsid w:val="00712AC7"/>
    <w:rsid w:val="00712AF7"/>
    <w:rsid w:val="00712BA7"/>
    <w:rsid w:val="00712BB3"/>
    <w:rsid w:val="00712BD9"/>
    <w:rsid w:val="00712D55"/>
    <w:rsid w:val="00712D67"/>
    <w:rsid w:val="00712E2C"/>
    <w:rsid w:val="00712EDD"/>
    <w:rsid w:val="0071302E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B9"/>
    <w:rsid w:val="0071394F"/>
    <w:rsid w:val="00713967"/>
    <w:rsid w:val="00713A0C"/>
    <w:rsid w:val="00713AAD"/>
    <w:rsid w:val="00713B32"/>
    <w:rsid w:val="00713B68"/>
    <w:rsid w:val="00713B7C"/>
    <w:rsid w:val="00713BFC"/>
    <w:rsid w:val="00713E77"/>
    <w:rsid w:val="00713E89"/>
    <w:rsid w:val="00713F9B"/>
    <w:rsid w:val="007140F7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D78"/>
    <w:rsid w:val="007151F1"/>
    <w:rsid w:val="00715682"/>
    <w:rsid w:val="007156C5"/>
    <w:rsid w:val="00715714"/>
    <w:rsid w:val="0071572A"/>
    <w:rsid w:val="00715744"/>
    <w:rsid w:val="00715765"/>
    <w:rsid w:val="00715BF8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743"/>
    <w:rsid w:val="007167C7"/>
    <w:rsid w:val="00716979"/>
    <w:rsid w:val="007169BD"/>
    <w:rsid w:val="00716BA5"/>
    <w:rsid w:val="00716CBF"/>
    <w:rsid w:val="00716D00"/>
    <w:rsid w:val="00716DA4"/>
    <w:rsid w:val="00716E58"/>
    <w:rsid w:val="00716ED3"/>
    <w:rsid w:val="00716FF7"/>
    <w:rsid w:val="00717025"/>
    <w:rsid w:val="00717284"/>
    <w:rsid w:val="0071754D"/>
    <w:rsid w:val="007176A9"/>
    <w:rsid w:val="007176CE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A62"/>
    <w:rsid w:val="00720AC0"/>
    <w:rsid w:val="00720B2D"/>
    <w:rsid w:val="00720E20"/>
    <w:rsid w:val="00720E75"/>
    <w:rsid w:val="00720ED0"/>
    <w:rsid w:val="00720F94"/>
    <w:rsid w:val="00721044"/>
    <w:rsid w:val="00721093"/>
    <w:rsid w:val="00721177"/>
    <w:rsid w:val="007211F3"/>
    <w:rsid w:val="0072129F"/>
    <w:rsid w:val="00721331"/>
    <w:rsid w:val="0072167F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458"/>
    <w:rsid w:val="007224F5"/>
    <w:rsid w:val="00722519"/>
    <w:rsid w:val="0072298C"/>
    <w:rsid w:val="00722A45"/>
    <w:rsid w:val="00722A90"/>
    <w:rsid w:val="00722AD1"/>
    <w:rsid w:val="00722C2E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132"/>
    <w:rsid w:val="0072420D"/>
    <w:rsid w:val="007242B9"/>
    <w:rsid w:val="007243EB"/>
    <w:rsid w:val="0072446B"/>
    <w:rsid w:val="00724740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79"/>
    <w:rsid w:val="00725B43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CC"/>
    <w:rsid w:val="00727DF3"/>
    <w:rsid w:val="00727DFE"/>
    <w:rsid w:val="00727FDB"/>
    <w:rsid w:val="00730179"/>
    <w:rsid w:val="00730192"/>
    <w:rsid w:val="00730244"/>
    <w:rsid w:val="007302EE"/>
    <w:rsid w:val="0073053C"/>
    <w:rsid w:val="0073069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5A9"/>
    <w:rsid w:val="00731727"/>
    <w:rsid w:val="007317F5"/>
    <w:rsid w:val="0073189A"/>
    <w:rsid w:val="00731944"/>
    <w:rsid w:val="00731C66"/>
    <w:rsid w:val="00731D02"/>
    <w:rsid w:val="00731D17"/>
    <w:rsid w:val="00731D6C"/>
    <w:rsid w:val="00731E66"/>
    <w:rsid w:val="00731E8A"/>
    <w:rsid w:val="00731FD7"/>
    <w:rsid w:val="00731FE7"/>
    <w:rsid w:val="007320BE"/>
    <w:rsid w:val="007320E6"/>
    <w:rsid w:val="007322B3"/>
    <w:rsid w:val="007322DB"/>
    <w:rsid w:val="0073234A"/>
    <w:rsid w:val="0073239A"/>
    <w:rsid w:val="007323DC"/>
    <w:rsid w:val="007323EF"/>
    <w:rsid w:val="007324CF"/>
    <w:rsid w:val="0073258B"/>
    <w:rsid w:val="00732602"/>
    <w:rsid w:val="0073268A"/>
    <w:rsid w:val="007326BF"/>
    <w:rsid w:val="007327D9"/>
    <w:rsid w:val="007328AB"/>
    <w:rsid w:val="0073296D"/>
    <w:rsid w:val="00732A02"/>
    <w:rsid w:val="00732A88"/>
    <w:rsid w:val="00732D58"/>
    <w:rsid w:val="00732F75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926"/>
    <w:rsid w:val="00733988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670"/>
    <w:rsid w:val="00734739"/>
    <w:rsid w:val="00734785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A4"/>
    <w:rsid w:val="007408E9"/>
    <w:rsid w:val="00740940"/>
    <w:rsid w:val="007409AE"/>
    <w:rsid w:val="00740CBC"/>
    <w:rsid w:val="00740E4F"/>
    <w:rsid w:val="007411EB"/>
    <w:rsid w:val="0074121E"/>
    <w:rsid w:val="0074134E"/>
    <w:rsid w:val="0074136C"/>
    <w:rsid w:val="007413C0"/>
    <w:rsid w:val="007415C6"/>
    <w:rsid w:val="007415D5"/>
    <w:rsid w:val="0074176C"/>
    <w:rsid w:val="0074178B"/>
    <w:rsid w:val="007417DF"/>
    <w:rsid w:val="007418E3"/>
    <w:rsid w:val="0074197D"/>
    <w:rsid w:val="00741B88"/>
    <w:rsid w:val="00741DEC"/>
    <w:rsid w:val="00741E74"/>
    <w:rsid w:val="00741F02"/>
    <w:rsid w:val="00741F28"/>
    <w:rsid w:val="00741F57"/>
    <w:rsid w:val="00741F72"/>
    <w:rsid w:val="00741F82"/>
    <w:rsid w:val="00742102"/>
    <w:rsid w:val="007421AC"/>
    <w:rsid w:val="007421DA"/>
    <w:rsid w:val="007422FF"/>
    <w:rsid w:val="00742548"/>
    <w:rsid w:val="007425A8"/>
    <w:rsid w:val="007427B8"/>
    <w:rsid w:val="007427D0"/>
    <w:rsid w:val="00742D6A"/>
    <w:rsid w:val="00742E8B"/>
    <w:rsid w:val="00742EB0"/>
    <w:rsid w:val="00742FF7"/>
    <w:rsid w:val="0074305A"/>
    <w:rsid w:val="0074321B"/>
    <w:rsid w:val="007432AA"/>
    <w:rsid w:val="007433EC"/>
    <w:rsid w:val="0074349D"/>
    <w:rsid w:val="00743788"/>
    <w:rsid w:val="0074382C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5068"/>
    <w:rsid w:val="007451D4"/>
    <w:rsid w:val="0074529F"/>
    <w:rsid w:val="007453B9"/>
    <w:rsid w:val="007454B5"/>
    <w:rsid w:val="00745585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88B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73F"/>
    <w:rsid w:val="00752830"/>
    <w:rsid w:val="00752847"/>
    <w:rsid w:val="00752876"/>
    <w:rsid w:val="007528B3"/>
    <w:rsid w:val="007529C9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90C"/>
    <w:rsid w:val="00753A04"/>
    <w:rsid w:val="00753BAC"/>
    <w:rsid w:val="00753C73"/>
    <w:rsid w:val="00753D8A"/>
    <w:rsid w:val="00753F4A"/>
    <w:rsid w:val="00753F5F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6A"/>
    <w:rsid w:val="007552CE"/>
    <w:rsid w:val="007554A9"/>
    <w:rsid w:val="00755556"/>
    <w:rsid w:val="0075574A"/>
    <w:rsid w:val="00755812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DC"/>
    <w:rsid w:val="007564EA"/>
    <w:rsid w:val="007565DE"/>
    <w:rsid w:val="00756614"/>
    <w:rsid w:val="00756652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82"/>
    <w:rsid w:val="007571DF"/>
    <w:rsid w:val="00757225"/>
    <w:rsid w:val="0075725D"/>
    <w:rsid w:val="007572D8"/>
    <w:rsid w:val="00757397"/>
    <w:rsid w:val="007573D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0A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1FE9"/>
    <w:rsid w:val="00762165"/>
    <w:rsid w:val="0076216A"/>
    <w:rsid w:val="00762173"/>
    <w:rsid w:val="00762255"/>
    <w:rsid w:val="00762279"/>
    <w:rsid w:val="00762313"/>
    <w:rsid w:val="00762673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BEC"/>
    <w:rsid w:val="00770E86"/>
    <w:rsid w:val="00770F43"/>
    <w:rsid w:val="00771238"/>
    <w:rsid w:val="007712B5"/>
    <w:rsid w:val="007712FC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9A5"/>
    <w:rsid w:val="00773AAF"/>
    <w:rsid w:val="00773AFD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395"/>
    <w:rsid w:val="0077446D"/>
    <w:rsid w:val="00774494"/>
    <w:rsid w:val="007746F5"/>
    <w:rsid w:val="00774766"/>
    <w:rsid w:val="00774822"/>
    <w:rsid w:val="00774CAE"/>
    <w:rsid w:val="00774D47"/>
    <w:rsid w:val="00774DAA"/>
    <w:rsid w:val="00774E5B"/>
    <w:rsid w:val="00774FF0"/>
    <w:rsid w:val="007751CB"/>
    <w:rsid w:val="007752E9"/>
    <w:rsid w:val="00775395"/>
    <w:rsid w:val="007753C8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7A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299"/>
    <w:rsid w:val="0078334D"/>
    <w:rsid w:val="00783402"/>
    <w:rsid w:val="00783571"/>
    <w:rsid w:val="007835A4"/>
    <w:rsid w:val="007835EB"/>
    <w:rsid w:val="0078365E"/>
    <w:rsid w:val="00783747"/>
    <w:rsid w:val="00783765"/>
    <w:rsid w:val="00783807"/>
    <w:rsid w:val="007838F1"/>
    <w:rsid w:val="007838F9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B26"/>
    <w:rsid w:val="00785B2C"/>
    <w:rsid w:val="00785C20"/>
    <w:rsid w:val="00785C35"/>
    <w:rsid w:val="00785DA2"/>
    <w:rsid w:val="00785DC7"/>
    <w:rsid w:val="00785F13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6"/>
    <w:rsid w:val="00787B47"/>
    <w:rsid w:val="00787B83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1D"/>
    <w:rsid w:val="007904CD"/>
    <w:rsid w:val="007904DF"/>
    <w:rsid w:val="00790545"/>
    <w:rsid w:val="007906D2"/>
    <w:rsid w:val="007907AF"/>
    <w:rsid w:val="007907DB"/>
    <w:rsid w:val="007908E5"/>
    <w:rsid w:val="0079093D"/>
    <w:rsid w:val="00790A18"/>
    <w:rsid w:val="00790A91"/>
    <w:rsid w:val="00790B18"/>
    <w:rsid w:val="00790DA3"/>
    <w:rsid w:val="00790DBF"/>
    <w:rsid w:val="0079107F"/>
    <w:rsid w:val="007911EF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E7"/>
    <w:rsid w:val="00791C5C"/>
    <w:rsid w:val="00791C8A"/>
    <w:rsid w:val="00791CCF"/>
    <w:rsid w:val="00791F3B"/>
    <w:rsid w:val="0079223F"/>
    <w:rsid w:val="0079224F"/>
    <w:rsid w:val="00792333"/>
    <w:rsid w:val="00792464"/>
    <w:rsid w:val="00792576"/>
    <w:rsid w:val="007925B9"/>
    <w:rsid w:val="007925BA"/>
    <w:rsid w:val="00792699"/>
    <w:rsid w:val="0079278D"/>
    <w:rsid w:val="00792931"/>
    <w:rsid w:val="00792BB0"/>
    <w:rsid w:val="00792E42"/>
    <w:rsid w:val="00792E68"/>
    <w:rsid w:val="00792E9A"/>
    <w:rsid w:val="0079307B"/>
    <w:rsid w:val="007930BA"/>
    <w:rsid w:val="007930D5"/>
    <w:rsid w:val="007932CF"/>
    <w:rsid w:val="0079332D"/>
    <w:rsid w:val="0079334E"/>
    <w:rsid w:val="007933C2"/>
    <w:rsid w:val="007933C3"/>
    <w:rsid w:val="007933FA"/>
    <w:rsid w:val="00793517"/>
    <w:rsid w:val="0079360E"/>
    <w:rsid w:val="00793783"/>
    <w:rsid w:val="007938BF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33E"/>
    <w:rsid w:val="00795382"/>
    <w:rsid w:val="00795456"/>
    <w:rsid w:val="00795486"/>
    <w:rsid w:val="0079555D"/>
    <w:rsid w:val="007955F5"/>
    <w:rsid w:val="0079573C"/>
    <w:rsid w:val="00795856"/>
    <w:rsid w:val="007958F6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A4"/>
    <w:rsid w:val="00796C11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A0194"/>
    <w:rsid w:val="007A0487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CB"/>
    <w:rsid w:val="007A0B0B"/>
    <w:rsid w:val="007A0D05"/>
    <w:rsid w:val="007A0DAD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1F2D"/>
    <w:rsid w:val="007A2113"/>
    <w:rsid w:val="007A223B"/>
    <w:rsid w:val="007A242B"/>
    <w:rsid w:val="007A26CE"/>
    <w:rsid w:val="007A2766"/>
    <w:rsid w:val="007A2779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72"/>
    <w:rsid w:val="007A3B4B"/>
    <w:rsid w:val="007A3BA9"/>
    <w:rsid w:val="007A3C3E"/>
    <w:rsid w:val="007A3C81"/>
    <w:rsid w:val="007A3C8E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ADD"/>
    <w:rsid w:val="007A4B6F"/>
    <w:rsid w:val="007A4B77"/>
    <w:rsid w:val="007A4BE4"/>
    <w:rsid w:val="007A4E7F"/>
    <w:rsid w:val="007A4E81"/>
    <w:rsid w:val="007A4FAF"/>
    <w:rsid w:val="007A501F"/>
    <w:rsid w:val="007A503A"/>
    <w:rsid w:val="007A5305"/>
    <w:rsid w:val="007A567B"/>
    <w:rsid w:val="007A570F"/>
    <w:rsid w:val="007A577A"/>
    <w:rsid w:val="007A57CB"/>
    <w:rsid w:val="007A5815"/>
    <w:rsid w:val="007A5A4B"/>
    <w:rsid w:val="007A5C16"/>
    <w:rsid w:val="007A5D5E"/>
    <w:rsid w:val="007A603F"/>
    <w:rsid w:val="007A6104"/>
    <w:rsid w:val="007A6212"/>
    <w:rsid w:val="007A62DC"/>
    <w:rsid w:val="007A62F1"/>
    <w:rsid w:val="007A63B1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155"/>
    <w:rsid w:val="007B121C"/>
    <w:rsid w:val="007B13C5"/>
    <w:rsid w:val="007B13E5"/>
    <w:rsid w:val="007B1585"/>
    <w:rsid w:val="007B1637"/>
    <w:rsid w:val="007B1692"/>
    <w:rsid w:val="007B1693"/>
    <w:rsid w:val="007B16AB"/>
    <w:rsid w:val="007B17AC"/>
    <w:rsid w:val="007B1893"/>
    <w:rsid w:val="007B1B9F"/>
    <w:rsid w:val="007B1CB9"/>
    <w:rsid w:val="007B1FB8"/>
    <w:rsid w:val="007B20AC"/>
    <w:rsid w:val="007B2134"/>
    <w:rsid w:val="007B2290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49A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C3"/>
    <w:rsid w:val="007B48F9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9"/>
    <w:rsid w:val="007B65BF"/>
    <w:rsid w:val="007B668F"/>
    <w:rsid w:val="007B6718"/>
    <w:rsid w:val="007B6832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702C"/>
    <w:rsid w:val="007B7050"/>
    <w:rsid w:val="007B7058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2F4"/>
    <w:rsid w:val="007C1392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64"/>
    <w:rsid w:val="007C2714"/>
    <w:rsid w:val="007C2814"/>
    <w:rsid w:val="007C2911"/>
    <w:rsid w:val="007C2927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57C"/>
    <w:rsid w:val="007C570D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F3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D"/>
    <w:rsid w:val="007D2F88"/>
    <w:rsid w:val="007D31C5"/>
    <w:rsid w:val="007D3216"/>
    <w:rsid w:val="007D32C8"/>
    <w:rsid w:val="007D33BA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9B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4F3D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1E28"/>
    <w:rsid w:val="007E2007"/>
    <w:rsid w:val="007E20EB"/>
    <w:rsid w:val="007E2215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0AA"/>
    <w:rsid w:val="007E311E"/>
    <w:rsid w:val="007E31CC"/>
    <w:rsid w:val="007E349D"/>
    <w:rsid w:val="007E35A6"/>
    <w:rsid w:val="007E3616"/>
    <w:rsid w:val="007E36BA"/>
    <w:rsid w:val="007E36CE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35"/>
    <w:rsid w:val="007E4B99"/>
    <w:rsid w:val="007E4C44"/>
    <w:rsid w:val="007E4C4A"/>
    <w:rsid w:val="007E4DDE"/>
    <w:rsid w:val="007E5226"/>
    <w:rsid w:val="007E527E"/>
    <w:rsid w:val="007E5604"/>
    <w:rsid w:val="007E562B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F24"/>
    <w:rsid w:val="007E6FD6"/>
    <w:rsid w:val="007E7023"/>
    <w:rsid w:val="007E706E"/>
    <w:rsid w:val="007E70D8"/>
    <w:rsid w:val="007E7113"/>
    <w:rsid w:val="007E72B5"/>
    <w:rsid w:val="007E72CD"/>
    <w:rsid w:val="007E735F"/>
    <w:rsid w:val="007E7389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89A"/>
    <w:rsid w:val="007F18A7"/>
    <w:rsid w:val="007F18B9"/>
    <w:rsid w:val="007F1A69"/>
    <w:rsid w:val="007F1A89"/>
    <w:rsid w:val="007F1AFA"/>
    <w:rsid w:val="007F1C34"/>
    <w:rsid w:val="007F1C4C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633"/>
    <w:rsid w:val="007F27B5"/>
    <w:rsid w:val="007F29BA"/>
    <w:rsid w:val="007F2A44"/>
    <w:rsid w:val="007F2A4E"/>
    <w:rsid w:val="007F2B1C"/>
    <w:rsid w:val="007F2D01"/>
    <w:rsid w:val="007F2DD9"/>
    <w:rsid w:val="007F2E23"/>
    <w:rsid w:val="007F2E6E"/>
    <w:rsid w:val="007F3069"/>
    <w:rsid w:val="007F30E1"/>
    <w:rsid w:val="007F3170"/>
    <w:rsid w:val="007F31B8"/>
    <w:rsid w:val="007F33A6"/>
    <w:rsid w:val="007F3599"/>
    <w:rsid w:val="007F35C2"/>
    <w:rsid w:val="007F3615"/>
    <w:rsid w:val="007F36A2"/>
    <w:rsid w:val="007F3773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BE"/>
    <w:rsid w:val="007F5F95"/>
    <w:rsid w:val="007F609B"/>
    <w:rsid w:val="007F60D8"/>
    <w:rsid w:val="007F627F"/>
    <w:rsid w:val="007F63D7"/>
    <w:rsid w:val="007F6473"/>
    <w:rsid w:val="007F64CD"/>
    <w:rsid w:val="007F69A1"/>
    <w:rsid w:val="007F6A1D"/>
    <w:rsid w:val="007F6A9D"/>
    <w:rsid w:val="007F6C02"/>
    <w:rsid w:val="007F6CA9"/>
    <w:rsid w:val="007F6D45"/>
    <w:rsid w:val="007F6DAA"/>
    <w:rsid w:val="007F6F9E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65"/>
    <w:rsid w:val="008001AE"/>
    <w:rsid w:val="0080026A"/>
    <w:rsid w:val="00800527"/>
    <w:rsid w:val="0080064F"/>
    <w:rsid w:val="008006BA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5F5"/>
    <w:rsid w:val="008035FF"/>
    <w:rsid w:val="008036CF"/>
    <w:rsid w:val="00803758"/>
    <w:rsid w:val="008037CF"/>
    <w:rsid w:val="008037F5"/>
    <w:rsid w:val="00803941"/>
    <w:rsid w:val="00803AFA"/>
    <w:rsid w:val="00803BC0"/>
    <w:rsid w:val="00803BD1"/>
    <w:rsid w:val="00803C02"/>
    <w:rsid w:val="00803F6C"/>
    <w:rsid w:val="00803FDD"/>
    <w:rsid w:val="008040E8"/>
    <w:rsid w:val="00804218"/>
    <w:rsid w:val="008042A5"/>
    <w:rsid w:val="008043B1"/>
    <w:rsid w:val="008044B6"/>
    <w:rsid w:val="00804583"/>
    <w:rsid w:val="008045CA"/>
    <w:rsid w:val="00804697"/>
    <w:rsid w:val="008046EE"/>
    <w:rsid w:val="00804732"/>
    <w:rsid w:val="0080498E"/>
    <w:rsid w:val="008049ED"/>
    <w:rsid w:val="00804B00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0C0"/>
    <w:rsid w:val="00806144"/>
    <w:rsid w:val="00806334"/>
    <w:rsid w:val="008063D8"/>
    <w:rsid w:val="008064D5"/>
    <w:rsid w:val="008064F1"/>
    <w:rsid w:val="00806580"/>
    <w:rsid w:val="008065ED"/>
    <w:rsid w:val="0080662D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74"/>
    <w:rsid w:val="00807522"/>
    <w:rsid w:val="00807704"/>
    <w:rsid w:val="00807743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85"/>
    <w:rsid w:val="00813CDA"/>
    <w:rsid w:val="00813D00"/>
    <w:rsid w:val="00813EB0"/>
    <w:rsid w:val="00813EE3"/>
    <w:rsid w:val="00813FFF"/>
    <w:rsid w:val="008140D8"/>
    <w:rsid w:val="00814190"/>
    <w:rsid w:val="00814195"/>
    <w:rsid w:val="00814209"/>
    <w:rsid w:val="0081421A"/>
    <w:rsid w:val="00814229"/>
    <w:rsid w:val="0081430D"/>
    <w:rsid w:val="008143A5"/>
    <w:rsid w:val="00814408"/>
    <w:rsid w:val="008145A1"/>
    <w:rsid w:val="0081462D"/>
    <w:rsid w:val="00814631"/>
    <w:rsid w:val="008146D4"/>
    <w:rsid w:val="00814829"/>
    <w:rsid w:val="00814881"/>
    <w:rsid w:val="00814C85"/>
    <w:rsid w:val="00814CF5"/>
    <w:rsid w:val="00814DFA"/>
    <w:rsid w:val="00814F56"/>
    <w:rsid w:val="008151E2"/>
    <w:rsid w:val="0081534E"/>
    <w:rsid w:val="00815363"/>
    <w:rsid w:val="00815507"/>
    <w:rsid w:val="0081551B"/>
    <w:rsid w:val="0081562B"/>
    <w:rsid w:val="0081567E"/>
    <w:rsid w:val="00815710"/>
    <w:rsid w:val="00815785"/>
    <w:rsid w:val="0081582B"/>
    <w:rsid w:val="0081599D"/>
    <w:rsid w:val="008159ED"/>
    <w:rsid w:val="00815A0E"/>
    <w:rsid w:val="00815A77"/>
    <w:rsid w:val="00815C1E"/>
    <w:rsid w:val="00815D15"/>
    <w:rsid w:val="00815FA8"/>
    <w:rsid w:val="00815FC1"/>
    <w:rsid w:val="008163D5"/>
    <w:rsid w:val="008166D4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0A32"/>
    <w:rsid w:val="0082100D"/>
    <w:rsid w:val="00821089"/>
    <w:rsid w:val="008212F0"/>
    <w:rsid w:val="0082133D"/>
    <w:rsid w:val="008213AC"/>
    <w:rsid w:val="008216D7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5D0"/>
    <w:rsid w:val="008236F3"/>
    <w:rsid w:val="008237B7"/>
    <w:rsid w:val="008237F9"/>
    <w:rsid w:val="00823823"/>
    <w:rsid w:val="0082386C"/>
    <w:rsid w:val="008238E2"/>
    <w:rsid w:val="00823AFF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C7"/>
    <w:rsid w:val="00825A31"/>
    <w:rsid w:val="00825A90"/>
    <w:rsid w:val="00825AFC"/>
    <w:rsid w:val="00825BC4"/>
    <w:rsid w:val="00825BEF"/>
    <w:rsid w:val="00825C28"/>
    <w:rsid w:val="00825CD2"/>
    <w:rsid w:val="00826204"/>
    <w:rsid w:val="00826242"/>
    <w:rsid w:val="0082630F"/>
    <w:rsid w:val="008263D8"/>
    <w:rsid w:val="008266F8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35E"/>
    <w:rsid w:val="00830500"/>
    <w:rsid w:val="0083074E"/>
    <w:rsid w:val="00830ACC"/>
    <w:rsid w:val="00830B45"/>
    <w:rsid w:val="00830CBF"/>
    <w:rsid w:val="00830CEE"/>
    <w:rsid w:val="00830F20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C40"/>
    <w:rsid w:val="00832C4F"/>
    <w:rsid w:val="00832C5C"/>
    <w:rsid w:val="00832D07"/>
    <w:rsid w:val="00832D28"/>
    <w:rsid w:val="00832D9E"/>
    <w:rsid w:val="00832EF6"/>
    <w:rsid w:val="00833120"/>
    <w:rsid w:val="00833126"/>
    <w:rsid w:val="00833201"/>
    <w:rsid w:val="0083325B"/>
    <w:rsid w:val="00833265"/>
    <w:rsid w:val="00833399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61"/>
    <w:rsid w:val="008349C9"/>
    <w:rsid w:val="00834B49"/>
    <w:rsid w:val="00834B4E"/>
    <w:rsid w:val="00834B82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8"/>
    <w:rsid w:val="00835BAF"/>
    <w:rsid w:val="00835BEF"/>
    <w:rsid w:val="00835E3A"/>
    <w:rsid w:val="00835F7B"/>
    <w:rsid w:val="008360AA"/>
    <w:rsid w:val="008361A4"/>
    <w:rsid w:val="00836291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C8E"/>
    <w:rsid w:val="00836D83"/>
    <w:rsid w:val="00836DE1"/>
    <w:rsid w:val="00836FDB"/>
    <w:rsid w:val="00836FFF"/>
    <w:rsid w:val="008371C8"/>
    <w:rsid w:val="008372AD"/>
    <w:rsid w:val="00837388"/>
    <w:rsid w:val="00837469"/>
    <w:rsid w:val="0083760C"/>
    <w:rsid w:val="00837776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363"/>
    <w:rsid w:val="008403EB"/>
    <w:rsid w:val="0084058C"/>
    <w:rsid w:val="008406AC"/>
    <w:rsid w:val="008407A6"/>
    <w:rsid w:val="0084086F"/>
    <w:rsid w:val="0084089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1EA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4B6C"/>
    <w:rsid w:val="00845012"/>
    <w:rsid w:val="00845051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22C"/>
    <w:rsid w:val="0084640C"/>
    <w:rsid w:val="0084647D"/>
    <w:rsid w:val="008464B9"/>
    <w:rsid w:val="0084652F"/>
    <w:rsid w:val="008466E6"/>
    <w:rsid w:val="00846726"/>
    <w:rsid w:val="008467AF"/>
    <w:rsid w:val="0084681D"/>
    <w:rsid w:val="00846863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F2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8A4"/>
    <w:rsid w:val="00850903"/>
    <w:rsid w:val="00850B27"/>
    <w:rsid w:val="00850B3C"/>
    <w:rsid w:val="00850B7D"/>
    <w:rsid w:val="00850DDA"/>
    <w:rsid w:val="00850FC6"/>
    <w:rsid w:val="00851073"/>
    <w:rsid w:val="008510B3"/>
    <w:rsid w:val="00851326"/>
    <w:rsid w:val="00851431"/>
    <w:rsid w:val="0085157C"/>
    <w:rsid w:val="008515BB"/>
    <w:rsid w:val="0085170D"/>
    <w:rsid w:val="0085182C"/>
    <w:rsid w:val="00851945"/>
    <w:rsid w:val="0085199F"/>
    <w:rsid w:val="00851A05"/>
    <w:rsid w:val="00851C1B"/>
    <w:rsid w:val="00851D2A"/>
    <w:rsid w:val="00851DD2"/>
    <w:rsid w:val="00851E32"/>
    <w:rsid w:val="008520EC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A30"/>
    <w:rsid w:val="00853BAC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D63"/>
    <w:rsid w:val="00855EFF"/>
    <w:rsid w:val="00855F06"/>
    <w:rsid w:val="00855FA5"/>
    <w:rsid w:val="00856007"/>
    <w:rsid w:val="008562B9"/>
    <w:rsid w:val="00856316"/>
    <w:rsid w:val="008569A2"/>
    <w:rsid w:val="00856CF4"/>
    <w:rsid w:val="00856D10"/>
    <w:rsid w:val="00856DE9"/>
    <w:rsid w:val="00856EAE"/>
    <w:rsid w:val="00856ED5"/>
    <w:rsid w:val="00856F06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A1D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840"/>
    <w:rsid w:val="0086286A"/>
    <w:rsid w:val="00862A2A"/>
    <w:rsid w:val="00862C18"/>
    <w:rsid w:val="00862C5F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ED4"/>
    <w:rsid w:val="00863F4D"/>
    <w:rsid w:val="00863FCD"/>
    <w:rsid w:val="008640A2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7E5"/>
    <w:rsid w:val="008648CE"/>
    <w:rsid w:val="008649D5"/>
    <w:rsid w:val="008649E4"/>
    <w:rsid w:val="00864AEF"/>
    <w:rsid w:val="00864B3A"/>
    <w:rsid w:val="00864C7E"/>
    <w:rsid w:val="00864CF5"/>
    <w:rsid w:val="00864DB9"/>
    <w:rsid w:val="00864F17"/>
    <w:rsid w:val="00864F57"/>
    <w:rsid w:val="008650F4"/>
    <w:rsid w:val="008651C6"/>
    <w:rsid w:val="008651D1"/>
    <w:rsid w:val="008651FD"/>
    <w:rsid w:val="00865381"/>
    <w:rsid w:val="00865588"/>
    <w:rsid w:val="00865808"/>
    <w:rsid w:val="0086583C"/>
    <w:rsid w:val="00865855"/>
    <w:rsid w:val="00865879"/>
    <w:rsid w:val="008659A7"/>
    <w:rsid w:val="00865A32"/>
    <w:rsid w:val="00865B1E"/>
    <w:rsid w:val="00865CFB"/>
    <w:rsid w:val="00865DAA"/>
    <w:rsid w:val="00865DE9"/>
    <w:rsid w:val="00865DF8"/>
    <w:rsid w:val="0086605F"/>
    <w:rsid w:val="00866157"/>
    <w:rsid w:val="008661B3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61A"/>
    <w:rsid w:val="0086769D"/>
    <w:rsid w:val="00867754"/>
    <w:rsid w:val="00867787"/>
    <w:rsid w:val="00867928"/>
    <w:rsid w:val="00867B55"/>
    <w:rsid w:val="00867B5C"/>
    <w:rsid w:val="00867BB3"/>
    <w:rsid w:val="00867C96"/>
    <w:rsid w:val="00867D63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F6D"/>
    <w:rsid w:val="00872013"/>
    <w:rsid w:val="00872147"/>
    <w:rsid w:val="008722E0"/>
    <w:rsid w:val="00872595"/>
    <w:rsid w:val="008725EB"/>
    <w:rsid w:val="0087261B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223"/>
    <w:rsid w:val="00875229"/>
    <w:rsid w:val="0087526F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55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B48"/>
    <w:rsid w:val="00876C22"/>
    <w:rsid w:val="00876C9B"/>
    <w:rsid w:val="00876CAF"/>
    <w:rsid w:val="00876D28"/>
    <w:rsid w:val="00876D76"/>
    <w:rsid w:val="00876D9E"/>
    <w:rsid w:val="00876FBD"/>
    <w:rsid w:val="0087700E"/>
    <w:rsid w:val="00877119"/>
    <w:rsid w:val="0087740B"/>
    <w:rsid w:val="00877440"/>
    <w:rsid w:val="00877450"/>
    <w:rsid w:val="0087748D"/>
    <w:rsid w:val="00877588"/>
    <w:rsid w:val="008776A1"/>
    <w:rsid w:val="008776FD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936"/>
    <w:rsid w:val="00880BC4"/>
    <w:rsid w:val="00880C59"/>
    <w:rsid w:val="00880D1E"/>
    <w:rsid w:val="00880DAB"/>
    <w:rsid w:val="00880EF7"/>
    <w:rsid w:val="00880FA2"/>
    <w:rsid w:val="0088131E"/>
    <w:rsid w:val="008813F3"/>
    <w:rsid w:val="008814AD"/>
    <w:rsid w:val="00881708"/>
    <w:rsid w:val="008818B4"/>
    <w:rsid w:val="00881905"/>
    <w:rsid w:val="00881B7A"/>
    <w:rsid w:val="00881C6D"/>
    <w:rsid w:val="00881EB8"/>
    <w:rsid w:val="00881ECD"/>
    <w:rsid w:val="00882153"/>
    <w:rsid w:val="008823C3"/>
    <w:rsid w:val="00882442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582"/>
    <w:rsid w:val="0088468E"/>
    <w:rsid w:val="00884A33"/>
    <w:rsid w:val="00884AE5"/>
    <w:rsid w:val="00884C8A"/>
    <w:rsid w:val="00884C9E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BC"/>
    <w:rsid w:val="008909D1"/>
    <w:rsid w:val="00890A74"/>
    <w:rsid w:val="00890E0E"/>
    <w:rsid w:val="00890F65"/>
    <w:rsid w:val="0089104A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905"/>
    <w:rsid w:val="0089298F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B00"/>
    <w:rsid w:val="00893E9E"/>
    <w:rsid w:val="00893F2A"/>
    <w:rsid w:val="00894086"/>
    <w:rsid w:val="008940E7"/>
    <w:rsid w:val="008940FE"/>
    <w:rsid w:val="00894119"/>
    <w:rsid w:val="00894173"/>
    <w:rsid w:val="008941A7"/>
    <w:rsid w:val="008942AE"/>
    <w:rsid w:val="00894516"/>
    <w:rsid w:val="0089488C"/>
    <w:rsid w:val="0089495A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F28"/>
    <w:rsid w:val="00895FEB"/>
    <w:rsid w:val="0089602D"/>
    <w:rsid w:val="008960A3"/>
    <w:rsid w:val="0089613C"/>
    <w:rsid w:val="00896379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831"/>
    <w:rsid w:val="008979C6"/>
    <w:rsid w:val="00897A8D"/>
    <w:rsid w:val="00897B47"/>
    <w:rsid w:val="00897D8E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AA3"/>
    <w:rsid w:val="008A0B00"/>
    <w:rsid w:val="008A0F21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FA"/>
    <w:rsid w:val="008A1BA4"/>
    <w:rsid w:val="008A1E13"/>
    <w:rsid w:val="008A1E89"/>
    <w:rsid w:val="008A1F2A"/>
    <w:rsid w:val="008A1FAD"/>
    <w:rsid w:val="008A1FD6"/>
    <w:rsid w:val="008A1FE3"/>
    <w:rsid w:val="008A21B4"/>
    <w:rsid w:val="008A22A0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2D70"/>
    <w:rsid w:val="008A301A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4EA"/>
    <w:rsid w:val="008B153B"/>
    <w:rsid w:val="008B16CC"/>
    <w:rsid w:val="008B17F3"/>
    <w:rsid w:val="008B17F8"/>
    <w:rsid w:val="008B1AA3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406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E47"/>
    <w:rsid w:val="008B2EB7"/>
    <w:rsid w:val="008B2EDC"/>
    <w:rsid w:val="008B2F23"/>
    <w:rsid w:val="008B3167"/>
    <w:rsid w:val="008B3187"/>
    <w:rsid w:val="008B324D"/>
    <w:rsid w:val="008B3518"/>
    <w:rsid w:val="008B3703"/>
    <w:rsid w:val="008B39E6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37"/>
    <w:rsid w:val="008B4354"/>
    <w:rsid w:val="008B439A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A9"/>
    <w:rsid w:val="008B4FD1"/>
    <w:rsid w:val="008B506B"/>
    <w:rsid w:val="008B5077"/>
    <w:rsid w:val="008B5274"/>
    <w:rsid w:val="008B530A"/>
    <w:rsid w:val="008B542D"/>
    <w:rsid w:val="008B5512"/>
    <w:rsid w:val="008B55AF"/>
    <w:rsid w:val="008B56AA"/>
    <w:rsid w:val="008B5808"/>
    <w:rsid w:val="008B59AC"/>
    <w:rsid w:val="008B5B6E"/>
    <w:rsid w:val="008B5BFB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CC3"/>
    <w:rsid w:val="008C0EEE"/>
    <w:rsid w:val="008C0F99"/>
    <w:rsid w:val="008C10E1"/>
    <w:rsid w:val="008C11B9"/>
    <w:rsid w:val="008C138E"/>
    <w:rsid w:val="008C1450"/>
    <w:rsid w:val="008C149B"/>
    <w:rsid w:val="008C156A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FB"/>
    <w:rsid w:val="008C466B"/>
    <w:rsid w:val="008C478D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B27"/>
    <w:rsid w:val="008C5DFF"/>
    <w:rsid w:val="008C5ED8"/>
    <w:rsid w:val="008C60B4"/>
    <w:rsid w:val="008C6497"/>
    <w:rsid w:val="008C65C9"/>
    <w:rsid w:val="008C66C4"/>
    <w:rsid w:val="008C66EE"/>
    <w:rsid w:val="008C6822"/>
    <w:rsid w:val="008C68EE"/>
    <w:rsid w:val="008C69C0"/>
    <w:rsid w:val="008C6AB3"/>
    <w:rsid w:val="008C6B8B"/>
    <w:rsid w:val="008C6C57"/>
    <w:rsid w:val="008C6D3F"/>
    <w:rsid w:val="008C6E1E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FD"/>
    <w:rsid w:val="008D083B"/>
    <w:rsid w:val="008D0CBE"/>
    <w:rsid w:val="008D0D89"/>
    <w:rsid w:val="008D0EA9"/>
    <w:rsid w:val="008D0EBA"/>
    <w:rsid w:val="008D0F6C"/>
    <w:rsid w:val="008D10D2"/>
    <w:rsid w:val="008D10D8"/>
    <w:rsid w:val="008D1272"/>
    <w:rsid w:val="008D128C"/>
    <w:rsid w:val="008D12BD"/>
    <w:rsid w:val="008D13E1"/>
    <w:rsid w:val="008D15C5"/>
    <w:rsid w:val="008D160F"/>
    <w:rsid w:val="008D165A"/>
    <w:rsid w:val="008D169A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9C"/>
    <w:rsid w:val="008D2184"/>
    <w:rsid w:val="008D219E"/>
    <w:rsid w:val="008D22F6"/>
    <w:rsid w:val="008D23C2"/>
    <w:rsid w:val="008D2416"/>
    <w:rsid w:val="008D2697"/>
    <w:rsid w:val="008D26A8"/>
    <w:rsid w:val="008D27BC"/>
    <w:rsid w:val="008D2940"/>
    <w:rsid w:val="008D2A22"/>
    <w:rsid w:val="008D2B02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A9C"/>
    <w:rsid w:val="008D5C2C"/>
    <w:rsid w:val="008D5C64"/>
    <w:rsid w:val="008D5DBA"/>
    <w:rsid w:val="008D5F3E"/>
    <w:rsid w:val="008D5F59"/>
    <w:rsid w:val="008D5FF4"/>
    <w:rsid w:val="008D6005"/>
    <w:rsid w:val="008D6051"/>
    <w:rsid w:val="008D6071"/>
    <w:rsid w:val="008D607E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D1E"/>
    <w:rsid w:val="008D7DBB"/>
    <w:rsid w:val="008D7E3B"/>
    <w:rsid w:val="008D7E53"/>
    <w:rsid w:val="008D7F69"/>
    <w:rsid w:val="008D7FC9"/>
    <w:rsid w:val="008D7FCB"/>
    <w:rsid w:val="008E0072"/>
    <w:rsid w:val="008E00A7"/>
    <w:rsid w:val="008E0115"/>
    <w:rsid w:val="008E0225"/>
    <w:rsid w:val="008E0467"/>
    <w:rsid w:val="008E0515"/>
    <w:rsid w:val="008E0559"/>
    <w:rsid w:val="008E0599"/>
    <w:rsid w:val="008E068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52D"/>
    <w:rsid w:val="008E16C5"/>
    <w:rsid w:val="008E1701"/>
    <w:rsid w:val="008E170D"/>
    <w:rsid w:val="008E170E"/>
    <w:rsid w:val="008E19B4"/>
    <w:rsid w:val="008E1A23"/>
    <w:rsid w:val="008E1B34"/>
    <w:rsid w:val="008E1B5F"/>
    <w:rsid w:val="008E1C6E"/>
    <w:rsid w:val="008E1D81"/>
    <w:rsid w:val="008E1D82"/>
    <w:rsid w:val="008E1DF3"/>
    <w:rsid w:val="008E1EDE"/>
    <w:rsid w:val="008E1F92"/>
    <w:rsid w:val="008E1F95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35"/>
    <w:rsid w:val="008E2777"/>
    <w:rsid w:val="008E2822"/>
    <w:rsid w:val="008E2912"/>
    <w:rsid w:val="008E297E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69"/>
    <w:rsid w:val="008E33DE"/>
    <w:rsid w:val="008E3544"/>
    <w:rsid w:val="008E3802"/>
    <w:rsid w:val="008E3916"/>
    <w:rsid w:val="008E3932"/>
    <w:rsid w:val="008E39DC"/>
    <w:rsid w:val="008E3A0C"/>
    <w:rsid w:val="008E3C22"/>
    <w:rsid w:val="008E3C32"/>
    <w:rsid w:val="008E3DA3"/>
    <w:rsid w:val="008E3E54"/>
    <w:rsid w:val="008E410C"/>
    <w:rsid w:val="008E41AD"/>
    <w:rsid w:val="008E4366"/>
    <w:rsid w:val="008E450F"/>
    <w:rsid w:val="008E456A"/>
    <w:rsid w:val="008E4684"/>
    <w:rsid w:val="008E468D"/>
    <w:rsid w:val="008E46B0"/>
    <w:rsid w:val="008E4786"/>
    <w:rsid w:val="008E4790"/>
    <w:rsid w:val="008E47DE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9E6"/>
    <w:rsid w:val="008E5A98"/>
    <w:rsid w:val="008E5A9E"/>
    <w:rsid w:val="008E5AF9"/>
    <w:rsid w:val="008E5B9C"/>
    <w:rsid w:val="008E5DBE"/>
    <w:rsid w:val="008E5DC2"/>
    <w:rsid w:val="008E5DDF"/>
    <w:rsid w:val="008E5DE2"/>
    <w:rsid w:val="008E5F32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742"/>
    <w:rsid w:val="008F0860"/>
    <w:rsid w:val="008F0959"/>
    <w:rsid w:val="008F09E9"/>
    <w:rsid w:val="008F0A06"/>
    <w:rsid w:val="008F0BA3"/>
    <w:rsid w:val="008F0BCD"/>
    <w:rsid w:val="008F0D2B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A1A"/>
    <w:rsid w:val="008F2A75"/>
    <w:rsid w:val="008F2B08"/>
    <w:rsid w:val="008F2B87"/>
    <w:rsid w:val="008F2CEA"/>
    <w:rsid w:val="008F2E9B"/>
    <w:rsid w:val="008F3040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3C"/>
    <w:rsid w:val="008F45C2"/>
    <w:rsid w:val="008F45D6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4C1"/>
    <w:rsid w:val="008F5771"/>
    <w:rsid w:val="008F57AE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086"/>
    <w:rsid w:val="008F6126"/>
    <w:rsid w:val="008F616A"/>
    <w:rsid w:val="008F6334"/>
    <w:rsid w:val="008F6367"/>
    <w:rsid w:val="008F637A"/>
    <w:rsid w:val="008F64C3"/>
    <w:rsid w:val="008F65C8"/>
    <w:rsid w:val="008F66E5"/>
    <w:rsid w:val="008F6735"/>
    <w:rsid w:val="008F67BD"/>
    <w:rsid w:val="008F6808"/>
    <w:rsid w:val="008F6952"/>
    <w:rsid w:val="008F697E"/>
    <w:rsid w:val="008F6AC4"/>
    <w:rsid w:val="008F6BCB"/>
    <w:rsid w:val="008F6C2A"/>
    <w:rsid w:val="008F6CA5"/>
    <w:rsid w:val="008F6F7C"/>
    <w:rsid w:val="008F6F83"/>
    <w:rsid w:val="008F716A"/>
    <w:rsid w:val="008F7221"/>
    <w:rsid w:val="008F7228"/>
    <w:rsid w:val="008F731A"/>
    <w:rsid w:val="008F736F"/>
    <w:rsid w:val="008F7384"/>
    <w:rsid w:val="008F744F"/>
    <w:rsid w:val="008F7484"/>
    <w:rsid w:val="008F749E"/>
    <w:rsid w:val="008F7546"/>
    <w:rsid w:val="008F7670"/>
    <w:rsid w:val="008F7916"/>
    <w:rsid w:val="008F795F"/>
    <w:rsid w:val="008F7991"/>
    <w:rsid w:val="008F7A80"/>
    <w:rsid w:val="008F7B11"/>
    <w:rsid w:val="008F7BD2"/>
    <w:rsid w:val="008F7D95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9B7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A1"/>
    <w:rsid w:val="00901FD7"/>
    <w:rsid w:val="00901FE1"/>
    <w:rsid w:val="00901FE8"/>
    <w:rsid w:val="00902071"/>
    <w:rsid w:val="00902261"/>
    <w:rsid w:val="009022A7"/>
    <w:rsid w:val="0090256A"/>
    <w:rsid w:val="009025DB"/>
    <w:rsid w:val="009028B1"/>
    <w:rsid w:val="009028F5"/>
    <w:rsid w:val="00902A11"/>
    <w:rsid w:val="00902B9B"/>
    <w:rsid w:val="00902BFF"/>
    <w:rsid w:val="00902C25"/>
    <w:rsid w:val="00902C9F"/>
    <w:rsid w:val="00902CAB"/>
    <w:rsid w:val="00902D52"/>
    <w:rsid w:val="00902D7B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B9"/>
    <w:rsid w:val="009045D9"/>
    <w:rsid w:val="0090461A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CF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5A1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250"/>
    <w:rsid w:val="009103B7"/>
    <w:rsid w:val="0091040C"/>
    <w:rsid w:val="00910637"/>
    <w:rsid w:val="00910A0E"/>
    <w:rsid w:val="00910A6A"/>
    <w:rsid w:val="00910A73"/>
    <w:rsid w:val="00910BDC"/>
    <w:rsid w:val="00910EE5"/>
    <w:rsid w:val="00911075"/>
    <w:rsid w:val="009112D0"/>
    <w:rsid w:val="00911383"/>
    <w:rsid w:val="009114B5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E2D"/>
    <w:rsid w:val="00911F68"/>
    <w:rsid w:val="00911FD5"/>
    <w:rsid w:val="0091203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40CB"/>
    <w:rsid w:val="009141CD"/>
    <w:rsid w:val="009141D9"/>
    <w:rsid w:val="0091423D"/>
    <w:rsid w:val="009142E0"/>
    <w:rsid w:val="00914316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998"/>
    <w:rsid w:val="00916E49"/>
    <w:rsid w:val="00916F86"/>
    <w:rsid w:val="00917014"/>
    <w:rsid w:val="009170C0"/>
    <w:rsid w:val="00917132"/>
    <w:rsid w:val="0091713A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F5"/>
    <w:rsid w:val="00922263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C19"/>
    <w:rsid w:val="00923C50"/>
    <w:rsid w:val="00923D73"/>
    <w:rsid w:val="00923E8B"/>
    <w:rsid w:val="00923EAB"/>
    <w:rsid w:val="00923F1B"/>
    <w:rsid w:val="00924034"/>
    <w:rsid w:val="009240F1"/>
    <w:rsid w:val="00924239"/>
    <w:rsid w:val="0092427E"/>
    <w:rsid w:val="009242FD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73D"/>
    <w:rsid w:val="00925768"/>
    <w:rsid w:val="0092587F"/>
    <w:rsid w:val="009258B7"/>
    <w:rsid w:val="009259A8"/>
    <w:rsid w:val="00925A46"/>
    <w:rsid w:val="00925A68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DE"/>
    <w:rsid w:val="00926AD8"/>
    <w:rsid w:val="00926C4A"/>
    <w:rsid w:val="00926C82"/>
    <w:rsid w:val="00926CBC"/>
    <w:rsid w:val="00926D51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435"/>
    <w:rsid w:val="009274F4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C0F"/>
    <w:rsid w:val="00931EA5"/>
    <w:rsid w:val="00931FAC"/>
    <w:rsid w:val="00932195"/>
    <w:rsid w:val="009321EE"/>
    <w:rsid w:val="0093224B"/>
    <w:rsid w:val="00932276"/>
    <w:rsid w:val="009323DA"/>
    <w:rsid w:val="00932424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46A"/>
    <w:rsid w:val="009334F2"/>
    <w:rsid w:val="00933545"/>
    <w:rsid w:val="0093359D"/>
    <w:rsid w:val="00933661"/>
    <w:rsid w:val="00933838"/>
    <w:rsid w:val="00933873"/>
    <w:rsid w:val="00933A40"/>
    <w:rsid w:val="00933ABF"/>
    <w:rsid w:val="00933B90"/>
    <w:rsid w:val="00933BE0"/>
    <w:rsid w:val="00933CD9"/>
    <w:rsid w:val="00933CF0"/>
    <w:rsid w:val="00933D57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5095"/>
    <w:rsid w:val="0093519D"/>
    <w:rsid w:val="009351AD"/>
    <w:rsid w:val="009351BA"/>
    <w:rsid w:val="00935291"/>
    <w:rsid w:val="009352D2"/>
    <w:rsid w:val="009355FC"/>
    <w:rsid w:val="00935630"/>
    <w:rsid w:val="0093571C"/>
    <w:rsid w:val="00935849"/>
    <w:rsid w:val="009359CE"/>
    <w:rsid w:val="00935A1D"/>
    <w:rsid w:val="00935A80"/>
    <w:rsid w:val="00935D5A"/>
    <w:rsid w:val="009361A0"/>
    <w:rsid w:val="00936279"/>
    <w:rsid w:val="009362B4"/>
    <w:rsid w:val="009362DD"/>
    <w:rsid w:val="0093639F"/>
    <w:rsid w:val="009363C4"/>
    <w:rsid w:val="0093641B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449"/>
    <w:rsid w:val="0093745A"/>
    <w:rsid w:val="0093771E"/>
    <w:rsid w:val="00937774"/>
    <w:rsid w:val="009377C4"/>
    <w:rsid w:val="00937A0F"/>
    <w:rsid w:val="00937AE0"/>
    <w:rsid w:val="00937B40"/>
    <w:rsid w:val="00937D0F"/>
    <w:rsid w:val="00937E61"/>
    <w:rsid w:val="00937EFF"/>
    <w:rsid w:val="00937F82"/>
    <w:rsid w:val="0094000F"/>
    <w:rsid w:val="0094001C"/>
    <w:rsid w:val="00940233"/>
    <w:rsid w:val="00940282"/>
    <w:rsid w:val="0094028C"/>
    <w:rsid w:val="0094041E"/>
    <w:rsid w:val="00940442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622"/>
    <w:rsid w:val="009416C9"/>
    <w:rsid w:val="0094179E"/>
    <w:rsid w:val="0094182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509C"/>
    <w:rsid w:val="009452B2"/>
    <w:rsid w:val="0094555A"/>
    <w:rsid w:val="009455E3"/>
    <w:rsid w:val="0094563B"/>
    <w:rsid w:val="0094564F"/>
    <w:rsid w:val="009456C9"/>
    <w:rsid w:val="00945728"/>
    <w:rsid w:val="009458B5"/>
    <w:rsid w:val="009458BF"/>
    <w:rsid w:val="009458EC"/>
    <w:rsid w:val="009459C2"/>
    <w:rsid w:val="00945BF4"/>
    <w:rsid w:val="00945C16"/>
    <w:rsid w:val="00945D38"/>
    <w:rsid w:val="00945D46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FA"/>
    <w:rsid w:val="00946872"/>
    <w:rsid w:val="00946DCC"/>
    <w:rsid w:val="00946E2D"/>
    <w:rsid w:val="00946E6F"/>
    <w:rsid w:val="00946F15"/>
    <w:rsid w:val="00946F63"/>
    <w:rsid w:val="0094715C"/>
    <w:rsid w:val="009473B1"/>
    <w:rsid w:val="009473D0"/>
    <w:rsid w:val="00947443"/>
    <w:rsid w:val="0094756E"/>
    <w:rsid w:val="0094769F"/>
    <w:rsid w:val="009476A7"/>
    <w:rsid w:val="00947871"/>
    <w:rsid w:val="009479ED"/>
    <w:rsid w:val="00947BB5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A33"/>
    <w:rsid w:val="00950D8D"/>
    <w:rsid w:val="00950DBA"/>
    <w:rsid w:val="00950E00"/>
    <w:rsid w:val="00950E84"/>
    <w:rsid w:val="00951072"/>
    <w:rsid w:val="009511E4"/>
    <w:rsid w:val="0095142D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90"/>
    <w:rsid w:val="00952D9F"/>
    <w:rsid w:val="00952DD3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D2A"/>
    <w:rsid w:val="00953DC4"/>
    <w:rsid w:val="00953DCE"/>
    <w:rsid w:val="00953E3B"/>
    <w:rsid w:val="00953E90"/>
    <w:rsid w:val="00953FA0"/>
    <w:rsid w:val="009540B3"/>
    <w:rsid w:val="0095437F"/>
    <w:rsid w:val="00954472"/>
    <w:rsid w:val="0095454B"/>
    <w:rsid w:val="00954582"/>
    <w:rsid w:val="009546D7"/>
    <w:rsid w:val="00954769"/>
    <w:rsid w:val="0095478D"/>
    <w:rsid w:val="009548F2"/>
    <w:rsid w:val="00954911"/>
    <w:rsid w:val="00954AB5"/>
    <w:rsid w:val="00954CB8"/>
    <w:rsid w:val="00954D3F"/>
    <w:rsid w:val="00954E94"/>
    <w:rsid w:val="00954EBD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418"/>
    <w:rsid w:val="0095757A"/>
    <w:rsid w:val="0095764B"/>
    <w:rsid w:val="00957746"/>
    <w:rsid w:val="00957BE6"/>
    <w:rsid w:val="00957D8F"/>
    <w:rsid w:val="00957DAA"/>
    <w:rsid w:val="00960120"/>
    <w:rsid w:val="00960224"/>
    <w:rsid w:val="0096028E"/>
    <w:rsid w:val="00960369"/>
    <w:rsid w:val="00960405"/>
    <w:rsid w:val="009604D3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E2"/>
    <w:rsid w:val="00961B79"/>
    <w:rsid w:val="00961CFA"/>
    <w:rsid w:val="00961D52"/>
    <w:rsid w:val="00961FB2"/>
    <w:rsid w:val="009620D4"/>
    <w:rsid w:val="00962272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EA"/>
    <w:rsid w:val="00962B66"/>
    <w:rsid w:val="00962C04"/>
    <w:rsid w:val="00962C3A"/>
    <w:rsid w:val="00962DC7"/>
    <w:rsid w:val="00962FE9"/>
    <w:rsid w:val="0096304D"/>
    <w:rsid w:val="009631F1"/>
    <w:rsid w:val="0096332B"/>
    <w:rsid w:val="0096333F"/>
    <w:rsid w:val="00963448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76A"/>
    <w:rsid w:val="009668A6"/>
    <w:rsid w:val="00966A55"/>
    <w:rsid w:val="00966A6F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A69"/>
    <w:rsid w:val="00970B1E"/>
    <w:rsid w:val="00970B4C"/>
    <w:rsid w:val="00970C8B"/>
    <w:rsid w:val="00970DA4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861"/>
    <w:rsid w:val="00975A80"/>
    <w:rsid w:val="00975C46"/>
    <w:rsid w:val="00975CAE"/>
    <w:rsid w:val="00975DC8"/>
    <w:rsid w:val="00975DEE"/>
    <w:rsid w:val="00975ED2"/>
    <w:rsid w:val="00975F27"/>
    <w:rsid w:val="00975F4A"/>
    <w:rsid w:val="00976316"/>
    <w:rsid w:val="00976473"/>
    <w:rsid w:val="00976501"/>
    <w:rsid w:val="009765E0"/>
    <w:rsid w:val="00976716"/>
    <w:rsid w:val="00976833"/>
    <w:rsid w:val="0097683C"/>
    <w:rsid w:val="00976895"/>
    <w:rsid w:val="009768C1"/>
    <w:rsid w:val="009768C5"/>
    <w:rsid w:val="00976930"/>
    <w:rsid w:val="00976C6F"/>
    <w:rsid w:val="00976F0D"/>
    <w:rsid w:val="00976F0E"/>
    <w:rsid w:val="0097719D"/>
    <w:rsid w:val="0097723D"/>
    <w:rsid w:val="0097735A"/>
    <w:rsid w:val="00977527"/>
    <w:rsid w:val="009775C4"/>
    <w:rsid w:val="009775CC"/>
    <w:rsid w:val="00977652"/>
    <w:rsid w:val="009776B9"/>
    <w:rsid w:val="009776C2"/>
    <w:rsid w:val="00977867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E8A"/>
    <w:rsid w:val="00980F2D"/>
    <w:rsid w:val="009810D1"/>
    <w:rsid w:val="00981101"/>
    <w:rsid w:val="009811AD"/>
    <w:rsid w:val="00981436"/>
    <w:rsid w:val="0098158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3124"/>
    <w:rsid w:val="0098312C"/>
    <w:rsid w:val="00983213"/>
    <w:rsid w:val="0098329B"/>
    <w:rsid w:val="00983407"/>
    <w:rsid w:val="009834AC"/>
    <w:rsid w:val="009835F7"/>
    <w:rsid w:val="0098360E"/>
    <w:rsid w:val="00983673"/>
    <w:rsid w:val="009838CE"/>
    <w:rsid w:val="00983AB2"/>
    <w:rsid w:val="00983C45"/>
    <w:rsid w:val="00983CC0"/>
    <w:rsid w:val="00983CCC"/>
    <w:rsid w:val="00983E0C"/>
    <w:rsid w:val="00983E1E"/>
    <w:rsid w:val="00983E45"/>
    <w:rsid w:val="00983E66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F21"/>
    <w:rsid w:val="00986053"/>
    <w:rsid w:val="00986114"/>
    <w:rsid w:val="00986126"/>
    <w:rsid w:val="009861C2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B2"/>
    <w:rsid w:val="0098748E"/>
    <w:rsid w:val="009875FD"/>
    <w:rsid w:val="00987604"/>
    <w:rsid w:val="009877F7"/>
    <w:rsid w:val="009878BA"/>
    <w:rsid w:val="00987A1B"/>
    <w:rsid w:val="00987C77"/>
    <w:rsid w:val="00987DEA"/>
    <w:rsid w:val="00987E02"/>
    <w:rsid w:val="00987E69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A0B"/>
    <w:rsid w:val="00990BA2"/>
    <w:rsid w:val="00990BF4"/>
    <w:rsid w:val="00990C18"/>
    <w:rsid w:val="00990E8B"/>
    <w:rsid w:val="00990EA9"/>
    <w:rsid w:val="00990F44"/>
    <w:rsid w:val="0099126E"/>
    <w:rsid w:val="00991275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83C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E6D"/>
    <w:rsid w:val="009960AC"/>
    <w:rsid w:val="0099611A"/>
    <w:rsid w:val="009961E6"/>
    <w:rsid w:val="009962D5"/>
    <w:rsid w:val="0099654E"/>
    <w:rsid w:val="0099664E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107"/>
    <w:rsid w:val="009971D1"/>
    <w:rsid w:val="0099723F"/>
    <w:rsid w:val="00997260"/>
    <w:rsid w:val="009972DB"/>
    <w:rsid w:val="0099734E"/>
    <w:rsid w:val="009973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0ABA"/>
    <w:rsid w:val="009A0AF6"/>
    <w:rsid w:val="009A0BB2"/>
    <w:rsid w:val="009A1297"/>
    <w:rsid w:val="009A12F0"/>
    <w:rsid w:val="009A139F"/>
    <w:rsid w:val="009A1460"/>
    <w:rsid w:val="009A147C"/>
    <w:rsid w:val="009A14F0"/>
    <w:rsid w:val="009A1560"/>
    <w:rsid w:val="009A17C4"/>
    <w:rsid w:val="009A17DA"/>
    <w:rsid w:val="009A1869"/>
    <w:rsid w:val="009A18F6"/>
    <w:rsid w:val="009A1935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36"/>
    <w:rsid w:val="009A2F3F"/>
    <w:rsid w:val="009A2FD1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F5D"/>
    <w:rsid w:val="009A50D5"/>
    <w:rsid w:val="009A5164"/>
    <w:rsid w:val="009A518A"/>
    <w:rsid w:val="009A51DF"/>
    <w:rsid w:val="009A523D"/>
    <w:rsid w:val="009A5432"/>
    <w:rsid w:val="009A5433"/>
    <w:rsid w:val="009A54EC"/>
    <w:rsid w:val="009A550C"/>
    <w:rsid w:val="009A5595"/>
    <w:rsid w:val="009A559D"/>
    <w:rsid w:val="009A55EF"/>
    <w:rsid w:val="009A565C"/>
    <w:rsid w:val="009A5740"/>
    <w:rsid w:val="009A5778"/>
    <w:rsid w:val="009A57EA"/>
    <w:rsid w:val="009A583D"/>
    <w:rsid w:val="009A5845"/>
    <w:rsid w:val="009A589A"/>
    <w:rsid w:val="009A5991"/>
    <w:rsid w:val="009A5B71"/>
    <w:rsid w:val="009A5BDF"/>
    <w:rsid w:val="009A5CC1"/>
    <w:rsid w:val="009A5D03"/>
    <w:rsid w:val="009A5D89"/>
    <w:rsid w:val="009A5EDC"/>
    <w:rsid w:val="009A5F52"/>
    <w:rsid w:val="009A5F68"/>
    <w:rsid w:val="009A5F9C"/>
    <w:rsid w:val="009A5FEB"/>
    <w:rsid w:val="009A6064"/>
    <w:rsid w:val="009A61F2"/>
    <w:rsid w:val="009A62AA"/>
    <w:rsid w:val="009A64A8"/>
    <w:rsid w:val="009A651D"/>
    <w:rsid w:val="009A65CB"/>
    <w:rsid w:val="009A662C"/>
    <w:rsid w:val="009A6807"/>
    <w:rsid w:val="009A68C7"/>
    <w:rsid w:val="009A68D8"/>
    <w:rsid w:val="009A6AD4"/>
    <w:rsid w:val="009A6B48"/>
    <w:rsid w:val="009A6DB7"/>
    <w:rsid w:val="009A6E03"/>
    <w:rsid w:val="009A6ECA"/>
    <w:rsid w:val="009A6F59"/>
    <w:rsid w:val="009A6F6B"/>
    <w:rsid w:val="009A7141"/>
    <w:rsid w:val="009A7199"/>
    <w:rsid w:val="009A722D"/>
    <w:rsid w:val="009A72BE"/>
    <w:rsid w:val="009A73B5"/>
    <w:rsid w:val="009A7483"/>
    <w:rsid w:val="009A791A"/>
    <w:rsid w:val="009A7ADE"/>
    <w:rsid w:val="009A7B78"/>
    <w:rsid w:val="009A7B96"/>
    <w:rsid w:val="009A7C1B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7A4"/>
    <w:rsid w:val="009B0839"/>
    <w:rsid w:val="009B08C7"/>
    <w:rsid w:val="009B092F"/>
    <w:rsid w:val="009B0B67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914"/>
    <w:rsid w:val="009B19BC"/>
    <w:rsid w:val="009B1ACF"/>
    <w:rsid w:val="009B1C0A"/>
    <w:rsid w:val="009B1C93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7BD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A8E"/>
    <w:rsid w:val="009B6DB1"/>
    <w:rsid w:val="009B6EBF"/>
    <w:rsid w:val="009B702B"/>
    <w:rsid w:val="009B703E"/>
    <w:rsid w:val="009B7057"/>
    <w:rsid w:val="009B70F1"/>
    <w:rsid w:val="009B7183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31"/>
    <w:rsid w:val="009B7BBA"/>
    <w:rsid w:val="009B7CCC"/>
    <w:rsid w:val="009B7CDA"/>
    <w:rsid w:val="009B7D8E"/>
    <w:rsid w:val="009B7D90"/>
    <w:rsid w:val="009B7F06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B06"/>
    <w:rsid w:val="009C1B0F"/>
    <w:rsid w:val="009C1B92"/>
    <w:rsid w:val="009C1BDE"/>
    <w:rsid w:val="009C1C78"/>
    <w:rsid w:val="009C1CE3"/>
    <w:rsid w:val="009C1D70"/>
    <w:rsid w:val="009C1DBC"/>
    <w:rsid w:val="009C1DBD"/>
    <w:rsid w:val="009C1FFD"/>
    <w:rsid w:val="009C215A"/>
    <w:rsid w:val="009C226F"/>
    <w:rsid w:val="009C22A5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E81"/>
    <w:rsid w:val="009C2F2C"/>
    <w:rsid w:val="009C2F9C"/>
    <w:rsid w:val="009C3022"/>
    <w:rsid w:val="009C31CE"/>
    <w:rsid w:val="009C3260"/>
    <w:rsid w:val="009C3282"/>
    <w:rsid w:val="009C3315"/>
    <w:rsid w:val="009C34AB"/>
    <w:rsid w:val="009C372F"/>
    <w:rsid w:val="009C3900"/>
    <w:rsid w:val="009C3952"/>
    <w:rsid w:val="009C39D7"/>
    <w:rsid w:val="009C3C43"/>
    <w:rsid w:val="009C3DB5"/>
    <w:rsid w:val="009C3EF4"/>
    <w:rsid w:val="009C4155"/>
    <w:rsid w:val="009C425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410"/>
    <w:rsid w:val="009C553A"/>
    <w:rsid w:val="009C55BC"/>
    <w:rsid w:val="009C55BE"/>
    <w:rsid w:val="009C55BF"/>
    <w:rsid w:val="009C56EA"/>
    <w:rsid w:val="009C583D"/>
    <w:rsid w:val="009C5881"/>
    <w:rsid w:val="009C5915"/>
    <w:rsid w:val="009C5973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5A"/>
    <w:rsid w:val="009C62CD"/>
    <w:rsid w:val="009C64D4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B02"/>
    <w:rsid w:val="009C7D22"/>
    <w:rsid w:val="009C7F92"/>
    <w:rsid w:val="009D01D2"/>
    <w:rsid w:val="009D0225"/>
    <w:rsid w:val="009D02CA"/>
    <w:rsid w:val="009D02F2"/>
    <w:rsid w:val="009D0389"/>
    <w:rsid w:val="009D048E"/>
    <w:rsid w:val="009D07C3"/>
    <w:rsid w:val="009D09CB"/>
    <w:rsid w:val="009D0AAB"/>
    <w:rsid w:val="009D0B44"/>
    <w:rsid w:val="009D0C09"/>
    <w:rsid w:val="009D0E5E"/>
    <w:rsid w:val="009D0F1A"/>
    <w:rsid w:val="009D0F9D"/>
    <w:rsid w:val="009D106F"/>
    <w:rsid w:val="009D1112"/>
    <w:rsid w:val="009D11A8"/>
    <w:rsid w:val="009D13EA"/>
    <w:rsid w:val="009D148E"/>
    <w:rsid w:val="009D15F2"/>
    <w:rsid w:val="009D15F3"/>
    <w:rsid w:val="009D17F5"/>
    <w:rsid w:val="009D1819"/>
    <w:rsid w:val="009D1893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04"/>
    <w:rsid w:val="009D31FF"/>
    <w:rsid w:val="009D322B"/>
    <w:rsid w:val="009D32F5"/>
    <w:rsid w:val="009D3307"/>
    <w:rsid w:val="009D3355"/>
    <w:rsid w:val="009D33D3"/>
    <w:rsid w:val="009D3523"/>
    <w:rsid w:val="009D3658"/>
    <w:rsid w:val="009D3699"/>
    <w:rsid w:val="009D3740"/>
    <w:rsid w:val="009D37BF"/>
    <w:rsid w:val="009D3807"/>
    <w:rsid w:val="009D3911"/>
    <w:rsid w:val="009D3B22"/>
    <w:rsid w:val="009D3CE7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52D"/>
    <w:rsid w:val="009D555E"/>
    <w:rsid w:val="009D55E6"/>
    <w:rsid w:val="009D5603"/>
    <w:rsid w:val="009D5613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EC5"/>
    <w:rsid w:val="009D6FA1"/>
    <w:rsid w:val="009D6FE0"/>
    <w:rsid w:val="009D7032"/>
    <w:rsid w:val="009D70F4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91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D02"/>
    <w:rsid w:val="009E2D34"/>
    <w:rsid w:val="009E2D51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648"/>
    <w:rsid w:val="009E3937"/>
    <w:rsid w:val="009E3A5B"/>
    <w:rsid w:val="009E3A79"/>
    <w:rsid w:val="009E3BE5"/>
    <w:rsid w:val="009E3C6A"/>
    <w:rsid w:val="009E3D2B"/>
    <w:rsid w:val="009E3EEE"/>
    <w:rsid w:val="009E3F91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1D"/>
    <w:rsid w:val="009E5986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A4"/>
    <w:rsid w:val="009F0BD4"/>
    <w:rsid w:val="009F0D22"/>
    <w:rsid w:val="009F0E87"/>
    <w:rsid w:val="009F102F"/>
    <w:rsid w:val="009F1056"/>
    <w:rsid w:val="009F10D3"/>
    <w:rsid w:val="009F1118"/>
    <w:rsid w:val="009F117B"/>
    <w:rsid w:val="009F1393"/>
    <w:rsid w:val="009F13DF"/>
    <w:rsid w:val="009F14F7"/>
    <w:rsid w:val="009F1591"/>
    <w:rsid w:val="009F1623"/>
    <w:rsid w:val="009F1633"/>
    <w:rsid w:val="009F1778"/>
    <w:rsid w:val="009F180A"/>
    <w:rsid w:val="009F1813"/>
    <w:rsid w:val="009F19DC"/>
    <w:rsid w:val="009F1BA9"/>
    <w:rsid w:val="009F1C07"/>
    <w:rsid w:val="009F1C13"/>
    <w:rsid w:val="009F1C7E"/>
    <w:rsid w:val="009F1CB6"/>
    <w:rsid w:val="009F1CD8"/>
    <w:rsid w:val="009F1D75"/>
    <w:rsid w:val="009F1EEB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D1"/>
    <w:rsid w:val="009F305E"/>
    <w:rsid w:val="009F31C9"/>
    <w:rsid w:val="009F3235"/>
    <w:rsid w:val="009F33BA"/>
    <w:rsid w:val="009F3428"/>
    <w:rsid w:val="009F35C9"/>
    <w:rsid w:val="009F366D"/>
    <w:rsid w:val="009F38B7"/>
    <w:rsid w:val="009F38ED"/>
    <w:rsid w:val="009F39CD"/>
    <w:rsid w:val="009F3A05"/>
    <w:rsid w:val="009F3A23"/>
    <w:rsid w:val="009F3AC4"/>
    <w:rsid w:val="009F3FD9"/>
    <w:rsid w:val="009F4191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65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1A"/>
    <w:rsid w:val="009F5CA2"/>
    <w:rsid w:val="009F5CFC"/>
    <w:rsid w:val="009F5DC5"/>
    <w:rsid w:val="009F5F46"/>
    <w:rsid w:val="009F5F63"/>
    <w:rsid w:val="009F5FD7"/>
    <w:rsid w:val="009F6181"/>
    <w:rsid w:val="009F6221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DB2"/>
    <w:rsid w:val="00A0200D"/>
    <w:rsid w:val="00A020AB"/>
    <w:rsid w:val="00A0228B"/>
    <w:rsid w:val="00A0240F"/>
    <w:rsid w:val="00A02687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075"/>
    <w:rsid w:val="00A03123"/>
    <w:rsid w:val="00A03126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F6"/>
    <w:rsid w:val="00A0430A"/>
    <w:rsid w:val="00A043FE"/>
    <w:rsid w:val="00A04433"/>
    <w:rsid w:val="00A0449B"/>
    <w:rsid w:val="00A045E1"/>
    <w:rsid w:val="00A04613"/>
    <w:rsid w:val="00A04783"/>
    <w:rsid w:val="00A04788"/>
    <w:rsid w:val="00A0481D"/>
    <w:rsid w:val="00A04BC4"/>
    <w:rsid w:val="00A04D9D"/>
    <w:rsid w:val="00A04E01"/>
    <w:rsid w:val="00A04EC6"/>
    <w:rsid w:val="00A051CD"/>
    <w:rsid w:val="00A0524C"/>
    <w:rsid w:val="00A052F4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C90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E2"/>
    <w:rsid w:val="00A07021"/>
    <w:rsid w:val="00A07042"/>
    <w:rsid w:val="00A0707C"/>
    <w:rsid w:val="00A0727E"/>
    <w:rsid w:val="00A0730E"/>
    <w:rsid w:val="00A0746B"/>
    <w:rsid w:val="00A07498"/>
    <w:rsid w:val="00A074D3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1CD"/>
    <w:rsid w:val="00A101E2"/>
    <w:rsid w:val="00A101F8"/>
    <w:rsid w:val="00A10304"/>
    <w:rsid w:val="00A104AB"/>
    <w:rsid w:val="00A104C0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92D"/>
    <w:rsid w:val="00A11CCA"/>
    <w:rsid w:val="00A11D0E"/>
    <w:rsid w:val="00A11D60"/>
    <w:rsid w:val="00A11E36"/>
    <w:rsid w:val="00A11E97"/>
    <w:rsid w:val="00A11F03"/>
    <w:rsid w:val="00A11F9C"/>
    <w:rsid w:val="00A12190"/>
    <w:rsid w:val="00A123A5"/>
    <w:rsid w:val="00A123FF"/>
    <w:rsid w:val="00A12448"/>
    <w:rsid w:val="00A1249B"/>
    <w:rsid w:val="00A1251E"/>
    <w:rsid w:val="00A1269E"/>
    <w:rsid w:val="00A126CD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97D"/>
    <w:rsid w:val="00A15A98"/>
    <w:rsid w:val="00A15CE4"/>
    <w:rsid w:val="00A15D75"/>
    <w:rsid w:val="00A15E7E"/>
    <w:rsid w:val="00A15F67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DBB"/>
    <w:rsid w:val="00A16DE1"/>
    <w:rsid w:val="00A16F34"/>
    <w:rsid w:val="00A16F9A"/>
    <w:rsid w:val="00A16FAF"/>
    <w:rsid w:val="00A1704D"/>
    <w:rsid w:val="00A171F1"/>
    <w:rsid w:val="00A17325"/>
    <w:rsid w:val="00A174DD"/>
    <w:rsid w:val="00A17506"/>
    <w:rsid w:val="00A175DD"/>
    <w:rsid w:val="00A1764B"/>
    <w:rsid w:val="00A177B8"/>
    <w:rsid w:val="00A1780D"/>
    <w:rsid w:val="00A1782A"/>
    <w:rsid w:val="00A17C99"/>
    <w:rsid w:val="00A17C9E"/>
    <w:rsid w:val="00A17E4B"/>
    <w:rsid w:val="00A17EA9"/>
    <w:rsid w:val="00A17EC7"/>
    <w:rsid w:val="00A200C8"/>
    <w:rsid w:val="00A201F2"/>
    <w:rsid w:val="00A20434"/>
    <w:rsid w:val="00A20582"/>
    <w:rsid w:val="00A20635"/>
    <w:rsid w:val="00A207FD"/>
    <w:rsid w:val="00A20970"/>
    <w:rsid w:val="00A209FA"/>
    <w:rsid w:val="00A20A55"/>
    <w:rsid w:val="00A20A78"/>
    <w:rsid w:val="00A20B52"/>
    <w:rsid w:val="00A20C04"/>
    <w:rsid w:val="00A20C2F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E9F"/>
    <w:rsid w:val="00A21F6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E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DE5"/>
    <w:rsid w:val="00A24EAF"/>
    <w:rsid w:val="00A24ED7"/>
    <w:rsid w:val="00A24F25"/>
    <w:rsid w:val="00A24FA0"/>
    <w:rsid w:val="00A24FE8"/>
    <w:rsid w:val="00A25109"/>
    <w:rsid w:val="00A25294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90"/>
    <w:rsid w:val="00A27A03"/>
    <w:rsid w:val="00A27AC0"/>
    <w:rsid w:val="00A27CB5"/>
    <w:rsid w:val="00A27D27"/>
    <w:rsid w:val="00A300AE"/>
    <w:rsid w:val="00A300E9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7FF"/>
    <w:rsid w:val="00A33940"/>
    <w:rsid w:val="00A339FB"/>
    <w:rsid w:val="00A33A08"/>
    <w:rsid w:val="00A33A66"/>
    <w:rsid w:val="00A33B0A"/>
    <w:rsid w:val="00A33D1B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3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B4"/>
    <w:rsid w:val="00A425FA"/>
    <w:rsid w:val="00A42639"/>
    <w:rsid w:val="00A4269F"/>
    <w:rsid w:val="00A426DF"/>
    <w:rsid w:val="00A426EE"/>
    <w:rsid w:val="00A427C6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CD"/>
    <w:rsid w:val="00A440F4"/>
    <w:rsid w:val="00A44146"/>
    <w:rsid w:val="00A44325"/>
    <w:rsid w:val="00A4442E"/>
    <w:rsid w:val="00A44481"/>
    <w:rsid w:val="00A447CF"/>
    <w:rsid w:val="00A4494B"/>
    <w:rsid w:val="00A44BB6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AE9"/>
    <w:rsid w:val="00A45B0D"/>
    <w:rsid w:val="00A45B8D"/>
    <w:rsid w:val="00A45BD8"/>
    <w:rsid w:val="00A45C58"/>
    <w:rsid w:val="00A45EE8"/>
    <w:rsid w:val="00A4604E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0C4"/>
    <w:rsid w:val="00A510CA"/>
    <w:rsid w:val="00A51135"/>
    <w:rsid w:val="00A51210"/>
    <w:rsid w:val="00A513EF"/>
    <w:rsid w:val="00A51427"/>
    <w:rsid w:val="00A516C4"/>
    <w:rsid w:val="00A51882"/>
    <w:rsid w:val="00A51936"/>
    <w:rsid w:val="00A51999"/>
    <w:rsid w:val="00A519E0"/>
    <w:rsid w:val="00A51A43"/>
    <w:rsid w:val="00A51AFD"/>
    <w:rsid w:val="00A51C1E"/>
    <w:rsid w:val="00A51C27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33"/>
    <w:rsid w:val="00A534D6"/>
    <w:rsid w:val="00A53533"/>
    <w:rsid w:val="00A535C7"/>
    <w:rsid w:val="00A53662"/>
    <w:rsid w:val="00A53781"/>
    <w:rsid w:val="00A5380C"/>
    <w:rsid w:val="00A53B18"/>
    <w:rsid w:val="00A53C45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72C"/>
    <w:rsid w:val="00A548A7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742"/>
    <w:rsid w:val="00A56C46"/>
    <w:rsid w:val="00A56FE7"/>
    <w:rsid w:val="00A57004"/>
    <w:rsid w:val="00A570A7"/>
    <w:rsid w:val="00A570E1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C0C"/>
    <w:rsid w:val="00A57D52"/>
    <w:rsid w:val="00A57FF2"/>
    <w:rsid w:val="00A6002E"/>
    <w:rsid w:val="00A600AE"/>
    <w:rsid w:val="00A60494"/>
    <w:rsid w:val="00A604F6"/>
    <w:rsid w:val="00A60667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D5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A01"/>
    <w:rsid w:val="00A63A5B"/>
    <w:rsid w:val="00A63AA6"/>
    <w:rsid w:val="00A63D9B"/>
    <w:rsid w:val="00A63DC1"/>
    <w:rsid w:val="00A640B7"/>
    <w:rsid w:val="00A64120"/>
    <w:rsid w:val="00A641D8"/>
    <w:rsid w:val="00A6422A"/>
    <w:rsid w:val="00A64301"/>
    <w:rsid w:val="00A64412"/>
    <w:rsid w:val="00A64461"/>
    <w:rsid w:val="00A644F6"/>
    <w:rsid w:val="00A6451E"/>
    <w:rsid w:val="00A6453E"/>
    <w:rsid w:val="00A645BF"/>
    <w:rsid w:val="00A646A7"/>
    <w:rsid w:val="00A64756"/>
    <w:rsid w:val="00A6484A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74"/>
    <w:rsid w:val="00A65234"/>
    <w:rsid w:val="00A6524B"/>
    <w:rsid w:val="00A65474"/>
    <w:rsid w:val="00A654D8"/>
    <w:rsid w:val="00A65920"/>
    <w:rsid w:val="00A65A34"/>
    <w:rsid w:val="00A65AFC"/>
    <w:rsid w:val="00A65BBB"/>
    <w:rsid w:val="00A65D2C"/>
    <w:rsid w:val="00A65D97"/>
    <w:rsid w:val="00A65DBD"/>
    <w:rsid w:val="00A65E19"/>
    <w:rsid w:val="00A65F4B"/>
    <w:rsid w:val="00A65F53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91"/>
    <w:rsid w:val="00A668A6"/>
    <w:rsid w:val="00A668E0"/>
    <w:rsid w:val="00A66923"/>
    <w:rsid w:val="00A669E5"/>
    <w:rsid w:val="00A66A3B"/>
    <w:rsid w:val="00A66AA4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27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C"/>
    <w:rsid w:val="00A72C18"/>
    <w:rsid w:val="00A72DB0"/>
    <w:rsid w:val="00A72E08"/>
    <w:rsid w:val="00A72E6D"/>
    <w:rsid w:val="00A72FA6"/>
    <w:rsid w:val="00A730CA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D89"/>
    <w:rsid w:val="00A74EF2"/>
    <w:rsid w:val="00A75086"/>
    <w:rsid w:val="00A750A0"/>
    <w:rsid w:val="00A75179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F3"/>
    <w:rsid w:val="00A76503"/>
    <w:rsid w:val="00A76561"/>
    <w:rsid w:val="00A76955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B0F"/>
    <w:rsid w:val="00A80B88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C11"/>
    <w:rsid w:val="00A81DD5"/>
    <w:rsid w:val="00A81EA2"/>
    <w:rsid w:val="00A8200B"/>
    <w:rsid w:val="00A82159"/>
    <w:rsid w:val="00A82205"/>
    <w:rsid w:val="00A822F3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3165"/>
    <w:rsid w:val="00A831D9"/>
    <w:rsid w:val="00A833F0"/>
    <w:rsid w:val="00A835C4"/>
    <w:rsid w:val="00A8360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68"/>
    <w:rsid w:val="00A84FC9"/>
    <w:rsid w:val="00A850C1"/>
    <w:rsid w:val="00A851D7"/>
    <w:rsid w:val="00A8522F"/>
    <w:rsid w:val="00A85262"/>
    <w:rsid w:val="00A852F9"/>
    <w:rsid w:val="00A85407"/>
    <w:rsid w:val="00A85597"/>
    <w:rsid w:val="00A8563C"/>
    <w:rsid w:val="00A8564F"/>
    <w:rsid w:val="00A858B2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D7"/>
    <w:rsid w:val="00A87E25"/>
    <w:rsid w:val="00A87EF0"/>
    <w:rsid w:val="00A87F2A"/>
    <w:rsid w:val="00A87FB2"/>
    <w:rsid w:val="00A90145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CBD"/>
    <w:rsid w:val="00A90CFB"/>
    <w:rsid w:val="00A90D50"/>
    <w:rsid w:val="00A9102B"/>
    <w:rsid w:val="00A91052"/>
    <w:rsid w:val="00A9109E"/>
    <w:rsid w:val="00A910BA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C8"/>
    <w:rsid w:val="00A938C0"/>
    <w:rsid w:val="00A93A3A"/>
    <w:rsid w:val="00A93C0C"/>
    <w:rsid w:val="00A93D9D"/>
    <w:rsid w:val="00A93DFA"/>
    <w:rsid w:val="00A93EC3"/>
    <w:rsid w:val="00A941FB"/>
    <w:rsid w:val="00A9439F"/>
    <w:rsid w:val="00A94441"/>
    <w:rsid w:val="00A944C0"/>
    <w:rsid w:val="00A945CD"/>
    <w:rsid w:val="00A945F1"/>
    <w:rsid w:val="00A9465A"/>
    <w:rsid w:val="00A948EB"/>
    <w:rsid w:val="00A94B87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6071"/>
    <w:rsid w:val="00A960F1"/>
    <w:rsid w:val="00A96182"/>
    <w:rsid w:val="00A961D1"/>
    <w:rsid w:val="00A961D4"/>
    <w:rsid w:val="00A9621B"/>
    <w:rsid w:val="00A96282"/>
    <w:rsid w:val="00A962F4"/>
    <w:rsid w:val="00A9647A"/>
    <w:rsid w:val="00A96573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14"/>
    <w:rsid w:val="00A97692"/>
    <w:rsid w:val="00A976E8"/>
    <w:rsid w:val="00A9771A"/>
    <w:rsid w:val="00A97744"/>
    <w:rsid w:val="00A978ED"/>
    <w:rsid w:val="00A97930"/>
    <w:rsid w:val="00A97983"/>
    <w:rsid w:val="00A97ADA"/>
    <w:rsid w:val="00A97B69"/>
    <w:rsid w:val="00A97BE5"/>
    <w:rsid w:val="00A97DA0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C57"/>
    <w:rsid w:val="00AA3E80"/>
    <w:rsid w:val="00AA3EF5"/>
    <w:rsid w:val="00AA4057"/>
    <w:rsid w:val="00AA4108"/>
    <w:rsid w:val="00AA41E3"/>
    <w:rsid w:val="00AA42BE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75"/>
    <w:rsid w:val="00AA4935"/>
    <w:rsid w:val="00AA4CC2"/>
    <w:rsid w:val="00AA4DC4"/>
    <w:rsid w:val="00AA4E64"/>
    <w:rsid w:val="00AA4F94"/>
    <w:rsid w:val="00AA517D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AE1"/>
    <w:rsid w:val="00AA6B23"/>
    <w:rsid w:val="00AA6B3D"/>
    <w:rsid w:val="00AA6B5F"/>
    <w:rsid w:val="00AA6B7C"/>
    <w:rsid w:val="00AA6C25"/>
    <w:rsid w:val="00AA6C92"/>
    <w:rsid w:val="00AA6CF7"/>
    <w:rsid w:val="00AA6D93"/>
    <w:rsid w:val="00AA6DC7"/>
    <w:rsid w:val="00AA6E8C"/>
    <w:rsid w:val="00AA6F66"/>
    <w:rsid w:val="00AA7001"/>
    <w:rsid w:val="00AA70C4"/>
    <w:rsid w:val="00AA70DF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B05"/>
    <w:rsid w:val="00AB2BCA"/>
    <w:rsid w:val="00AB2D12"/>
    <w:rsid w:val="00AB2D1C"/>
    <w:rsid w:val="00AB2D44"/>
    <w:rsid w:val="00AB3136"/>
    <w:rsid w:val="00AB3142"/>
    <w:rsid w:val="00AB3257"/>
    <w:rsid w:val="00AB3298"/>
    <w:rsid w:val="00AB335D"/>
    <w:rsid w:val="00AB367E"/>
    <w:rsid w:val="00AB3767"/>
    <w:rsid w:val="00AB38AB"/>
    <w:rsid w:val="00AB3A08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2D"/>
    <w:rsid w:val="00AB5AC9"/>
    <w:rsid w:val="00AB5CF4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EF"/>
    <w:rsid w:val="00AB677F"/>
    <w:rsid w:val="00AB6C04"/>
    <w:rsid w:val="00AB6C78"/>
    <w:rsid w:val="00AB6CA6"/>
    <w:rsid w:val="00AB6CAE"/>
    <w:rsid w:val="00AB6CB2"/>
    <w:rsid w:val="00AB6FD5"/>
    <w:rsid w:val="00AB7009"/>
    <w:rsid w:val="00AB713B"/>
    <w:rsid w:val="00AB713D"/>
    <w:rsid w:val="00AB7161"/>
    <w:rsid w:val="00AB71E4"/>
    <w:rsid w:val="00AB753C"/>
    <w:rsid w:val="00AB7668"/>
    <w:rsid w:val="00AB76E5"/>
    <w:rsid w:val="00AB776D"/>
    <w:rsid w:val="00AB7821"/>
    <w:rsid w:val="00AB7826"/>
    <w:rsid w:val="00AB7934"/>
    <w:rsid w:val="00AB7969"/>
    <w:rsid w:val="00AB7AA0"/>
    <w:rsid w:val="00AB7AAD"/>
    <w:rsid w:val="00AB7AE0"/>
    <w:rsid w:val="00AB7C23"/>
    <w:rsid w:val="00AB7DE4"/>
    <w:rsid w:val="00AB7DED"/>
    <w:rsid w:val="00AB7E24"/>
    <w:rsid w:val="00AB7E58"/>
    <w:rsid w:val="00AC006E"/>
    <w:rsid w:val="00AC024E"/>
    <w:rsid w:val="00AC031C"/>
    <w:rsid w:val="00AC03DD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35"/>
    <w:rsid w:val="00AC2C71"/>
    <w:rsid w:val="00AC2CCB"/>
    <w:rsid w:val="00AC2EC4"/>
    <w:rsid w:val="00AC318E"/>
    <w:rsid w:val="00AC3222"/>
    <w:rsid w:val="00AC3259"/>
    <w:rsid w:val="00AC330E"/>
    <w:rsid w:val="00AC33F8"/>
    <w:rsid w:val="00AC345E"/>
    <w:rsid w:val="00AC346E"/>
    <w:rsid w:val="00AC34DA"/>
    <w:rsid w:val="00AC35AD"/>
    <w:rsid w:val="00AC364E"/>
    <w:rsid w:val="00AC36BD"/>
    <w:rsid w:val="00AC36E5"/>
    <w:rsid w:val="00AC3708"/>
    <w:rsid w:val="00AC373F"/>
    <w:rsid w:val="00AC3749"/>
    <w:rsid w:val="00AC38B7"/>
    <w:rsid w:val="00AC3BF8"/>
    <w:rsid w:val="00AC3D42"/>
    <w:rsid w:val="00AC3E57"/>
    <w:rsid w:val="00AC3F52"/>
    <w:rsid w:val="00AC3F69"/>
    <w:rsid w:val="00AC422D"/>
    <w:rsid w:val="00AC45F2"/>
    <w:rsid w:val="00AC4640"/>
    <w:rsid w:val="00AC465C"/>
    <w:rsid w:val="00AC46AD"/>
    <w:rsid w:val="00AC4795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05"/>
    <w:rsid w:val="00AC719C"/>
    <w:rsid w:val="00AC739D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80"/>
    <w:rsid w:val="00AD06EC"/>
    <w:rsid w:val="00AD08DE"/>
    <w:rsid w:val="00AD0919"/>
    <w:rsid w:val="00AD09AB"/>
    <w:rsid w:val="00AD0A8A"/>
    <w:rsid w:val="00AD0B21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99"/>
    <w:rsid w:val="00AD2BB4"/>
    <w:rsid w:val="00AD2CB8"/>
    <w:rsid w:val="00AD2DCF"/>
    <w:rsid w:val="00AD2F52"/>
    <w:rsid w:val="00AD2F5B"/>
    <w:rsid w:val="00AD2F7C"/>
    <w:rsid w:val="00AD30CF"/>
    <w:rsid w:val="00AD30D3"/>
    <w:rsid w:val="00AD30ED"/>
    <w:rsid w:val="00AD331A"/>
    <w:rsid w:val="00AD3524"/>
    <w:rsid w:val="00AD3558"/>
    <w:rsid w:val="00AD3765"/>
    <w:rsid w:val="00AD37B6"/>
    <w:rsid w:val="00AD37BD"/>
    <w:rsid w:val="00AD396F"/>
    <w:rsid w:val="00AD3A35"/>
    <w:rsid w:val="00AD3B17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59"/>
    <w:rsid w:val="00AD547E"/>
    <w:rsid w:val="00AD54C2"/>
    <w:rsid w:val="00AD5580"/>
    <w:rsid w:val="00AD5778"/>
    <w:rsid w:val="00AD5799"/>
    <w:rsid w:val="00AD5890"/>
    <w:rsid w:val="00AD58DF"/>
    <w:rsid w:val="00AD5BC8"/>
    <w:rsid w:val="00AD5E6A"/>
    <w:rsid w:val="00AD5F1C"/>
    <w:rsid w:val="00AD5F68"/>
    <w:rsid w:val="00AD5FD6"/>
    <w:rsid w:val="00AD60B2"/>
    <w:rsid w:val="00AD61FE"/>
    <w:rsid w:val="00AD6338"/>
    <w:rsid w:val="00AD640F"/>
    <w:rsid w:val="00AD643D"/>
    <w:rsid w:val="00AD64BF"/>
    <w:rsid w:val="00AD64E9"/>
    <w:rsid w:val="00AD6597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F74"/>
    <w:rsid w:val="00AD7101"/>
    <w:rsid w:val="00AD710F"/>
    <w:rsid w:val="00AD7162"/>
    <w:rsid w:val="00AD7343"/>
    <w:rsid w:val="00AD744D"/>
    <w:rsid w:val="00AD74B9"/>
    <w:rsid w:val="00AD76B0"/>
    <w:rsid w:val="00AD76CB"/>
    <w:rsid w:val="00AD7820"/>
    <w:rsid w:val="00AD79B3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F0"/>
    <w:rsid w:val="00AE05FF"/>
    <w:rsid w:val="00AE0620"/>
    <w:rsid w:val="00AE0722"/>
    <w:rsid w:val="00AE074C"/>
    <w:rsid w:val="00AE0775"/>
    <w:rsid w:val="00AE07BA"/>
    <w:rsid w:val="00AE0A22"/>
    <w:rsid w:val="00AE0BB3"/>
    <w:rsid w:val="00AE0C95"/>
    <w:rsid w:val="00AE0CE1"/>
    <w:rsid w:val="00AE0D27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B2B"/>
    <w:rsid w:val="00AE2C84"/>
    <w:rsid w:val="00AE2D59"/>
    <w:rsid w:val="00AE2DE0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6E"/>
    <w:rsid w:val="00AE482C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0C"/>
    <w:rsid w:val="00AE4F3D"/>
    <w:rsid w:val="00AE4FC1"/>
    <w:rsid w:val="00AE4FEE"/>
    <w:rsid w:val="00AE5046"/>
    <w:rsid w:val="00AE51DA"/>
    <w:rsid w:val="00AE5242"/>
    <w:rsid w:val="00AE524F"/>
    <w:rsid w:val="00AE54CB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16"/>
    <w:rsid w:val="00AE6479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53"/>
    <w:rsid w:val="00AF3B12"/>
    <w:rsid w:val="00AF3D07"/>
    <w:rsid w:val="00AF3D9D"/>
    <w:rsid w:val="00AF3F6B"/>
    <w:rsid w:val="00AF40C1"/>
    <w:rsid w:val="00AF42BC"/>
    <w:rsid w:val="00AF43F6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F0C"/>
    <w:rsid w:val="00AF5021"/>
    <w:rsid w:val="00AF5026"/>
    <w:rsid w:val="00AF513B"/>
    <w:rsid w:val="00AF533F"/>
    <w:rsid w:val="00AF539E"/>
    <w:rsid w:val="00AF53B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94"/>
    <w:rsid w:val="00AF6805"/>
    <w:rsid w:val="00AF6852"/>
    <w:rsid w:val="00AF699E"/>
    <w:rsid w:val="00AF6B3F"/>
    <w:rsid w:val="00AF6D6C"/>
    <w:rsid w:val="00AF6E0C"/>
    <w:rsid w:val="00AF6E9E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A36"/>
    <w:rsid w:val="00AF7A90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C98"/>
    <w:rsid w:val="00B01E83"/>
    <w:rsid w:val="00B01ED7"/>
    <w:rsid w:val="00B01F2D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D2B"/>
    <w:rsid w:val="00B06077"/>
    <w:rsid w:val="00B06261"/>
    <w:rsid w:val="00B062EE"/>
    <w:rsid w:val="00B06463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126"/>
    <w:rsid w:val="00B0723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40"/>
    <w:rsid w:val="00B07CD9"/>
    <w:rsid w:val="00B07EB5"/>
    <w:rsid w:val="00B100DB"/>
    <w:rsid w:val="00B100DF"/>
    <w:rsid w:val="00B10138"/>
    <w:rsid w:val="00B1031B"/>
    <w:rsid w:val="00B103ED"/>
    <w:rsid w:val="00B1056E"/>
    <w:rsid w:val="00B1063F"/>
    <w:rsid w:val="00B10663"/>
    <w:rsid w:val="00B1076F"/>
    <w:rsid w:val="00B107D8"/>
    <w:rsid w:val="00B1081D"/>
    <w:rsid w:val="00B10AA4"/>
    <w:rsid w:val="00B10BE1"/>
    <w:rsid w:val="00B10D5F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631"/>
    <w:rsid w:val="00B13663"/>
    <w:rsid w:val="00B1384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2E"/>
    <w:rsid w:val="00B15E55"/>
    <w:rsid w:val="00B160D8"/>
    <w:rsid w:val="00B160FA"/>
    <w:rsid w:val="00B161C5"/>
    <w:rsid w:val="00B161F0"/>
    <w:rsid w:val="00B16234"/>
    <w:rsid w:val="00B16304"/>
    <w:rsid w:val="00B1634A"/>
    <w:rsid w:val="00B163E3"/>
    <w:rsid w:val="00B16473"/>
    <w:rsid w:val="00B1649F"/>
    <w:rsid w:val="00B16532"/>
    <w:rsid w:val="00B1660D"/>
    <w:rsid w:val="00B167A3"/>
    <w:rsid w:val="00B1683E"/>
    <w:rsid w:val="00B16998"/>
    <w:rsid w:val="00B16A29"/>
    <w:rsid w:val="00B16AE9"/>
    <w:rsid w:val="00B16BBE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3F3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479"/>
    <w:rsid w:val="00B2163E"/>
    <w:rsid w:val="00B2164C"/>
    <w:rsid w:val="00B219C8"/>
    <w:rsid w:val="00B21A3F"/>
    <w:rsid w:val="00B21B39"/>
    <w:rsid w:val="00B21B7F"/>
    <w:rsid w:val="00B21B84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7A"/>
    <w:rsid w:val="00B244A7"/>
    <w:rsid w:val="00B244E4"/>
    <w:rsid w:val="00B2454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90"/>
    <w:rsid w:val="00B30FA8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F6"/>
    <w:rsid w:val="00B32224"/>
    <w:rsid w:val="00B322A9"/>
    <w:rsid w:val="00B322FC"/>
    <w:rsid w:val="00B3234D"/>
    <w:rsid w:val="00B325E5"/>
    <w:rsid w:val="00B3266E"/>
    <w:rsid w:val="00B32723"/>
    <w:rsid w:val="00B32776"/>
    <w:rsid w:val="00B329B0"/>
    <w:rsid w:val="00B32A0F"/>
    <w:rsid w:val="00B32A18"/>
    <w:rsid w:val="00B32B39"/>
    <w:rsid w:val="00B32C38"/>
    <w:rsid w:val="00B32DC0"/>
    <w:rsid w:val="00B32F02"/>
    <w:rsid w:val="00B32F23"/>
    <w:rsid w:val="00B32F3C"/>
    <w:rsid w:val="00B33078"/>
    <w:rsid w:val="00B33247"/>
    <w:rsid w:val="00B332B4"/>
    <w:rsid w:val="00B332C9"/>
    <w:rsid w:val="00B332FE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6148"/>
    <w:rsid w:val="00B36161"/>
    <w:rsid w:val="00B36189"/>
    <w:rsid w:val="00B361CD"/>
    <w:rsid w:val="00B3621A"/>
    <w:rsid w:val="00B36348"/>
    <w:rsid w:val="00B36352"/>
    <w:rsid w:val="00B363A4"/>
    <w:rsid w:val="00B36505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73"/>
    <w:rsid w:val="00B36FAC"/>
    <w:rsid w:val="00B36FEB"/>
    <w:rsid w:val="00B3712E"/>
    <w:rsid w:val="00B37166"/>
    <w:rsid w:val="00B373CF"/>
    <w:rsid w:val="00B37447"/>
    <w:rsid w:val="00B37580"/>
    <w:rsid w:val="00B37697"/>
    <w:rsid w:val="00B37732"/>
    <w:rsid w:val="00B379D9"/>
    <w:rsid w:val="00B37A38"/>
    <w:rsid w:val="00B37D5E"/>
    <w:rsid w:val="00B37DA3"/>
    <w:rsid w:val="00B37DFA"/>
    <w:rsid w:val="00B37FB4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11E7"/>
    <w:rsid w:val="00B412D9"/>
    <w:rsid w:val="00B41647"/>
    <w:rsid w:val="00B41650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E3"/>
    <w:rsid w:val="00B42D10"/>
    <w:rsid w:val="00B42D46"/>
    <w:rsid w:val="00B42FD9"/>
    <w:rsid w:val="00B431D1"/>
    <w:rsid w:val="00B4330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6C9"/>
    <w:rsid w:val="00B4585A"/>
    <w:rsid w:val="00B45987"/>
    <w:rsid w:val="00B45A9D"/>
    <w:rsid w:val="00B45AD6"/>
    <w:rsid w:val="00B45B63"/>
    <w:rsid w:val="00B45C46"/>
    <w:rsid w:val="00B45DF2"/>
    <w:rsid w:val="00B45F8F"/>
    <w:rsid w:val="00B45FC3"/>
    <w:rsid w:val="00B4630C"/>
    <w:rsid w:val="00B4641D"/>
    <w:rsid w:val="00B4650A"/>
    <w:rsid w:val="00B46866"/>
    <w:rsid w:val="00B4697C"/>
    <w:rsid w:val="00B469EA"/>
    <w:rsid w:val="00B46A0C"/>
    <w:rsid w:val="00B46B0D"/>
    <w:rsid w:val="00B46CE3"/>
    <w:rsid w:val="00B46E99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E3"/>
    <w:rsid w:val="00B51A16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704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5B"/>
    <w:rsid w:val="00B5326D"/>
    <w:rsid w:val="00B5330D"/>
    <w:rsid w:val="00B53538"/>
    <w:rsid w:val="00B535F2"/>
    <w:rsid w:val="00B53668"/>
    <w:rsid w:val="00B53714"/>
    <w:rsid w:val="00B537BF"/>
    <w:rsid w:val="00B53842"/>
    <w:rsid w:val="00B5386E"/>
    <w:rsid w:val="00B538CB"/>
    <w:rsid w:val="00B539E7"/>
    <w:rsid w:val="00B53A52"/>
    <w:rsid w:val="00B53A7A"/>
    <w:rsid w:val="00B53AA4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E40"/>
    <w:rsid w:val="00B54E47"/>
    <w:rsid w:val="00B54ECA"/>
    <w:rsid w:val="00B54F61"/>
    <w:rsid w:val="00B550BA"/>
    <w:rsid w:val="00B550DA"/>
    <w:rsid w:val="00B552C2"/>
    <w:rsid w:val="00B552CB"/>
    <w:rsid w:val="00B55357"/>
    <w:rsid w:val="00B55360"/>
    <w:rsid w:val="00B555DC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41"/>
    <w:rsid w:val="00B55BCF"/>
    <w:rsid w:val="00B55D0C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95A"/>
    <w:rsid w:val="00B56A66"/>
    <w:rsid w:val="00B56B02"/>
    <w:rsid w:val="00B56BA5"/>
    <w:rsid w:val="00B56D40"/>
    <w:rsid w:val="00B56EC9"/>
    <w:rsid w:val="00B56F2B"/>
    <w:rsid w:val="00B56FE8"/>
    <w:rsid w:val="00B57065"/>
    <w:rsid w:val="00B5721C"/>
    <w:rsid w:val="00B5724E"/>
    <w:rsid w:val="00B5725E"/>
    <w:rsid w:val="00B57494"/>
    <w:rsid w:val="00B57522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1C95"/>
    <w:rsid w:val="00B62016"/>
    <w:rsid w:val="00B620D3"/>
    <w:rsid w:val="00B6219E"/>
    <w:rsid w:val="00B62268"/>
    <w:rsid w:val="00B622CB"/>
    <w:rsid w:val="00B62522"/>
    <w:rsid w:val="00B62551"/>
    <w:rsid w:val="00B625AC"/>
    <w:rsid w:val="00B625C3"/>
    <w:rsid w:val="00B625FE"/>
    <w:rsid w:val="00B62620"/>
    <w:rsid w:val="00B6279B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CD"/>
    <w:rsid w:val="00B63EFC"/>
    <w:rsid w:val="00B64056"/>
    <w:rsid w:val="00B640E9"/>
    <w:rsid w:val="00B64295"/>
    <w:rsid w:val="00B642D9"/>
    <w:rsid w:val="00B642DB"/>
    <w:rsid w:val="00B64382"/>
    <w:rsid w:val="00B64544"/>
    <w:rsid w:val="00B64666"/>
    <w:rsid w:val="00B64700"/>
    <w:rsid w:val="00B649BB"/>
    <w:rsid w:val="00B64A35"/>
    <w:rsid w:val="00B64A83"/>
    <w:rsid w:val="00B64BFD"/>
    <w:rsid w:val="00B64CF4"/>
    <w:rsid w:val="00B64D5C"/>
    <w:rsid w:val="00B64F95"/>
    <w:rsid w:val="00B650C1"/>
    <w:rsid w:val="00B6520A"/>
    <w:rsid w:val="00B6523B"/>
    <w:rsid w:val="00B6524B"/>
    <w:rsid w:val="00B6534E"/>
    <w:rsid w:val="00B65654"/>
    <w:rsid w:val="00B656D7"/>
    <w:rsid w:val="00B65701"/>
    <w:rsid w:val="00B658CC"/>
    <w:rsid w:val="00B659AF"/>
    <w:rsid w:val="00B659CF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680"/>
    <w:rsid w:val="00B6669D"/>
    <w:rsid w:val="00B66792"/>
    <w:rsid w:val="00B667EB"/>
    <w:rsid w:val="00B668CE"/>
    <w:rsid w:val="00B66A42"/>
    <w:rsid w:val="00B66AE0"/>
    <w:rsid w:val="00B66DF5"/>
    <w:rsid w:val="00B67033"/>
    <w:rsid w:val="00B670A6"/>
    <w:rsid w:val="00B67179"/>
    <w:rsid w:val="00B6783F"/>
    <w:rsid w:val="00B678D9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18F"/>
    <w:rsid w:val="00B70335"/>
    <w:rsid w:val="00B703C8"/>
    <w:rsid w:val="00B704A9"/>
    <w:rsid w:val="00B70680"/>
    <w:rsid w:val="00B706A8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B1C"/>
    <w:rsid w:val="00B71B28"/>
    <w:rsid w:val="00B71CB3"/>
    <w:rsid w:val="00B71D0D"/>
    <w:rsid w:val="00B71ED3"/>
    <w:rsid w:val="00B71FEB"/>
    <w:rsid w:val="00B7207C"/>
    <w:rsid w:val="00B720B8"/>
    <w:rsid w:val="00B72232"/>
    <w:rsid w:val="00B722EA"/>
    <w:rsid w:val="00B724A2"/>
    <w:rsid w:val="00B72522"/>
    <w:rsid w:val="00B72575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6B5"/>
    <w:rsid w:val="00B737DC"/>
    <w:rsid w:val="00B73941"/>
    <w:rsid w:val="00B7396C"/>
    <w:rsid w:val="00B73BB1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715"/>
    <w:rsid w:val="00B74990"/>
    <w:rsid w:val="00B74997"/>
    <w:rsid w:val="00B74C77"/>
    <w:rsid w:val="00B75198"/>
    <w:rsid w:val="00B751FB"/>
    <w:rsid w:val="00B753D0"/>
    <w:rsid w:val="00B75424"/>
    <w:rsid w:val="00B75489"/>
    <w:rsid w:val="00B7565C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FCD"/>
    <w:rsid w:val="00B76082"/>
    <w:rsid w:val="00B76173"/>
    <w:rsid w:val="00B761BA"/>
    <w:rsid w:val="00B761BF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A15"/>
    <w:rsid w:val="00B76B72"/>
    <w:rsid w:val="00B76DA0"/>
    <w:rsid w:val="00B76DE3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96"/>
    <w:rsid w:val="00B81C04"/>
    <w:rsid w:val="00B81C49"/>
    <w:rsid w:val="00B81E05"/>
    <w:rsid w:val="00B81E1E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2FFD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B8"/>
    <w:rsid w:val="00B84970"/>
    <w:rsid w:val="00B849DB"/>
    <w:rsid w:val="00B84AA9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C4A"/>
    <w:rsid w:val="00B85DB6"/>
    <w:rsid w:val="00B85DD1"/>
    <w:rsid w:val="00B85E6C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1DB"/>
    <w:rsid w:val="00B906F3"/>
    <w:rsid w:val="00B9072C"/>
    <w:rsid w:val="00B907CD"/>
    <w:rsid w:val="00B908F6"/>
    <w:rsid w:val="00B90906"/>
    <w:rsid w:val="00B909B8"/>
    <w:rsid w:val="00B90A25"/>
    <w:rsid w:val="00B90D4E"/>
    <w:rsid w:val="00B90ECF"/>
    <w:rsid w:val="00B9110D"/>
    <w:rsid w:val="00B91153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C77"/>
    <w:rsid w:val="00B92D6A"/>
    <w:rsid w:val="00B92DA6"/>
    <w:rsid w:val="00B92EA2"/>
    <w:rsid w:val="00B92EB0"/>
    <w:rsid w:val="00B92F1E"/>
    <w:rsid w:val="00B931B5"/>
    <w:rsid w:val="00B93209"/>
    <w:rsid w:val="00B9326A"/>
    <w:rsid w:val="00B93414"/>
    <w:rsid w:val="00B93458"/>
    <w:rsid w:val="00B9353F"/>
    <w:rsid w:val="00B935D2"/>
    <w:rsid w:val="00B9361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C1"/>
    <w:rsid w:val="00B94A84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C1"/>
    <w:rsid w:val="00B95B93"/>
    <w:rsid w:val="00B95BC1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70E"/>
    <w:rsid w:val="00B978B2"/>
    <w:rsid w:val="00B97940"/>
    <w:rsid w:val="00B9798C"/>
    <w:rsid w:val="00B97A02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2F"/>
    <w:rsid w:val="00BA093F"/>
    <w:rsid w:val="00BA0AAB"/>
    <w:rsid w:val="00BA0AD8"/>
    <w:rsid w:val="00BA0AFA"/>
    <w:rsid w:val="00BA0E34"/>
    <w:rsid w:val="00BA0F7D"/>
    <w:rsid w:val="00BA0FE3"/>
    <w:rsid w:val="00BA115A"/>
    <w:rsid w:val="00BA11BC"/>
    <w:rsid w:val="00BA1211"/>
    <w:rsid w:val="00BA1217"/>
    <w:rsid w:val="00BA1534"/>
    <w:rsid w:val="00BA16F6"/>
    <w:rsid w:val="00BA1745"/>
    <w:rsid w:val="00BA1A74"/>
    <w:rsid w:val="00BA1AC9"/>
    <w:rsid w:val="00BA1BEC"/>
    <w:rsid w:val="00BA1C70"/>
    <w:rsid w:val="00BA1C74"/>
    <w:rsid w:val="00BA1C96"/>
    <w:rsid w:val="00BA1CE1"/>
    <w:rsid w:val="00BA1D14"/>
    <w:rsid w:val="00BA1DC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F1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196"/>
    <w:rsid w:val="00BA6216"/>
    <w:rsid w:val="00BA62C2"/>
    <w:rsid w:val="00BA6405"/>
    <w:rsid w:val="00BA651A"/>
    <w:rsid w:val="00BA673A"/>
    <w:rsid w:val="00BA67DA"/>
    <w:rsid w:val="00BA68D0"/>
    <w:rsid w:val="00BA6973"/>
    <w:rsid w:val="00BA697A"/>
    <w:rsid w:val="00BA6A32"/>
    <w:rsid w:val="00BA6A69"/>
    <w:rsid w:val="00BA6A87"/>
    <w:rsid w:val="00BA6CF7"/>
    <w:rsid w:val="00BA6D04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54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77"/>
    <w:rsid w:val="00BB25F0"/>
    <w:rsid w:val="00BB290E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EA"/>
    <w:rsid w:val="00BB336A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6042"/>
    <w:rsid w:val="00BB6086"/>
    <w:rsid w:val="00BB61BD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33"/>
    <w:rsid w:val="00BB6AC0"/>
    <w:rsid w:val="00BB6AE8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792"/>
    <w:rsid w:val="00BC07F4"/>
    <w:rsid w:val="00BC0911"/>
    <w:rsid w:val="00BC0C34"/>
    <w:rsid w:val="00BC0C56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5028"/>
    <w:rsid w:val="00BC5178"/>
    <w:rsid w:val="00BC51AA"/>
    <w:rsid w:val="00BC51AB"/>
    <w:rsid w:val="00BC5213"/>
    <w:rsid w:val="00BC528B"/>
    <w:rsid w:val="00BC52AD"/>
    <w:rsid w:val="00BC52B2"/>
    <w:rsid w:val="00BC5306"/>
    <w:rsid w:val="00BC5331"/>
    <w:rsid w:val="00BC5344"/>
    <w:rsid w:val="00BC54DC"/>
    <w:rsid w:val="00BC5840"/>
    <w:rsid w:val="00BC5934"/>
    <w:rsid w:val="00BC5AF9"/>
    <w:rsid w:val="00BC5B51"/>
    <w:rsid w:val="00BC5DD5"/>
    <w:rsid w:val="00BC5F54"/>
    <w:rsid w:val="00BC5F91"/>
    <w:rsid w:val="00BC604C"/>
    <w:rsid w:val="00BC6161"/>
    <w:rsid w:val="00BC61F3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2B4"/>
    <w:rsid w:val="00BC733B"/>
    <w:rsid w:val="00BC74A5"/>
    <w:rsid w:val="00BC74BF"/>
    <w:rsid w:val="00BC75F3"/>
    <w:rsid w:val="00BC76CD"/>
    <w:rsid w:val="00BC7756"/>
    <w:rsid w:val="00BC7856"/>
    <w:rsid w:val="00BC78EF"/>
    <w:rsid w:val="00BC7931"/>
    <w:rsid w:val="00BC7C91"/>
    <w:rsid w:val="00BC7DEA"/>
    <w:rsid w:val="00BC7F38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DAB"/>
    <w:rsid w:val="00BD0E0E"/>
    <w:rsid w:val="00BD0E52"/>
    <w:rsid w:val="00BD10FB"/>
    <w:rsid w:val="00BD1106"/>
    <w:rsid w:val="00BD1130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C2F"/>
    <w:rsid w:val="00BD3E79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83"/>
    <w:rsid w:val="00BD4D13"/>
    <w:rsid w:val="00BD4D6D"/>
    <w:rsid w:val="00BD4D74"/>
    <w:rsid w:val="00BD4EB4"/>
    <w:rsid w:val="00BD4F91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4D1"/>
    <w:rsid w:val="00BE1573"/>
    <w:rsid w:val="00BE1607"/>
    <w:rsid w:val="00BE17D1"/>
    <w:rsid w:val="00BE1983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48E"/>
    <w:rsid w:val="00BE2647"/>
    <w:rsid w:val="00BE2659"/>
    <w:rsid w:val="00BE275B"/>
    <w:rsid w:val="00BE275F"/>
    <w:rsid w:val="00BE2772"/>
    <w:rsid w:val="00BE27FA"/>
    <w:rsid w:val="00BE2816"/>
    <w:rsid w:val="00BE2C6D"/>
    <w:rsid w:val="00BE2CAA"/>
    <w:rsid w:val="00BE2D12"/>
    <w:rsid w:val="00BE2D66"/>
    <w:rsid w:val="00BE2DA3"/>
    <w:rsid w:val="00BE2DF4"/>
    <w:rsid w:val="00BE2E0F"/>
    <w:rsid w:val="00BE3008"/>
    <w:rsid w:val="00BE30EA"/>
    <w:rsid w:val="00BE32B0"/>
    <w:rsid w:val="00BE32D7"/>
    <w:rsid w:val="00BE3411"/>
    <w:rsid w:val="00BE34A3"/>
    <w:rsid w:val="00BE353C"/>
    <w:rsid w:val="00BE3575"/>
    <w:rsid w:val="00BE3612"/>
    <w:rsid w:val="00BE3780"/>
    <w:rsid w:val="00BE3808"/>
    <w:rsid w:val="00BE3874"/>
    <w:rsid w:val="00BE38B1"/>
    <w:rsid w:val="00BE38BE"/>
    <w:rsid w:val="00BE3962"/>
    <w:rsid w:val="00BE39ED"/>
    <w:rsid w:val="00BE3A3E"/>
    <w:rsid w:val="00BE3A5E"/>
    <w:rsid w:val="00BE3A91"/>
    <w:rsid w:val="00BE3B33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62E"/>
    <w:rsid w:val="00BE466B"/>
    <w:rsid w:val="00BE46AA"/>
    <w:rsid w:val="00BE4977"/>
    <w:rsid w:val="00BE4AB3"/>
    <w:rsid w:val="00BE4CDC"/>
    <w:rsid w:val="00BE4FD6"/>
    <w:rsid w:val="00BE50C4"/>
    <w:rsid w:val="00BE51DD"/>
    <w:rsid w:val="00BE52BA"/>
    <w:rsid w:val="00BE53A8"/>
    <w:rsid w:val="00BE541F"/>
    <w:rsid w:val="00BE5422"/>
    <w:rsid w:val="00BE544E"/>
    <w:rsid w:val="00BE54A9"/>
    <w:rsid w:val="00BE551D"/>
    <w:rsid w:val="00BE56F2"/>
    <w:rsid w:val="00BE57BF"/>
    <w:rsid w:val="00BE580A"/>
    <w:rsid w:val="00BE5852"/>
    <w:rsid w:val="00BE5976"/>
    <w:rsid w:val="00BE5AF0"/>
    <w:rsid w:val="00BE5F34"/>
    <w:rsid w:val="00BE5F7E"/>
    <w:rsid w:val="00BE6045"/>
    <w:rsid w:val="00BE6246"/>
    <w:rsid w:val="00BE62D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25B"/>
    <w:rsid w:val="00BE7260"/>
    <w:rsid w:val="00BE7440"/>
    <w:rsid w:val="00BE7480"/>
    <w:rsid w:val="00BE748C"/>
    <w:rsid w:val="00BE751A"/>
    <w:rsid w:val="00BE79DF"/>
    <w:rsid w:val="00BE7AFA"/>
    <w:rsid w:val="00BE7BA2"/>
    <w:rsid w:val="00BE7BAA"/>
    <w:rsid w:val="00BE7DB2"/>
    <w:rsid w:val="00BE7FB1"/>
    <w:rsid w:val="00BF00DC"/>
    <w:rsid w:val="00BF01FA"/>
    <w:rsid w:val="00BF0566"/>
    <w:rsid w:val="00BF0623"/>
    <w:rsid w:val="00BF0647"/>
    <w:rsid w:val="00BF0822"/>
    <w:rsid w:val="00BF085F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49"/>
    <w:rsid w:val="00BF19A4"/>
    <w:rsid w:val="00BF1AA4"/>
    <w:rsid w:val="00BF1B10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DEC"/>
    <w:rsid w:val="00BF4EA0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F9"/>
    <w:rsid w:val="00C00304"/>
    <w:rsid w:val="00C00455"/>
    <w:rsid w:val="00C0068A"/>
    <w:rsid w:val="00C00709"/>
    <w:rsid w:val="00C0076B"/>
    <w:rsid w:val="00C007BD"/>
    <w:rsid w:val="00C00819"/>
    <w:rsid w:val="00C00977"/>
    <w:rsid w:val="00C00A48"/>
    <w:rsid w:val="00C00B83"/>
    <w:rsid w:val="00C00B94"/>
    <w:rsid w:val="00C00CDD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6F6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6F"/>
    <w:rsid w:val="00C02B8E"/>
    <w:rsid w:val="00C02FD2"/>
    <w:rsid w:val="00C03084"/>
    <w:rsid w:val="00C03092"/>
    <w:rsid w:val="00C0309D"/>
    <w:rsid w:val="00C03215"/>
    <w:rsid w:val="00C03272"/>
    <w:rsid w:val="00C0330B"/>
    <w:rsid w:val="00C033E9"/>
    <w:rsid w:val="00C0350A"/>
    <w:rsid w:val="00C03646"/>
    <w:rsid w:val="00C03817"/>
    <w:rsid w:val="00C0391F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95D"/>
    <w:rsid w:val="00C05A61"/>
    <w:rsid w:val="00C05AE4"/>
    <w:rsid w:val="00C05BAB"/>
    <w:rsid w:val="00C0641B"/>
    <w:rsid w:val="00C064EA"/>
    <w:rsid w:val="00C06500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9C"/>
    <w:rsid w:val="00C11BA1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FB"/>
    <w:rsid w:val="00C134B5"/>
    <w:rsid w:val="00C134BA"/>
    <w:rsid w:val="00C134F7"/>
    <w:rsid w:val="00C134FE"/>
    <w:rsid w:val="00C135A2"/>
    <w:rsid w:val="00C138E7"/>
    <w:rsid w:val="00C138EC"/>
    <w:rsid w:val="00C139E5"/>
    <w:rsid w:val="00C13A4D"/>
    <w:rsid w:val="00C13A86"/>
    <w:rsid w:val="00C13DAF"/>
    <w:rsid w:val="00C13DC0"/>
    <w:rsid w:val="00C13DE1"/>
    <w:rsid w:val="00C13E90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D64"/>
    <w:rsid w:val="00C15FDF"/>
    <w:rsid w:val="00C1609F"/>
    <w:rsid w:val="00C160DD"/>
    <w:rsid w:val="00C1611E"/>
    <w:rsid w:val="00C16183"/>
    <w:rsid w:val="00C1631D"/>
    <w:rsid w:val="00C16585"/>
    <w:rsid w:val="00C16964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D4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09"/>
    <w:rsid w:val="00C20A2A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A05"/>
    <w:rsid w:val="00C21A86"/>
    <w:rsid w:val="00C21B8E"/>
    <w:rsid w:val="00C21BBF"/>
    <w:rsid w:val="00C21BFA"/>
    <w:rsid w:val="00C21C87"/>
    <w:rsid w:val="00C21CC3"/>
    <w:rsid w:val="00C21DA7"/>
    <w:rsid w:val="00C21E7B"/>
    <w:rsid w:val="00C21EE4"/>
    <w:rsid w:val="00C21FDD"/>
    <w:rsid w:val="00C221E1"/>
    <w:rsid w:val="00C222EB"/>
    <w:rsid w:val="00C223C9"/>
    <w:rsid w:val="00C225E0"/>
    <w:rsid w:val="00C2260B"/>
    <w:rsid w:val="00C227D9"/>
    <w:rsid w:val="00C22997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0ED"/>
    <w:rsid w:val="00C24120"/>
    <w:rsid w:val="00C2422D"/>
    <w:rsid w:val="00C24299"/>
    <w:rsid w:val="00C242BA"/>
    <w:rsid w:val="00C2433A"/>
    <w:rsid w:val="00C24373"/>
    <w:rsid w:val="00C2458C"/>
    <w:rsid w:val="00C2461A"/>
    <w:rsid w:val="00C24703"/>
    <w:rsid w:val="00C247E6"/>
    <w:rsid w:val="00C2481F"/>
    <w:rsid w:val="00C24820"/>
    <w:rsid w:val="00C24836"/>
    <w:rsid w:val="00C24A40"/>
    <w:rsid w:val="00C24C1C"/>
    <w:rsid w:val="00C24C6D"/>
    <w:rsid w:val="00C24C80"/>
    <w:rsid w:val="00C24CD1"/>
    <w:rsid w:val="00C24D82"/>
    <w:rsid w:val="00C24E04"/>
    <w:rsid w:val="00C24E06"/>
    <w:rsid w:val="00C24ECB"/>
    <w:rsid w:val="00C24F0A"/>
    <w:rsid w:val="00C24F28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A53"/>
    <w:rsid w:val="00C25A64"/>
    <w:rsid w:val="00C25A6D"/>
    <w:rsid w:val="00C25AF0"/>
    <w:rsid w:val="00C25BD7"/>
    <w:rsid w:val="00C25C6C"/>
    <w:rsid w:val="00C25C6D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9EF"/>
    <w:rsid w:val="00C26AEC"/>
    <w:rsid w:val="00C26C85"/>
    <w:rsid w:val="00C26CA4"/>
    <w:rsid w:val="00C2714D"/>
    <w:rsid w:val="00C271EB"/>
    <w:rsid w:val="00C272E0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7B"/>
    <w:rsid w:val="00C27BD4"/>
    <w:rsid w:val="00C27CC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7B8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B11"/>
    <w:rsid w:val="00C32B9A"/>
    <w:rsid w:val="00C32C4C"/>
    <w:rsid w:val="00C32C4D"/>
    <w:rsid w:val="00C32D23"/>
    <w:rsid w:val="00C32E44"/>
    <w:rsid w:val="00C32E5A"/>
    <w:rsid w:val="00C32FB7"/>
    <w:rsid w:val="00C330AD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58"/>
    <w:rsid w:val="00C3495C"/>
    <w:rsid w:val="00C34A14"/>
    <w:rsid w:val="00C34A38"/>
    <w:rsid w:val="00C34ACF"/>
    <w:rsid w:val="00C34CE7"/>
    <w:rsid w:val="00C34E3F"/>
    <w:rsid w:val="00C34F71"/>
    <w:rsid w:val="00C351DD"/>
    <w:rsid w:val="00C35281"/>
    <w:rsid w:val="00C3528A"/>
    <w:rsid w:val="00C3528B"/>
    <w:rsid w:val="00C35365"/>
    <w:rsid w:val="00C35531"/>
    <w:rsid w:val="00C35607"/>
    <w:rsid w:val="00C35616"/>
    <w:rsid w:val="00C356A2"/>
    <w:rsid w:val="00C35988"/>
    <w:rsid w:val="00C35AD0"/>
    <w:rsid w:val="00C35BFE"/>
    <w:rsid w:val="00C35D8A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A"/>
    <w:rsid w:val="00C366D9"/>
    <w:rsid w:val="00C366EC"/>
    <w:rsid w:val="00C36762"/>
    <w:rsid w:val="00C36842"/>
    <w:rsid w:val="00C368BD"/>
    <w:rsid w:val="00C368E6"/>
    <w:rsid w:val="00C36A4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5A8"/>
    <w:rsid w:val="00C416FD"/>
    <w:rsid w:val="00C4195C"/>
    <w:rsid w:val="00C41B93"/>
    <w:rsid w:val="00C41BC0"/>
    <w:rsid w:val="00C41CA9"/>
    <w:rsid w:val="00C41D09"/>
    <w:rsid w:val="00C41D4B"/>
    <w:rsid w:val="00C41F24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41D5"/>
    <w:rsid w:val="00C44215"/>
    <w:rsid w:val="00C44233"/>
    <w:rsid w:val="00C445FA"/>
    <w:rsid w:val="00C44723"/>
    <w:rsid w:val="00C44874"/>
    <w:rsid w:val="00C448DA"/>
    <w:rsid w:val="00C44998"/>
    <w:rsid w:val="00C44B3B"/>
    <w:rsid w:val="00C44B53"/>
    <w:rsid w:val="00C44B7F"/>
    <w:rsid w:val="00C44C7B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22B"/>
    <w:rsid w:val="00C46233"/>
    <w:rsid w:val="00C46273"/>
    <w:rsid w:val="00C462CA"/>
    <w:rsid w:val="00C464CE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ACB"/>
    <w:rsid w:val="00C50AF8"/>
    <w:rsid w:val="00C50B78"/>
    <w:rsid w:val="00C50C26"/>
    <w:rsid w:val="00C50CDF"/>
    <w:rsid w:val="00C50DF3"/>
    <w:rsid w:val="00C510EE"/>
    <w:rsid w:val="00C51109"/>
    <w:rsid w:val="00C511E2"/>
    <w:rsid w:val="00C5146E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8B"/>
    <w:rsid w:val="00C52DAE"/>
    <w:rsid w:val="00C52ECC"/>
    <w:rsid w:val="00C53048"/>
    <w:rsid w:val="00C530AB"/>
    <w:rsid w:val="00C53268"/>
    <w:rsid w:val="00C532A0"/>
    <w:rsid w:val="00C532BB"/>
    <w:rsid w:val="00C533ED"/>
    <w:rsid w:val="00C534F6"/>
    <w:rsid w:val="00C5359D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0D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78"/>
    <w:rsid w:val="00C555F9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D21"/>
    <w:rsid w:val="00C56DDD"/>
    <w:rsid w:val="00C56E48"/>
    <w:rsid w:val="00C56EBF"/>
    <w:rsid w:val="00C56FA9"/>
    <w:rsid w:val="00C56FD1"/>
    <w:rsid w:val="00C56FDB"/>
    <w:rsid w:val="00C57059"/>
    <w:rsid w:val="00C571FB"/>
    <w:rsid w:val="00C57282"/>
    <w:rsid w:val="00C572DC"/>
    <w:rsid w:val="00C57352"/>
    <w:rsid w:val="00C573D9"/>
    <w:rsid w:val="00C57530"/>
    <w:rsid w:val="00C57551"/>
    <w:rsid w:val="00C5755C"/>
    <w:rsid w:val="00C5770D"/>
    <w:rsid w:val="00C5776A"/>
    <w:rsid w:val="00C578D9"/>
    <w:rsid w:val="00C57A65"/>
    <w:rsid w:val="00C57A90"/>
    <w:rsid w:val="00C57C34"/>
    <w:rsid w:val="00C57C4F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37F"/>
    <w:rsid w:val="00C6238F"/>
    <w:rsid w:val="00C62393"/>
    <w:rsid w:val="00C625F0"/>
    <w:rsid w:val="00C628E5"/>
    <w:rsid w:val="00C6294C"/>
    <w:rsid w:val="00C629B3"/>
    <w:rsid w:val="00C62B73"/>
    <w:rsid w:val="00C62E74"/>
    <w:rsid w:val="00C62EB2"/>
    <w:rsid w:val="00C62F4F"/>
    <w:rsid w:val="00C63315"/>
    <w:rsid w:val="00C63318"/>
    <w:rsid w:val="00C63338"/>
    <w:rsid w:val="00C633B5"/>
    <w:rsid w:val="00C633C7"/>
    <w:rsid w:val="00C633D0"/>
    <w:rsid w:val="00C63565"/>
    <w:rsid w:val="00C636D0"/>
    <w:rsid w:val="00C638B2"/>
    <w:rsid w:val="00C63A65"/>
    <w:rsid w:val="00C63A73"/>
    <w:rsid w:val="00C63A94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355"/>
    <w:rsid w:val="00C65367"/>
    <w:rsid w:val="00C653A0"/>
    <w:rsid w:val="00C6567E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23"/>
    <w:rsid w:val="00C6635A"/>
    <w:rsid w:val="00C6640E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78A"/>
    <w:rsid w:val="00C7079D"/>
    <w:rsid w:val="00C70817"/>
    <w:rsid w:val="00C70861"/>
    <w:rsid w:val="00C7088B"/>
    <w:rsid w:val="00C709FF"/>
    <w:rsid w:val="00C70B38"/>
    <w:rsid w:val="00C70B80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405"/>
    <w:rsid w:val="00C73579"/>
    <w:rsid w:val="00C7365B"/>
    <w:rsid w:val="00C7372F"/>
    <w:rsid w:val="00C738AE"/>
    <w:rsid w:val="00C738BF"/>
    <w:rsid w:val="00C73952"/>
    <w:rsid w:val="00C739B1"/>
    <w:rsid w:val="00C739D7"/>
    <w:rsid w:val="00C73A31"/>
    <w:rsid w:val="00C73A5F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C4"/>
    <w:rsid w:val="00C75CD7"/>
    <w:rsid w:val="00C75F92"/>
    <w:rsid w:val="00C76038"/>
    <w:rsid w:val="00C7605D"/>
    <w:rsid w:val="00C76155"/>
    <w:rsid w:val="00C7620B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E1C"/>
    <w:rsid w:val="00C76E79"/>
    <w:rsid w:val="00C76EE6"/>
    <w:rsid w:val="00C76F8A"/>
    <w:rsid w:val="00C76FA4"/>
    <w:rsid w:val="00C7748B"/>
    <w:rsid w:val="00C7756A"/>
    <w:rsid w:val="00C775EA"/>
    <w:rsid w:val="00C7760A"/>
    <w:rsid w:val="00C77654"/>
    <w:rsid w:val="00C776BA"/>
    <w:rsid w:val="00C776BE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73D"/>
    <w:rsid w:val="00C8182B"/>
    <w:rsid w:val="00C81957"/>
    <w:rsid w:val="00C81FE4"/>
    <w:rsid w:val="00C8217A"/>
    <w:rsid w:val="00C82226"/>
    <w:rsid w:val="00C82415"/>
    <w:rsid w:val="00C8245E"/>
    <w:rsid w:val="00C824CC"/>
    <w:rsid w:val="00C825D0"/>
    <w:rsid w:val="00C825D3"/>
    <w:rsid w:val="00C826FC"/>
    <w:rsid w:val="00C827D6"/>
    <w:rsid w:val="00C8286B"/>
    <w:rsid w:val="00C829A5"/>
    <w:rsid w:val="00C82A1B"/>
    <w:rsid w:val="00C82A59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CA"/>
    <w:rsid w:val="00C84593"/>
    <w:rsid w:val="00C845A5"/>
    <w:rsid w:val="00C8473D"/>
    <w:rsid w:val="00C84768"/>
    <w:rsid w:val="00C848E9"/>
    <w:rsid w:val="00C84A33"/>
    <w:rsid w:val="00C84B46"/>
    <w:rsid w:val="00C84BB7"/>
    <w:rsid w:val="00C84C1C"/>
    <w:rsid w:val="00C84CEA"/>
    <w:rsid w:val="00C84F28"/>
    <w:rsid w:val="00C85002"/>
    <w:rsid w:val="00C850F6"/>
    <w:rsid w:val="00C851D0"/>
    <w:rsid w:val="00C85266"/>
    <w:rsid w:val="00C852B2"/>
    <w:rsid w:val="00C8545F"/>
    <w:rsid w:val="00C854E4"/>
    <w:rsid w:val="00C8563A"/>
    <w:rsid w:val="00C85665"/>
    <w:rsid w:val="00C85754"/>
    <w:rsid w:val="00C8578F"/>
    <w:rsid w:val="00C858B8"/>
    <w:rsid w:val="00C858E2"/>
    <w:rsid w:val="00C8590E"/>
    <w:rsid w:val="00C85AFA"/>
    <w:rsid w:val="00C85B18"/>
    <w:rsid w:val="00C85C1A"/>
    <w:rsid w:val="00C85F2D"/>
    <w:rsid w:val="00C85F3F"/>
    <w:rsid w:val="00C85FCB"/>
    <w:rsid w:val="00C86018"/>
    <w:rsid w:val="00C8609E"/>
    <w:rsid w:val="00C860A8"/>
    <w:rsid w:val="00C860BE"/>
    <w:rsid w:val="00C86192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F8"/>
    <w:rsid w:val="00C86DB2"/>
    <w:rsid w:val="00C86F6A"/>
    <w:rsid w:val="00C86F9B"/>
    <w:rsid w:val="00C87154"/>
    <w:rsid w:val="00C871DC"/>
    <w:rsid w:val="00C8740A"/>
    <w:rsid w:val="00C877DF"/>
    <w:rsid w:val="00C878D3"/>
    <w:rsid w:val="00C87A2B"/>
    <w:rsid w:val="00C87A9C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1B"/>
    <w:rsid w:val="00C91B29"/>
    <w:rsid w:val="00C91B44"/>
    <w:rsid w:val="00C91D65"/>
    <w:rsid w:val="00C91DEB"/>
    <w:rsid w:val="00C91E43"/>
    <w:rsid w:val="00C9204C"/>
    <w:rsid w:val="00C92102"/>
    <w:rsid w:val="00C9220E"/>
    <w:rsid w:val="00C92217"/>
    <w:rsid w:val="00C9226C"/>
    <w:rsid w:val="00C922B7"/>
    <w:rsid w:val="00C922EC"/>
    <w:rsid w:val="00C92607"/>
    <w:rsid w:val="00C9268C"/>
    <w:rsid w:val="00C926AB"/>
    <w:rsid w:val="00C927B7"/>
    <w:rsid w:val="00C927B8"/>
    <w:rsid w:val="00C927FF"/>
    <w:rsid w:val="00C92A9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C7"/>
    <w:rsid w:val="00C937E4"/>
    <w:rsid w:val="00C9380C"/>
    <w:rsid w:val="00C939FD"/>
    <w:rsid w:val="00C93A94"/>
    <w:rsid w:val="00C93AAD"/>
    <w:rsid w:val="00C93D71"/>
    <w:rsid w:val="00C93E8A"/>
    <w:rsid w:val="00C94135"/>
    <w:rsid w:val="00C941EE"/>
    <w:rsid w:val="00C94287"/>
    <w:rsid w:val="00C942F0"/>
    <w:rsid w:val="00C94318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9D8"/>
    <w:rsid w:val="00C95A7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B7"/>
    <w:rsid w:val="00C97D1D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E8"/>
    <w:rsid w:val="00CA0962"/>
    <w:rsid w:val="00CA0A47"/>
    <w:rsid w:val="00CA0B93"/>
    <w:rsid w:val="00CA0F8B"/>
    <w:rsid w:val="00CA10BF"/>
    <w:rsid w:val="00CA11A0"/>
    <w:rsid w:val="00CA12B4"/>
    <w:rsid w:val="00CA140B"/>
    <w:rsid w:val="00CA141F"/>
    <w:rsid w:val="00CA17EF"/>
    <w:rsid w:val="00CA18DF"/>
    <w:rsid w:val="00CA1917"/>
    <w:rsid w:val="00CA192D"/>
    <w:rsid w:val="00CA19EB"/>
    <w:rsid w:val="00CA19F7"/>
    <w:rsid w:val="00CA1B41"/>
    <w:rsid w:val="00CA1C86"/>
    <w:rsid w:val="00CA1CD5"/>
    <w:rsid w:val="00CA1F99"/>
    <w:rsid w:val="00CA2221"/>
    <w:rsid w:val="00CA24B2"/>
    <w:rsid w:val="00CA24DC"/>
    <w:rsid w:val="00CA2750"/>
    <w:rsid w:val="00CA2792"/>
    <w:rsid w:val="00CA289F"/>
    <w:rsid w:val="00CA2981"/>
    <w:rsid w:val="00CA2AEC"/>
    <w:rsid w:val="00CA2CD9"/>
    <w:rsid w:val="00CA2CE3"/>
    <w:rsid w:val="00CA2EE9"/>
    <w:rsid w:val="00CA2F4F"/>
    <w:rsid w:val="00CA2FB6"/>
    <w:rsid w:val="00CA3341"/>
    <w:rsid w:val="00CA3350"/>
    <w:rsid w:val="00CA3399"/>
    <w:rsid w:val="00CA34D5"/>
    <w:rsid w:val="00CA34FA"/>
    <w:rsid w:val="00CA36F5"/>
    <w:rsid w:val="00CA373E"/>
    <w:rsid w:val="00CA3A07"/>
    <w:rsid w:val="00CA3B05"/>
    <w:rsid w:val="00CA3BA9"/>
    <w:rsid w:val="00CA3C1A"/>
    <w:rsid w:val="00CA3C22"/>
    <w:rsid w:val="00CA3C32"/>
    <w:rsid w:val="00CA3E08"/>
    <w:rsid w:val="00CA3F29"/>
    <w:rsid w:val="00CA4053"/>
    <w:rsid w:val="00CA420E"/>
    <w:rsid w:val="00CA4221"/>
    <w:rsid w:val="00CA4241"/>
    <w:rsid w:val="00CA4246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E8D"/>
    <w:rsid w:val="00CA5F09"/>
    <w:rsid w:val="00CA5F31"/>
    <w:rsid w:val="00CA5F40"/>
    <w:rsid w:val="00CA600B"/>
    <w:rsid w:val="00CA63D0"/>
    <w:rsid w:val="00CA6417"/>
    <w:rsid w:val="00CA658F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D2A"/>
    <w:rsid w:val="00CA6D3C"/>
    <w:rsid w:val="00CA6D8C"/>
    <w:rsid w:val="00CA6E00"/>
    <w:rsid w:val="00CA6FC0"/>
    <w:rsid w:val="00CA7083"/>
    <w:rsid w:val="00CA7161"/>
    <w:rsid w:val="00CA7260"/>
    <w:rsid w:val="00CA7271"/>
    <w:rsid w:val="00CA72B9"/>
    <w:rsid w:val="00CA73DC"/>
    <w:rsid w:val="00CA7493"/>
    <w:rsid w:val="00CA7609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9D8"/>
    <w:rsid w:val="00CB09F5"/>
    <w:rsid w:val="00CB0A29"/>
    <w:rsid w:val="00CB0A65"/>
    <w:rsid w:val="00CB0C59"/>
    <w:rsid w:val="00CB0D6A"/>
    <w:rsid w:val="00CB0E57"/>
    <w:rsid w:val="00CB0E67"/>
    <w:rsid w:val="00CB0FBC"/>
    <w:rsid w:val="00CB109F"/>
    <w:rsid w:val="00CB10FE"/>
    <w:rsid w:val="00CB1104"/>
    <w:rsid w:val="00CB114B"/>
    <w:rsid w:val="00CB1668"/>
    <w:rsid w:val="00CB16B9"/>
    <w:rsid w:val="00CB1789"/>
    <w:rsid w:val="00CB1850"/>
    <w:rsid w:val="00CB1912"/>
    <w:rsid w:val="00CB19C7"/>
    <w:rsid w:val="00CB19CC"/>
    <w:rsid w:val="00CB19E5"/>
    <w:rsid w:val="00CB19F3"/>
    <w:rsid w:val="00CB1ED5"/>
    <w:rsid w:val="00CB1FA1"/>
    <w:rsid w:val="00CB200D"/>
    <w:rsid w:val="00CB208B"/>
    <w:rsid w:val="00CB222B"/>
    <w:rsid w:val="00CB22FF"/>
    <w:rsid w:val="00CB25EA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080"/>
    <w:rsid w:val="00CB40DD"/>
    <w:rsid w:val="00CB42E1"/>
    <w:rsid w:val="00CB4300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2A"/>
    <w:rsid w:val="00CB616E"/>
    <w:rsid w:val="00CB6347"/>
    <w:rsid w:val="00CB643B"/>
    <w:rsid w:val="00CB653D"/>
    <w:rsid w:val="00CB67C7"/>
    <w:rsid w:val="00CB6985"/>
    <w:rsid w:val="00CB6B3D"/>
    <w:rsid w:val="00CB6E7E"/>
    <w:rsid w:val="00CB6F27"/>
    <w:rsid w:val="00CB6F43"/>
    <w:rsid w:val="00CB6FB9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81"/>
    <w:rsid w:val="00CC0926"/>
    <w:rsid w:val="00CC09C4"/>
    <w:rsid w:val="00CC0A9C"/>
    <w:rsid w:val="00CC0ACE"/>
    <w:rsid w:val="00CC0B18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9C"/>
    <w:rsid w:val="00CC1FA1"/>
    <w:rsid w:val="00CC1FD2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596"/>
    <w:rsid w:val="00CC45FE"/>
    <w:rsid w:val="00CC463D"/>
    <w:rsid w:val="00CC4677"/>
    <w:rsid w:val="00CC4761"/>
    <w:rsid w:val="00CC493B"/>
    <w:rsid w:val="00CC4B2E"/>
    <w:rsid w:val="00CC4BDB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63C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AE5"/>
    <w:rsid w:val="00CC7BEC"/>
    <w:rsid w:val="00CC7BF5"/>
    <w:rsid w:val="00CC7C2B"/>
    <w:rsid w:val="00CC7E41"/>
    <w:rsid w:val="00CD03AC"/>
    <w:rsid w:val="00CD04A7"/>
    <w:rsid w:val="00CD054A"/>
    <w:rsid w:val="00CD0598"/>
    <w:rsid w:val="00CD05E5"/>
    <w:rsid w:val="00CD0609"/>
    <w:rsid w:val="00CD063F"/>
    <w:rsid w:val="00CD0656"/>
    <w:rsid w:val="00CD06AB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764"/>
    <w:rsid w:val="00CD189F"/>
    <w:rsid w:val="00CD1996"/>
    <w:rsid w:val="00CD19CC"/>
    <w:rsid w:val="00CD1B43"/>
    <w:rsid w:val="00CD1C9B"/>
    <w:rsid w:val="00CD213F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C8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943"/>
    <w:rsid w:val="00CD49AE"/>
    <w:rsid w:val="00CD4A00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A35"/>
    <w:rsid w:val="00CD5C9B"/>
    <w:rsid w:val="00CD5F61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0A"/>
    <w:rsid w:val="00CD68DB"/>
    <w:rsid w:val="00CD6961"/>
    <w:rsid w:val="00CD6A94"/>
    <w:rsid w:val="00CD6D3D"/>
    <w:rsid w:val="00CD6F6B"/>
    <w:rsid w:val="00CD6FCC"/>
    <w:rsid w:val="00CD7054"/>
    <w:rsid w:val="00CD70C6"/>
    <w:rsid w:val="00CD7185"/>
    <w:rsid w:val="00CD7386"/>
    <w:rsid w:val="00CD73A5"/>
    <w:rsid w:val="00CD75F5"/>
    <w:rsid w:val="00CD787A"/>
    <w:rsid w:val="00CD78B8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AC7"/>
    <w:rsid w:val="00CE1D19"/>
    <w:rsid w:val="00CE1F5F"/>
    <w:rsid w:val="00CE214E"/>
    <w:rsid w:val="00CE24CC"/>
    <w:rsid w:val="00CE2563"/>
    <w:rsid w:val="00CE26E4"/>
    <w:rsid w:val="00CE27BA"/>
    <w:rsid w:val="00CE2990"/>
    <w:rsid w:val="00CE2AAB"/>
    <w:rsid w:val="00CE2B34"/>
    <w:rsid w:val="00CE2B7A"/>
    <w:rsid w:val="00CE2C64"/>
    <w:rsid w:val="00CE2EED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C0"/>
    <w:rsid w:val="00CE4038"/>
    <w:rsid w:val="00CE40AC"/>
    <w:rsid w:val="00CE41B9"/>
    <w:rsid w:val="00CE4258"/>
    <w:rsid w:val="00CE42A3"/>
    <w:rsid w:val="00CE45FF"/>
    <w:rsid w:val="00CE4644"/>
    <w:rsid w:val="00CE4687"/>
    <w:rsid w:val="00CE46BB"/>
    <w:rsid w:val="00CE49B1"/>
    <w:rsid w:val="00CE4A6B"/>
    <w:rsid w:val="00CE4A88"/>
    <w:rsid w:val="00CE4ABD"/>
    <w:rsid w:val="00CE4CE6"/>
    <w:rsid w:val="00CE4D27"/>
    <w:rsid w:val="00CE4EAC"/>
    <w:rsid w:val="00CE4F69"/>
    <w:rsid w:val="00CE4F7A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FB"/>
    <w:rsid w:val="00CE5838"/>
    <w:rsid w:val="00CE598E"/>
    <w:rsid w:val="00CE59DA"/>
    <w:rsid w:val="00CE5B23"/>
    <w:rsid w:val="00CE5B5C"/>
    <w:rsid w:val="00CE5C09"/>
    <w:rsid w:val="00CE5C35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CB2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F0"/>
    <w:rsid w:val="00CE7C6C"/>
    <w:rsid w:val="00CE7CEA"/>
    <w:rsid w:val="00CE7E0F"/>
    <w:rsid w:val="00CE7F8D"/>
    <w:rsid w:val="00CF0013"/>
    <w:rsid w:val="00CF0028"/>
    <w:rsid w:val="00CF015C"/>
    <w:rsid w:val="00CF022F"/>
    <w:rsid w:val="00CF02A3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457"/>
    <w:rsid w:val="00CF2532"/>
    <w:rsid w:val="00CF2682"/>
    <w:rsid w:val="00CF2817"/>
    <w:rsid w:val="00CF2863"/>
    <w:rsid w:val="00CF288E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7D"/>
    <w:rsid w:val="00CF3D4F"/>
    <w:rsid w:val="00CF3E2F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A36"/>
    <w:rsid w:val="00CF4CC9"/>
    <w:rsid w:val="00CF4D6C"/>
    <w:rsid w:val="00CF4F78"/>
    <w:rsid w:val="00CF4FBB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7B9"/>
    <w:rsid w:val="00CF58E2"/>
    <w:rsid w:val="00CF594B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D002D8"/>
    <w:rsid w:val="00D003D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EC6"/>
    <w:rsid w:val="00D01F4C"/>
    <w:rsid w:val="00D01FD1"/>
    <w:rsid w:val="00D0226A"/>
    <w:rsid w:val="00D022C2"/>
    <w:rsid w:val="00D023F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CD"/>
    <w:rsid w:val="00D03BE8"/>
    <w:rsid w:val="00D03E2C"/>
    <w:rsid w:val="00D03F46"/>
    <w:rsid w:val="00D040F1"/>
    <w:rsid w:val="00D04239"/>
    <w:rsid w:val="00D04254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E1C"/>
    <w:rsid w:val="00D07E3D"/>
    <w:rsid w:val="00D07FF2"/>
    <w:rsid w:val="00D10056"/>
    <w:rsid w:val="00D10156"/>
    <w:rsid w:val="00D10282"/>
    <w:rsid w:val="00D10421"/>
    <w:rsid w:val="00D104A9"/>
    <w:rsid w:val="00D106D5"/>
    <w:rsid w:val="00D106E1"/>
    <w:rsid w:val="00D10820"/>
    <w:rsid w:val="00D10A30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62"/>
    <w:rsid w:val="00D11923"/>
    <w:rsid w:val="00D11A18"/>
    <w:rsid w:val="00D11A6A"/>
    <w:rsid w:val="00D11A73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865"/>
    <w:rsid w:val="00D128E2"/>
    <w:rsid w:val="00D12924"/>
    <w:rsid w:val="00D129BE"/>
    <w:rsid w:val="00D12B5C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D15"/>
    <w:rsid w:val="00D14DC1"/>
    <w:rsid w:val="00D14EB4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524"/>
    <w:rsid w:val="00D1664C"/>
    <w:rsid w:val="00D16702"/>
    <w:rsid w:val="00D167E9"/>
    <w:rsid w:val="00D168DA"/>
    <w:rsid w:val="00D168DB"/>
    <w:rsid w:val="00D16B6B"/>
    <w:rsid w:val="00D16D8E"/>
    <w:rsid w:val="00D16DD5"/>
    <w:rsid w:val="00D17052"/>
    <w:rsid w:val="00D1710D"/>
    <w:rsid w:val="00D17652"/>
    <w:rsid w:val="00D176B4"/>
    <w:rsid w:val="00D176FF"/>
    <w:rsid w:val="00D177FC"/>
    <w:rsid w:val="00D17957"/>
    <w:rsid w:val="00D17A82"/>
    <w:rsid w:val="00D17B96"/>
    <w:rsid w:val="00D17BD3"/>
    <w:rsid w:val="00D17C0C"/>
    <w:rsid w:val="00D17C55"/>
    <w:rsid w:val="00D17FE8"/>
    <w:rsid w:val="00D2000E"/>
    <w:rsid w:val="00D201A1"/>
    <w:rsid w:val="00D201F0"/>
    <w:rsid w:val="00D203D4"/>
    <w:rsid w:val="00D20485"/>
    <w:rsid w:val="00D20528"/>
    <w:rsid w:val="00D2060E"/>
    <w:rsid w:val="00D2077D"/>
    <w:rsid w:val="00D207BE"/>
    <w:rsid w:val="00D207FD"/>
    <w:rsid w:val="00D2083C"/>
    <w:rsid w:val="00D209F0"/>
    <w:rsid w:val="00D209FF"/>
    <w:rsid w:val="00D20ABE"/>
    <w:rsid w:val="00D20B63"/>
    <w:rsid w:val="00D20C2F"/>
    <w:rsid w:val="00D20CB0"/>
    <w:rsid w:val="00D20D05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632"/>
    <w:rsid w:val="00D2191D"/>
    <w:rsid w:val="00D219F6"/>
    <w:rsid w:val="00D21A18"/>
    <w:rsid w:val="00D21A88"/>
    <w:rsid w:val="00D21ABC"/>
    <w:rsid w:val="00D21C21"/>
    <w:rsid w:val="00D21CE2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4EA"/>
    <w:rsid w:val="00D224FD"/>
    <w:rsid w:val="00D226F6"/>
    <w:rsid w:val="00D22835"/>
    <w:rsid w:val="00D228A5"/>
    <w:rsid w:val="00D2293A"/>
    <w:rsid w:val="00D22A8E"/>
    <w:rsid w:val="00D22C71"/>
    <w:rsid w:val="00D22C9D"/>
    <w:rsid w:val="00D22D60"/>
    <w:rsid w:val="00D22E45"/>
    <w:rsid w:val="00D231BD"/>
    <w:rsid w:val="00D23284"/>
    <w:rsid w:val="00D233DD"/>
    <w:rsid w:val="00D23577"/>
    <w:rsid w:val="00D2359E"/>
    <w:rsid w:val="00D235E3"/>
    <w:rsid w:val="00D237A0"/>
    <w:rsid w:val="00D23854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9"/>
    <w:rsid w:val="00D259AB"/>
    <w:rsid w:val="00D25A4B"/>
    <w:rsid w:val="00D25B43"/>
    <w:rsid w:val="00D25C71"/>
    <w:rsid w:val="00D25CF3"/>
    <w:rsid w:val="00D25D92"/>
    <w:rsid w:val="00D25FB2"/>
    <w:rsid w:val="00D26147"/>
    <w:rsid w:val="00D26164"/>
    <w:rsid w:val="00D262AB"/>
    <w:rsid w:val="00D26381"/>
    <w:rsid w:val="00D264D0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55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9FF"/>
    <w:rsid w:val="00D31BE7"/>
    <w:rsid w:val="00D31DE8"/>
    <w:rsid w:val="00D31E17"/>
    <w:rsid w:val="00D31F3C"/>
    <w:rsid w:val="00D31F68"/>
    <w:rsid w:val="00D31F74"/>
    <w:rsid w:val="00D3209C"/>
    <w:rsid w:val="00D32177"/>
    <w:rsid w:val="00D3245E"/>
    <w:rsid w:val="00D32485"/>
    <w:rsid w:val="00D325E6"/>
    <w:rsid w:val="00D326D7"/>
    <w:rsid w:val="00D32743"/>
    <w:rsid w:val="00D3275D"/>
    <w:rsid w:val="00D3281C"/>
    <w:rsid w:val="00D32A4D"/>
    <w:rsid w:val="00D32BD7"/>
    <w:rsid w:val="00D32BE5"/>
    <w:rsid w:val="00D32C48"/>
    <w:rsid w:val="00D32D3C"/>
    <w:rsid w:val="00D32D4F"/>
    <w:rsid w:val="00D32EB5"/>
    <w:rsid w:val="00D330C4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401F"/>
    <w:rsid w:val="00D340D6"/>
    <w:rsid w:val="00D34295"/>
    <w:rsid w:val="00D3429D"/>
    <w:rsid w:val="00D34320"/>
    <w:rsid w:val="00D3437A"/>
    <w:rsid w:val="00D344D7"/>
    <w:rsid w:val="00D344E9"/>
    <w:rsid w:val="00D3463F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DC2"/>
    <w:rsid w:val="00D36F4A"/>
    <w:rsid w:val="00D36F4C"/>
    <w:rsid w:val="00D37291"/>
    <w:rsid w:val="00D37317"/>
    <w:rsid w:val="00D373B0"/>
    <w:rsid w:val="00D37463"/>
    <w:rsid w:val="00D37496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FD8"/>
    <w:rsid w:val="00D40002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13A"/>
    <w:rsid w:val="00D41225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B9"/>
    <w:rsid w:val="00D41C82"/>
    <w:rsid w:val="00D41DFF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B69"/>
    <w:rsid w:val="00D43B7C"/>
    <w:rsid w:val="00D43B8B"/>
    <w:rsid w:val="00D43BD8"/>
    <w:rsid w:val="00D43BE4"/>
    <w:rsid w:val="00D43C73"/>
    <w:rsid w:val="00D43C87"/>
    <w:rsid w:val="00D43C9C"/>
    <w:rsid w:val="00D43D3A"/>
    <w:rsid w:val="00D43E22"/>
    <w:rsid w:val="00D43F02"/>
    <w:rsid w:val="00D43F5E"/>
    <w:rsid w:val="00D44083"/>
    <w:rsid w:val="00D440A6"/>
    <w:rsid w:val="00D44130"/>
    <w:rsid w:val="00D441AA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90F"/>
    <w:rsid w:val="00D45967"/>
    <w:rsid w:val="00D45AD6"/>
    <w:rsid w:val="00D45B1B"/>
    <w:rsid w:val="00D45B3B"/>
    <w:rsid w:val="00D45BCE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4B1"/>
    <w:rsid w:val="00D4751C"/>
    <w:rsid w:val="00D4757C"/>
    <w:rsid w:val="00D47595"/>
    <w:rsid w:val="00D476D7"/>
    <w:rsid w:val="00D4780B"/>
    <w:rsid w:val="00D47884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6F8"/>
    <w:rsid w:val="00D5174D"/>
    <w:rsid w:val="00D51753"/>
    <w:rsid w:val="00D517A1"/>
    <w:rsid w:val="00D51888"/>
    <w:rsid w:val="00D51927"/>
    <w:rsid w:val="00D51955"/>
    <w:rsid w:val="00D51A07"/>
    <w:rsid w:val="00D51A11"/>
    <w:rsid w:val="00D51BB2"/>
    <w:rsid w:val="00D51BE6"/>
    <w:rsid w:val="00D51C2B"/>
    <w:rsid w:val="00D51D8E"/>
    <w:rsid w:val="00D51F66"/>
    <w:rsid w:val="00D51F85"/>
    <w:rsid w:val="00D52075"/>
    <w:rsid w:val="00D520E0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E40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83C"/>
    <w:rsid w:val="00D53C1B"/>
    <w:rsid w:val="00D53D75"/>
    <w:rsid w:val="00D53E43"/>
    <w:rsid w:val="00D53F61"/>
    <w:rsid w:val="00D53F81"/>
    <w:rsid w:val="00D53FE9"/>
    <w:rsid w:val="00D54156"/>
    <w:rsid w:val="00D5425F"/>
    <w:rsid w:val="00D54300"/>
    <w:rsid w:val="00D54451"/>
    <w:rsid w:val="00D544E4"/>
    <w:rsid w:val="00D545C3"/>
    <w:rsid w:val="00D54816"/>
    <w:rsid w:val="00D548B7"/>
    <w:rsid w:val="00D54A88"/>
    <w:rsid w:val="00D54B41"/>
    <w:rsid w:val="00D54B54"/>
    <w:rsid w:val="00D54BF6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838"/>
    <w:rsid w:val="00D55946"/>
    <w:rsid w:val="00D55A4E"/>
    <w:rsid w:val="00D55B15"/>
    <w:rsid w:val="00D55CF3"/>
    <w:rsid w:val="00D55E15"/>
    <w:rsid w:val="00D560F9"/>
    <w:rsid w:val="00D5616F"/>
    <w:rsid w:val="00D56231"/>
    <w:rsid w:val="00D5639A"/>
    <w:rsid w:val="00D56429"/>
    <w:rsid w:val="00D5643D"/>
    <w:rsid w:val="00D565A8"/>
    <w:rsid w:val="00D566C9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446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22E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D2D"/>
    <w:rsid w:val="00D62F5F"/>
    <w:rsid w:val="00D62F6C"/>
    <w:rsid w:val="00D631AD"/>
    <w:rsid w:val="00D6329D"/>
    <w:rsid w:val="00D63320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9D"/>
    <w:rsid w:val="00D640A0"/>
    <w:rsid w:val="00D643B0"/>
    <w:rsid w:val="00D64584"/>
    <w:rsid w:val="00D64655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F3"/>
    <w:rsid w:val="00D65A80"/>
    <w:rsid w:val="00D65B2A"/>
    <w:rsid w:val="00D65B4D"/>
    <w:rsid w:val="00D65D15"/>
    <w:rsid w:val="00D65E8B"/>
    <w:rsid w:val="00D65EE2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590"/>
    <w:rsid w:val="00D66597"/>
    <w:rsid w:val="00D667BE"/>
    <w:rsid w:val="00D667C4"/>
    <w:rsid w:val="00D6688C"/>
    <w:rsid w:val="00D66937"/>
    <w:rsid w:val="00D66A18"/>
    <w:rsid w:val="00D66B4A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B3F"/>
    <w:rsid w:val="00D67B45"/>
    <w:rsid w:val="00D67B61"/>
    <w:rsid w:val="00D67B8B"/>
    <w:rsid w:val="00D67BC9"/>
    <w:rsid w:val="00D67C6F"/>
    <w:rsid w:val="00D67D47"/>
    <w:rsid w:val="00D67E0A"/>
    <w:rsid w:val="00D67E58"/>
    <w:rsid w:val="00D67FAF"/>
    <w:rsid w:val="00D67FCB"/>
    <w:rsid w:val="00D700CB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E25"/>
    <w:rsid w:val="00D70F68"/>
    <w:rsid w:val="00D70FA5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C5"/>
    <w:rsid w:val="00D71A74"/>
    <w:rsid w:val="00D71B94"/>
    <w:rsid w:val="00D71BD0"/>
    <w:rsid w:val="00D71C4A"/>
    <w:rsid w:val="00D71CC0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E28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59"/>
    <w:rsid w:val="00D744B2"/>
    <w:rsid w:val="00D746B3"/>
    <w:rsid w:val="00D74765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EA4"/>
    <w:rsid w:val="00D750A4"/>
    <w:rsid w:val="00D7515C"/>
    <w:rsid w:val="00D7518F"/>
    <w:rsid w:val="00D752F7"/>
    <w:rsid w:val="00D7531F"/>
    <w:rsid w:val="00D7543C"/>
    <w:rsid w:val="00D754DE"/>
    <w:rsid w:val="00D75587"/>
    <w:rsid w:val="00D756EB"/>
    <w:rsid w:val="00D75701"/>
    <w:rsid w:val="00D75841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E1"/>
    <w:rsid w:val="00D76FA5"/>
    <w:rsid w:val="00D77076"/>
    <w:rsid w:val="00D7717B"/>
    <w:rsid w:val="00D7726E"/>
    <w:rsid w:val="00D7732F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41F"/>
    <w:rsid w:val="00D80563"/>
    <w:rsid w:val="00D8057A"/>
    <w:rsid w:val="00D805D6"/>
    <w:rsid w:val="00D8062F"/>
    <w:rsid w:val="00D80681"/>
    <w:rsid w:val="00D807DA"/>
    <w:rsid w:val="00D80975"/>
    <w:rsid w:val="00D80A38"/>
    <w:rsid w:val="00D80A61"/>
    <w:rsid w:val="00D80ADC"/>
    <w:rsid w:val="00D80DD5"/>
    <w:rsid w:val="00D80DF1"/>
    <w:rsid w:val="00D80E29"/>
    <w:rsid w:val="00D80F80"/>
    <w:rsid w:val="00D813EC"/>
    <w:rsid w:val="00D8144D"/>
    <w:rsid w:val="00D81583"/>
    <w:rsid w:val="00D815F8"/>
    <w:rsid w:val="00D816BA"/>
    <w:rsid w:val="00D816BD"/>
    <w:rsid w:val="00D81726"/>
    <w:rsid w:val="00D818C8"/>
    <w:rsid w:val="00D819B4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93"/>
    <w:rsid w:val="00D82861"/>
    <w:rsid w:val="00D828DE"/>
    <w:rsid w:val="00D82979"/>
    <w:rsid w:val="00D82A9E"/>
    <w:rsid w:val="00D82B78"/>
    <w:rsid w:val="00D82B91"/>
    <w:rsid w:val="00D82B99"/>
    <w:rsid w:val="00D82E09"/>
    <w:rsid w:val="00D830F8"/>
    <w:rsid w:val="00D83202"/>
    <w:rsid w:val="00D83225"/>
    <w:rsid w:val="00D83270"/>
    <w:rsid w:val="00D832A7"/>
    <w:rsid w:val="00D8341C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C30"/>
    <w:rsid w:val="00D83CB8"/>
    <w:rsid w:val="00D83D05"/>
    <w:rsid w:val="00D83DBA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41A"/>
    <w:rsid w:val="00D845A8"/>
    <w:rsid w:val="00D84632"/>
    <w:rsid w:val="00D8477A"/>
    <w:rsid w:val="00D847A5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824"/>
    <w:rsid w:val="00D86893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31E"/>
    <w:rsid w:val="00D87353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EFE"/>
    <w:rsid w:val="00D87F24"/>
    <w:rsid w:val="00D87F76"/>
    <w:rsid w:val="00D9002B"/>
    <w:rsid w:val="00D90055"/>
    <w:rsid w:val="00D9006A"/>
    <w:rsid w:val="00D9020E"/>
    <w:rsid w:val="00D90423"/>
    <w:rsid w:val="00D90672"/>
    <w:rsid w:val="00D906B9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EFD"/>
    <w:rsid w:val="00D91F01"/>
    <w:rsid w:val="00D91FBC"/>
    <w:rsid w:val="00D92153"/>
    <w:rsid w:val="00D923C8"/>
    <w:rsid w:val="00D9246F"/>
    <w:rsid w:val="00D924C0"/>
    <w:rsid w:val="00D925D3"/>
    <w:rsid w:val="00D92981"/>
    <w:rsid w:val="00D92A4C"/>
    <w:rsid w:val="00D92C6D"/>
    <w:rsid w:val="00D92E32"/>
    <w:rsid w:val="00D93287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7B"/>
    <w:rsid w:val="00D95C8E"/>
    <w:rsid w:val="00D95CFF"/>
    <w:rsid w:val="00D95D26"/>
    <w:rsid w:val="00D95EE8"/>
    <w:rsid w:val="00D95EF3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880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28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C65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1A"/>
    <w:rsid w:val="00DA32A5"/>
    <w:rsid w:val="00DA332D"/>
    <w:rsid w:val="00DA3399"/>
    <w:rsid w:val="00DA33E8"/>
    <w:rsid w:val="00DA35DB"/>
    <w:rsid w:val="00DA3605"/>
    <w:rsid w:val="00DA3660"/>
    <w:rsid w:val="00DA37AF"/>
    <w:rsid w:val="00DA38BA"/>
    <w:rsid w:val="00DA3A84"/>
    <w:rsid w:val="00DA3BE5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87F"/>
    <w:rsid w:val="00DA49AC"/>
    <w:rsid w:val="00DA4A53"/>
    <w:rsid w:val="00DA4B6D"/>
    <w:rsid w:val="00DA4C90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9E8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02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F5A"/>
    <w:rsid w:val="00DB3060"/>
    <w:rsid w:val="00DB30E1"/>
    <w:rsid w:val="00DB311A"/>
    <w:rsid w:val="00DB3384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53D"/>
    <w:rsid w:val="00DB472E"/>
    <w:rsid w:val="00DB47B1"/>
    <w:rsid w:val="00DB47D2"/>
    <w:rsid w:val="00DB49DA"/>
    <w:rsid w:val="00DB4BBA"/>
    <w:rsid w:val="00DB4DF2"/>
    <w:rsid w:val="00DB4F40"/>
    <w:rsid w:val="00DB4F7B"/>
    <w:rsid w:val="00DB50FA"/>
    <w:rsid w:val="00DB510C"/>
    <w:rsid w:val="00DB5223"/>
    <w:rsid w:val="00DB5256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3CE"/>
    <w:rsid w:val="00DB63E6"/>
    <w:rsid w:val="00DB648F"/>
    <w:rsid w:val="00DB685E"/>
    <w:rsid w:val="00DB68DA"/>
    <w:rsid w:val="00DB6A36"/>
    <w:rsid w:val="00DB6C9C"/>
    <w:rsid w:val="00DB6CFF"/>
    <w:rsid w:val="00DB6DA8"/>
    <w:rsid w:val="00DB6E43"/>
    <w:rsid w:val="00DB6F22"/>
    <w:rsid w:val="00DB70B1"/>
    <w:rsid w:val="00DB7173"/>
    <w:rsid w:val="00DB72E6"/>
    <w:rsid w:val="00DB7343"/>
    <w:rsid w:val="00DB7420"/>
    <w:rsid w:val="00DB74BD"/>
    <w:rsid w:val="00DB760B"/>
    <w:rsid w:val="00DB770B"/>
    <w:rsid w:val="00DB779D"/>
    <w:rsid w:val="00DB77DC"/>
    <w:rsid w:val="00DB7959"/>
    <w:rsid w:val="00DB7988"/>
    <w:rsid w:val="00DB79F0"/>
    <w:rsid w:val="00DB7D5D"/>
    <w:rsid w:val="00DB7ECE"/>
    <w:rsid w:val="00DB7F21"/>
    <w:rsid w:val="00DC01D4"/>
    <w:rsid w:val="00DC0293"/>
    <w:rsid w:val="00DC033B"/>
    <w:rsid w:val="00DC037C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89"/>
    <w:rsid w:val="00DC16C6"/>
    <w:rsid w:val="00DC17A6"/>
    <w:rsid w:val="00DC1B2F"/>
    <w:rsid w:val="00DC1C01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2BA"/>
    <w:rsid w:val="00DC22FE"/>
    <w:rsid w:val="00DC236E"/>
    <w:rsid w:val="00DC26EC"/>
    <w:rsid w:val="00DC273E"/>
    <w:rsid w:val="00DC2772"/>
    <w:rsid w:val="00DC28C7"/>
    <w:rsid w:val="00DC2921"/>
    <w:rsid w:val="00DC2AC6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1E"/>
    <w:rsid w:val="00DC3594"/>
    <w:rsid w:val="00DC37DA"/>
    <w:rsid w:val="00DC3880"/>
    <w:rsid w:val="00DC392B"/>
    <w:rsid w:val="00DC3BA5"/>
    <w:rsid w:val="00DC3BFA"/>
    <w:rsid w:val="00DC3D60"/>
    <w:rsid w:val="00DC3D82"/>
    <w:rsid w:val="00DC3EE2"/>
    <w:rsid w:val="00DC3FF4"/>
    <w:rsid w:val="00DC40D7"/>
    <w:rsid w:val="00DC43CA"/>
    <w:rsid w:val="00DC44DE"/>
    <w:rsid w:val="00DC45B7"/>
    <w:rsid w:val="00DC4662"/>
    <w:rsid w:val="00DC46A1"/>
    <w:rsid w:val="00DC46CA"/>
    <w:rsid w:val="00DC46CB"/>
    <w:rsid w:val="00DC4898"/>
    <w:rsid w:val="00DC4D20"/>
    <w:rsid w:val="00DC4FB5"/>
    <w:rsid w:val="00DC5206"/>
    <w:rsid w:val="00DC5240"/>
    <w:rsid w:val="00DC527E"/>
    <w:rsid w:val="00DC52FA"/>
    <w:rsid w:val="00DC53DA"/>
    <w:rsid w:val="00DC5748"/>
    <w:rsid w:val="00DC57BA"/>
    <w:rsid w:val="00DC58B5"/>
    <w:rsid w:val="00DC5A5A"/>
    <w:rsid w:val="00DC5B4A"/>
    <w:rsid w:val="00DC5CC7"/>
    <w:rsid w:val="00DC5DA0"/>
    <w:rsid w:val="00DC5DA5"/>
    <w:rsid w:val="00DC5E60"/>
    <w:rsid w:val="00DC5EB7"/>
    <w:rsid w:val="00DC60F4"/>
    <w:rsid w:val="00DC611E"/>
    <w:rsid w:val="00DC62B2"/>
    <w:rsid w:val="00DC6420"/>
    <w:rsid w:val="00DC653F"/>
    <w:rsid w:val="00DC661E"/>
    <w:rsid w:val="00DC66E2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6E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B4"/>
    <w:rsid w:val="00DD1272"/>
    <w:rsid w:val="00DD12C1"/>
    <w:rsid w:val="00DD14F4"/>
    <w:rsid w:val="00DD157D"/>
    <w:rsid w:val="00DD174D"/>
    <w:rsid w:val="00DD18D0"/>
    <w:rsid w:val="00DD1B11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63A"/>
    <w:rsid w:val="00DD2663"/>
    <w:rsid w:val="00DD2664"/>
    <w:rsid w:val="00DD2A04"/>
    <w:rsid w:val="00DD2A2D"/>
    <w:rsid w:val="00DD2A59"/>
    <w:rsid w:val="00DD2AA2"/>
    <w:rsid w:val="00DD2B51"/>
    <w:rsid w:val="00DD2B86"/>
    <w:rsid w:val="00DD2C5A"/>
    <w:rsid w:val="00DD2D01"/>
    <w:rsid w:val="00DD2E39"/>
    <w:rsid w:val="00DD2EF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6BD"/>
    <w:rsid w:val="00DD774C"/>
    <w:rsid w:val="00DD77FA"/>
    <w:rsid w:val="00DD7813"/>
    <w:rsid w:val="00DD7863"/>
    <w:rsid w:val="00DD7C4F"/>
    <w:rsid w:val="00DD7C72"/>
    <w:rsid w:val="00DD7D82"/>
    <w:rsid w:val="00DD7DF9"/>
    <w:rsid w:val="00DD7FE9"/>
    <w:rsid w:val="00DE00FE"/>
    <w:rsid w:val="00DE02B2"/>
    <w:rsid w:val="00DE02D5"/>
    <w:rsid w:val="00DE02DB"/>
    <w:rsid w:val="00DE02F0"/>
    <w:rsid w:val="00DE0358"/>
    <w:rsid w:val="00DE03C5"/>
    <w:rsid w:val="00DE0563"/>
    <w:rsid w:val="00DE057D"/>
    <w:rsid w:val="00DE05B2"/>
    <w:rsid w:val="00DE0714"/>
    <w:rsid w:val="00DE08CA"/>
    <w:rsid w:val="00DE0969"/>
    <w:rsid w:val="00DE09BD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C9E"/>
    <w:rsid w:val="00DE1D3E"/>
    <w:rsid w:val="00DE1EF3"/>
    <w:rsid w:val="00DE1FDE"/>
    <w:rsid w:val="00DE2113"/>
    <w:rsid w:val="00DE2203"/>
    <w:rsid w:val="00DE2235"/>
    <w:rsid w:val="00DE22B1"/>
    <w:rsid w:val="00DE258E"/>
    <w:rsid w:val="00DE26F0"/>
    <w:rsid w:val="00DE27D4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BFC"/>
    <w:rsid w:val="00DE6C37"/>
    <w:rsid w:val="00DE6D33"/>
    <w:rsid w:val="00DE6D58"/>
    <w:rsid w:val="00DE6F99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C6D"/>
    <w:rsid w:val="00DE7CE0"/>
    <w:rsid w:val="00DE7D8F"/>
    <w:rsid w:val="00DE7DF4"/>
    <w:rsid w:val="00DE7F0C"/>
    <w:rsid w:val="00DE7FEC"/>
    <w:rsid w:val="00DF0286"/>
    <w:rsid w:val="00DF0329"/>
    <w:rsid w:val="00DF0344"/>
    <w:rsid w:val="00DF04C6"/>
    <w:rsid w:val="00DF0507"/>
    <w:rsid w:val="00DF054B"/>
    <w:rsid w:val="00DF056F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57C"/>
    <w:rsid w:val="00DF37F6"/>
    <w:rsid w:val="00DF384A"/>
    <w:rsid w:val="00DF3880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51"/>
    <w:rsid w:val="00E02D4C"/>
    <w:rsid w:val="00E02D8B"/>
    <w:rsid w:val="00E02E47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E9"/>
    <w:rsid w:val="00E03BBB"/>
    <w:rsid w:val="00E03BE5"/>
    <w:rsid w:val="00E03C00"/>
    <w:rsid w:val="00E03C4C"/>
    <w:rsid w:val="00E03C50"/>
    <w:rsid w:val="00E03C9D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478"/>
    <w:rsid w:val="00E045C5"/>
    <w:rsid w:val="00E04685"/>
    <w:rsid w:val="00E04760"/>
    <w:rsid w:val="00E0485E"/>
    <w:rsid w:val="00E049A1"/>
    <w:rsid w:val="00E049F5"/>
    <w:rsid w:val="00E04C80"/>
    <w:rsid w:val="00E04CEA"/>
    <w:rsid w:val="00E04D0F"/>
    <w:rsid w:val="00E04D15"/>
    <w:rsid w:val="00E04DC5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F74"/>
    <w:rsid w:val="00E071A1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0F"/>
    <w:rsid w:val="00E10BB1"/>
    <w:rsid w:val="00E10C0F"/>
    <w:rsid w:val="00E10C3A"/>
    <w:rsid w:val="00E10D3A"/>
    <w:rsid w:val="00E10DEF"/>
    <w:rsid w:val="00E10ECA"/>
    <w:rsid w:val="00E11010"/>
    <w:rsid w:val="00E1114A"/>
    <w:rsid w:val="00E1118B"/>
    <w:rsid w:val="00E11206"/>
    <w:rsid w:val="00E11459"/>
    <w:rsid w:val="00E114FD"/>
    <w:rsid w:val="00E11613"/>
    <w:rsid w:val="00E1162A"/>
    <w:rsid w:val="00E1162D"/>
    <w:rsid w:val="00E117B3"/>
    <w:rsid w:val="00E117F3"/>
    <w:rsid w:val="00E1184F"/>
    <w:rsid w:val="00E11AD7"/>
    <w:rsid w:val="00E11B59"/>
    <w:rsid w:val="00E11BB8"/>
    <w:rsid w:val="00E11D44"/>
    <w:rsid w:val="00E11F8B"/>
    <w:rsid w:val="00E11FE6"/>
    <w:rsid w:val="00E123A1"/>
    <w:rsid w:val="00E1240B"/>
    <w:rsid w:val="00E124B5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C4C"/>
    <w:rsid w:val="00E15EA5"/>
    <w:rsid w:val="00E15F99"/>
    <w:rsid w:val="00E161F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AAE"/>
    <w:rsid w:val="00E16ABF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F6C"/>
    <w:rsid w:val="00E20371"/>
    <w:rsid w:val="00E204A1"/>
    <w:rsid w:val="00E204BE"/>
    <w:rsid w:val="00E20619"/>
    <w:rsid w:val="00E2065B"/>
    <w:rsid w:val="00E20766"/>
    <w:rsid w:val="00E207B2"/>
    <w:rsid w:val="00E20822"/>
    <w:rsid w:val="00E2097F"/>
    <w:rsid w:val="00E209B6"/>
    <w:rsid w:val="00E209E8"/>
    <w:rsid w:val="00E20A19"/>
    <w:rsid w:val="00E20A41"/>
    <w:rsid w:val="00E20B22"/>
    <w:rsid w:val="00E20B72"/>
    <w:rsid w:val="00E20D43"/>
    <w:rsid w:val="00E20E88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E1"/>
    <w:rsid w:val="00E22732"/>
    <w:rsid w:val="00E2278C"/>
    <w:rsid w:val="00E227A9"/>
    <w:rsid w:val="00E22844"/>
    <w:rsid w:val="00E229EC"/>
    <w:rsid w:val="00E22A31"/>
    <w:rsid w:val="00E22A3E"/>
    <w:rsid w:val="00E22AA2"/>
    <w:rsid w:val="00E22B86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C8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A35"/>
    <w:rsid w:val="00E25B13"/>
    <w:rsid w:val="00E25B2A"/>
    <w:rsid w:val="00E25C36"/>
    <w:rsid w:val="00E25DA5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BF"/>
    <w:rsid w:val="00E269F2"/>
    <w:rsid w:val="00E26B7F"/>
    <w:rsid w:val="00E26BD0"/>
    <w:rsid w:val="00E26C57"/>
    <w:rsid w:val="00E26D53"/>
    <w:rsid w:val="00E26DD9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64"/>
    <w:rsid w:val="00E302B9"/>
    <w:rsid w:val="00E303AB"/>
    <w:rsid w:val="00E3046E"/>
    <w:rsid w:val="00E3047B"/>
    <w:rsid w:val="00E30527"/>
    <w:rsid w:val="00E305B5"/>
    <w:rsid w:val="00E306BB"/>
    <w:rsid w:val="00E30766"/>
    <w:rsid w:val="00E30792"/>
    <w:rsid w:val="00E30950"/>
    <w:rsid w:val="00E3095A"/>
    <w:rsid w:val="00E30A73"/>
    <w:rsid w:val="00E30BF3"/>
    <w:rsid w:val="00E30C76"/>
    <w:rsid w:val="00E30D08"/>
    <w:rsid w:val="00E30DD1"/>
    <w:rsid w:val="00E30F3B"/>
    <w:rsid w:val="00E30F95"/>
    <w:rsid w:val="00E311A1"/>
    <w:rsid w:val="00E312AC"/>
    <w:rsid w:val="00E31376"/>
    <w:rsid w:val="00E31519"/>
    <w:rsid w:val="00E316FA"/>
    <w:rsid w:val="00E318B0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23F"/>
    <w:rsid w:val="00E33294"/>
    <w:rsid w:val="00E33337"/>
    <w:rsid w:val="00E3344E"/>
    <w:rsid w:val="00E3348C"/>
    <w:rsid w:val="00E334F7"/>
    <w:rsid w:val="00E33793"/>
    <w:rsid w:val="00E337BB"/>
    <w:rsid w:val="00E3384F"/>
    <w:rsid w:val="00E33885"/>
    <w:rsid w:val="00E33978"/>
    <w:rsid w:val="00E339F5"/>
    <w:rsid w:val="00E33A11"/>
    <w:rsid w:val="00E33B2C"/>
    <w:rsid w:val="00E33B81"/>
    <w:rsid w:val="00E33BDE"/>
    <w:rsid w:val="00E33C7B"/>
    <w:rsid w:val="00E33DF6"/>
    <w:rsid w:val="00E33EAF"/>
    <w:rsid w:val="00E341D2"/>
    <w:rsid w:val="00E34237"/>
    <w:rsid w:val="00E345CF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F2E"/>
    <w:rsid w:val="00E35140"/>
    <w:rsid w:val="00E35215"/>
    <w:rsid w:val="00E35287"/>
    <w:rsid w:val="00E352EA"/>
    <w:rsid w:val="00E354BB"/>
    <w:rsid w:val="00E356C2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F4E"/>
    <w:rsid w:val="00E400B0"/>
    <w:rsid w:val="00E400BA"/>
    <w:rsid w:val="00E40354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5D"/>
    <w:rsid w:val="00E41564"/>
    <w:rsid w:val="00E41812"/>
    <w:rsid w:val="00E4183B"/>
    <w:rsid w:val="00E418E9"/>
    <w:rsid w:val="00E4198F"/>
    <w:rsid w:val="00E41990"/>
    <w:rsid w:val="00E41C10"/>
    <w:rsid w:val="00E41CC0"/>
    <w:rsid w:val="00E41E5D"/>
    <w:rsid w:val="00E41ECF"/>
    <w:rsid w:val="00E42007"/>
    <w:rsid w:val="00E42049"/>
    <w:rsid w:val="00E42292"/>
    <w:rsid w:val="00E42431"/>
    <w:rsid w:val="00E426F1"/>
    <w:rsid w:val="00E4278B"/>
    <w:rsid w:val="00E42877"/>
    <w:rsid w:val="00E4287E"/>
    <w:rsid w:val="00E428A6"/>
    <w:rsid w:val="00E428C3"/>
    <w:rsid w:val="00E42989"/>
    <w:rsid w:val="00E42ADD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5039"/>
    <w:rsid w:val="00E4516E"/>
    <w:rsid w:val="00E45262"/>
    <w:rsid w:val="00E4533F"/>
    <w:rsid w:val="00E45351"/>
    <w:rsid w:val="00E45444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87B"/>
    <w:rsid w:val="00E46880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A7"/>
    <w:rsid w:val="00E476AF"/>
    <w:rsid w:val="00E47AF4"/>
    <w:rsid w:val="00E47BC2"/>
    <w:rsid w:val="00E47C19"/>
    <w:rsid w:val="00E47CE1"/>
    <w:rsid w:val="00E47D1D"/>
    <w:rsid w:val="00E47D91"/>
    <w:rsid w:val="00E501D9"/>
    <w:rsid w:val="00E50206"/>
    <w:rsid w:val="00E50382"/>
    <w:rsid w:val="00E5088C"/>
    <w:rsid w:val="00E5089C"/>
    <w:rsid w:val="00E508B4"/>
    <w:rsid w:val="00E50A04"/>
    <w:rsid w:val="00E50C58"/>
    <w:rsid w:val="00E50DAA"/>
    <w:rsid w:val="00E50DD4"/>
    <w:rsid w:val="00E5111C"/>
    <w:rsid w:val="00E51344"/>
    <w:rsid w:val="00E513A4"/>
    <w:rsid w:val="00E5142A"/>
    <w:rsid w:val="00E5149C"/>
    <w:rsid w:val="00E5158E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2A4"/>
    <w:rsid w:val="00E52465"/>
    <w:rsid w:val="00E52517"/>
    <w:rsid w:val="00E52535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3A8"/>
    <w:rsid w:val="00E543B4"/>
    <w:rsid w:val="00E5457E"/>
    <w:rsid w:val="00E54657"/>
    <w:rsid w:val="00E5471F"/>
    <w:rsid w:val="00E54724"/>
    <w:rsid w:val="00E549DD"/>
    <w:rsid w:val="00E54A56"/>
    <w:rsid w:val="00E54A97"/>
    <w:rsid w:val="00E54D23"/>
    <w:rsid w:val="00E54D2E"/>
    <w:rsid w:val="00E54ED2"/>
    <w:rsid w:val="00E54F09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725"/>
    <w:rsid w:val="00E55857"/>
    <w:rsid w:val="00E5589B"/>
    <w:rsid w:val="00E55B4B"/>
    <w:rsid w:val="00E55D10"/>
    <w:rsid w:val="00E55DF4"/>
    <w:rsid w:val="00E55EB0"/>
    <w:rsid w:val="00E560E5"/>
    <w:rsid w:val="00E561AB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A13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105F"/>
    <w:rsid w:val="00E6113D"/>
    <w:rsid w:val="00E61191"/>
    <w:rsid w:val="00E612D6"/>
    <w:rsid w:val="00E61310"/>
    <w:rsid w:val="00E6163A"/>
    <w:rsid w:val="00E616A7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C86"/>
    <w:rsid w:val="00E62E5F"/>
    <w:rsid w:val="00E62FF4"/>
    <w:rsid w:val="00E631AB"/>
    <w:rsid w:val="00E63264"/>
    <w:rsid w:val="00E632B3"/>
    <w:rsid w:val="00E632D9"/>
    <w:rsid w:val="00E633C4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5B6"/>
    <w:rsid w:val="00E645F6"/>
    <w:rsid w:val="00E64706"/>
    <w:rsid w:val="00E64782"/>
    <w:rsid w:val="00E64890"/>
    <w:rsid w:val="00E64905"/>
    <w:rsid w:val="00E6492E"/>
    <w:rsid w:val="00E64A98"/>
    <w:rsid w:val="00E64B32"/>
    <w:rsid w:val="00E64C6C"/>
    <w:rsid w:val="00E64D60"/>
    <w:rsid w:val="00E64E94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9CB"/>
    <w:rsid w:val="00E66A12"/>
    <w:rsid w:val="00E66C28"/>
    <w:rsid w:val="00E66D36"/>
    <w:rsid w:val="00E66E10"/>
    <w:rsid w:val="00E67001"/>
    <w:rsid w:val="00E67053"/>
    <w:rsid w:val="00E6717A"/>
    <w:rsid w:val="00E6717C"/>
    <w:rsid w:val="00E671C0"/>
    <w:rsid w:val="00E672D6"/>
    <w:rsid w:val="00E6732F"/>
    <w:rsid w:val="00E67360"/>
    <w:rsid w:val="00E674AF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5E"/>
    <w:rsid w:val="00E723A1"/>
    <w:rsid w:val="00E723D1"/>
    <w:rsid w:val="00E723D6"/>
    <w:rsid w:val="00E72591"/>
    <w:rsid w:val="00E725FD"/>
    <w:rsid w:val="00E7271B"/>
    <w:rsid w:val="00E72877"/>
    <w:rsid w:val="00E7287E"/>
    <w:rsid w:val="00E72CCD"/>
    <w:rsid w:val="00E72DB1"/>
    <w:rsid w:val="00E72EF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3D"/>
    <w:rsid w:val="00E74174"/>
    <w:rsid w:val="00E74189"/>
    <w:rsid w:val="00E74212"/>
    <w:rsid w:val="00E7424D"/>
    <w:rsid w:val="00E744B4"/>
    <w:rsid w:val="00E744C1"/>
    <w:rsid w:val="00E7462F"/>
    <w:rsid w:val="00E746A6"/>
    <w:rsid w:val="00E74797"/>
    <w:rsid w:val="00E747C0"/>
    <w:rsid w:val="00E74977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811"/>
    <w:rsid w:val="00E76895"/>
    <w:rsid w:val="00E76A41"/>
    <w:rsid w:val="00E76ACE"/>
    <w:rsid w:val="00E76AD4"/>
    <w:rsid w:val="00E76C37"/>
    <w:rsid w:val="00E76C52"/>
    <w:rsid w:val="00E76DD8"/>
    <w:rsid w:val="00E76E08"/>
    <w:rsid w:val="00E771F1"/>
    <w:rsid w:val="00E77205"/>
    <w:rsid w:val="00E772E8"/>
    <w:rsid w:val="00E77348"/>
    <w:rsid w:val="00E774A1"/>
    <w:rsid w:val="00E7757E"/>
    <w:rsid w:val="00E7773C"/>
    <w:rsid w:val="00E777A1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D"/>
    <w:rsid w:val="00E8030B"/>
    <w:rsid w:val="00E80361"/>
    <w:rsid w:val="00E80562"/>
    <w:rsid w:val="00E805EF"/>
    <w:rsid w:val="00E80642"/>
    <w:rsid w:val="00E807EE"/>
    <w:rsid w:val="00E80945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BCC"/>
    <w:rsid w:val="00E820D1"/>
    <w:rsid w:val="00E821E2"/>
    <w:rsid w:val="00E822F7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C35"/>
    <w:rsid w:val="00E82C6F"/>
    <w:rsid w:val="00E832A8"/>
    <w:rsid w:val="00E83410"/>
    <w:rsid w:val="00E83479"/>
    <w:rsid w:val="00E83541"/>
    <w:rsid w:val="00E835E3"/>
    <w:rsid w:val="00E836C6"/>
    <w:rsid w:val="00E83A0B"/>
    <w:rsid w:val="00E83B08"/>
    <w:rsid w:val="00E83B87"/>
    <w:rsid w:val="00E83C59"/>
    <w:rsid w:val="00E83F59"/>
    <w:rsid w:val="00E83FA0"/>
    <w:rsid w:val="00E841AE"/>
    <w:rsid w:val="00E84445"/>
    <w:rsid w:val="00E8454C"/>
    <w:rsid w:val="00E84596"/>
    <w:rsid w:val="00E845EB"/>
    <w:rsid w:val="00E84693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FBA"/>
    <w:rsid w:val="00E8600F"/>
    <w:rsid w:val="00E8634D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E"/>
    <w:rsid w:val="00E8769D"/>
    <w:rsid w:val="00E87715"/>
    <w:rsid w:val="00E877C6"/>
    <w:rsid w:val="00E877D5"/>
    <w:rsid w:val="00E877FE"/>
    <w:rsid w:val="00E87817"/>
    <w:rsid w:val="00E87822"/>
    <w:rsid w:val="00E878EB"/>
    <w:rsid w:val="00E87A46"/>
    <w:rsid w:val="00E87A9B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EA"/>
    <w:rsid w:val="00E90CF3"/>
    <w:rsid w:val="00E90CF7"/>
    <w:rsid w:val="00E90D58"/>
    <w:rsid w:val="00E90E66"/>
    <w:rsid w:val="00E90F29"/>
    <w:rsid w:val="00E910EE"/>
    <w:rsid w:val="00E9120C"/>
    <w:rsid w:val="00E91267"/>
    <w:rsid w:val="00E9132C"/>
    <w:rsid w:val="00E9135E"/>
    <w:rsid w:val="00E91395"/>
    <w:rsid w:val="00E91431"/>
    <w:rsid w:val="00E91526"/>
    <w:rsid w:val="00E9186A"/>
    <w:rsid w:val="00E91A86"/>
    <w:rsid w:val="00E91B48"/>
    <w:rsid w:val="00E91B88"/>
    <w:rsid w:val="00E91D93"/>
    <w:rsid w:val="00E91D94"/>
    <w:rsid w:val="00E91E14"/>
    <w:rsid w:val="00E91E2F"/>
    <w:rsid w:val="00E91E4A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E40"/>
    <w:rsid w:val="00E93FA8"/>
    <w:rsid w:val="00E943C1"/>
    <w:rsid w:val="00E9469C"/>
    <w:rsid w:val="00E947A6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F8"/>
    <w:rsid w:val="00E95921"/>
    <w:rsid w:val="00E95950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16A"/>
    <w:rsid w:val="00EA03F2"/>
    <w:rsid w:val="00EA051E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0F06"/>
    <w:rsid w:val="00EA0FE1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B"/>
    <w:rsid w:val="00EA2569"/>
    <w:rsid w:val="00EA256E"/>
    <w:rsid w:val="00EA2638"/>
    <w:rsid w:val="00EA2741"/>
    <w:rsid w:val="00EA2821"/>
    <w:rsid w:val="00EA2895"/>
    <w:rsid w:val="00EA2B9C"/>
    <w:rsid w:val="00EA2C5B"/>
    <w:rsid w:val="00EA2CA3"/>
    <w:rsid w:val="00EA2DC2"/>
    <w:rsid w:val="00EA3144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30A"/>
    <w:rsid w:val="00EA43FB"/>
    <w:rsid w:val="00EA4535"/>
    <w:rsid w:val="00EA4647"/>
    <w:rsid w:val="00EA4659"/>
    <w:rsid w:val="00EA479B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65F"/>
    <w:rsid w:val="00EA5878"/>
    <w:rsid w:val="00EA5896"/>
    <w:rsid w:val="00EA58E3"/>
    <w:rsid w:val="00EA5921"/>
    <w:rsid w:val="00EA593A"/>
    <w:rsid w:val="00EA59E0"/>
    <w:rsid w:val="00EA5A9A"/>
    <w:rsid w:val="00EA5BDA"/>
    <w:rsid w:val="00EA5C56"/>
    <w:rsid w:val="00EA5CB8"/>
    <w:rsid w:val="00EA5E75"/>
    <w:rsid w:val="00EA5EC7"/>
    <w:rsid w:val="00EA5F88"/>
    <w:rsid w:val="00EA6098"/>
    <w:rsid w:val="00EA625D"/>
    <w:rsid w:val="00EA6286"/>
    <w:rsid w:val="00EA634D"/>
    <w:rsid w:val="00EA648F"/>
    <w:rsid w:val="00EA658B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4A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E5"/>
    <w:rsid w:val="00EA7CEC"/>
    <w:rsid w:val="00EA7E9F"/>
    <w:rsid w:val="00EA7F71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EF6"/>
    <w:rsid w:val="00EB211F"/>
    <w:rsid w:val="00EB2138"/>
    <w:rsid w:val="00EB21D5"/>
    <w:rsid w:val="00EB23D5"/>
    <w:rsid w:val="00EB2465"/>
    <w:rsid w:val="00EB2578"/>
    <w:rsid w:val="00EB2829"/>
    <w:rsid w:val="00EB286A"/>
    <w:rsid w:val="00EB2A42"/>
    <w:rsid w:val="00EB2BF1"/>
    <w:rsid w:val="00EB2C08"/>
    <w:rsid w:val="00EB2C9F"/>
    <w:rsid w:val="00EB2D11"/>
    <w:rsid w:val="00EB2F72"/>
    <w:rsid w:val="00EB2F89"/>
    <w:rsid w:val="00EB3063"/>
    <w:rsid w:val="00EB308E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4048"/>
    <w:rsid w:val="00EB42D4"/>
    <w:rsid w:val="00EB44E8"/>
    <w:rsid w:val="00EB45CE"/>
    <w:rsid w:val="00EB46A1"/>
    <w:rsid w:val="00EB4851"/>
    <w:rsid w:val="00EB4AD0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6BA"/>
    <w:rsid w:val="00EB57C5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719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6F"/>
    <w:rsid w:val="00EB6F07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C013B"/>
    <w:rsid w:val="00EC0376"/>
    <w:rsid w:val="00EC056F"/>
    <w:rsid w:val="00EC05D1"/>
    <w:rsid w:val="00EC07B9"/>
    <w:rsid w:val="00EC082E"/>
    <w:rsid w:val="00EC085F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B90"/>
    <w:rsid w:val="00EC1C0B"/>
    <w:rsid w:val="00EC1CF2"/>
    <w:rsid w:val="00EC1D61"/>
    <w:rsid w:val="00EC1DDC"/>
    <w:rsid w:val="00EC1F1E"/>
    <w:rsid w:val="00EC2023"/>
    <w:rsid w:val="00EC2103"/>
    <w:rsid w:val="00EC2162"/>
    <w:rsid w:val="00EC216E"/>
    <w:rsid w:val="00EC24D5"/>
    <w:rsid w:val="00EC2508"/>
    <w:rsid w:val="00EC265F"/>
    <w:rsid w:val="00EC2670"/>
    <w:rsid w:val="00EC27FD"/>
    <w:rsid w:val="00EC2817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E8"/>
    <w:rsid w:val="00EC438F"/>
    <w:rsid w:val="00EC4639"/>
    <w:rsid w:val="00EC46C9"/>
    <w:rsid w:val="00EC46D0"/>
    <w:rsid w:val="00EC4737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A9"/>
    <w:rsid w:val="00EC4FE7"/>
    <w:rsid w:val="00EC529F"/>
    <w:rsid w:val="00EC558A"/>
    <w:rsid w:val="00EC55DE"/>
    <w:rsid w:val="00EC5673"/>
    <w:rsid w:val="00EC58BD"/>
    <w:rsid w:val="00EC5933"/>
    <w:rsid w:val="00EC5C51"/>
    <w:rsid w:val="00EC5CBC"/>
    <w:rsid w:val="00EC5CD3"/>
    <w:rsid w:val="00EC5D81"/>
    <w:rsid w:val="00EC5DA5"/>
    <w:rsid w:val="00EC5DC0"/>
    <w:rsid w:val="00EC5FA4"/>
    <w:rsid w:val="00EC63BF"/>
    <w:rsid w:val="00EC64AE"/>
    <w:rsid w:val="00EC6594"/>
    <w:rsid w:val="00EC665C"/>
    <w:rsid w:val="00EC66B4"/>
    <w:rsid w:val="00EC66D4"/>
    <w:rsid w:val="00EC67F6"/>
    <w:rsid w:val="00EC68DB"/>
    <w:rsid w:val="00EC6A0C"/>
    <w:rsid w:val="00EC6B30"/>
    <w:rsid w:val="00EC6C91"/>
    <w:rsid w:val="00EC6CA0"/>
    <w:rsid w:val="00EC6D77"/>
    <w:rsid w:val="00EC6DA7"/>
    <w:rsid w:val="00EC6E8E"/>
    <w:rsid w:val="00EC6F31"/>
    <w:rsid w:val="00EC6FCE"/>
    <w:rsid w:val="00EC701D"/>
    <w:rsid w:val="00EC70FE"/>
    <w:rsid w:val="00EC72E7"/>
    <w:rsid w:val="00EC7336"/>
    <w:rsid w:val="00EC7359"/>
    <w:rsid w:val="00EC7568"/>
    <w:rsid w:val="00EC7751"/>
    <w:rsid w:val="00EC78AA"/>
    <w:rsid w:val="00EC7A3B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C4F"/>
    <w:rsid w:val="00ED1C5E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9"/>
    <w:rsid w:val="00ED4F3E"/>
    <w:rsid w:val="00ED5078"/>
    <w:rsid w:val="00ED50EE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54C"/>
    <w:rsid w:val="00ED66B0"/>
    <w:rsid w:val="00ED673E"/>
    <w:rsid w:val="00ED688D"/>
    <w:rsid w:val="00ED68C0"/>
    <w:rsid w:val="00ED691C"/>
    <w:rsid w:val="00ED693F"/>
    <w:rsid w:val="00ED6AC5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40"/>
    <w:rsid w:val="00EE0BBD"/>
    <w:rsid w:val="00EE0C99"/>
    <w:rsid w:val="00EE0EA1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5F4"/>
    <w:rsid w:val="00EE276F"/>
    <w:rsid w:val="00EE27C2"/>
    <w:rsid w:val="00EE27D4"/>
    <w:rsid w:val="00EE2808"/>
    <w:rsid w:val="00EE2ADB"/>
    <w:rsid w:val="00EE2CC5"/>
    <w:rsid w:val="00EE2CFE"/>
    <w:rsid w:val="00EE2D3B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929"/>
    <w:rsid w:val="00EE799B"/>
    <w:rsid w:val="00EE7BED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87"/>
    <w:rsid w:val="00EF339F"/>
    <w:rsid w:val="00EF33F0"/>
    <w:rsid w:val="00EF3612"/>
    <w:rsid w:val="00EF37BD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30B"/>
    <w:rsid w:val="00EF4386"/>
    <w:rsid w:val="00EF43D0"/>
    <w:rsid w:val="00EF46B2"/>
    <w:rsid w:val="00EF4995"/>
    <w:rsid w:val="00EF4A64"/>
    <w:rsid w:val="00EF4AB7"/>
    <w:rsid w:val="00EF4B36"/>
    <w:rsid w:val="00EF4C0A"/>
    <w:rsid w:val="00EF4CC2"/>
    <w:rsid w:val="00EF4D04"/>
    <w:rsid w:val="00EF4EB3"/>
    <w:rsid w:val="00EF502D"/>
    <w:rsid w:val="00EF50B9"/>
    <w:rsid w:val="00EF5204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BC"/>
    <w:rsid w:val="00F00E96"/>
    <w:rsid w:val="00F00EFA"/>
    <w:rsid w:val="00F01125"/>
    <w:rsid w:val="00F01162"/>
    <w:rsid w:val="00F01268"/>
    <w:rsid w:val="00F012D9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3CC"/>
    <w:rsid w:val="00F025B0"/>
    <w:rsid w:val="00F027A0"/>
    <w:rsid w:val="00F027C3"/>
    <w:rsid w:val="00F028FF"/>
    <w:rsid w:val="00F029B6"/>
    <w:rsid w:val="00F02B63"/>
    <w:rsid w:val="00F02BC4"/>
    <w:rsid w:val="00F02BDC"/>
    <w:rsid w:val="00F02C2D"/>
    <w:rsid w:val="00F02CA1"/>
    <w:rsid w:val="00F02D34"/>
    <w:rsid w:val="00F02EC1"/>
    <w:rsid w:val="00F02FB3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A4B"/>
    <w:rsid w:val="00F04B04"/>
    <w:rsid w:val="00F04DC7"/>
    <w:rsid w:val="00F04E34"/>
    <w:rsid w:val="00F05039"/>
    <w:rsid w:val="00F05260"/>
    <w:rsid w:val="00F0562E"/>
    <w:rsid w:val="00F0577C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C12"/>
    <w:rsid w:val="00F06E77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976"/>
    <w:rsid w:val="00F07990"/>
    <w:rsid w:val="00F07B20"/>
    <w:rsid w:val="00F07B6D"/>
    <w:rsid w:val="00F07B9F"/>
    <w:rsid w:val="00F07C2E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6A5"/>
    <w:rsid w:val="00F107B7"/>
    <w:rsid w:val="00F108EC"/>
    <w:rsid w:val="00F108F7"/>
    <w:rsid w:val="00F109C0"/>
    <w:rsid w:val="00F10B1B"/>
    <w:rsid w:val="00F10BF3"/>
    <w:rsid w:val="00F10C3D"/>
    <w:rsid w:val="00F10CED"/>
    <w:rsid w:val="00F10D2A"/>
    <w:rsid w:val="00F10D4F"/>
    <w:rsid w:val="00F10E66"/>
    <w:rsid w:val="00F10EF0"/>
    <w:rsid w:val="00F10F2D"/>
    <w:rsid w:val="00F11060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C59"/>
    <w:rsid w:val="00F12D3C"/>
    <w:rsid w:val="00F12E43"/>
    <w:rsid w:val="00F12E99"/>
    <w:rsid w:val="00F13014"/>
    <w:rsid w:val="00F131BF"/>
    <w:rsid w:val="00F13303"/>
    <w:rsid w:val="00F1344F"/>
    <w:rsid w:val="00F1369C"/>
    <w:rsid w:val="00F13741"/>
    <w:rsid w:val="00F137A8"/>
    <w:rsid w:val="00F1385B"/>
    <w:rsid w:val="00F13907"/>
    <w:rsid w:val="00F13A67"/>
    <w:rsid w:val="00F13B31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D4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B6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7E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1B"/>
    <w:rsid w:val="00F22BE2"/>
    <w:rsid w:val="00F22D86"/>
    <w:rsid w:val="00F22DF7"/>
    <w:rsid w:val="00F22F8C"/>
    <w:rsid w:val="00F23109"/>
    <w:rsid w:val="00F23122"/>
    <w:rsid w:val="00F231B2"/>
    <w:rsid w:val="00F23310"/>
    <w:rsid w:val="00F2339F"/>
    <w:rsid w:val="00F236A2"/>
    <w:rsid w:val="00F237E7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439"/>
    <w:rsid w:val="00F24446"/>
    <w:rsid w:val="00F24464"/>
    <w:rsid w:val="00F245FC"/>
    <w:rsid w:val="00F24645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165"/>
    <w:rsid w:val="00F251C8"/>
    <w:rsid w:val="00F251CF"/>
    <w:rsid w:val="00F251F7"/>
    <w:rsid w:val="00F25273"/>
    <w:rsid w:val="00F252A2"/>
    <w:rsid w:val="00F252EB"/>
    <w:rsid w:val="00F253DD"/>
    <w:rsid w:val="00F25719"/>
    <w:rsid w:val="00F257A2"/>
    <w:rsid w:val="00F2581E"/>
    <w:rsid w:val="00F25883"/>
    <w:rsid w:val="00F258BD"/>
    <w:rsid w:val="00F258D7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377"/>
    <w:rsid w:val="00F26468"/>
    <w:rsid w:val="00F264CD"/>
    <w:rsid w:val="00F26558"/>
    <w:rsid w:val="00F26561"/>
    <w:rsid w:val="00F26587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291"/>
    <w:rsid w:val="00F272AC"/>
    <w:rsid w:val="00F272AF"/>
    <w:rsid w:val="00F274FA"/>
    <w:rsid w:val="00F27506"/>
    <w:rsid w:val="00F277E9"/>
    <w:rsid w:val="00F27880"/>
    <w:rsid w:val="00F27898"/>
    <w:rsid w:val="00F2795E"/>
    <w:rsid w:val="00F2796F"/>
    <w:rsid w:val="00F279CA"/>
    <w:rsid w:val="00F27A14"/>
    <w:rsid w:val="00F27AA3"/>
    <w:rsid w:val="00F27AC0"/>
    <w:rsid w:val="00F27B4A"/>
    <w:rsid w:val="00F27B97"/>
    <w:rsid w:val="00F27BA1"/>
    <w:rsid w:val="00F27DA3"/>
    <w:rsid w:val="00F27E2F"/>
    <w:rsid w:val="00F27FB9"/>
    <w:rsid w:val="00F3000B"/>
    <w:rsid w:val="00F3001E"/>
    <w:rsid w:val="00F30046"/>
    <w:rsid w:val="00F30091"/>
    <w:rsid w:val="00F3034F"/>
    <w:rsid w:val="00F303E7"/>
    <w:rsid w:val="00F305E6"/>
    <w:rsid w:val="00F30607"/>
    <w:rsid w:val="00F30686"/>
    <w:rsid w:val="00F306C3"/>
    <w:rsid w:val="00F3089A"/>
    <w:rsid w:val="00F30903"/>
    <w:rsid w:val="00F30AF6"/>
    <w:rsid w:val="00F30D14"/>
    <w:rsid w:val="00F30D50"/>
    <w:rsid w:val="00F3109F"/>
    <w:rsid w:val="00F3114F"/>
    <w:rsid w:val="00F31192"/>
    <w:rsid w:val="00F3127F"/>
    <w:rsid w:val="00F31329"/>
    <w:rsid w:val="00F31369"/>
    <w:rsid w:val="00F31493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465"/>
    <w:rsid w:val="00F325F2"/>
    <w:rsid w:val="00F326CE"/>
    <w:rsid w:val="00F329FB"/>
    <w:rsid w:val="00F32A7B"/>
    <w:rsid w:val="00F32B12"/>
    <w:rsid w:val="00F32C04"/>
    <w:rsid w:val="00F32F7D"/>
    <w:rsid w:val="00F32FD7"/>
    <w:rsid w:val="00F32FFC"/>
    <w:rsid w:val="00F33016"/>
    <w:rsid w:val="00F33089"/>
    <w:rsid w:val="00F331E1"/>
    <w:rsid w:val="00F331EC"/>
    <w:rsid w:val="00F332E2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70"/>
    <w:rsid w:val="00F346E5"/>
    <w:rsid w:val="00F34820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C28"/>
    <w:rsid w:val="00F41D7E"/>
    <w:rsid w:val="00F41E2B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2C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B6B"/>
    <w:rsid w:val="00F45BD9"/>
    <w:rsid w:val="00F45C30"/>
    <w:rsid w:val="00F45CAF"/>
    <w:rsid w:val="00F45CF3"/>
    <w:rsid w:val="00F45D29"/>
    <w:rsid w:val="00F45E2F"/>
    <w:rsid w:val="00F45E42"/>
    <w:rsid w:val="00F45E4B"/>
    <w:rsid w:val="00F45F52"/>
    <w:rsid w:val="00F45F73"/>
    <w:rsid w:val="00F4607D"/>
    <w:rsid w:val="00F460DB"/>
    <w:rsid w:val="00F4615F"/>
    <w:rsid w:val="00F461F4"/>
    <w:rsid w:val="00F46315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8DF"/>
    <w:rsid w:val="00F51960"/>
    <w:rsid w:val="00F519A5"/>
    <w:rsid w:val="00F51A62"/>
    <w:rsid w:val="00F51AD2"/>
    <w:rsid w:val="00F51D70"/>
    <w:rsid w:val="00F51E94"/>
    <w:rsid w:val="00F51F80"/>
    <w:rsid w:val="00F520E9"/>
    <w:rsid w:val="00F521CF"/>
    <w:rsid w:val="00F522BA"/>
    <w:rsid w:val="00F522DB"/>
    <w:rsid w:val="00F523B0"/>
    <w:rsid w:val="00F52588"/>
    <w:rsid w:val="00F52826"/>
    <w:rsid w:val="00F528F9"/>
    <w:rsid w:val="00F52935"/>
    <w:rsid w:val="00F529D9"/>
    <w:rsid w:val="00F52BBB"/>
    <w:rsid w:val="00F52BBE"/>
    <w:rsid w:val="00F52BFF"/>
    <w:rsid w:val="00F52C23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EF"/>
    <w:rsid w:val="00F545FF"/>
    <w:rsid w:val="00F54736"/>
    <w:rsid w:val="00F5478B"/>
    <w:rsid w:val="00F54804"/>
    <w:rsid w:val="00F549AD"/>
    <w:rsid w:val="00F54A09"/>
    <w:rsid w:val="00F54A3A"/>
    <w:rsid w:val="00F54C89"/>
    <w:rsid w:val="00F54CB0"/>
    <w:rsid w:val="00F54D2B"/>
    <w:rsid w:val="00F54D92"/>
    <w:rsid w:val="00F54DE6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223"/>
    <w:rsid w:val="00F60226"/>
    <w:rsid w:val="00F603F3"/>
    <w:rsid w:val="00F60501"/>
    <w:rsid w:val="00F60542"/>
    <w:rsid w:val="00F60659"/>
    <w:rsid w:val="00F6074F"/>
    <w:rsid w:val="00F60765"/>
    <w:rsid w:val="00F609F3"/>
    <w:rsid w:val="00F60AA3"/>
    <w:rsid w:val="00F60AA4"/>
    <w:rsid w:val="00F60AFD"/>
    <w:rsid w:val="00F60B09"/>
    <w:rsid w:val="00F60B2C"/>
    <w:rsid w:val="00F60BF9"/>
    <w:rsid w:val="00F60D3A"/>
    <w:rsid w:val="00F60F0A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9E"/>
    <w:rsid w:val="00F65BE2"/>
    <w:rsid w:val="00F65CF6"/>
    <w:rsid w:val="00F65EDB"/>
    <w:rsid w:val="00F65F49"/>
    <w:rsid w:val="00F65F79"/>
    <w:rsid w:val="00F66054"/>
    <w:rsid w:val="00F66103"/>
    <w:rsid w:val="00F6617A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1D3"/>
    <w:rsid w:val="00F67213"/>
    <w:rsid w:val="00F67281"/>
    <w:rsid w:val="00F6731F"/>
    <w:rsid w:val="00F673B1"/>
    <w:rsid w:val="00F67471"/>
    <w:rsid w:val="00F674A3"/>
    <w:rsid w:val="00F675F5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7F"/>
    <w:rsid w:val="00F71552"/>
    <w:rsid w:val="00F7182B"/>
    <w:rsid w:val="00F71841"/>
    <w:rsid w:val="00F718E7"/>
    <w:rsid w:val="00F71B99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3F97"/>
    <w:rsid w:val="00F74066"/>
    <w:rsid w:val="00F74149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753"/>
    <w:rsid w:val="00F757F8"/>
    <w:rsid w:val="00F75847"/>
    <w:rsid w:val="00F759D3"/>
    <w:rsid w:val="00F75B03"/>
    <w:rsid w:val="00F75C21"/>
    <w:rsid w:val="00F75C44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75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CAB"/>
    <w:rsid w:val="00F81D0D"/>
    <w:rsid w:val="00F81E5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B5"/>
    <w:rsid w:val="00F829D1"/>
    <w:rsid w:val="00F82CED"/>
    <w:rsid w:val="00F82D9A"/>
    <w:rsid w:val="00F82DBC"/>
    <w:rsid w:val="00F82F48"/>
    <w:rsid w:val="00F82F6E"/>
    <w:rsid w:val="00F82FE4"/>
    <w:rsid w:val="00F83023"/>
    <w:rsid w:val="00F83047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C3"/>
    <w:rsid w:val="00F847FD"/>
    <w:rsid w:val="00F8483C"/>
    <w:rsid w:val="00F8488D"/>
    <w:rsid w:val="00F848A4"/>
    <w:rsid w:val="00F848BE"/>
    <w:rsid w:val="00F8490C"/>
    <w:rsid w:val="00F849C0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D51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B8"/>
    <w:rsid w:val="00F90A3A"/>
    <w:rsid w:val="00F90A85"/>
    <w:rsid w:val="00F90B26"/>
    <w:rsid w:val="00F90B59"/>
    <w:rsid w:val="00F90BBF"/>
    <w:rsid w:val="00F9103E"/>
    <w:rsid w:val="00F91251"/>
    <w:rsid w:val="00F912EF"/>
    <w:rsid w:val="00F9147B"/>
    <w:rsid w:val="00F914F7"/>
    <w:rsid w:val="00F916BD"/>
    <w:rsid w:val="00F91721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271"/>
    <w:rsid w:val="00F922AB"/>
    <w:rsid w:val="00F922BB"/>
    <w:rsid w:val="00F9231A"/>
    <w:rsid w:val="00F92370"/>
    <w:rsid w:val="00F9238F"/>
    <w:rsid w:val="00F9239B"/>
    <w:rsid w:val="00F923A0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2F1"/>
    <w:rsid w:val="00F934B0"/>
    <w:rsid w:val="00F934C5"/>
    <w:rsid w:val="00F93528"/>
    <w:rsid w:val="00F9353B"/>
    <w:rsid w:val="00F93743"/>
    <w:rsid w:val="00F93866"/>
    <w:rsid w:val="00F938A8"/>
    <w:rsid w:val="00F93991"/>
    <w:rsid w:val="00F93999"/>
    <w:rsid w:val="00F939F3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A5"/>
    <w:rsid w:val="00F94C49"/>
    <w:rsid w:val="00F94C9C"/>
    <w:rsid w:val="00F94CC8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C62"/>
    <w:rsid w:val="00F95CD6"/>
    <w:rsid w:val="00F95EE4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F8"/>
    <w:rsid w:val="00F96B17"/>
    <w:rsid w:val="00F96BF9"/>
    <w:rsid w:val="00F96CD9"/>
    <w:rsid w:val="00F96E4C"/>
    <w:rsid w:val="00F96F2B"/>
    <w:rsid w:val="00F97038"/>
    <w:rsid w:val="00F9703F"/>
    <w:rsid w:val="00F97125"/>
    <w:rsid w:val="00F971E3"/>
    <w:rsid w:val="00F972A0"/>
    <w:rsid w:val="00F9734A"/>
    <w:rsid w:val="00F973DB"/>
    <w:rsid w:val="00F97440"/>
    <w:rsid w:val="00F97701"/>
    <w:rsid w:val="00F97831"/>
    <w:rsid w:val="00F97982"/>
    <w:rsid w:val="00F97A78"/>
    <w:rsid w:val="00F97D32"/>
    <w:rsid w:val="00F97E30"/>
    <w:rsid w:val="00F97FB3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F92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B9C"/>
    <w:rsid w:val="00FA3C1D"/>
    <w:rsid w:val="00FA3CE3"/>
    <w:rsid w:val="00FA3DC6"/>
    <w:rsid w:val="00FA4275"/>
    <w:rsid w:val="00FA42CD"/>
    <w:rsid w:val="00FA42D0"/>
    <w:rsid w:val="00FA4500"/>
    <w:rsid w:val="00FA45E0"/>
    <w:rsid w:val="00FA46D6"/>
    <w:rsid w:val="00FA4783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AAB"/>
    <w:rsid w:val="00FA6B9D"/>
    <w:rsid w:val="00FA6BA8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C02"/>
    <w:rsid w:val="00FB0C8B"/>
    <w:rsid w:val="00FB0CB4"/>
    <w:rsid w:val="00FB0D23"/>
    <w:rsid w:val="00FB0D35"/>
    <w:rsid w:val="00FB0FC3"/>
    <w:rsid w:val="00FB100F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945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F2"/>
    <w:rsid w:val="00FB5332"/>
    <w:rsid w:val="00FB5396"/>
    <w:rsid w:val="00FB5447"/>
    <w:rsid w:val="00FB56F2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2171"/>
    <w:rsid w:val="00FC2213"/>
    <w:rsid w:val="00FC2354"/>
    <w:rsid w:val="00FC23E7"/>
    <w:rsid w:val="00FC243F"/>
    <w:rsid w:val="00FC25EE"/>
    <w:rsid w:val="00FC26F6"/>
    <w:rsid w:val="00FC2927"/>
    <w:rsid w:val="00FC2A36"/>
    <w:rsid w:val="00FC2A6A"/>
    <w:rsid w:val="00FC2B3A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E08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6E3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AE"/>
    <w:rsid w:val="00FC5F27"/>
    <w:rsid w:val="00FC5FEF"/>
    <w:rsid w:val="00FC606E"/>
    <w:rsid w:val="00FC61A3"/>
    <w:rsid w:val="00FC6218"/>
    <w:rsid w:val="00FC622D"/>
    <w:rsid w:val="00FC63FB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7D"/>
    <w:rsid w:val="00FC6D75"/>
    <w:rsid w:val="00FC6D84"/>
    <w:rsid w:val="00FC6DDB"/>
    <w:rsid w:val="00FC6EBC"/>
    <w:rsid w:val="00FC714A"/>
    <w:rsid w:val="00FC7198"/>
    <w:rsid w:val="00FC7220"/>
    <w:rsid w:val="00FC7303"/>
    <w:rsid w:val="00FC735E"/>
    <w:rsid w:val="00FC73EA"/>
    <w:rsid w:val="00FC7512"/>
    <w:rsid w:val="00FC75AF"/>
    <w:rsid w:val="00FC75B5"/>
    <w:rsid w:val="00FC76D0"/>
    <w:rsid w:val="00FC7831"/>
    <w:rsid w:val="00FC783E"/>
    <w:rsid w:val="00FC7B9F"/>
    <w:rsid w:val="00FC7C49"/>
    <w:rsid w:val="00FC7CD2"/>
    <w:rsid w:val="00FD0219"/>
    <w:rsid w:val="00FD0226"/>
    <w:rsid w:val="00FD026D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B1"/>
    <w:rsid w:val="00FD19B3"/>
    <w:rsid w:val="00FD1A3D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745"/>
    <w:rsid w:val="00FD7850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D7EC4"/>
    <w:rsid w:val="00FE017C"/>
    <w:rsid w:val="00FE022A"/>
    <w:rsid w:val="00FE02C3"/>
    <w:rsid w:val="00FE03D4"/>
    <w:rsid w:val="00FE048A"/>
    <w:rsid w:val="00FE064F"/>
    <w:rsid w:val="00FE06EB"/>
    <w:rsid w:val="00FE07BF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692"/>
    <w:rsid w:val="00FE16FC"/>
    <w:rsid w:val="00FE1727"/>
    <w:rsid w:val="00FE17DF"/>
    <w:rsid w:val="00FE18C6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AF"/>
    <w:rsid w:val="00FE24E1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F"/>
    <w:rsid w:val="00FE42A2"/>
    <w:rsid w:val="00FE438B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E22"/>
    <w:rsid w:val="00FF1E68"/>
    <w:rsid w:val="00FF1E8B"/>
    <w:rsid w:val="00FF227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55F"/>
    <w:rsid w:val="00FF35BB"/>
    <w:rsid w:val="00FF3A00"/>
    <w:rsid w:val="00FF3A06"/>
    <w:rsid w:val="00FF3B5B"/>
    <w:rsid w:val="00FF3DDD"/>
    <w:rsid w:val="00FF3F72"/>
    <w:rsid w:val="00FF401E"/>
    <w:rsid w:val="00FF401F"/>
    <w:rsid w:val="00FF40AF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63E"/>
    <w:rsid w:val="00FF58C0"/>
    <w:rsid w:val="00FF58E9"/>
    <w:rsid w:val="00FF5968"/>
    <w:rsid w:val="00FF5A2F"/>
    <w:rsid w:val="00FF5B07"/>
    <w:rsid w:val="00FF5B72"/>
    <w:rsid w:val="00FF5C05"/>
    <w:rsid w:val="00FF5CD4"/>
    <w:rsid w:val="00FF5DA2"/>
    <w:rsid w:val="00FF5F0A"/>
    <w:rsid w:val="00FF5FDE"/>
    <w:rsid w:val="00FF6047"/>
    <w:rsid w:val="00FF6057"/>
    <w:rsid w:val="00FF606A"/>
    <w:rsid w:val="00FF6191"/>
    <w:rsid w:val="00FF626B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9B"/>
    <w:rsid w:val="00FF6CB4"/>
    <w:rsid w:val="00FF6CCB"/>
    <w:rsid w:val="00FF6D2A"/>
    <w:rsid w:val="00FF6DA3"/>
    <w:rsid w:val="00FF6E8E"/>
    <w:rsid w:val="00FF6EE6"/>
    <w:rsid w:val="00FF6EFB"/>
    <w:rsid w:val="00FF706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  <w:rsid w:val="1F79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  <w15:docId w15:val="{7C3AE455-D988-40DA-BAC8-7B83816E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F487FF5EAD478C56E46EB2647B5C" ma:contentTypeVersion="6" ma:contentTypeDescription="Create a new document." ma:contentTypeScope="" ma:versionID="301a41aa1d99fd77b532b5200ef5d390">
  <xsd:schema xmlns:xsd="http://www.w3.org/2001/XMLSchema" xmlns:xs="http://www.w3.org/2001/XMLSchema" xmlns:p="http://schemas.microsoft.com/office/2006/metadata/properties" xmlns:ns2="a8acd0d5-fb19-432b-be53-e7064cd0070b" xmlns:ns3="4860c8b8-31a0-417d-83b0-09c9b06ddb52" targetNamespace="http://schemas.microsoft.com/office/2006/metadata/properties" ma:root="true" ma:fieldsID="29c87496dec00c88883bcec20a5c76a8" ns2:_="" ns3:_="">
    <xsd:import namespace="a8acd0d5-fb19-432b-be53-e7064cd0070b"/>
    <xsd:import namespace="4860c8b8-31a0-417d-83b0-09c9b06ddb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cd0d5-fb19-432b-be53-e7064cd00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c8b8-31a0-417d-83b0-09c9b06dd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4D43D-C334-46D7-9CB7-F01290AB7635}"/>
</file>

<file path=customXml/itemProps4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7</Pages>
  <Words>1684</Words>
  <Characters>9605</Characters>
  <Application>Microsoft Office Word</Application>
  <DocSecurity>0</DocSecurity>
  <Lines>80</Lines>
  <Paragraphs>22</Paragraphs>
  <ScaleCrop>false</ScaleCrop>
  <Company>KPMG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Suchaya, Chompoopong</cp:lastModifiedBy>
  <cp:revision>27</cp:revision>
  <cp:lastPrinted>2024-02-20T03:32:00Z</cp:lastPrinted>
  <dcterms:created xsi:type="dcterms:W3CDTF">2023-02-24T11:47:00Z</dcterms:created>
  <dcterms:modified xsi:type="dcterms:W3CDTF">2024-02-24T08:09:00Z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0x01010061DEF487FF5EAD478C56E46EB2647B5C</vt:lpwstr>
  </property>
</Properties>
</file>