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5BB23B" w14:textId="77777777" w:rsidR="00CA62A9" w:rsidRPr="001E101B" w:rsidRDefault="00CA62A9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bookmarkStart w:id="0" w:name="OLE_LINK13"/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63B38" w:rsidRPr="001E101B" w14:paraId="7D211DBA" w14:textId="77777777" w:rsidTr="00B53D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8D13669" w14:textId="2D965F6F" w:rsidR="00F63B38" w:rsidRPr="001E101B" w:rsidRDefault="00552E4A" w:rsidP="008926B8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52E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F63B38" w:rsidRPr="001E10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63B38" w:rsidRPr="001E10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7A7E62A0" w14:textId="77777777" w:rsidR="00AC704E" w:rsidRPr="001E101B" w:rsidRDefault="00AC704E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D9A9048" w14:textId="41CDD133" w:rsidR="00CA62A9" w:rsidRPr="001E101B" w:rsidRDefault="00CA62A9" w:rsidP="008926B8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บริษัท</w:t>
      </w:r>
      <w:r w:rsidR="009F41E2" w:rsidRPr="001E101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9F41E2" w:rsidRPr="001E101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โอเอชทีแอล</w:t>
      </w:r>
      <w:r w:rsidRPr="001E101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จำกัด </w:t>
      </w:r>
      <w:r w:rsidRPr="001E101B">
        <w:rPr>
          <w:rFonts w:ascii="Browallia New" w:hAnsi="Browallia New" w:cs="Browallia New"/>
          <w:color w:val="000000"/>
          <w:spacing w:val="-4"/>
          <w:sz w:val="26"/>
          <w:szCs w:val="26"/>
        </w:rPr>
        <w:t>(</w:t>
      </w:r>
      <w:r w:rsidRPr="001E101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มหาชน)</w:t>
      </w:r>
      <w:r w:rsidR="00DE5A49" w:rsidRPr="001E101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1E101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(“บริษัท</w:t>
      </w:r>
      <w:r w:rsidRPr="001E101B">
        <w:rPr>
          <w:rFonts w:ascii="Browallia New" w:hAnsi="Browallia New" w:cs="Browallia New"/>
          <w:color w:val="000000"/>
          <w:spacing w:val="-4"/>
          <w:sz w:val="26"/>
          <w:szCs w:val="26"/>
        </w:rPr>
        <w:t>”</w:t>
      </w:r>
      <w:r w:rsidRPr="001E101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) เป็นบริษัทมหาชน ซึ่งจัดตั้งขึ้นในประเทศไทย และมีที่อยู่ขอ</w:t>
      </w:r>
      <w:r w:rsidR="00BC018F" w:rsidRPr="001E101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งบริษัทตามที่ได้จดทะเบียน</w:t>
      </w:r>
      <w:r w:rsidR="00BC018F" w:rsidRPr="001E101B">
        <w:rPr>
          <w:rFonts w:ascii="Browallia New" w:hAnsi="Browallia New" w:cs="Browallia New"/>
          <w:color w:val="000000"/>
          <w:sz w:val="26"/>
          <w:szCs w:val="26"/>
          <w:cs/>
        </w:rPr>
        <w:t>ดังนี้</w:t>
      </w:r>
    </w:p>
    <w:p w14:paraId="0D9DF340" w14:textId="77777777" w:rsidR="00CA62A9" w:rsidRPr="001E101B" w:rsidRDefault="00CA62A9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7F899099" w14:textId="54F027C5" w:rsidR="00CD1BBC" w:rsidRPr="001E101B" w:rsidRDefault="00552E4A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48</w:t>
      </w:r>
      <w:r w:rsidR="00CD1BBC" w:rsidRPr="001E101B">
        <w:rPr>
          <w:rFonts w:ascii="Browallia New" w:hAnsi="Browallia New" w:cs="Browallia New"/>
          <w:color w:val="000000"/>
          <w:sz w:val="26"/>
          <w:szCs w:val="26"/>
          <w:cs/>
        </w:rPr>
        <w:t xml:space="preserve"> ตรอกโอเรียนเต็ล ซอยบูรพา ถนนเจริญกรุง แขวงบางรัก เขตบางรัก</w:t>
      </w:r>
      <w:r w:rsidR="00CD1BBC" w:rsidRPr="001E101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D1BBC" w:rsidRPr="001E101B">
        <w:rPr>
          <w:rFonts w:ascii="Browallia New" w:hAnsi="Browallia New" w:cs="Browallia New"/>
          <w:color w:val="000000"/>
          <w:sz w:val="26"/>
          <w:szCs w:val="26"/>
          <w:cs/>
        </w:rPr>
        <w:t>กรุงเทพมหานคร</w:t>
      </w:r>
    </w:p>
    <w:p w14:paraId="5B7D402E" w14:textId="77777777" w:rsidR="00CA62A9" w:rsidRPr="001E101B" w:rsidRDefault="00CA62A9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F1415A0" w14:textId="77777777" w:rsidR="00CA62A9" w:rsidRPr="001E101B" w:rsidRDefault="00EF318A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การประกอบ</w:t>
      </w:r>
      <w:r w:rsidR="00CA62A9" w:rsidRPr="001E101B">
        <w:rPr>
          <w:rFonts w:ascii="Browallia New" w:hAnsi="Browallia New" w:cs="Browallia New"/>
          <w:color w:val="000000"/>
          <w:sz w:val="26"/>
          <w:szCs w:val="26"/>
          <w:cs/>
        </w:rPr>
        <w:t>ธุรกิจหลัก</w:t>
      </w:r>
      <w:r w:rsidR="00C46E58" w:rsidRPr="001E101B">
        <w:rPr>
          <w:rFonts w:ascii="Browallia New" w:hAnsi="Browallia New" w:cs="Browallia New"/>
          <w:color w:val="000000"/>
          <w:sz w:val="26"/>
          <w:szCs w:val="26"/>
          <w:cs/>
        </w:rPr>
        <w:t xml:space="preserve">ของบริษัทและบริษัทย่อย </w:t>
      </w:r>
      <w:r w:rsidR="00C46E58"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t>(</w:t>
      </w:r>
      <w:r w:rsidR="00C46E58"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รวมเรียกว่า </w:t>
      </w:r>
      <w:r w:rsidR="00C46E58"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t>“</w:t>
      </w:r>
      <w:r w:rsidR="00C46E58"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</w:t>
      </w:r>
      <w:r w:rsidR="00C46E58"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”) </w:t>
      </w:r>
      <w:r w:rsidR="00CA62A9" w:rsidRPr="001E101B">
        <w:rPr>
          <w:rFonts w:ascii="Browallia New" w:hAnsi="Browallia New" w:cs="Browallia New"/>
          <w:color w:val="000000"/>
          <w:sz w:val="26"/>
          <w:szCs w:val="26"/>
          <w:cs/>
        </w:rPr>
        <w:t>คือ กิจการโรงแรม และ</w:t>
      </w:r>
      <w:r w:rsidR="00CA62A9"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ภัตตาคาร</w:t>
      </w:r>
    </w:p>
    <w:p w14:paraId="708E910F" w14:textId="77777777" w:rsidR="00CA62A9" w:rsidRPr="001E101B" w:rsidRDefault="00CA62A9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85FE90F" w14:textId="0415EEE4" w:rsidR="00CA62A9" w:rsidRPr="001E101B" w:rsidRDefault="00CA62A9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งบการเงินรวมและงบการเงินเฉพาะ</w:t>
      </w:r>
      <w:r w:rsidR="00233F0B" w:rsidRPr="001E101B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ได้รับอนุมัติจาก</w:t>
      </w:r>
      <w:r w:rsidR="00F44093" w:rsidRPr="001E101B">
        <w:rPr>
          <w:rFonts w:ascii="Browallia New" w:hAnsi="Browallia New" w:cs="Browallia New"/>
          <w:color w:val="000000"/>
          <w:sz w:val="26"/>
          <w:szCs w:val="26"/>
          <w:cs/>
        </w:rPr>
        <w:t>คณะ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กรรมการบริษัทเมื่อวันที่</w:t>
      </w:r>
      <w:r w:rsidR="004610C4" w:rsidRPr="001E101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29</w:t>
      </w:r>
      <w:r w:rsidR="004610C4" w:rsidRPr="001E101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4610C4" w:rsidRPr="001E101B">
        <w:rPr>
          <w:rFonts w:ascii="Browallia New" w:hAnsi="Browallia New" w:cs="Browallia New"/>
          <w:color w:val="000000"/>
          <w:sz w:val="26"/>
          <w:szCs w:val="26"/>
          <w:cs/>
        </w:rPr>
        <w:t>มกราคม</w:t>
      </w:r>
      <w:r w:rsidR="00767AE0"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</w:p>
    <w:p w14:paraId="3EC4E5DF" w14:textId="77777777" w:rsidR="00D3635A" w:rsidRPr="001E101B" w:rsidRDefault="00D3635A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3635A" w:rsidRPr="001E101B" w14:paraId="1F30D0E5" w14:textId="77777777" w:rsidTr="001C121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5E1B6DB" w14:textId="5D498CCB" w:rsidR="00D3635A" w:rsidRPr="001E101B" w:rsidRDefault="00552E4A" w:rsidP="001C1216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52E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D3635A" w:rsidRPr="001E10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76D9F" w:rsidRPr="001E10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ฐานะการเงิน</w:t>
            </w:r>
          </w:p>
        </w:tc>
      </w:tr>
    </w:tbl>
    <w:p w14:paraId="2ECA92CC" w14:textId="77777777" w:rsidR="00D3635A" w:rsidRPr="001E101B" w:rsidRDefault="00D3635A" w:rsidP="00D3635A">
      <w:pPr>
        <w:jc w:val="both"/>
        <w:rPr>
          <w:rFonts w:ascii="Browallia New" w:hAnsi="Browallia New" w:cs="Browallia New"/>
          <w:sz w:val="26"/>
          <w:szCs w:val="26"/>
          <w:cs/>
        </w:rPr>
      </w:pPr>
    </w:p>
    <w:p w14:paraId="2C6E5907" w14:textId="3907D7F6" w:rsidR="00D3635A" w:rsidRPr="001E101B" w:rsidRDefault="00D3635A" w:rsidP="00D3635A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  <w:cs/>
          <w:lang w:val="en-GB" w:eastAsia="en-GB"/>
        </w:rPr>
      </w:pPr>
      <w:r w:rsidRPr="001E101B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ณ วันที่ </w:t>
      </w:r>
      <w:r w:rsidR="00552E4A" w:rsidRPr="00552E4A">
        <w:rPr>
          <w:rFonts w:ascii="Browallia New" w:hAnsi="Browallia New" w:cs="Browallia New"/>
          <w:sz w:val="26"/>
          <w:szCs w:val="26"/>
          <w:lang w:val="en-GB" w:eastAsia="en-GB"/>
        </w:rPr>
        <w:t>31</w:t>
      </w:r>
      <w:r w:rsidRPr="001E101B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ธันวาคม </w:t>
      </w:r>
      <w:r w:rsidR="00691C24" w:rsidRPr="001E101B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พ.ศ. </w:t>
      </w:r>
      <w:r w:rsidR="00552E4A" w:rsidRPr="00552E4A">
        <w:rPr>
          <w:rFonts w:ascii="Browallia New" w:hAnsi="Browallia New" w:cs="Browallia New"/>
          <w:sz w:val="26"/>
          <w:szCs w:val="26"/>
          <w:lang w:val="en-GB" w:eastAsia="en-GB"/>
        </w:rPr>
        <w:t>2566</w:t>
      </w:r>
      <w:r w:rsidRPr="001E101B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กลุ่มกิจการและบริษัทมียอดหนี้สินหมุนเวียนมากกว่าสินทรัพย์หมุนเวียนจำนวน</w:t>
      </w:r>
      <w:r w:rsidR="001C5BC8" w:rsidRPr="001E101B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</w:t>
      </w:r>
      <w:r w:rsidR="00552E4A" w:rsidRPr="00552E4A">
        <w:rPr>
          <w:rFonts w:ascii="Browallia New" w:hAnsi="Browallia New" w:cs="Browallia New"/>
          <w:sz w:val="26"/>
          <w:szCs w:val="26"/>
          <w:lang w:val="en-GB" w:eastAsia="en-GB"/>
        </w:rPr>
        <w:t>987</w:t>
      </w:r>
      <w:r w:rsidRPr="001E101B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ล้านบาท และ </w:t>
      </w:r>
      <w:r w:rsidR="00552E4A" w:rsidRPr="00552E4A">
        <w:rPr>
          <w:rFonts w:ascii="Browallia New" w:hAnsi="Browallia New" w:cs="Browallia New"/>
          <w:sz w:val="26"/>
          <w:szCs w:val="26"/>
          <w:lang w:val="en-GB" w:eastAsia="en-GB"/>
        </w:rPr>
        <w:t>1</w:t>
      </w:r>
      <w:r w:rsidR="001C5BC8" w:rsidRPr="001E101B">
        <w:rPr>
          <w:rFonts w:ascii="Browallia New" w:hAnsi="Browallia New" w:cs="Browallia New"/>
          <w:sz w:val="26"/>
          <w:szCs w:val="26"/>
          <w:lang w:val="en-GB" w:eastAsia="en-GB"/>
        </w:rPr>
        <w:t>,</w:t>
      </w:r>
      <w:r w:rsidR="00552E4A" w:rsidRPr="00552E4A">
        <w:rPr>
          <w:rFonts w:ascii="Browallia New" w:hAnsi="Browallia New" w:cs="Browallia New"/>
          <w:sz w:val="26"/>
          <w:szCs w:val="26"/>
          <w:lang w:val="en-GB" w:eastAsia="en-GB"/>
        </w:rPr>
        <w:t>110</w:t>
      </w:r>
      <w:r w:rsidR="004610C4" w:rsidRPr="001E101B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</w:t>
      </w:r>
      <w:r w:rsidRPr="001E101B">
        <w:rPr>
          <w:rFonts w:ascii="Browallia New" w:hAnsi="Browallia New" w:cs="Browallia New"/>
          <w:sz w:val="26"/>
          <w:szCs w:val="26"/>
          <w:cs/>
          <w:lang w:val="en-GB" w:eastAsia="en-GB"/>
        </w:rPr>
        <w:t>ล้านบาท ตามลำดับ</w:t>
      </w:r>
      <w:r w:rsidR="00691C24" w:rsidRPr="001E101B">
        <w:rPr>
          <w:rFonts w:ascii="Browallia New" w:hAnsi="Browallia New" w:cs="Browallia New"/>
          <w:sz w:val="26"/>
          <w:szCs w:val="26"/>
          <w:lang w:val="en-GB" w:eastAsia="en-GB"/>
        </w:rPr>
        <w:t xml:space="preserve"> (</w:t>
      </w:r>
      <w:r w:rsidR="00691C24" w:rsidRPr="001E101B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พ.ศ. </w:t>
      </w:r>
      <w:r w:rsidR="00552E4A" w:rsidRPr="00552E4A">
        <w:rPr>
          <w:rFonts w:ascii="Browallia New" w:hAnsi="Browallia New" w:cs="Browallia New"/>
          <w:sz w:val="26"/>
          <w:szCs w:val="26"/>
          <w:lang w:val="en-GB" w:eastAsia="en-GB"/>
        </w:rPr>
        <w:t>2565</w:t>
      </w:r>
      <w:r w:rsidR="00691C24" w:rsidRPr="001E101B">
        <w:rPr>
          <w:rFonts w:ascii="Browallia New" w:hAnsi="Browallia New" w:cs="Browallia New"/>
          <w:sz w:val="26"/>
          <w:szCs w:val="26"/>
          <w:lang w:val="en-GB" w:eastAsia="en-GB"/>
        </w:rPr>
        <w:t xml:space="preserve"> : </w:t>
      </w:r>
      <w:r w:rsidR="00552E4A" w:rsidRPr="00552E4A">
        <w:rPr>
          <w:rFonts w:ascii="Browallia New" w:hAnsi="Browallia New" w:cs="Browallia New"/>
          <w:sz w:val="26"/>
          <w:szCs w:val="26"/>
          <w:lang w:val="en-GB" w:eastAsia="en-GB"/>
        </w:rPr>
        <w:t>1</w:t>
      </w:r>
      <w:r w:rsidR="00691C24" w:rsidRPr="001E101B">
        <w:rPr>
          <w:rFonts w:ascii="Browallia New" w:hAnsi="Browallia New" w:cs="Browallia New"/>
          <w:sz w:val="26"/>
          <w:szCs w:val="26"/>
          <w:lang w:val="en-GB" w:eastAsia="en-GB"/>
        </w:rPr>
        <w:t>,</w:t>
      </w:r>
      <w:r w:rsidR="00552E4A" w:rsidRPr="00552E4A">
        <w:rPr>
          <w:rFonts w:ascii="Browallia New" w:hAnsi="Browallia New" w:cs="Browallia New"/>
          <w:sz w:val="26"/>
          <w:szCs w:val="26"/>
          <w:lang w:val="en-GB" w:eastAsia="en-GB"/>
        </w:rPr>
        <w:t>789</w:t>
      </w:r>
      <w:r w:rsidR="00691C24" w:rsidRPr="001E101B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ล้านบาท และ </w:t>
      </w:r>
      <w:r w:rsidR="00552E4A" w:rsidRPr="00552E4A">
        <w:rPr>
          <w:rFonts w:ascii="Browallia New" w:hAnsi="Browallia New" w:cs="Browallia New"/>
          <w:sz w:val="26"/>
          <w:szCs w:val="26"/>
          <w:lang w:val="en-GB" w:eastAsia="en-GB"/>
        </w:rPr>
        <w:t>1</w:t>
      </w:r>
      <w:r w:rsidR="00691C24" w:rsidRPr="001E101B">
        <w:rPr>
          <w:rFonts w:ascii="Browallia New" w:hAnsi="Browallia New" w:cs="Browallia New"/>
          <w:sz w:val="26"/>
          <w:szCs w:val="26"/>
          <w:lang w:val="en-GB" w:eastAsia="en-GB"/>
        </w:rPr>
        <w:t>,</w:t>
      </w:r>
      <w:r w:rsidR="00552E4A" w:rsidRPr="00552E4A">
        <w:rPr>
          <w:rFonts w:ascii="Browallia New" w:hAnsi="Browallia New" w:cs="Browallia New"/>
          <w:sz w:val="26"/>
          <w:szCs w:val="26"/>
          <w:lang w:val="en-GB" w:eastAsia="en-GB"/>
        </w:rPr>
        <w:t>896</w:t>
      </w:r>
      <w:r w:rsidR="00691C24" w:rsidRPr="001E101B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ล้านบาท ตามลำดับ</w:t>
      </w:r>
      <w:r w:rsidR="00691C24" w:rsidRPr="001E101B">
        <w:rPr>
          <w:rFonts w:ascii="Browallia New" w:hAnsi="Browallia New" w:cs="Browallia New"/>
          <w:sz w:val="26"/>
          <w:szCs w:val="26"/>
          <w:lang w:val="en-GB" w:eastAsia="en-GB"/>
        </w:rPr>
        <w:t>)</w:t>
      </w:r>
      <w:r w:rsidR="000F5038" w:rsidRPr="001E101B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="000F5038" w:rsidRPr="001E101B">
        <w:rPr>
          <w:rFonts w:ascii="Browallia New" w:hAnsi="Browallia New" w:cs="Browallia New"/>
          <w:sz w:val="26"/>
          <w:szCs w:val="26"/>
          <w:cs/>
          <w:lang w:val="en-GB" w:eastAsia="en-GB"/>
        </w:rPr>
        <w:t>อย่างไรก็ตาม กลุ่มกิจการและบริษัท</w:t>
      </w:r>
      <w:r w:rsidR="00691C24" w:rsidRPr="001E101B">
        <w:rPr>
          <w:rFonts w:ascii="Browallia New" w:hAnsi="Browallia New" w:cs="Browallia New"/>
          <w:sz w:val="26"/>
          <w:szCs w:val="26"/>
          <w:lang w:val="en-GB" w:eastAsia="en-GB"/>
        </w:rPr>
        <w:br/>
      </w:r>
      <w:r w:rsidR="000F5038" w:rsidRPr="001E101B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มีกำไรสำหรับปีจำนวน </w:t>
      </w:r>
      <w:r w:rsidR="00552E4A" w:rsidRPr="00552E4A">
        <w:rPr>
          <w:rFonts w:ascii="Browallia New" w:hAnsi="Browallia New" w:cs="Browallia New"/>
          <w:sz w:val="26"/>
          <w:szCs w:val="26"/>
          <w:lang w:val="en-GB" w:eastAsia="en-GB"/>
        </w:rPr>
        <w:t>277</w:t>
      </w:r>
      <w:r w:rsidR="000F5038" w:rsidRPr="001E101B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="000F5038" w:rsidRPr="001E101B">
        <w:rPr>
          <w:rFonts w:ascii="Browallia New" w:hAnsi="Browallia New" w:cs="Browallia New"/>
          <w:sz w:val="26"/>
          <w:szCs w:val="26"/>
          <w:cs/>
          <w:lang w:eastAsia="en-GB"/>
        </w:rPr>
        <w:t>ล้านบาท และ</w:t>
      </w:r>
      <w:r w:rsidR="004610C4" w:rsidRPr="001E101B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="00552E4A" w:rsidRPr="00552E4A">
        <w:rPr>
          <w:rFonts w:ascii="Browallia New" w:hAnsi="Browallia New" w:cs="Browallia New"/>
          <w:sz w:val="26"/>
          <w:szCs w:val="26"/>
          <w:lang w:val="en-GB" w:eastAsia="en-GB"/>
        </w:rPr>
        <w:t>266</w:t>
      </w:r>
      <w:r w:rsidR="000F5038" w:rsidRPr="001E101B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="000F5038" w:rsidRPr="001E101B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ล้านบาท </w:t>
      </w:r>
      <w:r w:rsidR="00691C24" w:rsidRPr="001E101B">
        <w:rPr>
          <w:rFonts w:ascii="Browallia New" w:hAnsi="Browallia New" w:cs="Browallia New"/>
          <w:sz w:val="26"/>
          <w:szCs w:val="26"/>
          <w:lang w:val="en-GB" w:eastAsia="en-GB"/>
        </w:rPr>
        <w:t>(</w:t>
      </w:r>
      <w:r w:rsidR="00691C24" w:rsidRPr="001E101B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พ.ศ. </w:t>
      </w:r>
      <w:r w:rsidR="00552E4A" w:rsidRPr="00552E4A">
        <w:rPr>
          <w:rFonts w:ascii="Browallia New" w:hAnsi="Browallia New" w:cs="Browallia New"/>
          <w:sz w:val="26"/>
          <w:szCs w:val="26"/>
          <w:lang w:val="en-GB" w:eastAsia="en-GB"/>
        </w:rPr>
        <w:t>2565</w:t>
      </w:r>
      <w:r w:rsidR="00691C24" w:rsidRPr="001E101B">
        <w:rPr>
          <w:rFonts w:ascii="Browallia New" w:hAnsi="Browallia New" w:cs="Browallia New"/>
          <w:sz w:val="26"/>
          <w:szCs w:val="26"/>
          <w:lang w:val="en-GB" w:eastAsia="en-GB"/>
        </w:rPr>
        <w:t xml:space="preserve"> : </w:t>
      </w:r>
      <w:r w:rsidR="00552E4A" w:rsidRPr="00552E4A">
        <w:rPr>
          <w:rFonts w:ascii="Browallia New" w:hAnsi="Browallia New" w:cs="Browallia New"/>
          <w:sz w:val="26"/>
          <w:szCs w:val="26"/>
          <w:lang w:val="en-GB" w:eastAsia="en-GB"/>
        </w:rPr>
        <w:t>88</w:t>
      </w:r>
      <w:r w:rsidR="00691C24" w:rsidRPr="001E101B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="00691C24" w:rsidRPr="001E101B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ล้านบาท และ </w:t>
      </w:r>
      <w:r w:rsidR="00552E4A" w:rsidRPr="00552E4A">
        <w:rPr>
          <w:rFonts w:ascii="Browallia New" w:hAnsi="Browallia New" w:cs="Browallia New"/>
          <w:sz w:val="26"/>
          <w:szCs w:val="26"/>
          <w:lang w:val="en-GB" w:eastAsia="en-GB"/>
        </w:rPr>
        <w:t>71</w:t>
      </w:r>
      <w:r w:rsidR="00691C24" w:rsidRPr="001E101B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="00691C24" w:rsidRPr="001E101B">
        <w:rPr>
          <w:rFonts w:ascii="Browallia New" w:hAnsi="Browallia New" w:cs="Browallia New"/>
          <w:sz w:val="26"/>
          <w:szCs w:val="26"/>
          <w:cs/>
          <w:lang w:val="en-GB" w:eastAsia="en-GB"/>
        </w:rPr>
        <w:t>ล้านบาท</w:t>
      </w:r>
      <w:r w:rsidR="00691C24" w:rsidRPr="001E101B">
        <w:rPr>
          <w:rFonts w:ascii="Browallia New" w:hAnsi="Browallia New" w:cs="Browallia New"/>
          <w:sz w:val="26"/>
          <w:szCs w:val="26"/>
          <w:lang w:val="en-GB" w:eastAsia="en-GB"/>
        </w:rPr>
        <w:t xml:space="preserve">) </w:t>
      </w:r>
      <w:r w:rsidR="000F5038" w:rsidRPr="001E101B">
        <w:rPr>
          <w:rFonts w:ascii="Browallia New" w:hAnsi="Browallia New" w:cs="Browallia New"/>
          <w:sz w:val="26"/>
          <w:szCs w:val="26"/>
          <w:cs/>
          <w:lang w:val="en-GB" w:eastAsia="en-GB"/>
        </w:rPr>
        <w:t>รวมถึงกระแสเงินสดรับจากกิจกรรมดำเนินงานจำนวน</w:t>
      </w:r>
      <w:r w:rsidR="004610C4" w:rsidRPr="001E101B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="00552E4A" w:rsidRPr="00552E4A">
        <w:rPr>
          <w:rFonts w:ascii="Browallia New" w:hAnsi="Browallia New" w:cs="Browallia New"/>
          <w:sz w:val="26"/>
          <w:szCs w:val="26"/>
          <w:lang w:val="en-GB" w:eastAsia="en-GB"/>
        </w:rPr>
        <w:t>750</w:t>
      </w:r>
      <w:r w:rsidR="000F5038" w:rsidRPr="001E101B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="000F5038" w:rsidRPr="001E101B">
        <w:rPr>
          <w:rFonts w:ascii="Browallia New" w:hAnsi="Browallia New" w:cs="Browallia New"/>
          <w:sz w:val="26"/>
          <w:szCs w:val="26"/>
          <w:cs/>
          <w:lang w:eastAsia="en-GB"/>
        </w:rPr>
        <w:t>ล้านบาท และ</w:t>
      </w:r>
      <w:r w:rsidR="004610C4" w:rsidRPr="001E101B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="00552E4A" w:rsidRPr="00552E4A">
        <w:rPr>
          <w:rFonts w:ascii="Browallia New" w:hAnsi="Browallia New" w:cs="Browallia New"/>
          <w:sz w:val="26"/>
          <w:szCs w:val="26"/>
          <w:lang w:val="en-GB" w:eastAsia="en-GB"/>
        </w:rPr>
        <w:t>756</w:t>
      </w:r>
      <w:r w:rsidR="004610C4" w:rsidRPr="001E101B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="000F5038" w:rsidRPr="001E101B">
        <w:rPr>
          <w:rFonts w:ascii="Browallia New" w:hAnsi="Browallia New" w:cs="Browallia New"/>
          <w:sz w:val="26"/>
          <w:szCs w:val="26"/>
          <w:cs/>
          <w:lang w:eastAsia="en-GB"/>
        </w:rPr>
        <w:t>ล้านบาท ตามลำดับ</w:t>
      </w:r>
      <w:r w:rsidRPr="001E101B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</w:t>
      </w:r>
      <w:r w:rsidR="00691C24" w:rsidRPr="001E101B">
        <w:rPr>
          <w:rFonts w:ascii="Browallia New" w:hAnsi="Browallia New" w:cs="Browallia New"/>
          <w:sz w:val="26"/>
          <w:szCs w:val="26"/>
          <w:lang w:val="en-GB" w:eastAsia="en-GB"/>
        </w:rPr>
        <w:t>(</w:t>
      </w:r>
      <w:r w:rsidR="00691C24" w:rsidRPr="001E101B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พ.ศ. </w:t>
      </w:r>
      <w:r w:rsidR="00552E4A" w:rsidRPr="00552E4A">
        <w:rPr>
          <w:rFonts w:ascii="Browallia New" w:hAnsi="Browallia New" w:cs="Browallia New"/>
          <w:sz w:val="26"/>
          <w:szCs w:val="26"/>
          <w:lang w:val="en-GB" w:eastAsia="en-GB"/>
        </w:rPr>
        <w:t>2565</w:t>
      </w:r>
      <w:r w:rsidR="00691C24" w:rsidRPr="001E101B">
        <w:rPr>
          <w:rFonts w:ascii="Browallia New" w:hAnsi="Browallia New" w:cs="Browallia New"/>
          <w:sz w:val="26"/>
          <w:szCs w:val="26"/>
          <w:lang w:val="en-GB" w:eastAsia="en-GB"/>
        </w:rPr>
        <w:t xml:space="preserve"> : </w:t>
      </w:r>
      <w:r w:rsidR="00552E4A" w:rsidRPr="00552E4A">
        <w:rPr>
          <w:rFonts w:ascii="Browallia New" w:hAnsi="Browallia New" w:cs="Browallia New"/>
          <w:sz w:val="26"/>
          <w:szCs w:val="26"/>
          <w:lang w:val="en-GB" w:eastAsia="en-GB"/>
        </w:rPr>
        <w:t>559</w:t>
      </w:r>
      <w:r w:rsidR="00691C24" w:rsidRPr="001E101B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="00691C24" w:rsidRPr="001E101B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ล้านบาท และ </w:t>
      </w:r>
      <w:r w:rsidR="00552E4A" w:rsidRPr="00552E4A">
        <w:rPr>
          <w:rFonts w:ascii="Browallia New" w:hAnsi="Browallia New" w:cs="Browallia New"/>
          <w:sz w:val="26"/>
          <w:szCs w:val="26"/>
          <w:lang w:val="en-GB" w:eastAsia="en-GB"/>
        </w:rPr>
        <w:t>555</w:t>
      </w:r>
      <w:r w:rsidR="00691C24" w:rsidRPr="001E101B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="00691C24" w:rsidRPr="001E101B">
        <w:rPr>
          <w:rFonts w:ascii="Browallia New" w:hAnsi="Browallia New" w:cs="Browallia New"/>
          <w:sz w:val="26"/>
          <w:szCs w:val="26"/>
          <w:cs/>
          <w:lang w:eastAsia="en-GB"/>
        </w:rPr>
        <w:t>ล้านบาท ตามลำดับ</w:t>
      </w:r>
      <w:r w:rsidR="00691C24" w:rsidRPr="001E101B">
        <w:rPr>
          <w:rFonts w:ascii="Browallia New" w:hAnsi="Browallia New" w:cs="Browallia New"/>
          <w:sz w:val="26"/>
          <w:szCs w:val="26"/>
          <w:lang w:val="en-GB" w:eastAsia="en-GB"/>
        </w:rPr>
        <w:t>)</w:t>
      </w:r>
      <w:r w:rsidR="00977D29" w:rsidRPr="001E101B">
        <w:rPr>
          <w:rFonts w:ascii="Browallia New" w:hAnsi="Browallia New" w:cs="Browallia New"/>
          <w:sz w:val="26"/>
          <w:szCs w:val="26"/>
          <w:cs/>
          <w:lang w:val="en-GB" w:eastAsia="en-GB"/>
        </w:rPr>
        <w:t>ทั้งนี้ ผู้บริหารได้จัดทำประมา</w:t>
      </w:r>
      <w:r w:rsidR="008D6E7F" w:rsidRPr="001E101B">
        <w:rPr>
          <w:rFonts w:ascii="Browallia New" w:hAnsi="Browallia New" w:cs="Browallia New"/>
          <w:sz w:val="26"/>
          <w:szCs w:val="26"/>
          <w:cs/>
          <w:lang w:val="en-GB" w:eastAsia="en-GB"/>
        </w:rPr>
        <w:t>ณ</w:t>
      </w:r>
      <w:r w:rsidR="00977D29" w:rsidRPr="001E101B">
        <w:rPr>
          <w:rFonts w:ascii="Browallia New" w:hAnsi="Browallia New" w:cs="Browallia New"/>
          <w:sz w:val="26"/>
          <w:szCs w:val="26"/>
          <w:cs/>
          <w:lang w:val="en-GB" w:eastAsia="en-GB"/>
        </w:rPr>
        <w:t>การ</w:t>
      </w:r>
      <w:r w:rsidR="00977D29" w:rsidRPr="001E101B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กระแสเงินสดที่ได้รับอนุมัติโดยคณะกรรมการบริษัท และมีความเชื่อมั่นว่ากลุ่มกิจการสามารถดำเนินกิจการได้ตามที่ได้ประมาณการไว้</w:t>
      </w:r>
      <w:r w:rsidR="00977D29" w:rsidRPr="001E101B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นอกจากนี้</w:t>
      </w:r>
      <w:r w:rsidRPr="001E101B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กลุ่มกิจการ</w:t>
      </w:r>
      <w:r w:rsidRPr="001E101B">
        <w:rPr>
          <w:rFonts w:ascii="Browallia New" w:hAnsi="Browallia New" w:cs="Browallia New"/>
          <w:spacing w:val="-2"/>
          <w:sz w:val="26"/>
          <w:szCs w:val="26"/>
          <w:cs/>
          <w:lang w:val="en-GB" w:eastAsia="en-GB"/>
        </w:rPr>
        <w:t>ยังมีวงเงินสินเชื่อจากสถาบันการเงินที่ไม่สามารถยกเลิกได้</w:t>
      </w:r>
      <w:r w:rsidR="00691C24" w:rsidRPr="001E101B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Pr="001E101B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เพื่อใช้สำหรับการดำเนินกิจการ ดังนั้น กลุ่มกิจการจึงเชื่อมั่นว่าสามารถ</w:t>
      </w:r>
      <w:r w:rsidRPr="001E101B">
        <w:rPr>
          <w:rFonts w:ascii="Browallia New" w:hAnsi="Browallia New" w:cs="Browallia New"/>
          <w:sz w:val="26"/>
          <w:szCs w:val="26"/>
          <w:cs/>
          <w:lang w:val="en-GB" w:eastAsia="en-GB"/>
        </w:rPr>
        <w:t>ดำเนินงานได้อย่างต่อเนื่อง</w:t>
      </w:r>
    </w:p>
    <w:p w14:paraId="174EFAD3" w14:textId="1CD5ED80" w:rsidR="007C3928" w:rsidRPr="001E101B" w:rsidRDefault="007C3928" w:rsidP="002D1F76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720C9" w:rsidRPr="001E101B" w14:paraId="308FB04A" w14:textId="77777777" w:rsidTr="00F3542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BF92866" w14:textId="073ADF16" w:rsidR="00D720C9" w:rsidRPr="001E101B" w:rsidRDefault="00552E4A" w:rsidP="008926B8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52E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D720C9" w:rsidRPr="001E10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720C9" w:rsidRPr="001E10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</w:t>
            </w:r>
            <w:r w:rsidR="007E1132" w:rsidRPr="001E10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งบ</w:t>
            </w:r>
            <w:r w:rsidR="00D720C9" w:rsidRPr="001E10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การเงิน</w:t>
            </w:r>
          </w:p>
        </w:tc>
      </w:tr>
    </w:tbl>
    <w:p w14:paraId="136ADB8E" w14:textId="77777777" w:rsidR="00D720C9" w:rsidRPr="001E101B" w:rsidRDefault="00D720C9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57593CE" w14:textId="77777777" w:rsidR="009E5209" w:rsidRPr="001E101B" w:rsidRDefault="009E5209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หลักทรัพย์และตลาดหลักทรัพย์  </w:t>
      </w:r>
    </w:p>
    <w:p w14:paraId="0AB408AD" w14:textId="77777777" w:rsidR="00D720C9" w:rsidRPr="001E101B" w:rsidRDefault="00D720C9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7BD8939" w14:textId="45827001" w:rsidR="00D720C9" w:rsidRPr="001E101B" w:rsidRDefault="009E5209" w:rsidP="008926B8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  <w:r w:rsidRPr="001E101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</w:t>
      </w:r>
      <w:r w:rsidR="005444E5" w:rsidRPr="001E101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ยกเว้น ที่ดิน </w:t>
      </w:r>
      <w:r w:rsidR="00B6690B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และตราสารอนุพันธ์ทางการเงิน</w:t>
      </w:r>
    </w:p>
    <w:p w14:paraId="7D462845" w14:textId="77777777" w:rsidR="008239C6" w:rsidRPr="001E101B" w:rsidRDefault="008239C6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783D3BC" w14:textId="42BE0D1F" w:rsidR="00D720C9" w:rsidRPr="001E101B" w:rsidRDefault="005B277E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</w:t>
      </w:r>
      <w:r w:rsidR="00342C0B"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การใช้</w:t>
      </w:r>
      <w:r w:rsidRPr="001E101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ดุลยพินิจของผู้บริหารตามกระบวนการในการนำนโยบายการบัญชีของกลุ่มกิจการไปถือปฏิบัติ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</w:t>
      </w:r>
      <w:r w:rsidR="00342C0B" w:rsidRPr="001E101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1E101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ดุลยพินิจ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8</w:t>
      </w:r>
    </w:p>
    <w:p w14:paraId="675E7FBA" w14:textId="77777777" w:rsidR="00D720C9" w:rsidRPr="001E101B" w:rsidRDefault="00D720C9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F56F7C2" w14:textId="77777777" w:rsidR="007C3928" w:rsidRPr="001E101B" w:rsidRDefault="00B25D76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0986D6E1" w14:textId="2C25E135" w:rsidR="000757F0" w:rsidRPr="001E101B" w:rsidRDefault="00907541" w:rsidP="00A83326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  <w:lang w:eastAsia="en-GB"/>
        </w:rPr>
      </w:pPr>
      <w:r w:rsidRPr="001E101B">
        <w:rPr>
          <w:rFonts w:ascii="Browallia New" w:hAnsi="Browallia New" w:cs="Browallia New"/>
          <w:sz w:val="26"/>
          <w:szCs w:val="26"/>
          <w:lang w:eastAsia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847C6" w:rsidRPr="001E101B" w14:paraId="11989EAC" w14:textId="77777777" w:rsidTr="00DE4F8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4EE35F4" w14:textId="0710F9B2" w:rsidR="006847C6" w:rsidRPr="001E101B" w:rsidRDefault="000757F0" w:rsidP="008926B8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br w:type="page"/>
            </w:r>
            <w:bookmarkStart w:id="1" w:name="_Hlk63084327"/>
            <w:r w:rsidR="00552E4A" w:rsidRPr="00552E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6847C6" w:rsidRPr="001E10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847C6" w:rsidRPr="001E10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</w:p>
        </w:tc>
      </w:tr>
      <w:bookmarkEnd w:id="1"/>
    </w:tbl>
    <w:p w14:paraId="270BD579" w14:textId="77777777" w:rsidR="006847C6" w:rsidRPr="001E101B" w:rsidRDefault="006847C6" w:rsidP="006262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CE41290" w14:textId="1F0088DE" w:rsidR="00907541" w:rsidRPr="001E101B" w:rsidRDefault="00907541" w:rsidP="0062627E">
      <w:pPr>
        <w:pStyle w:val="Heading2"/>
        <w:ind w:firstLine="0"/>
        <w:jc w:val="thaiDistribute"/>
        <w:rPr>
          <w:rFonts w:ascii="Browallia New" w:hAnsi="Browallia New" w:cs="Browallia New"/>
          <w:color w:val="C45911"/>
          <w:sz w:val="26"/>
          <w:szCs w:val="26"/>
        </w:rPr>
      </w:pPr>
      <w:bookmarkStart w:id="2" w:name="_Toc154670577"/>
      <w:r w:rsidRPr="001E101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Pr="001E101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552E4A" w:rsidRPr="00552E4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Pr="001E101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1E101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มกราคม พ.ศ. </w:t>
      </w:r>
      <w:r w:rsidR="00552E4A" w:rsidRPr="00552E4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2567</w:t>
      </w:r>
      <w:r w:rsidRPr="001E101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1E101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ที่เกี่ยวข้องและมีผลกระทบที่มีนัยสำคัญต่อกลุ่มกิจการ</w:t>
      </w:r>
      <w:bookmarkEnd w:id="2"/>
    </w:p>
    <w:p w14:paraId="34A90BDC" w14:textId="77777777" w:rsidR="00907541" w:rsidRPr="001E101B" w:rsidRDefault="00907541" w:rsidP="0062627E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5438BFD4" w14:textId="2584250B" w:rsidR="00907541" w:rsidRPr="001E101B" w:rsidRDefault="00907541" w:rsidP="0062627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 </w:t>
      </w:r>
    </w:p>
    <w:p w14:paraId="2023F7BE" w14:textId="77777777" w:rsidR="00907541" w:rsidRPr="001E101B" w:rsidRDefault="00907541" w:rsidP="0062627E">
      <w:pPr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1EE3F1B1" w14:textId="648EA1E4" w:rsidR="00907541" w:rsidRPr="001E101B" w:rsidRDefault="00907541" w:rsidP="0062627E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1E101B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552E4A" w:rsidRPr="00552E4A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1</w:t>
      </w:r>
      <w:r w:rsidRPr="001E101B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 xml:space="preserve"> </w:t>
      </w:r>
      <w:r w:rsidRPr="001E101B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เรื่อง</w:t>
      </w:r>
      <w:r w:rsidRPr="001E101B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 xml:space="preserve"> </w:t>
      </w:r>
      <w:r w:rsidRPr="001E101B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การนำเสนองบการเงิน</w:t>
      </w:r>
      <w:r w:rsidRPr="001E101B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t xml:space="preserve"> </w:t>
      </w:r>
      <w:r w:rsidRPr="001E101B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 xml:space="preserve">ได้แก้ไขข้อกำหนดของการเปิดเผยจาก </w:t>
      </w:r>
      <w:r w:rsidRPr="001E101B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t>“</w:t>
      </w:r>
      <w:r w:rsidRPr="001E101B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การเปิดเผย</w:t>
      </w:r>
      <w:r w:rsidRPr="001E101B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นโยบายการบัญชีที่มีนัยสำคัญ</w:t>
      </w:r>
      <w:r w:rsidRPr="001E101B">
        <w:rPr>
          <w:rFonts w:ascii="Browallia New" w:eastAsia="Times New Roman" w:hAnsi="Browallia New" w:cs="Browallia New"/>
          <w:color w:val="212529"/>
          <w:sz w:val="26"/>
          <w:szCs w:val="26"/>
        </w:rPr>
        <w:t>”</w:t>
      </w:r>
      <w:r w:rsidRPr="001E101B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เป็น</w:t>
      </w:r>
      <w:r w:rsidRPr="001E101B">
        <w:rPr>
          <w:rFonts w:ascii="Browallia New" w:eastAsia="Times New Roman" w:hAnsi="Browallia New" w:cs="Browallia New"/>
          <w:color w:val="212529"/>
          <w:sz w:val="26"/>
          <w:szCs w:val="26"/>
        </w:rPr>
        <w:t>“</w:t>
      </w:r>
      <w:r w:rsidRPr="001E101B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1E101B">
        <w:rPr>
          <w:rFonts w:ascii="Browallia New" w:eastAsia="Times New Roman" w:hAnsi="Browallia New" w:cs="Browallia New"/>
          <w:color w:val="212529"/>
          <w:sz w:val="26"/>
          <w:szCs w:val="26"/>
        </w:rPr>
        <w:t>”</w:t>
      </w:r>
      <w:r w:rsidRPr="001E101B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ทั้งนี้ การแก้ไขเพิ่มเติมได้มีการ</w:t>
      </w:r>
      <w:r w:rsidR="0062627E" w:rsidRPr="001E101B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1E101B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ให้แนวทางการ</w:t>
      </w:r>
      <w:r w:rsidRPr="001E101B">
        <w:rPr>
          <w:rFonts w:ascii="Browallia New" w:eastAsia="Times New Roman" w:hAnsi="Browallia New" w:cs="Browallia New"/>
          <w:sz w:val="26"/>
          <w:szCs w:val="26"/>
          <w:cs/>
        </w:rPr>
        <w:t>พิจารณาว่า</w:t>
      </w:r>
      <w:r w:rsidRPr="001E101B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นโยบาย</w:t>
      </w:r>
      <w:r w:rsidR="00B6690B">
        <w:rPr>
          <w:rFonts w:ascii="Browallia New" w:eastAsia="Times New Roman" w:hAnsi="Browallia New" w:cs="Browallia New" w:hint="cs"/>
          <w:color w:val="212529"/>
          <w:sz w:val="26"/>
          <w:szCs w:val="26"/>
          <w:cs/>
        </w:rPr>
        <w:t>การ</w:t>
      </w:r>
      <w:r w:rsidRPr="001E101B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บัญชี</w:t>
      </w:r>
      <w:r w:rsidR="00B6690B">
        <w:rPr>
          <w:rFonts w:ascii="Browallia New" w:eastAsia="Times New Roman" w:hAnsi="Browallia New" w:cs="Browallia New" w:hint="cs"/>
          <w:color w:val="212529"/>
          <w:sz w:val="26"/>
          <w:szCs w:val="26"/>
          <w:cs/>
        </w:rPr>
        <w:t>ใด</w:t>
      </w:r>
      <w:r w:rsidRPr="001E101B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เป็นนโยบาย</w:t>
      </w:r>
      <w:r w:rsidR="00B6690B">
        <w:rPr>
          <w:rFonts w:ascii="Browallia New" w:eastAsia="Times New Roman" w:hAnsi="Browallia New" w:cs="Browallia New" w:hint="cs"/>
          <w:color w:val="212529"/>
          <w:sz w:val="26"/>
          <w:szCs w:val="26"/>
          <w:cs/>
        </w:rPr>
        <w:t>การ</w:t>
      </w:r>
      <w:r w:rsidRPr="001E101B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บัญชีที่มีสาระสำคัญ </w:t>
      </w:r>
      <w:r w:rsidRPr="001E101B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ดังนั้นกลุ่มกิจการจึงไม่จำเป็นต้องเปิดเผย</w:t>
      </w:r>
      <w:r w:rsidRPr="001E101B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ข้อมูลนโยบายการบัญชีที่ไม่มีสาระสำคัญ </w:t>
      </w:r>
      <w:r w:rsidRPr="001E101B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หาก</w:t>
      </w:r>
      <w:r w:rsidRPr="001E101B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29BBD996" w14:textId="77777777" w:rsidR="00907541" w:rsidRPr="001E101B" w:rsidRDefault="00907541" w:rsidP="0062627E">
      <w:pPr>
        <w:pStyle w:val="ListParagraph"/>
        <w:autoSpaceDE w:val="0"/>
        <w:autoSpaceDN w:val="0"/>
        <w:adjustRightInd w:val="0"/>
        <w:ind w:left="54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cs/>
        </w:rPr>
      </w:pPr>
    </w:p>
    <w:p w14:paraId="26971182" w14:textId="72BDF320" w:rsidR="00907541" w:rsidRPr="001E101B" w:rsidRDefault="00907541" w:rsidP="0062627E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1E101B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552E4A" w:rsidRPr="00552E4A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>8</w:t>
      </w:r>
      <w:r w:rsidRPr="001E101B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</w:rPr>
        <w:t xml:space="preserve"> </w:t>
      </w:r>
      <w:r w:rsidRPr="001E101B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1E101B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1E101B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</w:t>
      </w:r>
      <w:r w:rsidRPr="001E101B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การ</w:t>
      </w:r>
      <w:r w:rsidRPr="001E101B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</w:t>
      </w:r>
      <w:r w:rsidR="0062627E" w:rsidRPr="001E101B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1E101B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0C875CAE" w14:textId="77777777" w:rsidR="00907541" w:rsidRPr="001E101B" w:rsidRDefault="00907541" w:rsidP="0062627E">
      <w:pPr>
        <w:pStyle w:val="ListParagraph"/>
        <w:ind w:left="540" w:hanging="540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3FFB3862" w14:textId="5B7C4B59" w:rsidR="00907541" w:rsidRPr="001E101B" w:rsidRDefault="00907541" w:rsidP="0062627E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1E101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552E4A" w:rsidRPr="00552E4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Pr="001E101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1E101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ภาษีเงินได้</w:t>
      </w:r>
      <w:r w:rsidRPr="001E101B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</w:t>
      </w:r>
    </w:p>
    <w:p w14:paraId="0FE3CA6D" w14:textId="77777777" w:rsidR="006E5E1D" w:rsidRPr="001E101B" w:rsidRDefault="006E5E1D" w:rsidP="0062627E">
      <w:pPr>
        <w:pStyle w:val="ListParagraph"/>
        <w:ind w:left="1080" w:hanging="540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78953A20" w14:textId="7B1AF119" w:rsidR="006E5E1D" w:rsidRPr="001E101B" w:rsidRDefault="006E5E1D" w:rsidP="0062627E">
      <w:pPr>
        <w:pStyle w:val="ListParagraph"/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1E101B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ค.</w:t>
      </w:r>
      <w:r w:rsidR="00552E4A" w:rsidRPr="00552E4A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1</w:t>
      </w:r>
      <w:r w:rsidRPr="001E101B">
        <w:rPr>
          <w:rFonts w:ascii="Browallia New" w:eastAsia="Times New Roman" w:hAnsi="Browallia New" w:cs="Browallia New"/>
          <w:color w:val="212529"/>
          <w:sz w:val="26"/>
          <w:szCs w:val="26"/>
        </w:rPr>
        <w:t>)</w:t>
      </w:r>
      <w:r w:rsidR="0062627E" w:rsidRPr="001E101B">
        <w:rPr>
          <w:rFonts w:ascii="Browallia New" w:eastAsia="Times New Roman" w:hAnsi="Browallia New" w:cs="Browallia New"/>
          <w:color w:val="212529"/>
          <w:sz w:val="26"/>
          <w:szCs w:val="26"/>
        </w:rPr>
        <w:tab/>
      </w:r>
      <w:r w:rsidRPr="001E101B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</w:t>
      </w:r>
      <w:r w:rsidRPr="001E101B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ของรายการ เช่น สัญญาเช่า และภาระผูกพันจากการรื้อถอน</w:t>
      </w:r>
    </w:p>
    <w:p w14:paraId="23AED1C8" w14:textId="77777777" w:rsidR="00907541" w:rsidRPr="001E101B" w:rsidRDefault="00907541" w:rsidP="0062627E">
      <w:pPr>
        <w:ind w:left="1080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</w:p>
    <w:p w14:paraId="04B2B8C1" w14:textId="41171AF4" w:rsidR="00907541" w:rsidRPr="001E101B" w:rsidRDefault="00907541" w:rsidP="0062627E">
      <w:pPr>
        <w:ind w:left="1080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  <w:r w:rsidRPr="001E101B">
        <w:rPr>
          <w:rFonts w:ascii="Browallia New" w:hAnsi="Browallia New" w:cs="Browallia New"/>
          <w:color w:val="212529"/>
          <w:spacing w:val="-4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</w:t>
      </w:r>
      <w:r w:rsidRPr="001E101B">
        <w:rPr>
          <w:rFonts w:ascii="Browallia New" w:hAnsi="Browallia New" w:cs="Browallia New"/>
          <w:color w:val="212529"/>
          <w:sz w:val="26"/>
          <w:szCs w:val="26"/>
          <w:cs/>
        </w:rPr>
        <w:t xml:space="preserve"> นอกจากนี้กลุ่มกิจการควรรับรู้สินทรัพย์ภาษีเงินได้รอการตัดบัญชี</w:t>
      </w:r>
      <w:r w:rsidR="00B6690B">
        <w:rPr>
          <w:rFonts w:ascii="Browallia New" w:hAnsi="Browallia New" w:cs="Browallia New" w:hint="cs"/>
          <w:color w:val="212529"/>
          <w:sz w:val="26"/>
          <w:szCs w:val="26"/>
          <w:cs/>
        </w:rPr>
        <w:t xml:space="preserve"> </w:t>
      </w:r>
      <w:r w:rsidRPr="001E101B">
        <w:rPr>
          <w:rFonts w:ascii="Browallia New" w:hAnsi="Browallia New" w:cs="Browallia New"/>
          <w:color w:val="212529"/>
          <w:sz w:val="26"/>
          <w:szCs w:val="26"/>
          <w:cs/>
        </w:rPr>
        <w:t>(โดยรับรู้เท่ากับจำนวนที่เป็นไปได้ค่อนข้างแน่ที่จะได้ใช้ประโยชน์</w:t>
      </w:r>
      <w:r w:rsidRPr="001E101B">
        <w:rPr>
          <w:rFonts w:ascii="Browallia New" w:hAnsi="Browallia New" w:cs="Browallia New"/>
          <w:color w:val="212529"/>
          <w:sz w:val="26"/>
          <w:szCs w:val="26"/>
        </w:rPr>
        <w:t>)</w:t>
      </w:r>
      <w:r w:rsidRPr="001E101B">
        <w:rPr>
          <w:rFonts w:ascii="Browallia New" w:hAnsi="Browallia New" w:cs="Browallia New"/>
          <w:color w:val="212529"/>
          <w:sz w:val="26"/>
          <w:szCs w:val="26"/>
          <w:cs/>
        </w:rPr>
        <w:t xml:space="preserve">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57668872" w14:textId="77777777" w:rsidR="00907541" w:rsidRPr="001E101B" w:rsidRDefault="00907541" w:rsidP="0062627E">
      <w:pPr>
        <w:ind w:left="1080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</w:p>
    <w:p w14:paraId="138D706F" w14:textId="77777777" w:rsidR="00907541" w:rsidRPr="001E101B" w:rsidRDefault="00907541" w:rsidP="0062627E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1E101B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341EFED5" w14:textId="77777777" w:rsidR="00907541" w:rsidRPr="001E101B" w:rsidRDefault="00907541" w:rsidP="0062627E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1E101B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 </w:t>
      </w:r>
    </w:p>
    <w:p w14:paraId="0B1EF9AE" w14:textId="77777777" w:rsidR="00907541" w:rsidRPr="001E101B" w:rsidRDefault="00907541" w:rsidP="0062627E">
      <w:pPr>
        <w:ind w:left="1080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</w:p>
    <w:p w14:paraId="6ED6FBFF" w14:textId="22A8677A" w:rsidR="006E5E1D" w:rsidRPr="001E101B" w:rsidRDefault="00907541" w:rsidP="0062627E">
      <w:pPr>
        <w:ind w:left="1080"/>
        <w:jc w:val="thaiDistribute"/>
        <w:rPr>
          <w:rFonts w:ascii="Browallia New" w:hAnsi="Browallia New" w:cs="Browallia New"/>
          <w:color w:val="212529"/>
          <w:spacing w:val="-4"/>
          <w:sz w:val="26"/>
          <w:szCs w:val="26"/>
          <w:cs/>
        </w:rPr>
      </w:pPr>
      <w:r w:rsidRPr="001E101B">
        <w:rPr>
          <w:rFonts w:ascii="Browallia New" w:hAnsi="Browallia New" w:cs="Browallia New"/>
          <w:color w:val="212529"/>
          <w:spacing w:val="-4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21B472E4" w14:textId="31967436" w:rsidR="00907541" w:rsidRPr="001E101B" w:rsidRDefault="006E5E1D" w:rsidP="00907541">
      <w:pPr>
        <w:ind w:left="1080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  <w:r w:rsidRPr="001E101B">
        <w:rPr>
          <w:rFonts w:ascii="Browallia New" w:hAnsi="Browallia New" w:cs="Browallia New"/>
          <w:color w:val="212529"/>
          <w:sz w:val="26"/>
          <w:szCs w:val="26"/>
          <w:cs/>
        </w:rPr>
        <w:br w:type="page"/>
      </w:r>
    </w:p>
    <w:p w14:paraId="514A1606" w14:textId="66E2D7AB" w:rsidR="006E5E1D" w:rsidRPr="001E101B" w:rsidRDefault="006E5E1D" w:rsidP="0062627E">
      <w:pPr>
        <w:pStyle w:val="ListParagraph"/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</w:pPr>
      <w:r w:rsidRPr="001E101B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ค.</w:t>
      </w:r>
      <w:r w:rsidR="00552E4A" w:rsidRPr="00552E4A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t>2</w:t>
      </w:r>
      <w:r w:rsidRPr="001E101B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t>)</w:t>
      </w:r>
      <w:r w:rsidR="0062627E" w:rsidRPr="001E101B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tab/>
      </w:r>
      <w:r w:rsidRPr="001E101B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กำหนดให้กิจการนำภาษีเงินได้ที่เกิดขึ้นจากกฎหมายภาษีอากรที่มีผลบังคับใช้อยู่หรือจะมีผลบังคับใช้อย่างแน่นอนเกี่ยวกับกฎการคำนวณภาษีเงินได้เสาหลักที่สอง (</w:t>
      </w:r>
      <w:r w:rsidRPr="001E101B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t>Pillar Two</w:t>
      </w:r>
      <w:r w:rsidR="00B6690B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t>)</w:t>
      </w:r>
      <w:r w:rsidRPr="001E101B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t xml:space="preserve"> </w:t>
      </w:r>
      <w:r w:rsidRPr="001E101B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ที่เผยแพร่โดยองค์การเพื่อความร่วมมือทางเศรษฐกิจและการพัฒนา (</w:t>
      </w:r>
      <w:r w:rsidRPr="001E101B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t xml:space="preserve">OECD) </w:t>
      </w:r>
      <w:r w:rsidRPr="001E101B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ซึ่งเป็นองค์กรระหว่างประเทศนั้นมาถือปฏิบัติ</w:t>
      </w:r>
    </w:p>
    <w:p w14:paraId="223BB614" w14:textId="77777777" w:rsidR="006E5E1D" w:rsidRPr="001E101B" w:rsidRDefault="006E5E1D" w:rsidP="0062627E">
      <w:pPr>
        <w:ind w:left="1080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</w:p>
    <w:p w14:paraId="67C4E532" w14:textId="24CCEAA7" w:rsidR="006E5E1D" w:rsidRPr="001E101B" w:rsidRDefault="006E5E1D" w:rsidP="0062627E">
      <w:pPr>
        <w:ind w:left="1080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  <w:r w:rsidRPr="001E101B">
        <w:rPr>
          <w:rFonts w:ascii="Browallia New" w:hAnsi="Browallia New" w:cs="Browallia New"/>
          <w:color w:val="212529"/>
          <w:sz w:val="26"/>
          <w:szCs w:val="26"/>
          <w:cs/>
        </w:rPr>
        <w:t xml:space="preserve">ในเดือนธันวาคม พ.ศ. </w:t>
      </w:r>
      <w:r w:rsidR="00552E4A" w:rsidRPr="00552E4A">
        <w:rPr>
          <w:rFonts w:ascii="Browallia New" w:hAnsi="Browallia New" w:cs="Browallia New"/>
          <w:color w:val="212529"/>
          <w:sz w:val="26"/>
          <w:szCs w:val="26"/>
          <w:lang w:val="en-GB"/>
        </w:rPr>
        <w:t>2564</w:t>
      </w:r>
      <w:r w:rsidRPr="001E101B">
        <w:rPr>
          <w:rFonts w:ascii="Browallia New" w:hAnsi="Browallia New" w:cs="Browallia New"/>
          <w:color w:val="212529"/>
          <w:sz w:val="26"/>
          <w:szCs w:val="26"/>
        </w:rPr>
        <w:t xml:space="preserve"> OECD </w:t>
      </w:r>
      <w:r w:rsidRPr="001E101B">
        <w:rPr>
          <w:rFonts w:ascii="Browallia New" w:hAnsi="Browallia New" w:cs="Browallia New"/>
          <w:color w:val="212529"/>
          <w:sz w:val="26"/>
          <w:szCs w:val="26"/>
          <w:cs/>
        </w:rPr>
        <w:t>ได้ออกกฎการคำนวณภาษีเงินได้เสาหลักที่สอง (</w:t>
      </w:r>
      <w:r w:rsidRPr="001E101B">
        <w:rPr>
          <w:rFonts w:ascii="Browallia New" w:hAnsi="Browallia New" w:cs="Browallia New"/>
          <w:color w:val="212529"/>
          <w:sz w:val="26"/>
          <w:szCs w:val="26"/>
        </w:rPr>
        <w:t>Pillar Two</w:t>
      </w:r>
      <w:r w:rsidR="00B6690B">
        <w:rPr>
          <w:rFonts w:ascii="Browallia New" w:hAnsi="Browallia New" w:cs="Browallia New"/>
          <w:color w:val="212529"/>
          <w:sz w:val="26"/>
          <w:szCs w:val="26"/>
        </w:rPr>
        <w:t>)</w:t>
      </w:r>
      <w:r w:rsidRPr="001E101B">
        <w:rPr>
          <w:rFonts w:ascii="Browallia New" w:hAnsi="Browallia New" w:cs="Browallia New"/>
          <w:color w:val="212529"/>
          <w:sz w:val="26"/>
          <w:szCs w:val="26"/>
        </w:rPr>
        <w:t xml:space="preserve"> </w:t>
      </w:r>
      <w:r w:rsidRPr="001E101B">
        <w:rPr>
          <w:rFonts w:ascii="Browallia New" w:hAnsi="Browallia New" w:cs="Browallia New"/>
          <w:color w:val="212529"/>
          <w:sz w:val="26"/>
          <w:szCs w:val="26"/>
          <w:cs/>
        </w:rPr>
        <w:t xml:space="preserve">ซึ่งใช้กฎ </w:t>
      </w:r>
      <w:r w:rsidRPr="001E101B">
        <w:rPr>
          <w:rFonts w:ascii="Browallia New" w:hAnsi="Browallia New" w:cs="Browallia New"/>
          <w:color w:val="212529"/>
          <w:sz w:val="26"/>
          <w:szCs w:val="26"/>
        </w:rPr>
        <w:t xml:space="preserve">Global </w:t>
      </w:r>
      <w:r w:rsidR="00B6690B">
        <w:rPr>
          <w:rFonts w:ascii="Browallia New" w:hAnsi="Browallia New" w:cs="Browallia New"/>
          <w:color w:val="212529"/>
          <w:sz w:val="26"/>
          <w:szCs w:val="26"/>
        </w:rPr>
        <w:t>A</w:t>
      </w:r>
      <w:r w:rsidRPr="001E101B">
        <w:rPr>
          <w:rFonts w:ascii="Browallia New" w:hAnsi="Browallia New" w:cs="Browallia New"/>
          <w:color w:val="212529"/>
          <w:sz w:val="26"/>
          <w:szCs w:val="26"/>
        </w:rPr>
        <w:t>nti-Base Erosion Proposal (</w:t>
      </w:r>
      <w:proofErr w:type="spellStart"/>
      <w:r w:rsidRPr="001E101B">
        <w:rPr>
          <w:rFonts w:ascii="Browallia New" w:hAnsi="Browallia New" w:cs="Browallia New"/>
          <w:color w:val="212529"/>
          <w:sz w:val="26"/>
          <w:szCs w:val="26"/>
        </w:rPr>
        <w:t>GloBE</w:t>
      </w:r>
      <w:proofErr w:type="spellEnd"/>
      <w:r w:rsidRPr="001E101B">
        <w:rPr>
          <w:rFonts w:ascii="Browallia New" w:hAnsi="Browallia New" w:cs="Browallia New"/>
          <w:color w:val="212529"/>
          <w:sz w:val="26"/>
          <w:szCs w:val="26"/>
        </w:rPr>
        <w:t xml:space="preserve">) </w:t>
      </w:r>
      <w:r w:rsidRPr="001E101B">
        <w:rPr>
          <w:rFonts w:ascii="Browallia New" w:hAnsi="Browallia New" w:cs="Browallia New"/>
          <w:color w:val="212529"/>
          <w:sz w:val="26"/>
          <w:szCs w:val="26"/>
          <w:cs/>
        </w:rPr>
        <w:t>เพื่อปฏิรูปภาษีนิติบุคคลระหว่างประเทศ กิจการขนาดใหญ่ภายใน</w:t>
      </w:r>
      <w:r w:rsidRPr="001E101B">
        <w:rPr>
          <w:rFonts w:ascii="Browallia New" w:hAnsi="Browallia New" w:cs="Browallia New"/>
          <w:color w:val="212529"/>
          <w:spacing w:val="-6"/>
          <w:sz w:val="26"/>
          <w:szCs w:val="26"/>
          <w:cs/>
        </w:rPr>
        <w:t xml:space="preserve">ขอบเขตของกฎดังกล่าวจะต้องคำนวณอัตราภาษีที่แท้จริงตามกฎ </w:t>
      </w:r>
      <w:proofErr w:type="spellStart"/>
      <w:r w:rsidRPr="001E101B">
        <w:rPr>
          <w:rFonts w:ascii="Browallia New" w:hAnsi="Browallia New" w:cs="Browallia New"/>
          <w:color w:val="212529"/>
          <w:spacing w:val="-6"/>
          <w:sz w:val="26"/>
          <w:szCs w:val="26"/>
        </w:rPr>
        <w:t>GloBE</w:t>
      </w:r>
      <w:proofErr w:type="spellEnd"/>
      <w:r w:rsidRPr="001E101B">
        <w:rPr>
          <w:rFonts w:ascii="Browallia New" w:hAnsi="Browallia New" w:cs="Browallia New"/>
          <w:color w:val="212529"/>
          <w:spacing w:val="-6"/>
          <w:sz w:val="26"/>
          <w:szCs w:val="26"/>
        </w:rPr>
        <w:t xml:space="preserve"> </w:t>
      </w:r>
      <w:r w:rsidRPr="001E101B">
        <w:rPr>
          <w:rFonts w:ascii="Browallia New" w:hAnsi="Browallia New" w:cs="Browallia New"/>
          <w:color w:val="212529"/>
          <w:spacing w:val="-6"/>
          <w:sz w:val="26"/>
          <w:szCs w:val="26"/>
          <w:cs/>
        </w:rPr>
        <w:t>ของแต่ละประเทศที่กลุ่มกิจการนั้นดำเนินงาน</w:t>
      </w:r>
      <w:r w:rsidRPr="001E101B">
        <w:rPr>
          <w:rFonts w:ascii="Browallia New" w:hAnsi="Browallia New" w:cs="Browallia New"/>
          <w:color w:val="212529"/>
          <w:sz w:val="26"/>
          <w:szCs w:val="26"/>
          <w:cs/>
        </w:rPr>
        <w:t>โดยกิจการขนาดใหญ่ภายในขอบเขตจะต้องรับผิดชอบในการจ่ายภาษีเพิ่มเติม (</w:t>
      </w:r>
      <w:r w:rsidRPr="001E101B">
        <w:rPr>
          <w:rFonts w:ascii="Browallia New" w:hAnsi="Browallia New" w:cs="Browallia New"/>
          <w:color w:val="212529"/>
          <w:sz w:val="26"/>
          <w:szCs w:val="26"/>
        </w:rPr>
        <w:t xml:space="preserve">Top-up tax) </w:t>
      </w:r>
      <w:r w:rsidRPr="001E101B">
        <w:rPr>
          <w:rFonts w:ascii="Browallia New" w:hAnsi="Browallia New" w:cs="Browallia New"/>
          <w:color w:val="212529"/>
          <w:sz w:val="26"/>
          <w:szCs w:val="26"/>
          <w:cs/>
        </w:rPr>
        <w:t>สำหรับส่วนต่างระหว่างอัตราภาษีดังกล่าวและอัตราภาษีที่แท้จริงขั้นต่ำร้อยละ</w:t>
      </w:r>
      <w:r w:rsidR="00552E4A" w:rsidRPr="00552E4A">
        <w:rPr>
          <w:rFonts w:ascii="Browallia New" w:hAnsi="Browallia New" w:cs="Browallia New"/>
          <w:color w:val="212529"/>
          <w:sz w:val="26"/>
          <w:szCs w:val="26"/>
          <w:lang w:val="en-GB"/>
        </w:rPr>
        <w:t>15</w:t>
      </w:r>
    </w:p>
    <w:p w14:paraId="07999765" w14:textId="77777777" w:rsidR="006E5E1D" w:rsidRPr="001E101B" w:rsidRDefault="006E5E1D" w:rsidP="0062627E">
      <w:pPr>
        <w:ind w:left="1080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</w:p>
    <w:p w14:paraId="2A51A435" w14:textId="3C7B5FC1" w:rsidR="006E5E1D" w:rsidRPr="001E101B" w:rsidRDefault="006E5E1D" w:rsidP="0062627E">
      <w:pPr>
        <w:ind w:left="1080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  <w:r w:rsidRPr="001E101B">
        <w:rPr>
          <w:rFonts w:ascii="Browallia New" w:hAnsi="Browallia New" w:cs="Browallia New"/>
          <w:color w:val="212529"/>
          <w:spacing w:val="-4"/>
          <w:sz w:val="26"/>
          <w:szCs w:val="26"/>
          <w:cs/>
        </w:rPr>
        <w:t xml:space="preserve">ในเดือนธันวาคม พ.ศ. </w:t>
      </w:r>
      <w:r w:rsidR="00552E4A" w:rsidRPr="00552E4A">
        <w:rPr>
          <w:rFonts w:ascii="Browallia New" w:hAnsi="Browallia New" w:cs="Browallia New"/>
          <w:color w:val="212529"/>
          <w:spacing w:val="-4"/>
          <w:sz w:val="26"/>
          <w:szCs w:val="26"/>
          <w:lang w:val="en-GB"/>
        </w:rPr>
        <w:t>2566</w:t>
      </w:r>
      <w:r w:rsidRPr="001E101B">
        <w:rPr>
          <w:rFonts w:ascii="Browallia New" w:hAnsi="Browallia New" w:cs="Browallia New"/>
          <w:color w:val="212529"/>
          <w:spacing w:val="-4"/>
          <w:sz w:val="26"/>
          <w:szCs w:val="26"/>
          <w:cs/>
        </w:rPr>
        <w:t xml:space="preserve"> การปรับปรุงมาตรฐานการบัญชีฉบับที่ </w:t>
      </w:r>
      <w:r w:rsidR="00552E4A" w:rsidRPr="00552E4A">
        <w:rPr>
          <w:rFonts w:ascii="Browallia New" w:hAnsi="Browallia New" w:cs="Browallia New"/>
          <w:color w:val="212529"/>
          <w:spacing w:val="-4"/>
          <w:sz w:val="26"/>
          <w:szCs w:val="26"/>
          <w:lang w:val="en-GB"/>
        </w:rPr>
        <w:t>12</w:t>
      </w:r>
      <w:r w:rsidRPr="001E101B">
        <w:rPr>
          <w:rFonts w:ascii="Browallia New" w:hAnsi="Browallia New" w:cs="Browallia New"/>
          <w:color w:val="212529"/>
          <w:spacing w:val="-4"/>
          <w:sz w:val="26"/>
          <w:szCs w:val="26"/>
          <w:cs/>
        </w:rPr>
        <w:t xml:space="preserve"> เรื่อง ภาษีเงินได้ ได้ให้ข้อยกเว้นเป็นการชั่วคราว</w:t>
      </w:r>
      <w:r w:rsidRPr="001E101B">
        <w:rPr>
          <w:rFonts w:ascii="Browallia New" w:hAnsi="Browallia New" w:cs="Browallia New"/>
          <w:color w:val="212529"/>
          <w:sz w:val="26"/>
          <w:szCs w:val="26"/>
          <w:cs/>
        </w:rPr>
        <w:t>จากข้อกำหนดการรับรู้รายการและเปิดเผยข้อมูล เกี่ยวกับสินทรัพย์และหนี้สินภาษีเงินได้รอการตัดบัญชีที่เกิดจากภาษีเงินได้เสาหลักที่สอง (</w:t>
      </w:r>
      <w:r w:rsidRPr="001E101B">
        <w:rPr>
          <w:rFonts w:ascii="Browallia New" w:hAnsi="Browallia New" w:cs="Browallia New"/>
          <w:color w:val="212529"/>
          <w:sz w:val="26"/>
          <w:szCs w:val="26"/>
        </w:rPr>
        <w:t xml:space="preserve">Pillar Two) </w:t>
      </w:r>
      <w:r w:rsidRPr="001E101B">
        <w:rPr>
          <w:rFonts w:ascii="Browallia New" w:hAnsi="Browallia New" w:cs="Browallia New"/>
          <w:color w:val="212529"/>
          <w:sz w:val="26"/>
          <w:szCs w:val="26"/>
          <w:cs/>
        </w:rPr>
        <w:t>ที่มีผลบังคับใช้อยู่หรือที่จะมีผลบังคับใช้อย่างแน่นอนในการนำกฎการคำนวณภาษีเงินได้เสาหลักที่สอง (</w:t>
      </w:r>
      <w:r w:rsidRPr="001E101B">
        <w:rPr>
          <w:rFonts w:ascii="Browallia New" w:hAnsi="Browallia New" w:cs="Browallia New"/>
          <w:color w:val="212529"/>
          <w:sz w:val="26"/>
          <w:szCs w:val="26"/>
        </w:rPr>
        <w:t xml:space="preserve">Pillar Two) </w:t>
      </w:r>
      <w:r w:rsidRPr="001E101B">
        <w:rPr>
          <w:rFonts w:ascii="Browallia New" w:hAnsi="Browallia New" w:cs="Browallia New"/>
          <w:color w:val="212529"/>
          <w:sz w:val="26"/>
          <w:szCs w:val="26"/>
          <w:cs/>
        </w:rPr>
        <w:t>มาถือปฏิบัติ รวมถึงกฎหมายภาษีอากรที่ให้มีการจัดเก็บภาษีอากร</w:t>
      </w:r>
      <w:r w:rsidRPr="001E101B">
        <w:rPr>
          <w:rFonts w:ascii="Browallia New" w:hAnsi="Browallia New" w:cs="Browallia New"/>
          <w:color w:val="212529"/>
          <w:spacing w:val="-6"/>
          <w:sz w:val="26"/>
          <w:szCs w:val="26"/>
          <w:cs/>
        </w:rPr>
        <w:t>เพิ่มเติมขั้นต่ำภายในประเทศ (</w:t>
      </w:r>
      <w:r w:rsidRPr="001E101B">
        <w:rPr>
          <w:rFonts w:ascii="Browallia New" w:hAnsi="Browallia New" w:cs="Browallia New"/>
          <w:color w:val="212529"/>
          <w:spacing w:val="-6"/>
          <w:sz w:val="26"/>
          <w:szCs w:val="26"/>
        </w:rPr>
        <w:t xml:space="preserve">domestic minimum top-up taxes) </w:t>
      </w:r>
      <w:r w:rsidRPr="001E101B">
        <w:rPr>
          <w:rFonts w:ascii="Browallia New" w:hAnsi="Browallia New" w:cs="Browallia New"/>
          <w:color w:val="212529"/>
          <w:spacing w:val="-6"/>
          <w:sz w:val="26"/>
          <w:szCs w:val="26"/>
          <w:cs/>
        </w:rPr>
        <w:t>ตามเกณฑ์ดังกล่าว นอกจากนี้ การปรับปรุงยังกำหนดให้</w:t>
      </w:r>
      <w:r w:rsidRPr="001E101B">
        <w:rPr>
          <w:rFonts w:ascii="Browallia New" w:hAnsi="Browallia New" w:cs="Browallia New"/>
          <w:color w:val="212529"/>
          <w:sz w:val="26"/>
          <w:szCs w:val="26"/>
          <w:cs/>
        </w:rPr>
        <w:t>เปิดเผยดังนี้</w:t>
      </w:r>
    </w:p>
    <w:p w14:paraId="57F6416C" w14:textId="77777777" w:rsidR="006E5E1D" w:rsidRPr="001E101B" w:rsidRDefault="006E5E1D" w:rsidP="0062627E">
      <w:pPr>
        <w:ind w:left="1080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</w:p>
    <w:p w14:paraId="191546AB" w14:textId="083FD18B" w:rsidR="006E5E1D" w:rsidRPr="001E101B" w:rsidRDefault="006E5E1D" w:rsidP="0062627E">
      <w:pPr>
        <w:numPr>
          <w:ilvl w:val="0"/>
          <w:numId w:val="45"/>
        </w:numPr>
        <w:ind w:left="1440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  <w:r w:rsidRPr="001E101B">
        <w:rPr>
          <w:rFonts w:ascii="Browallia New" w:hAnsi="Browallia New" w:cs="Browallia New"/>
          <w:color w:val="212529"/>
          <w:sz w:val="26"/>
          <w:szCs w:val="26"/>
          <w:cs/>
        </w:rPr>
        <w:t>เปิดเผยข้อเท็จจริงว่ากลุ่มกิจการได้ถือปฏิบัติตามข้อยกเว้นในการรับรู้และการ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</w:r>
      <w:r w:rsidR="00B6690B">
        <w:rPr>
          <w:rFonts w:ascii="Browallia New" w:hAnsi="Browallia New" w:cs="Browallia New"/>
          <w:color w:val="212529"/>
          <w:sz w:val="26"/>
          <w:szCs w:val="26"/>
        </w:rPr>
        <w:t xml:space="preserve"> (Pillar Two income tax)</w:t>
      </w:r>
    </w:p>
    <w:p w14:paraId="6044D78D" w14:textId="3E928EFD" w:rsidR="006E5E1D" w:rsidRPr="001E101B" w:rsidRDefault="006E5E1D" w:rsidP="0062627E">
      <w:pPr>
        <w:numPr>
          <w:ilvl w:val="0"/>
          <w:numId w:val="45"/>
        </w:numPr>
        <w:ind w:left="1440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  <w:r w:rsidRPr="001E101B">
        <w:rPr>
          <w:rFonts w:ascii="Browallia New" w:hAnsi="Browallia New" w:cs="Browallia New"/>
          <w:color w:val="212529"/>
          <w:sz w:val="26"/>
          <w:szCs w:val="26"/>
          <w:cs/>
        </w:rPr>
        <w:t>เปิดเผยค่าใช้จ่ายภาษีเงินได้ของงวดปัจจุบันที่เกี่ยวข้องกับภาษีเงินได้เสาหลักที่สอง (ถ้ามี) และ</w:t>
      </w:r>
    </w:p>
    <w:p w14:paraId="73F4FAA1" w14:textId="4F5BF6BD" w:rsidR="006E5E1D" w:rsidRPr="001E101B" w:rsidRDefault="006E5E1D" w:rsidP="0062627E">
      <w:pPr>
        <w:numPr>
          <w:ilvl w:val="0"/>
          <w:numId w:val="45"/>
        </w:numPr>
        <w:ind w:left="1440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  <w:r w:rsidRPr="001E101B">
        <w:rPr>
          <w:rFonts w:ascii="Browallia New" w:hAnsi="Browallia New" w:cs="Browallia New"/>
          <w:color w:val="212529"/>
          <w:sz w:val="26"/>
          <w:szCs w:val="26"/>
          <w:cs/>
        </w:rPr>
        <w:t>ในรอบระยะเวลาที่นิติบัญญัติเสาหลักที่สอง (</w:t>
      </w:r>
      <w:r w:rsidRPr="001E101B">
        <w:rPr>
          <w:rFonts w:ascii="Browallia New" w:hAnsi="Browallia New" w:cs="Browallia New"/>
          <w:color w:val="212529"/>
          <w:sz w:val="26"/>
          <w:szCs w:val="26"/>
        </w:rPr>
        <w:t xml:space="preserve">Pillar Two legislation) </w:t>
      </w:r>
      <w:r w:rsidRPr="001E101B">
        <w:rPr>
          <w:rFonts w:ascii="Browallia New" w:hAnsi="Browallia New" w:cs="Browallia New"/>
          <w:color w:val="212529"/>
          <w:sz w:val="26"/>
          <w:szCs w:val="26"/>
          <w:cs/>
        </w:rPr>
        <w:t>ที่มีผลบังคับใช้อยู่หรือที่จะมีผลบังคับใช้อย่าง</w:t>
      </w:r>
      <w:r w:rsidRPr="001E101B">
        <w:rPr>
          <w:rFonts w:ascii="Browallia New" w:hAnsi="Browallia New" w:cs="Browallia New"/>
          <w:color w:val="212529"/>
          <w:spacing w:val="-4"/>
          <w:sz w:val="26"/>
          <w:szCs w:val="26"/>
          <w:cs/>
        </w:rPr>
        <w:t>แน่นอน แต่ยังไม่มีผลบังคับใช้ในปัจจุบัน กิจการต้องเปิดเผยข้อมูลที่ทราบหรือข้อมูลที่ประมาณได้อย่างสมเหตุสมผล</w:t>
      </w:r>
      <w:r w:rsidRPr="001E101B">
        <w:rPr>
          <w:rFonts w:ascii="Browallia New" w:hAnsi="Browallia New" w:cs="Browallia New"/>
          <w:color w:val="212529"/>
          <w:sz w:val="26"/>
          <w:szCs w:val="26"/>
          <w:cs/>
        </w:rPr>
        <w:t>ที่จะช่วยให้ผู้ใช้งบการเงินเข้าใจฐานะเปิดของกิจการต่อภาษีเงินได้เสาหลักที่สองที่เกิดขึ้นจากนิติบัญญัติดังกล่าว ถ้ายังไม่ทราบข้อมูลหรือยังประมาณไม่ได้อย่างสมเหตุสมผล กิจการต้องเปิดเผยข้อความเกี่ยวกับผลกระทบนั้นและเปิดเผยข้อมูลเกี่ยวกับความคืบหน้าของกิจการในการประเมินฐานะเปิดดังกล่าวแทน</w:t>
      </w:r>
    </w:p>
    <w:p w14:paraId="5D57A980" w14:textId="5353D60C" w:rsidR="00CC420D" w:rsidRPr="001E101B" w:rsidRDefault="00DA7B58" w:rsidP="00D3635A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1E101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63B38" w:rsidRPr="001E101B" w14:paraId="4ED33C4C" w14:textId="77777777" w:rsidTr="00B53D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0E68B3" w14:textId="5A26AF3B" w:rsidR="00F63B38" w:rsidRPr="001E101B" w:rsidRDefault="00552E4A" w:rsidP="008926B8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52E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F63B38" w:rsidRPr="001E10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63B38" w:rsidRPr="001E10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18BCFBF7" w14:textId="77777777" w:rsidR="00FE1560" w:rsidRPr="001E101B" w:rsidRDefault="00FE1560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51AE9BB" w14:textId="17490FA2" w:rsidR="002A24EC" w:rsidRPr="001E101B" w:rsidRDefault="00552E4A" w:rsidP="00DA7B58">
      <w:pPr>
        <w:pStyle w:val="Heading2"/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52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2A24EC" w:rsidRPr="001E10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552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2A24EC" w:rsidRPr="001E10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การบัญชีสำหรับงบการเงินรวม งบการเงินตามวิธีส่วนได้เสีย (</w:t>
      </w:r>
      <w:r w:rsidR="002A24EC" w:rsidRPr="001E10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equity </w:t>
      </w:r>
      <w:r w:rsidR="0015618C" w:rsidRPr="001E10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accounting</w:t>
      </w:r>
      <w:r w:rsidR="002A24EC" w:rsidRPr="001E10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)</w:t>
      </w:r>
    </w:p>
    <w:p w14:paraId="14856ADA" w14:textId="77777777" w:rsidR="002A24EC" w:rsidRPr="001E101B" w:rsidRDefault="002A24EC" w:rsidP="008926B8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D60DE59" w14:textId="77777777" w:rsidR="002A24EC" w:rsidRPr="001E101B" w:rsidRDefault="002A24EC" w:rsidP="008926B8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1E101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1E101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บริษัทย่อย</w:t>
      </w:r>
    </w:p>
    <w:p w14:paraId="683EDC2A" w14:textId="77777777" w:rsidR="002A24EC" w:rsidRPr="001E101B" w:rsidRDefault="002A24EC" w:rsidP="008926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  <w:lang w:val="en-GB"/>
        </w:rPr>
      </w:pPr>
    </w:p>
    <w:p w14:paraId="301E48AD" w14:textId="25AEEB54" w:rsidR="002A24EC" w:rsidRPr="001E101B" w:rsidRDefault="0071318F" w:rsidP="008926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E10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704AC3" w:rsidRPr="001E101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1E10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="00704AC3" w:rsidRPr="001E101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1E10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250F2380" w14:textId="77777777" w:rsidR="0071318F" w:rsidRPr="001E101B" w:rsidRDefault="0071318F" w:rsidP="008926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4D6DAAF" w14:textId="77777777" w:rsidR="002A24EC" w:rsidRPr="001E101B" w:rsidRDefault="002A24EC" w:rsidP="008926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E10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</w:p>
    <w:p w14:paraId="11902A24" w14:textId="77777777" w:rsidR="00BF20CF" w:rsidRPr="001E101B" w:rsidRDefault="00BF20CF" w:rsidP="008926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2AD7441" w14:textId="77777777" w:rsidR="002A24EC" w:rsidRPr="001E101B" w:rsidRDefault="002A24EC" w:rsidP="008926B8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1E101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ข) </w:t>
      </w:r>
      <w:r w:rsidRPr="001E101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บริษัทร่วม</w:t>
      </w:r>
    </w:p>
    <w:p w14:paraId="3351BEE6" w14:textId="77777777" w:rsidR="002A24EC" w:rsidRPr="001E101B" w:rsidRDefault="002A24EC" w:rsidP="008926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  <w:lang w:val="en-GB"/>
        </w:rPr>
      </w:pPr>
    </w:p>
    <w:p w14:paraId="689865EC" w14:textId="4286BCFF" w:rsidR="002A24EC" w:rsidRPr="001E101B" w:rsidRDefault="0071318F" w:rsidP="00704AC3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E10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 เงินลงทุนในบริษัทร่วมรับรู้โดยใช้วิธีส่วนได้เสียในการแสดงในงบการเงินรวม</w:t>
      </w:r>
    </w:p>
    <w:p w14:paraId="045A3F03" w14:textId="77777777" w:rsidR="0071318F" w:rsidRPr="001E101B" w:rsidRDefault="0071318F" w:rsidP="0071318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98AEE32" w14:textId="29D12FF2" w:rsidR="002A24EC" w:rsidRPr="001E101B" w:rsidRDefault="002A24EC" w:rsidP="008926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E10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เงินลงทุนในบริษัทร่วมบันทึกด้วยวิธี</w:t>
      </w:r>
      <w:r w:rsidR="008D6E7F" w:rsidRPr="001E10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ราคาทุน</w:t>
      </w:r>
    </w:p>
    <w:p w14:paraId="21E0B760" w14:textId="77777777" w:rsidR="006C656E" w:rsidRPr="001E101B" w:rsidRDefault="006C656E" w:rsidP="008926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4E7B517" w14:textId="77777777" w:rsidR="002A24EC" w:rsidRPr="001E101B" w:rsidRDefault="002A24EC" w:rsidP="008926B8">
      <w:pPr>
        <w:tabs>
          <w:tab w:val="left" w:pos="567"/>
        </w:tabs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1E101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ค)</w:t>
      </w:r>
      <w:r w:rsidRPr="001E101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การบันทึกเงินลงทุนตามวิธีส่วนได้เสีย</w:t>
      </w:r>
    </w:p>
    <w:p w14:paraId="081B1DAF" w14:textId="77777777" w:rsidR="002A24EC" w:rsidRPr="001E101B" w:rsidRDefault="002A24EC" w:rsidP="008926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  <w:lang w:val="en-GB"/>
        </w:rPr>
      </w:pPr>
    </w:p>
    <w:p w14:paraId="1D36B41E" w14:textId="77777777" w:rsidR="0071318F" w:rsidRPr="001E101B" w:rsidRDefault="0071318F" w:rsidP="0071318F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E10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56A89852" w14:textId="77777777" w:rsidR="0071318F" w:rsidRPr="001E101B" w:rsidRDefault="0071318F" w:rsidP="0071318F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BFE3F69" w14:textId="4CFFD107" w:rsidR="0071318F" w:rsidRPr="001E101B" w:rsidRDefault="0071318F" w:rsidP="0071318F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E101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จะรับรู้มูลค่าภายหลังวันที่ได้มาของเงินลงทุนในบริษัทร่วม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</w:t>
      </w:r>
      <w:r w:rsidRPr="001E10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ภายหลังการได้มาดังกล่าวข้างต้นจะปรับปรุงกับราคาตามบัญชีของเงินลงทุน</w:t>
      </w:r>
    </w:p>
    <w:p w14:paraId="03D350C0" w14:textId="77777777" w:rsidR="0071318F" w:rsidRPr="001E101B" w:rsidRDefault="0071318F" w:rsidP="0071318F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9FF141B" w14:textId="7A7406A3" w:rsidR="002A24EC" w:rsidRPr="001E101B" w:rsidRDefault="0071318F" w:rsidP="00704AC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E101B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>เมื่อส่วนแบ่งขาดทุนของกลุ่มกิจการในบริษัทร่วมมีมูลค่าเท่ากับหรือเกินกว่ามูลค่าส่วนได้เสียของกลุ่มกิจการในบริษัทร่วมนั้น</w:t>
      </w:r>
      <w:r w:rsidRPr="001E10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ซึ่งรวมถึงส่วนได้เสียระยะยาวอื่น กลุ่มกิจการจะไม่รับรู้ส่วนแบ่งขาดทุนที่เกินกว่าส่วนได้เสียในบริษัทร่วมนั้น เว้นแต่กลุ่มกิจการมีภาระผูกพันหรือได้จ่ายเงินเพื่อชำระภาระผูกพันแทนบริษัทร่วม</w:t>
      </w:r>
    </w:p>
    <w:p w14:paraId="2E24E2E2" w14:textId="77777777" w:rsidR="00704AC3" w:rsidRPr="001E101B" w:rsidRDefault="00704AC3" w:rsidP="00704AC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9B34B96" w14:textId="77777777" w:rsidR="002A24EC" w:rsidRPr="001E101B" w:rsidRDefault="002A24EC" w:rsidP="00704AC3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1E101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ง)</w:t>
      </w:r>
      <w:r w:rsidRPr="001E101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รายการระหว่างกันในงบการเงินรวม</w:t>
      </w:r>
    </w:p>
    <w:p w14:paraId="6E67BC64" w14:textId="77777777" w:rsidR="002A24EC" w:rsidRPr="001E101B" w:rsidRDefault="002A24EC" w:rsidP="008926B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492CFAC" w14:textId="3F9C91F9" w:rsidR="00704AC3" w:rsidRPr="001E101B" w:rsidRDefault="0071318F" w:rsidP="00704AC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E101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กำไรที่ยังไม่เกิดขึ้นจริงในรายการ</w:t>
      </w:r>
      <w:r w:rsidRPr="001E101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ะหว่างกลุ่มกิจการกับบริษัทร่วมจะถูกตัดออกตามสัดส่วนที่กลุ่มกิจการมีส่วนได้เสียในบริษัทร่วมขาดทุนที่ยังไม่เกิดขึ้นจริง</w:t>
      </w:r>
      <w:r w:rsidRPr="001E10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211587A5" w14:textId="43B5E805" w:rsidR="00A61084" w:rsidRPr="001E101B" w:rsidRDefault="006C656E" w:rsidP="0076273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E101B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52017D23" w14:textId="5F6CF1AB" w:rsidR="00A61084" w:rsidRPr="001E101B" w:rsidRDefault="00552E4A" w:rsidP="00BF20CF">
      <w:pPr>
        <w:pStyle w:val="Heading2"/>
        <w:tabs>
          <w:tab w:val="left" w:pos="540"/>
        </w:tabs>
        <w:ind w:firstLine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52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A61084" w:rsidRPr="001E10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552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61084" w:rsidRPr="001E10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A61084" w:rsidRPr="001E10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การแปลงค่าเงินตราต่างประเทศ</w:t>
      </w:r>
    </w:p>
    <w:p w14:paraId="1E2A8A66" w14:textId="77777777" w:rsidR="00A61084" w:rsidRPr="001E101B" w:rsidRDefault="00A61084" w:rsidP="008926B8">
      <w:pPr>
        <w:ind w:left="1080" w:hanging="540"/>
        <w:jc w:val="thaiDistribute"/>
        <w:rPr>
          <w:rFonts w:ascii="Browallia New" w:eastAsia="Arial Unicode MS" w:hAnsi="Browallia New" w:cs="Browallia New"/>
          <w:spacing w:val="-2"/>
          <w:sz w:val="22"/>
          <w:szCs w:val="22"/>
        </w:rPr>
      </w:pPr>
    </w:p>
    <w:p w14:paraId="610C26FF" w14:textId="77777777" w:rsidR="00A61084" w:rsidRPr="001E101B" w:rsidRDefault="00A61084" w:rsidP="008926B8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1E101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1E101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2A40EA77" w14:textId="77777777" w:rsidR="00A61084" w:rsidRPr="001E101B" w:rsidRDefault="00A61084" w:rsidP="008926B8">
      <w:pPr>
        <w:pStyle w:val="Header"/>
        <w:ind w:left="1080"/>
        <w:jc w:val="thaiDistribute"/>
        <w:rPr>
          <w:rFonts w:ascii="Browallia New" w:eastAsia="Arial Unicode MS" w:hAnsi="Browallia New" w:cs="Browallia New"/>
          <w:spacing w:val="-2"/>
          <w:sz w:val="22"/>
          <w:szCs w:val="22"/>
        </w:rPr>
      </w:pPr>
    </w:p>
    <w:p w14:paraId="176FAB4E" w14:textId="77777777" w:rsidR="00A61084" w:rsidRPr="001E101B" w:rsidRDefault="00A61084" w:rsidP="008926B8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E101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งบการเงินแสดงในสกุลเงิน</w:t>
      </w:r>
      <w:r w:rsidRPr="001E101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บาท</w:t>
      </w:r>
      <w:r w:rsidRPr="001E101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ซึ่งเป็น</w:t>
      </w:r>
      <w:r w:rsidRPr="001E101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กุลเงินที่ใช้ในการดำเนินงานของกิจการและเป็นสกุลเงินที่ใช้นำเสนองบการเงินของกิจการและกลุ่มกิจการ</w:t>
      </w:r>
    </w:p>
    <w:p w14:paraId="320B7B2C" w14:textId="77777777" w:rsidR="00A61084" w:rsidRPr="001E101B" w:rsidRDefault="00A61084" w:rsidP="008926B8">
      <w:pPr>
        <w:pStyle w:val="Header"/>
        <w:ind w:left="1080"/>
        <w:jc w:val="thaiDistribute"/>
        <w:rPr>
          <w:rFonts w:ascii="Browallia New" w:eastAsia="Arial Unicode MS" w:hAnsi="Browallia New" w:cs="Browallia New"/>
          <w:spacing w:val="-2"/>
          <w:sz w:val="22"/>
          <w:szCs w:val="22"/>
        </w:rPr>
      </w:pPr>
    </w:p>
    <w:p w14:paraId="7D81046C" w14:textId="77777777" w:rsidR="00A61084" w:rsidRPr="001E101B" w:rsidRDefault="00A61084" w:rsidP="008926B8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1E101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1E101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รายการและยอดคงเหลือ</w:t>
      </w:r>
    </w:p>
    <w:p w14:paraId="5993A156" w14:textId="77777777" w:rsidR="00A61084" w:rsidRPr="001E101B" w:rsidRDefault="00A61084" w:rsidP="008926B8">
      <w:pPr>
        <w:pStyle w:val="Header"/>
        <w:ind w:left="1080"/>
        <w:jc w:val="thaiDistribute"/>
        <w:rPr>
          <w:rFonts w:ascii="Browallia New" w:eastAsia="Arial Unicode MS" w:hAnsi="Browallia New" w:cs="Browallia New"/>
          <w:spacing w:val="-2"/>
          <w:sz w:val="22"/>
          <w:szCs w:val="22"/>
        </w:rPr>
      </w:pPr>
    </w:p>
    <w:p w14:paraId="0FA1550F" w14:textId="77777777" w:rsidR="00A61084" w:rsidRPr="001E101B" w:rsidRDefault="00A61084" w:rsidP="008926B8">
      <w:pPr>
        <w:pStyle w:val="Header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E101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  <w:r w:rsidRPr="001E101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1E101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หรือวันที่ตีราคาหากรายการนั้นถูกวัดมูลค่าใหม่ </w:t>
      </w:r>
      <w:r w:rsidRPr="001E101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</w:p>
    <w:p w14:paraId="3B48DABE" w14:textId="77777777" w:rsidR="00A61084" w:rsidRPr="001E101B" w:rsidRDefault="00A61084" w:rsidP="008926B8">
      <w:pPr>
        <w:pStyle w:val="Header"/>
        <w:ind w:left="1080"/>
        <w:jc w:val="thaiDistribute"/>
        <w:rPr>
          <w:rFonts w:ascii="Browallia New" w:eastAsia="Arial Unicode MS" w:hAnsi="Browallia New" w:cs="Browallia New"/>
          <w:spacing w:val="-2"/>
          <w:sz w:val="22"/>
          <w:szCs w:val="22"/>
        </w:rPr>
      </w:pPr>
    </w:p>
    <w:p w14:paraId="74FC90FF" w14:textId="77777777" w:rsidR="00A61084" w:rsidRPr="001E101B" w:rsidRDefault="00A61084" w:rsidP="008926B8">
      <w:pPr>
        <w:pStyle w:val="Header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E101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18538F02" w14:textId="77777777" w:rsidR="00A61084" w:rsidRPr="001E101B" w:rsidRDefault="00A61084" w:rsidP="008926B8">
      <w:pPr>
        <w:pStyle w:val="Header"/>
        <w:ind w:left="1080"/>
        <w:jc w:val="thaiDistribute"/>
        <w:rPr>
          <w:rFonts w:ascii="Browallia New" w:eastAsia="Arial Unicode MS" w:hAnsi="Browallia New" w:cs="Browallia New"/>
          <w:spacing w:val="-2"/>
          <w:sz w:val="22"/>
          <w:szCs w:val="22"/>
        </w:rPr>
      </w:pPr>
    </w:p>
    <w:p w14:paraId="58A209AE" w14:textId="77777777" w:rsidR="00116C27" w:rsidRPr="001E101B" w:rsidRDefault="00A61084" w:rsidP="006C656E">
      <w:pPr>
        <w:pStyle w:val="Header"/>
        <w:tabs>
          <w:tab w:val="left" w:pos="567"/>
        </w:tabs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E101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  <w:bookmarkStart w:id="3" w:name="_Toc311790762"/>
      <w:bookmarkStart w:id="4" w:name="_Toc494360319"/>
    </w:p>
    <w:p w14:paraId="5B5A3CC3" w14:textId="77777777" w:rsidR="006C656E" w:rsidRPr="001E101B" w:rsidRDefault="006C656E" w:rsidP="006C656E">
      <w:pPr>
        <w:pStyle w:val="Header"/>
        <w:tabs>
          <w:tab w:val="left" w:pos="567"/>
        </w:tabs>
        <w:ind w:left="1080"/>
        <w:jc w:val="thaiDistribute"/>
        <w:rPr>
          <w:rFonts w:ascii="Browallia New" w:eastAsia="Arial Unicode MS" w:hAnsi="Browallia New" w:cs="Browallia New"/>
          <w:spacing w:val="-2"/>
          <w:sz w:val="22"/>
          <w:szCs w:val="22"/>
        </w:rPr>
      </w:pPr>
    </w:p>
    <w:p w14:paraId="2FD9FBE7" w14:textId="58279692" w:rsidR="00C34783" w:rsidRPr="001E101B" w:rsidRDefault="00552E4A" w:rsidP="00BF20CF">
      <w:pPr>
        <w:pStyle w:val="Heading2"/>
        <w:tabs>
          <w:tab w:val="left" w:pos="540"/>
        </w:tabs>
        <w:ind w:firstLine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52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34783" w:rsidRPr="001E10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552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C34783" w:rsidRPr="001E10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bookmarkEnd w:id="3"/>
      <w:bookmarkEnd w:id="4"/>
      <w:r w:rsidR="00C34783" w:rsidRPr="001E10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เงินสดและรายการเทียบเท่าเงินสด</w:t>
      </w:r>
    </w:p>
    <w:p w14:paraId="58A19872" w14:textId="77777777" w:rsidR="00C34783" w:rsidRPr="001E101B" w:rsidRDefault="00C34783" w:rsidP="008926B8">
      <w:pPr>
        <w:pStyle w:val="Header"/>
        <w:ind w:left="540"/>
        <w:jc w:val="thaiDistribute"/>
        <w:rPr>
          <w:rFonts w:ascii="Browallia New" w:eastAsia="Arial Unicode MS" w:hAnsi="Browallia New" w:cs="Browallia New"/>
          <w:spacing w:val="-2"/>
          <w:sz w:val="22"/>
          <w:szCs w:val="22"/>
        </w:rPr>
      </w:pPr>
    </w:p>
    <w:p w14:paraId="4A622AD9" w14:textId="7498D904" w:rsidR="00C34783" w:rsidRPr="001E101B" w:rsidRDefault="00C34783" w:rsidP="00590A62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1E101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1E101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เงินลงทุนระยะสั้นอื่นที่มีสภาพคล่องสูงซึ่งมีอายุไม่เกินสามเดือนนับจากวันที่</w:t>
      </w:r>
      <w:r w:rsidRPr="001E101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ได้มา</w:t>
      </w:r>
    </w:p>
    <w:p w14:paraId="3312B414" w14:textId="77777777" w:rsidR="00C34783" w:rsidRPr="001E101B" w:rsidRDefault="00C34783" w:rsidP="008926B8">
      <w:pPr>
        <w:pStyle w:val="Header"/>
        <w:ind w:left="540"/>
        <w:jc w:val="thaiDistribute"/>
        <w:rPr>
          <w:rFonts w:ascii="Browallia New" w:eastAsia="Arial Unicode MS" w:hAnsi="Browallia New" w:cs="Browallia New"/>
          <w:spacing w:val="-2"/>
          <w:sz w:val="22"/>
          <w:szCs w:val="22"/>
        </w:rPr>
      </w:pPr>
    </w:p>
    <w:p w14:paraId="6F9336A9" w14:textId="7417832D" w:rsidR="00C34783" w:rsidRPr="001E101B" w:rsidRDefault="00552E4A" w:rsidP="00BF20CF">
      <w:pPr>
        <w:pStyle w:val="Heading2"/>
        <w:tabs>
          <w:tab w:val="left" w:pos="540"/>
        </w:tabs>
        <w:ind w:firstLine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5" w:name="_Toc311790763"/>
      <w:bookmarkStart w:id="6" w:name="_Toc494360320"/>
      <w:r w:rsidRPr="00552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34783" w:rsidRPr="001E10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552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C34783" w:rsidRPr="001E10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bookmarkEnd w:id="5"/>
      <w:bookmarkEnd w:id="6"/>
      <w:r w:rsidR="00C34783" w:rsidRPr="001E10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ลูกหนี้การค้า</w:t>
      </w:r>
    </w:p>
    <w:p w14:paraId="7DA4D199" w14:textId="77777777" w:rsidR="00C34783" w:rsidRPr="001E101B" w:rsidRDefault="00C34783" w:rsidP="008926B8">
      <w:pPr>
        <w:pStyle w:val="Header"/>
        <w:ind w:left="540"/>
        <w:jc w:val="thaiDistribute"/>
        <w:rPr>
          <w:rFonts w:ascii="Browallia New" w:eastAsia="Arial Unicode MS" w:hAnsi="Browallia New" w:cs="Browallia New"/>
          <w:spacing w:val="-2"/>
          <w:sz w:val="22"/>
          <w:szCs w:val="22"/>
        </w:rPr>
      </w:pPr>
    </w:p>
    <w:p w14:paraId="3709E37A" w14:textId="12C1AA5A" w:rsidR="004C39C0" w:rsidRPr="001E101B" w:rsidRDefault="00C34783" w:rsidP="008926B8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1E101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</w:t>
      </w:r>
      <w:r w:rsidR="004C39C0" w:rsidRPr="001E101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ซึ่งลูกหนี้โดยส่วนใหญ่</w:t>
      </w:r>
      <w:r w:rsidR="00BF20CF" w:rsidRPr="001E101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="004C39C0" w:rsidRPr="001E101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จะมีระยะเวลาสินเชื่อ </w:t>
      </w:r>
      <w:r w:rsidR="00552E4A" w:rsidRPr="00552E4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4C39C0" w:rsidRPr="001E101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วัน ดังนั้นลูกหนี้การค้าจึงแสดงอยู่ในรายการหมุนเวียน</w:t>
      </w:r>
    </w:p>
    <w:p w14:paraId="116893C5" w14:textId="77777777" w:rsidR="00BF20CF" w:rsidRPr="001E101B" w:rsidRDefault="00BF20CF" w:rsidP="008926B8">
      <w:pPr>
        <w:suppressAutoHyphens/>
        <w:ind w:left="540"/>
        <w:jc w:val="thaiDistribute"/>
        <w:rPr>
          <w:rFonts w:ascii="Browallia New" w:eastAsia="Arial Unicode MS" w:hAnsi="Browallia New" w:cs="Browallia New"/>
          <w:spacing w:val="-6"/>
          <w:sz w:val="22"/>
          <w:szCs w:val="22"/>
        </w:rPr>
      </w:pPr>
    </w:p>
    <w:p w14:paraId="73F994E0" w14:textId="77777777" w:rsidR="00C34783" w:rsidRPr="001E101B" w:rsidRDefault="00C34783" w:rsidP="008926B8">
      <w:pPr>
        <w:suppressAutoHyphens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1E101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</w:t>
      </w:r>
      <w:r w:rsidR="004C39C0" w:rsidRPr="001E101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ยกเว้น</w:t>
      </w:r>
      <w:r w:rsidRPr="001E101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ในกรณีที่มี</w:t>
      </w:r>
      <w:r w:rsidR="004C39C0" w:rsidRPr="001E101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</w:t>
      </w:r>
    </w:p>
    <w:p w14:paraId="48D14AF0" w14:textId="77777777" w:rsidR="006F2D76" w:rsidRPr="001E101B" w:rsidRDefault="006F2D76" w:rsidP="008926B8">
      <w:pPr>
        <w:suppressAutoHyphens/>
        <w:ind w:left="540"/>
        <w:jc w:val="thaiDistribute"/>
        <w:rPr>
          <w:rFonts w:ascii="Browallia New" w:eastAsia="Arial Unicode MS" w:hAnsi="Browallia New" w:cs="Browallia New"/>
          <w:spacing w:val="-6"/>
          <w:sz w:val="22"/>
          <w:szCs w:val="22"/>
        </w:rPr>
      </w:pPr>
    </w:p>
    <w:p w14:paraId="2034B2E1" w14:textId="77777777" w:rsidR="006F2D76" w:rsidRPr="001E101B" w:rsidRDefault="006F2D76" w:rsidP="008926B8">
      <w:pPr>
        <w:suppressAutoHyphens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1E101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กลุ่มกิจการใช้วิธีอย่างง่าย </w:t>
      </w:r>
      <w:r w:rsidRPr="001E101B">
        <w:rPr>
          <w:rFonts w:ascii="Browallia New" w:eastAsia="Arial Unicode MS" w:hAnsi="Browallia New" w:cs="Browallia New"/>
          <w:spacing w:val="-6"/>
          <w:sz w:val="26"/>
          <w:szCs w:val="26"/>
        </w:rPr>
        <w:t>(Simplified approach)</w:t>
      </w:r>
      <w:r w:rsidR="004531D8" w:rsidRPr="001E101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4531D8" w:rsidRPr="001E101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ในการรับรู้การด้อยค่าตามประมาณการผลขาดทุนด้านเครดิตที่คาดว่าจะเกิดขึ้น ตลอดอายุลูกหนี้ตั้งแต่วันที่กลุ่มกิจการเริ่มรับรู้ลูกหนี้</w:t>
      </w:r>
    </w:p>
    <w:p w14:paraId="20BF257A" w14:textId="77777777" w:rsidR="004531D8" w:rsidRPr="001E101B" w:rsidRDefault="004531D8" w:rsidP="008926B8">
      <w:pPr>
        <w:suppressAutoHyphens/>
        <w:ind w:left="540"/>
        <w:jc w:val="thaiDistribute"/>
        <w:rPr>
          <w:rFonts w:ascii="Browallia New" w:eastAsia="Arial Unicode MS" w:hAnsi="Browallia New" w:cs="Browallia New"/>
          <w:spacing w:val="-6"/>
          <w:sz w:val="22"/>
          <w:szCs w:val="22"/>
          <w:lang w:val="en-GB"/>
        </w:rPr>
      </w:pPr>
    </w:p>
    <w:p w14:paraId="600D7496" w14:textId="592929EF" w:rsidR="004531D8" w:rsidRPr="001E101B" w:rsidRDefault="004531D8" w:rsidP="008926B8">
      <w:pPr>
        <w:suppressAutoHyphens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1E101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</w:t>
      </w:r>
      <w:r w:rsidR="002D1F76" w:rsidRPr="001E101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br/>
      </w:r>
      <w:r w:rsidRPr="001E101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469450BF" w14:textId="68DE4DF5" w:rsidR="004C39C0" w:rsidRPr="001E101B" w:rsidRDefault="002D1F76" w:rsidP="0071318F">
      <w:pPr>
        <w:suppressAutoHyphens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1E101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br w:type="page"/>
      </w:r>
    </w:p>
    <w:p w14:paraId="42EA937E" w14:textId="11AD2D9C" w:rsidR="00C34783" w:rsidRPr="001E101B" w:rsidRDefault="00552E4A" w:rsidP="00BF20CF">
      <w:pPr>
        <w:pStyle w:val="Heading2"/>
        <w:tabs>
          <w:tab w:val="left" w:pos="540"/>
        </w:tabs>
        <w:ind w:firstLine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7" w:name="_Toc311790764"/>
      <w:bookmarkStart w:id="8" w:name="_Toc494360321"/>
      <w:r w:rsidRPr="00552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34783" w:rsidRPr="001E10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552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34783" w:rsidRPr="001E10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bookmarkEnd w:id="7"/>
      <w:bookmarkEnd w:id="8"/>
      <w:r w:rsidR="00C34783" w:rsidRPr="001E10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สินค้าคงเหลือ</w:t>
      </w:r>
    </w:p>
    <w:p w14:paraId="3C291606" w14:textId="77777777" w:rsidR="00C34783" w:rsidRPr="001E101B" w:rsidRDefault="00C34783" w:rsidP="008926B8">
      <w:pPr>
        <w:pStyle w:val="Header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F3EC870" w14:textId="77777777" w:rsidR="00C34783" w:rsidRPr="001E101B" w:rsidRDefault="00C34783" w:rsidP="008926B8">
      <w:pPr>
        <w:ind w:left="53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101B">
        <w:rPr>
          <w:rFonts w:ascii="Browallia New" w:eastAsia="Arial Unicode MS" w:hAnsi="Browallia New" w:cs="Browallia New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769C2582" w14:textId="77777777" w:rsidR="00C34783" w:rsidRPr="001E101B" w:rsidRDefault="00C34783" w:rsidP="008926B8">
      <w:pPr>
        <w:pStyle w:val="Header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F57EE9A" w14:textId="77777777" w:rsidR="00C34783" w:rsidRPr="001E101B" w:rsidRDefault="00C34783" w:rsidP="008926B8">
      <w:pPr>
        <w:ind w:left="53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101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ราคาทุนของสินค้าคำนวณโดยวิธีถัวเฉลี่ยถ่วงน้ำหนัก ต้นทุนของวัตถุดิบประกอบด้วยราคาซื้อและค่าใช้จ่ายที่เกี่ยวข้องโดยตรง</w:t>
      </w:r>
      <w:r w:rsidRPr="001E101B">
        <w:rPr>
          <w:rFonts w:ascii="Browallia New" w:eastAsia="Arial Unicode MS" w:hAnsi="Browallia New" w:cs="Browallia New"/>
          <w:sz w:val="26"/>
          <w:szCs w:val="26"/>
          <w:cs/>
        </w:rPr>
        <w:t>กับการซื้อ เช่น ค่าอากรขาเข้าและค่าขนส่ง หักด้วยส่วนลดที่เกี่ยวข้องทั้งหมด</w:t>
      </w:r>
    </w:p>
    <w:p w14:paraId="4B6965E2" w14:textId="77777777" w:rsidR="00BF20CF" w:rsidRPr="001E101B" w:rsidRDefault="00BF20CF" w:rsidP="008926B8">
      <w:pPr>
        <w:ind w:left="53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766412" w14:textId="1C2FD1C2" w:rsidR="009E3B92" w:rsidRPr="001E101B" w:rsidRDefault="00552E4A" w:rsidP="00CC420D">
      <w:pPr>
        <w:pStyle w:val="Heading2"/>
        <w:tabs>
          <w:tab w:val="left" w:pos="540"/>
        </w:tabs>
        <w:ind w:firstLine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52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651212" w:rsidRPr="001E10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552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651212" w:rsidRPr="001E10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9E3B92" w:rsidRPr="001E10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</w:t>
      </w:r>
    </w:p>
    <w:p w14:paraId="49E9DFA1" w14:textId="77777777" w:rsidR="00CC420D" w:rsidRPr="001E101B" w:rsidRDefault="00CC420D" w:rsidP="00DA7B58">
      <w:pPr>
        <w:ind w:left="53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34FC34" w14:textId="77777777" w:rsidR="009E3B92" w:rsidRPr="001E101B" w:rsidRDefault="002D1F76" w:rsidP="002D1F76">
      <w:pPr>
        <w:pStyle w:val="Heading2"/>
        <w:ind w:left="108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E101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1E101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9E3B92" w:rsidRPr="001E101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การจัดประเภท</w:t>
      </w:r>
    </w:p>
    <w:p w14:paraId="07BC3322" w14:textId="77777777" w:rsidR="009E3B92" w:rsidRPr="001E101B" w:rsidRDefault="009E3B92" w:rsidP="00BF20CF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5A024377" w14:textId="77777777" w:rsidR="009E3B92" w:rsidRPr="001E101B" w:rsidRDefault="009E3B92" w:rsidP="00BF20C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E10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1E101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(SPPI) </w:t>
      </w:r>
      <w:r w:rsidRPr="001E10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หรือไม่ ดังนี้</w:t>
      </w:r>
    </w:p>
    <w:p w14:paraId="23E31B34" w14:textId="77777777" w:rsidR="00BF20CF" w:rsidRPr="001E101B" w:rsidRDefault="00BF20CF" w:rsidP="00BF20C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A974DBD" w14:textId="77777777" w:rsidR="009E3B92" w:rsidRPr="001E101B" w:rsidRDefault="009E3B92" w:rsidP="00BF20CF">
      <w:pPr>
        <w:pStyle w:val="Style1"/>
        <w:numPr>
          <w:ilvl w:val="0"/>
          <w:numId w:val="16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1E101B">
        <w:rPr>
          <w:rFonts w:eastAsia="Arial Unicode MS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798E402C" w14:textId="77777777" w:rsidR="009E3B92" w:rsidRPr="001E101B" w:rsidRDefault="009E3B92" w:rsidP="00BF20CF">
      <w:pPr>
        <w:pStyle w:val="Style1"/>
        <w:numPr>
          <w:ilvl w:val="0"/>
          <w:numId w:val="16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1E101B">
        <w:rPr>
          <w:rFonts w:eastAsia="Arial Unicode MS"/>
          <w:cs/>
        </w:rPr>
        <w:t>รายการที่วัดมูลค่าด้วยราคาทุนตัดจำหน่าย</w:t>
      </w:r>
    </w:p>
    <w:p w14:paraId="6140C321" w14:textId="77777777" w:rsidR="009E3B92" w:rsidRPr="001E101B" w:rsidRDefault="009E3B92" w:rsidP="00BF20CF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0C8ABF9A" w14:textId="77777777" w:rsidR="009E3B92" w:rsidRPr="001E101B" w:rsidRDefault="009E3B92" w:rsidP="00BF20CF">
      <w:pPr>
        <w:pStyle w:val="Style1"/>
        <w:ind w:left="1080" w:firstLine="0"/>
        <w:jc w:val="thaiDistribute"/>
        <w:rPr>
          <w:rFonts w:eastAsia="Arial Unicode MS"/>
        </w:rPr>
      </w:pPr>
      <w:r w:rsidRPr="001E101B">
        <w:rPr>
          <w:rFonts w:eastAsia="Arial Unicode MS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41E53F07" w14:textId="77777777" w:rsidR="006C656E" w:rsidRPr="001E101B" w:rsidRDefault="006C656E" w:rsidP="00321C5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2AFBF58" w14:textId="77777777" w:rsidR="009E3B92" w:rsidRPr="001E101B" w:rsidRDefault="002D1F76" w:rsidP="002D1F76">
      <w:pPr>
        <w:pStyle w:val="Heading2"/>
        <w:ind w:left="108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E101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1E101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9E3B92" w:rsidRPr="001E101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การรับรู้รายการและการตัดรายการ</w:t>
      </w:r>
    </w:p>
    <w:p w14:paraId="7B4C579A" w14:textId="77777777" w:rsidR="009E3B92" w:rsidRPr="001E101B" w:rsidRDefault="009E3B92" w:rsidP="008926B8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62C4BF6B" w14:textId="26CA6D4F" w:rsidR="009E3B92" w:rsidRPr="001E101B" w:rsidRDefault="009E3B92" w:rsidP="008926B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E10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1E101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E10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กลุ่มกิจการจะรับรู้รายการ</w:t>
      </w:r>
      <w:r w:rsidRPr="001E101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E10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ณ</w:t>
      </w:r>
      <w:r w:rsidRPr="001E101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E10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วันที่ทำรายการค้า</w:t>
      </w:r>
      <w:r w:rsidRPr="001E101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E10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</w:t>
      </w:r>
      <w:r w:rsidRPr="001E101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วันที่กลุ่มกิจการเข้าทำรายการซื้อหรือขายสินทรัพย์นั้น</w:t>
      </w:r>
      <w:r w:rsidRPr="001E101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1E101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โดยกลุ่มกิจการจะตัดรายการสินทรัพย์ทางการเงินออกเมื่อสิทธิ</w:t>
      </w:r>
      <w:r w:rsidRPr="001E10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30F04A22" w14:textId="79A325B6" w:rsidR="00321C5D" w:rsidRPr="001E101B" w:rsidRDefault="00321C5D" w:rsidP="0071318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D58C12A" w14:textId="77777777" w:rsidR="009E3B92" w:rsidRPr="001E101B" w:rsidRDefault="002D1F76" w:rsidP="002D1F76">
      <w:pPr>
        <w:pStyle w:val="Heading2"/>
        <w:ind w:left="108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E101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ค)</w:t>
      </w:r>
      <w:r w:rsidRPr="001E101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9E3B92" w:rsidRPr="001E101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การวัดมูลค่า</w:t>
      </w:r>
    </w:p>
    <w:p w14:paraId="20F70E53" w14:textId="77777777" w:rsidR="009E3B92" w:rsidRPr="001E101B" w:rsidRDefault="009E3B92" w:rsidP="008926B8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40ED441E" w14:textId="54DEE49E" w:rsidR="009E3B92" w:rsidRPr="001E101B" w:rsidRDefault="009E3B92" w:rsidP="008926B8">
      <w:pPr>
        <w:pStyle w:val="Style1"/>
        <w:ind w:left="1080" w:firstLine="0"/>
        <w:jc w:val="thaiDistribute"/>
        <w:rPr>
          <w:rFonts w:eastAsia="Arial Unicode MS"/>
        </w:rPr>
      </w:pPr>
      <w:r w:rsidRPr="001E101B">
        <w:rPr>
          <w:rFonts w:eastAsia="Arial Unicode MS"/>
          <w:spacing w:val="-4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</w:t>
      </w:r>
      <w:r w:rsidRPr="001E101B">
        <w:rPr>
          <w:rFonts w:eastAsia="Arial Unicode MS"/>
          <w:cs/>
        </w:rPr>
        <w:t>ซึ่งเกี่ยวข้องโดยตรงกับการได้มาซึ่งสินทรัพย์นั้น</w:t>
      </w:r>
      <w:r w:rsidRPr="001E101B">
        <w:rPr>
          <w:rFonts w:eastAsia="Arial Unicode MS"/>
        </w:rPr>
        <w:t xml:space="preserve"> </w:t>
      </w:r>
      <w:r w:rsidRPr="001E101B">
        <w:rPr>
          <w:rFonts w:eastAsia="Arial Unicode MS"/>
          <w:cs/>
        </w:rPr>
        <w:t xml:space="preserve">สำหรับสินทรัพย์ทางการเงินที่วัดมูลค่าด้วย </w:t>
      </w:r>
      <w:r w:rsidRPr="001E101B">
        <w:rPr>
          <w:rFonts w:eastAsia="Arial Unicode MS"/>
        </w:rPr>
        <w:t xml:space="preserve">FVPL </w:t>
      </w:r>
      <w:r w:rsidRPr="001E101B">
        <w:rPr>
          <w:rFonts w:eastAsia="Arial Unicode MS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695B150D" w14:textId="77777777" w:rsidR="009E3B92" w:rsidRPr="001E101B" w:rsidRDefault="009E3B92" w:rsidP="008926B8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664391FA" w14:textId="3ED0371B" w:rsidR="00BF20CF" w:rsidRPr="001E101B" w:rsidRDefault="009E3B92" w:rsidP="006308AC">
      <w:pPr>
        <w:pStyle w:val="Style1"/>
        <w:ind w:left="1080" w:firstLine="0"/>
        <w:jc w:val="thaiDistribute"/>
        <w:rPr>
          <w:rFonts w:eastAsia="Arial Unicode MS"/>
        </w:rPr>
      </w:pPr>
      <w:r w:rsidRPr="001E101B">
        <w:rPr>
          <w:rFonts w:eastAsia="Arial Unicode MS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</w:t>
      </w:r>
      <w:r w:rsidR="00762736" w:rsidRPr="001E101B">
        <w:rPr>
          <w:rFonts w:eastAsia="Arial Unicode MS"/>
        </w:rPr>
        <w:br/>
      </w:r>
      <w:r w:rsidRPr="001E101B">
        <w:rPr>
          <w:rFonts w:eastAsia="Arial Unicode MS"/>
          <w:cs/>
        </w:rPr>
        <w:t xml:space="preserve">เข้าเงื่อนไขของการเป็นเงินต้นและดอกเบี้ย </w:t>
      </w:r>
      <w:r w:rsidRPr="001E101B">
        <w:rPr>
          <w:rFonts w:eastAsia="Arial Unicode MS"/>
        </w:rPr>
        <w:t xml:space="preserve">(SPPI) </w:t>
      </w:r>
      <w:r w:rsidRPr="001E101B">
        <w:rPr>
          <w:rFonts w:eastAsia="Arial Unicode MS"/>
          <w:cs/>
        </w:rPr>
        <w:t>หรือไม่</w:t>
      </w:r>
    </w:p>
    <w:p w14:paraId="55AEAFEB" w14:textId="77777777" w:rsidR="0071318F" w:rsidRPr="001E101B" w:rsidRDefault="0071318F" w:rsidP="002D1F76">
      <w:pPr>
        <w:pStyle w:val="Heading2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E10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50C5E9CC" w14:textId="004E44B6" w:rsidR="009E3B92" w:rsidRPr="001E101B" w:rsidRDefault="002D1F76" w:rsidP="002D1F76">
      <w:pPr>
        <w:pStyle w:val="Heading2"/>
        <w:ind w:left="108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E101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ง)</w:t>
      </w:r>
      <w:r w:rsidR="00BF20CF" w:rsidRPr="001E101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9E3B92" w:rsidRPr="001E101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ตราสารหนี้</w:t>
      </w:r>
    </w:p>
    <w:p w14:paraId="53A721F5" w14:textId="77777777" w:rsidR="009E3B92" w:rsidRPr="001E101B" w:rsidRDefault="009E3B92" w:rsidP="008926B8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4DCE8E97" w14:textId="38AB9B58" w:rsidR="009E3B92" w:rsidRPr="001E101B" w:rsidRDefault="009E3B92" w:rsidP="008926B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E10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1E101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E10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และลักษณะของกระแสเงินสดตามสัญญาของสินทรัพย์ทางการเงิน</w:t>
      </w:r>
      <w:r w:rsidRPr="001E101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E10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การวัดมูลค่าสินทรัพย์ทางการเงินประเภทตราสารหนี้สามารถแบ่งได้เป็น</w:t>
      </w:r>
      <w:r w:rsidRPr="001E101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52E4A" w:rsidRPr="00552E4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1E101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E10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ประเภทดังนี้</w:t>
      </w:r>
    </w:p>
    <w:p w14:paraId="084127DA" w14:textId="77777777" w:rsidR="009E3B92" w:rsidRPr="001E101B" w:rsidRDefault="009E3B92" w:rsidP="008926B8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6A28660" w14:textId="77777777" w:rsidR="009E3B92" w:rsidRPr="001E101B" w:rsidRDefault="009E3B92" w:rsidP="005C7CC7">
      <w:pPr>
        <w:numPr>
          <w:ilvl w:val="0"/>
          <w:numId w:val="18"/>
        </w:numPr>
        <w:tabs>
          <w:tab w:val="left" w:pos="1440"/>
        </w:tabs>
        <w:overflowPunct/>
        <w:autoSpaceDE/>
        <w:autoSpaceDN/>
        <w:adjustRightInd/>
        <w:ind w:left="1440"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1E101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ราคาทุนตัดจำหน่าย</w:t>
      </w:r>
      <w:r w:rsidRPr="001E101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116C27" w:rsidRPr="001E101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-</w:t>
      </w:r>
      <w:r w:rsidRPr="001E101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1E101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1E10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เงินต้นและ</w:t>
      </w:r>
      <w:r w:rsidRPr="001E101B">
        <w:rPr>
          <w:rFonts w:ascii="Browallia New" w:hAnsi="Browallia New" w:cs="Browallia New"/>
          <w:sz w:val="26"/>
          <w:szCs w:val="26"/>
          <w:cs/>
          <w:lang w:val="en-GB"/>
        </w:rPr>
        <w:t>ดอกเบี้ยเท่านั้น</w:t>
      </w:r>
      <w:r w:rsidRPr="001E10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E101B">
        <w:rPr>
          <w:rFonts w:ascii="Browallia New" w:hAnsi="Browallia New" w:cs="Browallia New"/>
          <w:sz w:val="26"/>
          <w:szCs w:val="26"/>
          <w:cs/>
          <w:lang w:val="en-GB"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</w:t>
      </w:r>
      <w:r w:rsidR="00D77EF4" w:rsidRPr="001E101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1E101B">
        <w:rPr>
          <w:rFonts w:ascii="Browallia New" w:hAnsi="Browallia New" w:cs="Browallia New"/>
          <w:sz w:val="26"/>
          <w:szCs w:val="26"/>
          <w:cs/>
          <w:lang w:val="en-GB"/>
        </w:rPr>
        <w:t>กำไรหรือขาดทุนที่เกิดขึ้นจากการตัดรายการจะรับรู้โดยตรงในกำไรหรือขาดทุน</w:t>
      </w:r>
      <w:r w:rsidRPr="001E10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E101B">
        <w:rPr>
          <w:rFonts w:ascii="Browallia New" w:hAnsi="Browallia New" w:cs="Browallia New"/>
          <w:sz w:val="26"/>
          <w:szCs w:val="26"/>
          <w:cs/>
          <w:lang w:val="en-GB"/>
        </w:rPr>
        <w:t>และแสดงรายการในกำไร</w:t>
      </w:r>
      <w:r w:rsidR="00AC619E" w:rsidRPr="001E101B">
        <w:rPr>
          <w:rFonts w:ascii="Browallia New" w:hAnsi="Browallia New" w:cs="Browallia New"/>
          <w:sz w:val="26"/>
          <w:szCs w:val="26"/>
          <w:cs/>
          <w:lang w:val="en-GB"/>
        </w:rPr>
        <w:t>หรือ</w:t>
      </w:r>
      <w:r w:rsidRPr="001E101B">
        <w:rPr>
          <w:rFonts w:ascii="Browallia New" w:hAnsi="Browallia New" w:cs="Browallia New"/>
          <w:sz w:val="26"/>
          <w:szCs w:val="26"/>
          <w:cs/>
          <w:lang w:val="en-GB"/>
        </w:rPr>
        <w:t>ขาดทุนอื่นพร้อมกับกำไรขาดทุนจากอัตราแลกเปลี่ยน รายการขาดทุนจากการด้อยค่าแสดงเป็นรายการแยกต่างหากใน</w:t>
      </w:r>
      <w:r w:rsidR="00377832" w:rsidRPr="001E101B">
        <w:rPr>
          <w:rFonts w:ascii="Browallia New" w:hAnsi="Browallia New" w:cs="Browallia New"/>
          <w:sz w:val="26"/>
          <w:szCs w:val="26"/>
          <w:cs/>
          <w:lang w:val="en-GB"/>
        </w:rPr>
        <w:t>งบกำไรขาดทุนเบ็ดเสร็จ</w:t>
      </w:r>
    </w:p>
    <w:p w14:paraId="6409E2D8" w14:textId="77777777" w:rsidR="00BF20CF" w:rsidRPr="001E101B" w:rsidRDefault="00BF20CF" w:rsidP="00762736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A506DBB" w14:textId="77777777" w:rsidR="009E3B92" w:rsidRPr="001E101B" w:rsidRDefault="002D1F76" w:rsidP="002D1F76">
      <w:pPr>
        <w:pStyle w:val="Heading2"/>
        <w:ind w:left="108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E101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จ)</w:t>
      </w:r>
      <w:r w:rsidRPr="001E101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9E3B92" w:rsidRPr="001E101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การด้อยค่า</w:t>
      </w:r>
    </w:p>
    <w:p w14:paraId="2A8E830A" w14:textId="77777777" w:rsidR="00BF20CF" w:rsidRPr="001E101B" w:rsidRDefault="00BF20CF" w:rsidP="00BF20C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845E3E2" w14:textId="5781894E" w:rsidR="009E3B92" w:rsidRPr="001E101B" w:rsidRDefault="00047FE6" w:rsidP="00BF20C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101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กลุ่มกิจการใช้วิธีอย่างง่าย (</w:t>
      </w:r>
      <w:r w:rsidRPr="001E101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Simplified approach) </w:t>
      </w:r>
      <w:r w:rsidRPr="001E101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ตาม </w:t>
      </w:r>
      <w:r w:rsidRPr="001E101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TFRS </w:t>
      </w:r>
      <w:r w:rsidR="00552E4A" w:rsidRPr="00552E4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Pr="001E101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1E101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ในการรับรู้การด้อยค่าของลูกหนี้การค้าตามประมาณการ</w:t>
      </w:r>
      <w:r w:rsidRPr="001E10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ผลขาดทุนด้านเครดิต</w:t>
      </w:r>
      <w:r w:rsidR="00B41F8A" w:rsidRPr="001E10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ที่คาดว่าจะเกิดขึ้น</w:t>
      </w:r>
      <w:r w:rsidRPr="001E10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ตลอดอายุของสินทรัพย์ดังกล่าวตั้งแต่วันที่กลุ่มกิจการเริ่มรับรู้ลูกหนี้การค้า</w:t>
      </w:r>
    </w:p>
    <w:p w14:paraId="2820FC23" w14:textId="147598A5" w:rsidR="006A225C" w:rsidRPr="001E101B" w:rsidRDefault="006A225C" w:rsidP="00BF20C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D05B806" w14:textId="5C90702A" w:rsidR="006B4F67" w:rsidRPr="001E101B" w:rsidRDefault="006A225C" w:rsidP="006B4F6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101B">
        <w:rPr>
          <w:rFonts w:ascii="Browallia New" w:eastAsia="Arial Unicode MS" w:hAnsi="Browallia New" w:cs="Browallia New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และสินทรัพย์ที่เกิดจากสัญญา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</w:t>
      </w:r>
      <w:r w:rsidR="00762736" w:rsidRPr="001E101B">
        <w:rPr>
          <w:rFonts w:ascii="Browallia New" w:eastAsia="Arial Unicode MS" w:hAnsi="Browallia New" w:cs="Browallia New"/>
          <w:sz w:val="26"/>
          <w:szCs w:val="26"/>
        </w:rPr>
        <w:br/>
      </w:r>
      <w:r w:rsidRPr="001E101B">
        <w:rPr>
          <w:rFonts w:ascii="Browallia New" w:eastAsia="Arial Unicode MS" w:hAnsi="Browallia New" w:cs="Browallia New"/>
          <w:sz w:val="26"/>
          <w:szCs w:val="26"/>
          <w:cs/>
        </w:rPr>
        <w:t>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5270553F" w14:textId="3A834115" w:rsidR="006B4F67" w:rsidRPr="001E101B" w:rsidRDefault="006B4F67" w:rsidP="006B4F6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648B62" w14:textId="28FBBD0D" w:rsidR="006B4F67" w:rsidRPr="001E101B" w:rsidRDefault="006B4F67" w:rsidP="006B4F6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101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กลุ่มกิจการพิจารณาผลขาดทุน</w:t>
      </w:r>
      <w:r w:rsidR="008D6E7F" w:rsidRPr="001E101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ด้าน</w:t>
      </w:r>
      <w:r w:rsidRPr="001E101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เครดิตที่คาดว่าจะเกิดขึ้นกับเงินลงทุนในตราสารหนี้ที่วัดมูลค่าด้วยราคาทุนตัดจำหน่าย</w:t>
      </w:r>
      <w:r w:rsidRPr="001E101B">
        <w:rPr>
          <w:rFonts w:ascii="Browallia New" w:eastAsia="Arial Unicode MS" w:hAnsi="Browallia New" w:cs="Browallia New"/>
          <w:sz w:val="26"/>
          <w:szCs w:val="26"/>
          <w:cs/>
        </w:rPr>
        <w:t xml:space="preserve"> ความเสี่ยงด้านเครดิตทีเพิ่มขึ้นอย่างมีนัยสำคัญจะส่งผลกระทบต่อวิธีการด้อยค่าที่นำมาปฏิบัติใช้</w:t>
      </w:r>
    </w:p>
    <w:p w14:paraId="2BAB1C7D" w14:textId="77777777" w:rsidR="006B4F67" w:rsidRPr="001E101B" w:rsidRDefault="006B4F67" w:rsidP="00BF20C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9D9087" w14:textId="253C440E" w:rsidR="00586174" w:rsidRPr="001E101B" w:rsidRDefault="00586174" w:rsidP="00BF20C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E10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1E101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FVOCI </w:t>
      </w:r>
      <w:r w:rsidRPr="001E10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กลุ่มกิจการใช้วิธีการทั่วไป (</w:t>
      </w:r>
      <w:r w:rsidRPr="001E101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General approach) </w:t>
      </w:r>
      <w:r w:rsidRPr="001E10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ตาม </w:t>
      </w:r>
      <w:r w:rsidRPr="001E101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552E4A" w:rsidRPr="00552E4A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1E10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</w:t>
      </w:r>
      <w:r w:rsidR="00F6196C" w:rsidRPr="001E101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1E10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ที่คาดว่าจะเกิดขึ้นภายใน </w:t>
      </w:r>
      <w:r w:rsidR="00552E4A" w:rsidRPr="00552E4A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1E10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08280413" w14:textId="0514C6A1" w:rsidR="00016A41" w:rsidRPr="001E101B" w:rsidRDefault="00016A41" w:rsidP="00006F4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864BBD1" w14:textId="24113641" w:rsidR="00586174" w:rsidRPr="001E101B" w:rsidRDefault="00586174" w:rsidP="00006F4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E101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ทุกสิ้นรอบระยะเวลารายงานว่ามีการเพิ่มขึ้น</w:t>
      </w:r>
      <w:r w:rsidRPr="001E10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</w:t>
      </w:r>
      <w:r w:rsidR="00444B02" w:rsidRPr="001E101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1E10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61030FE7" w14:textId="4D860056" w:rsidR="00613DD0" w:rsidRPr="001E101B" w:rsidRDefault="00613DD0" w:rsidP="00006F4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952B27" w14:textId="6E54A6B1" w:rsidR="00613DD0" w:rsidRPr="001E101B" w:rsidRDefault="00613DD0" w:rsidP="00613DD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E10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762736" w:rsidRPr="001E101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1E10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</w:t>
      </w:r>
      <w:r w:rsidR="00762736" w:rsidRPr="001E101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1E10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</w:t>
      </w:r>
      <w:r w:rsidR="00762736" w:rsidRPr="001E101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1E10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04BFB189" w14:textId="77777777" w:rsidR="00613DD0" w:rsidRPr="001E101B" w:rsidRDefault="00613DD0" w:rsidP="00613DD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E10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23A5C574" w14:textId="2D508309" w:rsidR="00613DD0" w:rsidRPr="001E101B" w:rsidRDefault="00613DD0" w:rsidP="00444B02">
      <w:pPr>
        <w:ind w:left="144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E10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2994A86B" w14:textId="0226D984" w:rsidR="00613DD0" w:rsidRPr="001E101B" w:rsidRDefault="00613DD0" w:rsidP="00444B02">
      <w:pPr>
        <w:numPr>
          <w:ilvl w:val="0"/>
          <w:numId w:val="39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E10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จำนวนเงินที่</w:t>
      </w:r>
      <w:r w:rsidR="008D6E7F" w:rsidRPr="001E10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</w:t>
      </w:r>
      <w:r w:rsidRPr="001E10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าดว่าจะไม่ได้รับถ่วงน้ำหนักตามประมาณการความน่าจะเป็น</w:t>
      </w:r>
    </w:p>
    <w:p w14:paraId="470DC9F7" w14:textId="53B9BD17" w:rsidR="00613DD0" w:rsidRPr="001E101B" w:rsidRDefault="00613DD0" w:rsidP="00444B02">
      <w:pPr>
        <w:numPr>
          <w:ilvl w:val="0"/>
          <w:numId w:val="39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E10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มูลค่าเงินตามเวลา</w:t>
      </w:r>
      <w:r w:rsidR="00B6690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6690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</w:t>
      </w:r>
    </w:p>
    <w:p w14:paraId="28C7C0E7" w14:textId="6D9B0FFA" w:rsidR="00613DD0" w:rsidRPr="001E101B" w:rsidRDefault="00613DD0" w:rsidP="00444B02">
      <w:pPr>
        <w:numPr>
          <w:ilvl w:val="0"/>
          <w:numId w:val="39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E10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ข้อมูลสนับสนุนและความสมเหตุสมผล ณ วันที่รายงานเกี่ยวกับประสบการณ์ในอดีต สภาพการณ์ในปัจจุบันและการคาดการณ์ไปในอนาคต</w:t>
      </w:r>
    </w:p>
    <w:p w14:paraId="14FAD5E6" w14:textId="77777777" w:rsidR="00016A41" w:rsidRPr="001E101B" w:rsidRDefault="00016A41" w:rsidP="00444B02">
      <w:pPr>
        <w:ind w:left="144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F1F4BA3" w14:textId="77777777" w:rsidR="00613DD0" w:rsidRPr="001E101B" w:rsidRDefault="00F32705" w:rsidP="00006F4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E101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ผลขาดทุนและการกลับรายการผลขาดทุนจากการด้อยค่าบันทึกในกำไรหรือขาดทุนและแสดงรวมอยู่ในรายการค่าใช้จ่าย</w:t>
      </w:r>
      <w:r w:rsidRPr="001E10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ในการบริหาร</w:t>
      </w:r>
    </w:p>
    <w:p w14:paraId="7CD15E6B" w14:textId="3132628D" w:rsidR="00047FE6" w:rsidRPr="001E101B" w:rsidRDefault="00047FE6" w:rsidP="00613DD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70478174" w14:textId="2669E81B" w:rsidR="00651212" w:rsidRPr="001E101B" w:rsidRDefault="00552E4A" w:rsidP="00444B02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52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334177" w:rsidRPr="001E10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552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334177" w:rsidRPr="001E10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334177" w:rsidRPr="001E10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651212" w:rsidRPr="001E101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ที่ดิน อาคาร และอุปกรณ์</w:t>
      </w:r>
    </w:p>
    <w:p w14:paraId="023E335C" w14:textId="77777777" w:rsidR="00651212" w:rsidRPr="001E101B" w:rsidRDefault="00651212" w:rsidP="008926B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744F969" w14:textId="636C5AF4" w:rsidR="0024567B" w:rsidRPr="001E101B" w:rsidRDefault="000F70D6" w:rsidP="008926B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ที่ดินรับรู้ด้วยมูลค่ายุติธรรม ซึ่งมูลค่ายุติธรรมนั้นมาจากการประเมินโดยผู้ประเมินราคาอิสระภายนอก โดยจะมีการทบทวน</w:t>
      </w:r>
      <w:r w:rsidR="00116C27" w:rsidRPr="001E101B">
        <w:rPr>
          <w:rFonts w:ascii="Browallia New" w:hAnsi="Browallia New" w:cs="Browallia New"/>
          <w:color w:val="000000"/>
          <w:sz w:val="26"/>
          <w:szCs w:val="26"/>
        </w:rPr>
        <w:br/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การประเมินอย่างสม่ำเสมอทุก ๆ 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1E101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ปีเป็นอย่างน้อย</w:t>
      </w:r>
    </w:p>
    <w:p w14:paraId="1C20F256" w14:textId="77777777" w:rsidR="001B7B1D" w:rsidRPr="001E101B" w:rsidRDefault="001B7B1D" w:rsidP="008926B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6FD98C5" w14:textId="2E71ED9E" w:rsidR="001B7B1D" w:rsidRPr="001E101B" w:rsidRDefault="001B7B1D" w:rsidP="008926B8">
      <w:pPr>
        <w:ind w:left="5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การตีราคาที่ดินที่ทำให้มูลค่าตามบัญชีเพิ่มขึ้นจะรับรู้ในกำไรขาดทุนเบ็ดเสร็จอื่นและจะแสดงอยู่ภายใต้</w:t>
      </w:r>
      <w:r w:rsidR="00B6690B">
        <w:rPr>
          <w:rFonts w:ascii="Browallia New" w:hAnsi="Browallia New" w:cs="Browallia New" w:hint="cs"/>
          <w:color w:val="000000"/>
          <w:sz w:val="26"/>
          <w:szCs w:val="26"/>
          <w:cs/>
        </w:rPr>
        <w:t>องค์ประกอบอื่นของ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ส่วนของเจ้าของ และหากมูลค่าของส่วนที่เคยตีราคาเพิ่มนั้นลดลง ส่วนที่ลดลงจากการตีราคาใหม่</w:t>
      </w:r>
      <w:r w:rsidRPr="001E101B">
        <w:rPr>
          <w:rFonts w:ascii="Browallia New" w:hAnsi="Browallia New" w:cs="Browallia New"/>
          <w:color w:val="000000"/>
          <w:spacing w:val="-3"/>
          <w:sz w:val="26"/>
          <w:szCs w:val="26"/>
          <w:cs/>
        </w:rPr>
        <w:t>จะรับรู้ในกำไรขาดทุนเบ็ดเสร็จอื่นและรับรู้ลดผลสะสมในส่วนของเจ้าของเท่ากับผลสะสมของราคาที่ตีเพิ่มที่ได้รับรู้ไว้ ส่วนที่ลดลง</w:t>
      </w:r>
      <w:r w:rsidRPr="001E101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ที่เหลือจะบันทึกไปยังกำไรหรือขาดทุน</w:t>
      </w:r>
    </w:p>
    <w:p w14:paraId="39DA9B01" w14:textId="77777777" w:rsidR="00116C27" w:rsidRPr="001E101B" w:rsidRDefault="00116C27" w:rsidP="008926B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2793C40" w14:textId="77777777" w:rsidR="00651212" w:rsidRPr="001E101B" w:rsidRDefault="00651212" w:rsidP="008926B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อาคารและอุปกรณ์อื่น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</w:t>
      </w:r>
    </w:p>
    <w:p w14:paraId="50091048" w14:textId="77777777" w:rsidR="00870EDD" w:rsidRPr="001E101B" w:rsidRDefault="00870EDD" w:rsidP="008926B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6C27A5E" w14:textId="77777777" w:rsidR="00870EDD" w:rsidRPr="001E101B" w:rsidRDefault="00870EDD" w:rsidP="008926B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br/>
        <w:t>ในอนาคต มูลค่าตามบัญชีของชิ้นส่วนที่ถูกเปลี่ยนแทนจะถูกตัดรายการออกไป</w:t>
      </w:r>
    </w:p>
    <w:p w14:paraId="6DDD2450" w14:textId="77777777" w:rsidR="00870EDD" w:rsidRPr="001E101B" w:rsidRDefault="00870EDD" w:rsidP="008926B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7C70BCB" w14:textId="77777777" w:rsidR="00870EDD" w:rsidRPr="001E101B" w:rsidRDefault="00870EDD" w:rsidP="008926B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บริษัทจะรับรู้ต้นทุนค่าซ่อมแซมและบำรุงรักษาอื่น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0A1C58F8" w14:textId="77777777" w:rsidR="00870EDD" w:rsidRPr="001E101B" w:rsidRDefault="00870EDD" w:rsidP="008926B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C8DDCFC" w14:textId="77777777" w:rsidR="00870EDD" w:rsidRPr="001E101B" w:rsidRDefault="00870EDD" w:rsidP="008926B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E101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 ตลอดอายุการให้ประโยชน์ที่ประมาณการไว้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ของสินทรัพย์ดังต่อไปนี้</w:t>
      </w:r>
    </w:p>
    <w:p w14:paraId="6963A6E8" w14:textId="77777777" w:rsidR="00870EDD" w:rsidRPr="001E101B" w:rsidRDefault="00870EDD" w:rsidP="008926B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F06F9C2" w14:textId="391F2489" w:rsidR="00870EDD" w:rsidRPr="001E101B" w:rsidRDefault="00870EDD" w:rsidP="008926B8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อาคาร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ab/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40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</w:t>
      </w:r>
    </w:p>
    <w:p w14:paraId="39A85B66" w14:textId="0A687022" w:rsidR="00870EDD" w:rsidRPr="001E101B" w:rsidRDefault="00870EDD" w:rsidP="008926B8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ส่วนปรับปรุงอาคาร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ab/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20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</w:t>
      </w:r>
    </w:p>
    <w:p w14:paraId="0AC71C51" w14:textId="77777777" w:rsidR="00870EDD" w:rsidRPr="001E101B" w:rsidRDefault="00870EDD" w:rsidP="008926B8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ส่วนปรับปรุงและตกแต่งสินทรัพย์เช่า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ab/>
        <w:t>อายุสัญญาเช่าหรืออายุของทรัพย์สินแล้วแต่อย่างใดจะสั้นกว่า</w:t>
      </w:r>
    </w:p>
    <w:p w14:paraId="1396151D" w14:textId="5A11C7F8" w:rsidR="00870EDD" w:rsidRPr="001E101B" w:rsidRDefault="00870EDD" w:rsidP="008926B8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เครื่องจักรและอุปกรณ์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ab/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 xml:space="preserve"> - 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</w:t>
      </w:r>
    </w:p>
    <w:p w14:paraId="7FB4AA29" w14:textId="38B6C39E" w:rsidR="00870EDD" w:rsidRPr="001E101B" w:rsidRDefault="00870EDD" w:rsidP="008926B8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เครื่องตกแต่งและติดตั้ง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ab/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 xml:space="preserve"> - 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</w:t>
      </w:r>
    </w:p>
    <w:p w14:paraId="50F0E2AD" w14:textId="57288CD4" w:rsidR="00870EDD" w:rsidRPr="001E101B" w:rsidRDefault="00870EDD" w:rsidP="008926B8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ยานพาหนะ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ab/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</w:t>
      </w:r>
    </w:p>
    <w:p w14:paraId="4434E362" w14:textId="533E913B" w:rsidR="00870EDD" w:rsidRPr="001E101B" w:rsidRDefault="00870EDD" w:rsidP="008926B8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เรือ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ab/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</w:t>
      </w:r>
    </w:p>
    <w:p w14:paraId="3C040CF4" w14:textId="09082D31" w:rsidR="00870EDD" w:rsidRPr="001E101B" w:rsidRDefault="00870EDD" w:rsidP="008926B8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เครื่องใช้ในโรงแรม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ab/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- 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ปี</w:t>
      </w:r>
    </w:p>
    <w:p w14:paraId="1D3BEDA4" w14:textId="77777777" w:rsidR="00613DD0" w:rsidRPr="001E101B" w:rsidRDefault="00613DD0" w:rsidP="000D7E1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628A6656" w14:textId="6F61FD36" w:rsidR="00F746A8" w:rsidRPr="001E101B" w:rsidRDefault="00F746A8" w:rsidP="000D7E1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เครื่องใช้ในการดำเนินงานซึ่งประกอบด้วยเครื่องกระเบื้อง เครื่องแก้ว เครื่องเงิน ผ้าลินิน และเครื่องแบบจะถือเป็นเครื่องใช้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br/>
        <w:t>ในโรงแรม และถือเป็นค่าใช้จ่ายทันทีเมื่อมีการเบิกใช้ ในกรณีเครื่องใช้ในการดำเนินงานที่ล้าสมัยและถูกเปลี่ยนแทน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br/>
        <w:t>อันเนื่องมาจากการเปลี่ยนแปลงแนวการตกแต่งภัตตาคาร มูลค่าที่คงเหลืออยู่ของเครื่องใช้ในการดำเนินงานดังกล่าวจะถูก</w:t>
      </w:r>
      <w:r w:rsidR="00116C27" w:rsidRPr="001E101B">
        <w:rPr>
          <w:rFonts w:ascii="Browallia New" w:hAnsi="Browallia New" w:cs="Browallia New"/>
          <w:color w:val="000000"/>
          <w:sz w:val="26"/>
          <w:szCs w:val="26"/>
        </w:rPr>
        <w:br/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ตัดเป็นค่าใช้จ่ายทันที</w:t>
      </w:r>
    </w:p>
    <w:p w14:paraId="7284D7AB" w14:textId="77777777" w:rsidR="00F746A8" w:rsidRPr="001E101B" w:rsidRDefault="00F746A8" w:rsidP="000D7E1C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6D52B793" w14:textId="77777777" w:rsidR="00F746A8" w:rsidRPr="001E101B" w:rsidRDefault="00870EDD" w:rsidP="000D7E1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="00F746A8" w:rsidRPr="001E101B">
        <w:rPr>
          <w:rFonts w:ascii="Browallia New" w:hAnsi="Browallia New" w:cs="Browallia New"/>
          <w:color w:val="000000"/>
          <w:sz w:val="26"/>
          <w:szCs w:val="26"/>
          <w:cs/>
        </w:rPr>
        <w:t>ได้มีการทบทวนและปรับปรุงมูลค่าคงเหลือและอายุการให้ประโยชน์ของสินทรัพย์ให้เหมาะสม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ทุกสิ้นรอบระยะเวลารายงาน</w:t>
      </w:r>
    </w:p>
    <w:p w14:paraId="1959775E" w14:textId="77777777" w:rsidR="00F746A8" w:rsidRPr="001E101B" w:rsidRDefault="00F746A8" w:rsidP="000D7E1C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18451975" w14:textId="77777777" w:rsidR="00F746A8" w:rsidRPr="001E101B" w:rsidRDefault="00F746A8" w:rsidP="000D7E1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กำไรขาดทุนจากการจำหน่ายที่ดิน อาคาร และอุปกรณ์คำนวณโดยการเปรียบเทียบสิ่งตอบแทนสุทธิที่ได้รับจากการจำหน่ายกับราคาตามบัญชี และจะรับรู้ในกำไรหรือขาดทุน</w:t>
      </w:r>
    </w:p>
    <w:p w14:paraId="3850F4C8" w14:textId="1F186B25" w:rsidR="00006F4D" w:rsidRPr="001E101B" w:rsidRDefault="00006F4D" w:rsidP="00BF20C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  <w:lang w:val="en-GB"/>
        </w:rPr>
      </w:pPr>
    </w:p>
    <w:p w14:paraId="2C464C1B" w14:textId="3164EDF9" w:rsidR="00E67287" w:rsidRPr="001E101B" w:rsidRDefault="00552E4A" w:rsidP="00D3635A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552E4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E67287" w:rsidRPr="001E10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52E4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E67287" w:rsidRPr="001E10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E67287" w:rsidRPr="001E101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สินทรัพย์ไม่มีตัวตน</w:t>
      </w:r>
    </w:p>
    <w:p w14:paraId="1FE26B19" w14:textId="77777777" w:rsidR="00E67287" w:rsidRPr="001E101B" w:rsidRDefault="00E67287" w:rsidP="008926B8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4C3355E7" w14:textId="19997CE2" w:rsidR="00E67287" w:rsidRPr="001E101B" w:rsidRDefault="00E67287" w:rsidP="008926B8">
      <w:pPr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1E101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การซื้อ</w:t>
      </w:r>
      <w:r w:rsidR="008D6E7F" w:rsidRPr="001E101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โปรแกรมคอมพิวเตอร์</w:t>
      </w:r>
    </w:p>
    <w:p w14:paraId="6873651E" w14:textId="77777777" w:rsidR="00E67287" w:rsidRPr="001E101B" w:rsidRDefault="00E67287" w:rsidP="008926B8">
      <w:pPr>
        <w:ind w:left="547"/>
        <w:contextualSpacing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DFB26D0" w14:textId="5F9350B3" w:rsidR="00E67287" w:rsidRPr="001E101B" w:rsidRDefault="00E67287" w:rsidP="008926B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สิทธิการใช้โปรแกรมคอมพิวเตอร์โดยที่ซื้อมาจะวัดมูลค่าด้วยราคาทุน โดยจะตัดจำหน่ายตลอดอายุประมาณการให้ประโยชน์ภายในระยะเวลา 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1E101B">
        <w:rPr>
          <w:rFonts w:ascii="Browallia New" w:hAnsi="Browallia New" w:cs="Browallia New"/>
          <w:color w:val="000000"/>
          <w:sz w:val="26"/>
          <w:szCs w:val="26"/>
        </w:rPr>
        <w:t xml:space="preserve">, 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1E101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</w:t>
      </w:r>
    </w:p>
    <w:p w14:paraId="3E20A2F7" w14:textId="77777777" w:rsidR="00E67287" w:rsidRPr="001E101B" w:rsidRDefault="00E67287" w:rsidP="008F675D">
      <w:pPr>
        <w:ind w:left="547"/>
        <w:contextualSpacing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518B82C" w14:textId="77777777" w:rsidR="00E67287" w:rsidRPr="001E101B" w:rsidRDefault="00E67287" w:rsidP="008926B8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1E101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สินทรัพย์ที่มีอายุการให้ประโยชน์จำกัด จะวัดมูลค่าในเวลาต่อมาด้วยราคาทุนหักค่าตัดจำหน่ายสะสมและ</w:t>
      </w:r>
      <w:r w:rsidRPr="001E101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ค่าเผื่อผลขาดทุน</w:t>
      </w:r>
      <w:r w:rsidRPr="001E101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1E101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จากการด้อยค่าสะสม ค่าตัดจำหน่ายคำนวณโดยใช้วิธีเส้นตรง ตลอดอายุการให้ประโยชน์ที่ประมาณการไว้ของสินทรัพย์</w:t>
      </w:r>
    </w:p>
    <w:p w14:paraId="205E2CAE" w14:textId="77777777" w:rsidR="00E67287" w:rsidRPr="001E101B" w:rsidRDefault="00E67287" w:rsidP="008926B8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lang w:val="en-GB"/>
        </w:rPr>
      </w:pPr>
    </w:p>
    <w:p w14:paraId="57E4C7A1" w14:textId="77777777" w:rsidR="00E67287" w:rsidRPr="001E101B" w:rsidRDefault="00E67287" w:rsidP="008926B8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ต้นทุนที่ใช้ในการบำรุงรักษาโปรแกรมคอมพิวเตอร์ให้บันทึกเป็นค่าใช้จ่ายเมื่อเกิดขึ้น</w:t>
      </w:r>
    </w:p>
    <w:p w14:paraId="7ECB6312" w14:textId="77777777" w:rsidR="00E67287" w:rsidRPr="001E101B" w:rsidRDefault="00E67287" w:rsidP="008926B8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5BA4A5D8" w14:textId="1D2F6DDC" w:rsidR="00E67287" w:rsidRPr="001E101B" w:rsidRDefault="00552E4A" w:rsidP="00BF20C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552E4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E67287" w:rsidRPr="001E10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52E4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E67287" w:rsidRPr="001E10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E67287" w:rsidRPr="001E10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E67287" w:rsidRPr="001E101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การด้อยค่าของสินทรัพย์</w:t>
      </w:r>
    </w:p>
    <w:p w14:paraId="567B367E" w14:textId="77777777" w:rsidR="00E67287" w:rsidRPr="001E101B" w:rsidRDefault="00E67287" w:rsidP="00BF20C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</w:rPr>
      </w:pPr>
    </w:p>
    <w:p w14:paraId="4FE6769C" w14:textId="408BBA0E" w:rsidR="00E67287" w:rsidRPr="001E101B" w:rsidRDefault="00E67287" w:rsidP="00BF20C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E101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กลุ่มกิจการจะทดสอบการด้อยค่า</w:t>
      </w:r>
      <w:r w:rsidR="006B53CF" w:rsidRPr="001E101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ของสินทรัพย์ที่มีการตัดจำหน่าย</w:t>
      </w:r>
      <w:r w:rsidRPr="001E101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</w:t>
      </w:r>
      <w:r w:rsidR="00762736" w:rsidRPr="001E101B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1E101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57611BA8" w14:textId="77777777" w:rsidR="00E67287" w:rsidRPr="001E101B" w:rsidRDefault="00E67287" w:rsidP="00BF20C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436EE5D5" w14:textId="77777777" w:rsidR="00E67287" w:rsidRPr="001E101B" w:rsidRDefault="00E67287" w:rsidP="00BF20C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E101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37B95C25" w14:textId="6E1539A4" w:rsidR="00CF147D" w:rsidRPr="001E101B" w:rsidRDefault="00CF147D" w:rsidP="00BF20C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CF4A02"/>
          <w:sz w:val="20"/>
          <w:szCs w:val="20"/>
          <w:lang w:val="en-GB"/>
        </w:rPr>
      </w:pPr>
    </w:p>
    <w:p w14:paraId="5D10D45A" w14:textId="41345F2E" w:rsidR="00CF147D" w:rsidRPr="001E101B" w:rsidRDefault="00552E4A" w:rsidP="00444B02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552E4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F147D" w:rsidRPr="001E10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52E4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CF147D" w:rsidRPr="001E10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CF147D" w:rsidRPr="001E10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F147D" w:rsidRPr="001E101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</w:t>
      </w:r>
    </w:p>
    <w:p w14:paraId="69AF6386" w14:textId="77777777" w:rsidR="00577AB4" w:rsidRPr="001E101B" w:rsidRDefault="00577AB4" w:rsidP="00F70FA8">
      <w:pPr>
        <w:pStyle w:val="ListParagraph"/>
        <w:spacing w:after="0" w:line="240" w:lineRule="auto"/>
        <w:ind w:left="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</w:p>
    <w:p w14:paraId="0889FBED" w14:textId="77777777" w:rsidR="00CF147D" w:rsidRPr="001E101B" w:rsidRDefault="00CF147D" w:rsidP="00BF20CF">
      <w:pPr>
        <w:overflowPunct/>
        <w:autoSpaceDE/>
        <w:autoSpaceDN/>
        <w:adjustRightInd/>
        <w:ind w:left="540"/>
        <w:textAlignment w:val="auto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1E101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 xml:space="preserve">สัญญาเช่า </w:t>
      </w:r>
      <w:r w:rsidR="00BF20CF" w:rsidRPr="001E101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-</w:t>
      </w:r>
      <w:r w:rsidRPr="001E101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 xml:space="preserve"> กรณีที่กลุ่มกิจการเป็นผู้เช่า</w:t>
      </w:r>
    </w:p>
    <w:p w14:paraId="30926A52" w14:textId="77777777" w:rsidR="00BF20CF" w:rsidRPr="001E101B" w:rsidRDefault="00BF20CF" w:rsidP="00BF20CF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C05A09B" w14:textId="77777777" w:rsidR="00CF147D" w:rsidRPr="001E101B" w:rsidRDefault="00CF147D" w:rsidP="00BF20C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E10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</w:t>
      </w:r>
      <w:r w:rsidR="00BF20CF" w:rsidRPr="001E10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1E10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</w:t>
      </w:r>
      <w:r w:rsidR="00BF20CF" w:rsidRPr="001E10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1E10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7EEF4BD2" w14:textId="7044A7E9" w:rsidR="00CF147D" w:rsidRPr="001E101B" w:rsidRDefault="00CF147D" w:rsidP="00BF20CF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D3CBEAF" w14:textId="77777777" w:rsidR="00CF147D" w:rsidRPr="001E101B" w:rsidRDefault="00CF147D" w:rsidP="00BF20C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E10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</w:t>
      </w:r>
      <w:r w:rsidR="00116C27" w:rsidRPr="001E101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1E10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</w:t>
      </w:r>
      <w:r w:rsidR="00116C27" w:rsidRPr="001E101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1E10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14:paraId="5E6C221A" w14:textId="515EE6C7" w:rsidR="00CF147D" w:rsidRPr="001E101B" w:rsidRDefault="00444B02" w:rsidP="00BF20C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E101B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75653A2D" w14:textId="77777777" w:rsidR="00CF147D" w:rsidRPr="001E101B" w:rsidRDefault="00CF147D" w:rsidP="00BF20C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E101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</w:t>
      </w:r>
      <w:r w:rsidRPr="001E10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ตามสัญญาเช่า ดังนี้</w:t>
      </w:r>
    </w:p>
    <w:p w14:paraId="4775BE6B" w14:textId="77777777" w:rsidR="00CF147D" w:rsidRPr="001E101B" w:rsidRDefault="00CF147D" w:rsidP="00BF20C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B16E245" w14:textId="77777777" w:rsidR="00CF147D" w:rsidRPr="001E101B" w:rsidRDefault="00CF147D" w:rsidP="00BF20CF">
      <w:pPr>
        <w:numPr>
          <w:ilvl w:val="1"/>
          <w:numId w:val="24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E10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07F32AEA" w14:textId="77777777" w:rsidR="00CF147D" w:rsidRPr="001E101B" w:rsidRDefault="00CF147D" w:rsidP="00BF20CF">
      <w:pPr>
        <w:numPr>
          <w:ilvl w:val="1"/>
          <w:numId w:val="24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E10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ค่าเช่าผันแปรที่อ้างอิงจากอัตราหรือดัชนี </w:t>
      </w:r>
    </w:p>
    <w:p w14:paraId="16C20F2E" w14:textId="77777777" w:rsidR="00CF147D" w:rsidRPr="001E101B" w:rsidRDefault="00CF147D" w:rsidP="00BF20CF">
      <w:pPr>
        <w:numPr>
          <w:ilvl w:val="1"/>
          <w:numId w:val="24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E10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มูลค่าที่คาดว่าจะต้องจ่ายจากการรับประกันมูลค่าคงเหลือ</w:t>
      </w:r>
    </w:p>
    <w:p w14:paraId="2DCD05B8" w14:textId="77777777" w:rsidR="00CF147D" w:rsidRPr="001E101B" w:rsidRDefault="00CF147D" w:rsidP="00BF20CF">
      <w:pPr>
        <w:numPr>
          <w:ilvl w:val="1"/>
          <w:numId w:val="24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E10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2D612B8D" w14:textId="77777777" w:rsidR="00CF147D" w:rsidRPr="001E101B" w:rsidRDefault="00CF147D" w:rsidP="00BF20CF">
      <w:pPr>
        <w:numPr>
          <w:ilvl w:val="1"/>
          <w:numId w:val="24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E10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03D0938C" w14:textId="77777777" w:rsidR="00CF147D" w:rsidRPr="001E101B" w:rsidRDefault="00CF147D" w:rsidP="00116C2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3B914BC" w14:textId="554C3A0E" w:rsidR="00577AB4" w:rsidRPr="001E101B" w:rsidRDefault="00577AB4" w:rsidP="00BF20C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E10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</w:t>
      </w:r>
      <w:r w:rsidR="00F6196C" w:rsidRPr="001E101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1E10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ความแน่นอนอย่างสมเหตุสมผลในการใช้สิทธิต่ออายุสัญญาเช่า </w:t>
      </w:r>
    </w:p>
    <w:p w14:paraId="1E5D56F3" w14:textId="77777777" w:rsidR="00577AB4" w:rsidRPr="001E101B" w:rsidRDefault="00577AB4" w:rsidP="00116C2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DDD7C6B" w14:textId="3151DA70" w:rsidR="00577AB4" w:rsidRPr="001E101B" w:rsidRDefault="00577AB4" w:rsidP="00BF20C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E10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F6196C" w:rsidRPr="001E101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1E10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41AE5F7F" w14:textId="77777777" w:rsidR="00762736" w:rsidRPr="001E101B" w:rsidRDefault="00762736" w:rsidP="008554FE">
      <w:pPr>
        <w:ind w:firstLine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F4A6CE4" w14:textId="4B6D7856" w:rsidR="00CF147D" w:rsidRPr="001E101B" w:rsidRDefault="00CF147D" w:rsidP="008554FE">
      <w:pPr>
        <w:ind w:firstLine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05402685" w14:textId="77777777" w:rsidR="00CF147D" w:rsidRPr="001E101B" w:rsidRDefault="00CF147D" w:rsidP="00116C2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9127EEE" w14:textId="77777777" w:rsidR="00CF147D" w:rsidRPr="001E101B" w:rsidRDefault="00CF147D" w:rsidP="00267C3C">
      <w:pPr>
        <w:pStyle w:val="ListParagraph"/>
        <w:numPr>
          <w:ilvl w:val="0"/>
          <w:numId w:val="9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1E101B">
        <w:rPr>
          <w:rFonts w:ascii="Browallia New" w:hAnsi="Browallia New" w:cs="Browallia New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259C364C" w14:textId="77777777" w:rsidR="00CF147D" w:rsidRPr="001E101B" w:rsidRDefault="00CF147D" w:rsidP="00267C3C">
      <w:pPr>
        <w:pStyle w:val="ListParagraph"/>
        <w:numPr>
          <w:ilvl w:val="0"/>
          <w:numId w:val="9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1E101B">
        <w:rPr>
          <w:rFonts w:ascii="Browallia New" w:hAnsi="Browallia New" w:cs="Browallia New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74DBC02C" w14:textId="247941B1" w:rsidR="00CF147D" w:rsidRPr="001E101B" w:rsidRDefault="00CF147D" w:rsidP="00267C3C">
      <w:pPr>
        <w:pStyle w:val="ListParagraph"/>
        <w:numPr>
          <w:ilvl w:val="0"/>
          <w:numId w:val="9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1E101B">
        <w:rPr>
          <w:rFonts w:ascii="Browallia New" w:hAnsi="Browallia New" w:cs="Browallia New"/>
          <w:sz w:val="26"/>
          <w:szCs w:val="26"/>
          <w:cs/>
        </w:rPr>
        <w:t xml:space="preserve">ต้นทุนทางตรงเริ่มแรก </w:t>
      </w:r>
      <w:r w:rsidR="00B6690B">
        <w:rPr>
          <w:rFonts w:ascii="Browallia New" w:hAnsi="Browallia New" w:cs="Browallia New" w:hint="cs"/>
          <w:sz w:val="26"/>
          <w:szCs w:val="26"/>
          <w:cs/>
        </w:rPr>
        <w:t>และ</w:t>
      </w:r>
    </w:p>
    <w:p w14:paraId="2D684B86" w14:textId="77777777" w:rsidR="00CF147D" w:rsidRPr="001E101B" w:rsidRDefault="00CF147D" w:rsidP="00267C3C">
      <w:pPr>
        <w:pStyle w:val="ListParagraph"/>
        <w:numPr>
          <w:ilvl w:val="0"/>
          <w:numId w:val="9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1E101B">
        <w:rPr>
          <w:rFonts w:ascii="Browallia New" w:hAnsi="Browallia New" w:cs="Browallia New"/>
          <w:sz w:val="26"/>
          <w:szCs w:val="26"/>
          <w:cs/>
        </w:rPr>
        <w:t xml:space="preserve">ต้นทุนการปรับสภาพสินทรัพย์ </w:t>
      </w:r>
    </w:p>
    <w:p w14:paraId="1526311E" w14:textId="77777777" w:rsidR="00CF147D" w:rsidRPr="001E101B" w:rsidRDefault="00CF147D" w:rsidP="00006F4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53712C7" w14:textId="075A93DA" w:rsidR="00CF147D" w:rsidRPr="001E101B" w:rsidRDefault="00CF147D" w:rsidP="00006F4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E101B">
        <w:rPr>
          <w:rFonts w:ascii="Browallia New" w:hAnsi="Browallia New" w:cs="Browallia New"/>
          <w:sz w:val="26"/>
          <w:szCs w:val="26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="00267C3C" w:rsidRPr="001E101B">
        <w:rPr>
          <w:rFonts w:ascii="Browallia New" w:hAnsi="Browallia New" w:cs="Browallia New"/>
          <w:sz w:val="26"/>
          <w:szCs w:val="26"/>
          <w:cs/>
        </w:rPr>
        <w:br/>
      </w:r>
      <w:r w:rsidRPr="001E101B">
        <w:rPr>
          <w:rFonts w:ascii="Browallia New" w:hAnsi="Browallia New" w:cs="Browallia New"/>
          <w:spacing w:val="-4"/>
          <w:sz w:val="26"/>
          <w:szCs w:val="26"/>
          <w:cs/>
        </w:rPr>
        <w:t xml:space="preserve">คือสัญญาเช่าที่มีอายุสัญญาเช่าน้อยกว่าหรือเท่ากับ </w:t>
      </w:r>
      <w:r w:rsidR="00552E4A" w:rsidRPr="00552E4A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1E101B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 สินทรัพย์ที่มีมูลค่าต่ำประกอบด้วย</w:t>
      </w:r>
      <w:r w:rsidR="00321C5D" w:rsidRPr="001E101B">
        <w:rPr>
          <w:rFonts w:ascii="Browallia New" w:hAnsi="Browallia New" w:cs="Browallia New"/>
          <w:spacing w:val="-4"/>
          <w:sz w:val="26"/>
          <w:szCs w:val="26"/>
          <w:cs/>
        </w:rPr>
        <w:t>เครื่องตกแต่งและติดตั้งขนาดเล็ก</w:t>
      </w:r>
    </w:p>
    <w:p w14:paraId="36952170" w14:textId="2A53E9FF" w:rsidR="00016A41" w:rsidRPr="001E101B" w:rsidRDefault="00016A41" w:rsidP="00006F4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26A1101" w14:textId="0DA927B7" w:rsidR="00267C3C" w:rsidRPr="001E101B" w:rsidRDefault="00F70FA8" w:rsidP="00006F4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E101B">
        <w:rPr>
          <w:rFonts w:ascii="Browallia New" w:hAnsi="Browallia New" w:cs="Browallia New"/>
          <w:sz w:val="26"/>
          <w:szCs w:val="26"/>
          <w:cs/>
        </w:rPr>
        <w:t xml:space="preserve">กลุ่มกิจการนำการผ่อนปรนในทางปฏิบัติที่เกี่ยวกับการยินยอมลดค่าเช่าที่เกี่ยวข้องกับ </w:t>
      </w:r>
      <w:r w:rsidRPr="001E101B">
        <w:rPr>
          <w:rFonts w:ascii="Browallia New" w:hAnsi="Browallia New" w:cs="Browallia New"/>
          <w:sz w:val="26"/>
          <w:szCs w:val="26"/>
        </w:rPr>
        <w:t>COVID-</w:t>
      </w:r>
      <w:r w:rsidR="00552E4A" w:rsidRPr="00552E4A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1E101B">
        <w:rPr>
          <w:rFonts w:ascii="Browallia New" w:hAnsi="Browallia New" w:cs="Browallia New"/>
          <w:sz w:val="26"/>
          <w:szCs w:val="26"/>
          <w:cs/>
        </w:rPr>
        <w:t xml:space="preserve"> มาถือปฏิบัติย้อนหลังตั้งแต่วันที่ </w:t>
      </w:r>
      <w:r w:rsidR="00552E4A" w:rsidRPr="00552E4A">
        <w:rPr>
          <w:rFonts w:ascii="Browallia New" w:hAnsi="Browallia New" w:cs="Browallia New"/>
          <w:sz w:val="26"/>
          <w:szCs w:val="26"/>
          <w:lang w:val="en-GB"/>
        </w:rPr>
        <w:t>1</w:t>
      </w:r>
      <w:r w:rsidRPr="001E101B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552E4A" w:rsidRPr="00552E4A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1E101B">
        <w:rPr>
          <w:rFonts w:ascii="Browallia New" w:hAnsi="Browallia New" w:cs="Browallia New"/>
          <w:sz w:val="26"/>
          <w:szCs w:val="26"/>
          <w:cs/>
        </w:rPr>
        <w:t xml:space="preserve"> โดยผู้เช่าสามารถเลือกที่จะไม่พิจารณาว่าการลดค่าเช่าดังกล่าวเข้าเงื่อนไขการเปลี่ยนแปลงสัญญาเช่า (</w:t>
      </w:r>
      <w:r w:rsidRPr="001E101B">
        <w:rPr>
          <w:rFonts w:ascii="Browallia New" w:hAnsi="Browallia New" w:cs="Browallia New"/>
          <w:sz w:val="26"/>
          <w:szCs w:val="26"/>
        </w:rPr>
        <w:t xml:space="preserve">lease modification) </w:t>
      </w:r>
      <w:r w:rsidRPr="001E101B">
        <w:rPr>
          <w:rFonts w:ascii="Browallia New" w:hAnsi="Browallia New" w:cs="Browallia New"/>
          <w:sz w:val="26"/>
          <w:szCs w:val="26"/>
          <w:cs/>
        </w:rPr>
        <w:t>หรือไม่ แต่จะรับรู้การลดค่าเช่าดังกล่าวเสมือนหนึ่งว่าการเปลี่ยนแปลงดังกล่าวไม่ใช่</w:t>
      </w:r>
      <w:r w:rsidR="00F6196C" w:rsidRPr="001E101B">
        <w:rPr>
          <w:rFonts w:ascii="Browallia New" w:hAnsi="Browallia New" w:cs="Browallia New"/>
          <w:sz w:val="26"/>
          <w:szCs w:val="26"/>
        </w:rPr>
        <w:br/>
      </w:r>
      <w:r w:rsidRPr="001E101B">
        <w:rPr>
          <w:rFonts w:ascii="Browallia New" w:hAnsi="Browallia New" w:cs="Browallia New"/>
          <w:spacing w:val="-4"/>
          <w:sz w:val="26"/>
          <w:szCs w:val="26"/>
          <w:cs/>
        </w:rPr>
        <w:t>การเปลี่ยนแปลงสัญญาเช่า โดยกลุ่มกิจการจะสามารถถือปฏิบัติตามการผ่อนปรนดังกล่าวเฉพาะในกรณีที่กลุ่มกิจการได้รับการลด</w:t>
      </w:r>
      <w:r w:rsidRPr="001E101B">
        <w:rPr>
          <w:rFonts w:ascii="Browallia New" w:hAnsi="Browallia New" w:cs="Browallia New"/>
          <w:sz w:val="26"/>
          <w:szCs w:val="26"/>
          <w:cs/>
        </w:rPr>
        <w:t xml:space="preserve"> หรือยกเว้นค่าเช่าอันเป็นผลโดยตรงจากสถานการณ์การแพร่ระบาดของ </w:t>
      </w:r>
      <w:r w:rsidRPr="001E101B">
        <w:rPr>
          <w:rFonts w:ascii="Browallia New" w:hAnsi="Browallia New" w:cs="Browallia New"/>
          <w:sz w:val="26"/>
          <w:szCs w:val="26"/>
        </w:rPr>
        <w:t>COVID-</w:t>
      </w:r>
      <w:r w:rsidR="00552E4A" w:rsidRPr="00552E4A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1E101B">
        <w:rPr>
          <w:rFonts w:ascii="Browallia New" w:hAnsi="Browallia New" w:cs="Browallia New"/>
          <w:sz w:val="26"/>
          <w:szCs w:val="26"/>
          <w:cs/>
        </w:rPr>
        <w:t xml:space="preserve"> และเข้าเงื่อนไขดังต่อไปนี้</w:t>
      </w:r>
    </w:p>
    <w:p w14:paraId="6A1B3CDC" w14:textId="77777777" w:rsidR="00F70FA8" w:rsidRPr="001E101B" w:rsidRDefault="00F70FA8" w:rsidP="00006F4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1FABA89" w14:textId="3E437F84" w:rsidR="00F70FA8" w:rsidRPr="001E101B" w:rsidRDefault="00DA7B58" w:rsidP="00DA7B58">
      <w:pPr>
        <w:pStyle w:val="ListParagraph"/>
        <w:spacing w:after="0" w:line="240" w:lineRule="auto"/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1E101B">
        <w:rPr>
          <w:rFonts w:ascii="Browallia New" w:hAnsi="Browallia New" w:cs="Browallia New"/>
          <w:sz w:val="26"/>
          <w:szCs w:val="26"/>
          <w:cs/>
        </w:rPr>
        <w:t>ก)</w:t>
      </w:r>
      <w:r w:rsidRPr="001E101B">
        <w:rPr>
          <w:rFonts w:ascii="Browallia New" w:hAnsi="Browallia New" w:cs="Browallia New"/>
          <w:sz w:val="26"/>
          <w:szCs w:val="26"/>
          <w:cs/>
        </w:rPr>
        <w:tab/>
      </w:r>
      <w:r w:rsidR="00F70FA8" w:rsidRPr="001E101B">
        <w:rPr>
          <w:rFonts w:ascii="Browallia New" w:hAnsi="Browallia New" w:cs="Browallia New"/>
          <w:sz w:val="26"/>
          <w:szCs w:val="26"/>
          <w:cs/>
        </w:rPr>
        <w:t>การเปลี่ยนแปลงการจ่ายชำระตามสัญญาเช่าทำให้ค่าตอบแทนของสัญญาเช่า</w:t>
      </w:r>
      <w:r w:rsidR="00FB56F1" w:rsidRPr="001E101B">
        <w:rPr>
          <w:rFonts w:ascii="Browallia New" w:hAnsi="Browallia New" w:cs="Browallia New"/>
          <w:sz w:val="26"/>
          <w:szCs w:val="26"/>
        </w:rPr>
        <w:t xml:space="preserve"> </w:t>
      </w:r>
      <w:r w:rsidR="00F70FA8" w:rsidRPr="001E101B">
        <w:rPr>
          <w:rFonts w:ascii="Browallia New" w:hAnsi="Browallia New" w:cs="Browallia New"/>
          <w:sz w:val="26"/>
          <w:szCs w:val="26"/>
        </w:rPr>
        <w:t>(</w:t>
      </w:r>
      <w:r w:rsidR="00F70FA8" w:rsidRPr="001E101B">
        <w:rPr>
          <w:rFonts w:ascii="Browallia New" w:hAnsi="Browallia New" w:cs="Browallia New"/>
          <w:sz w:val="26"/>
          <w:szCs w:val="26"/>
          <w:cs/>
        </w:rPr>
        <w:t>หลังปรับปรุง)</w:t>
      </w:r>
      <w:r w:rsidR="00FB56F1" w:rsidRPr="001E101B">
        <w:rPr>
          <w:rFonts w:ascii="Browallia New" w:hAnsi="Browallia New" w:cs="Browallia New"/>
          <w:sz w:val="26"/>
          <w:szCs w:val="26"/>
        </w:rPr>
        <w:t xml:space="preserve"> </w:t>
      </w:r>
      <w:r w:rsidR="00F70FA8" w:rsidRPr="001E101B">
        <w:rPr>
          <w:rFonts w:ascii="Browallia New" w:hAnsi="Browallia New" w:cs="Browallia New"/>
          <w:sz w:val="26"/>
          <w:szCs w:val="26"/>
          <w:cs/>
        </w:rPr>
        <w:t>มีจำนวนเกือบเท่าเดิมหรือน้อยกว่าค่าตอบแทนของสัญญาเช่าก่อนการเปลี่ยนแปลง</w:t>
      </w:r>
    </w:p>
    <w:p w14:paraId="7AD2E1D9" w14:textId="6EA8D84D" w:rsidR="00F70FA8" w:rsidRPr="001E101B" w:rsidRDefault="00DA7B58" w:rsidP="00DA7B58">
      <w:pPr>
        <w:pStyle w:val="ListParagraph"/>
        <w:spacing w:after="0" w:line="240" w:lineRule="auto"/>
        <w:ind w:left="900" w:hanging="360"/>
        <w:rPr>
          <w:rFonts w:ascii="Browallia New" w:hAnsi="Browallia New" w:cs="Browallia New"/>
          <w:sz w:val="26"/>
          <w:szCs w:val="26"/>
        </w:rPr>
      </w:pPr>
      <w:r w:rsidRPr="001E101B">
        <w:rPr>
          <w:rFonts w:ascii="Browallia New" w:hAnsi="Browallia New" w:cs="Browallia New"/>
          <w:sz w:val="26"/>
          <w:szCs w:val="26"/>
          <w:cs/>
        </w:rPr>
        <w:t>ข)</w:t>
      </w:r>
      <w:r w:rsidRPr="001E101B">
        <w:rPr>
          <w:rFonts w:ascii="Browallia New" w:hAnsi="Browallia New" w:cs="Browallia New"/>
          <w:sz w:val="26"/>
          <w:szCs w:val="26"/>
          <w:cs/>
        </w:rPr>
        <w:tab/>
      </w:r>
      <w:r w:rsidR="00F70FA8" w:rsidRPr="001E101B">
        <w:rPr>
          <w:rFonts w:ascii="Browallia New" w:hAnsi="Browallia New" w:cs="Browallia New"/>
          <w:sz w:val="26"/>
          <w:szCs w:val="26"/>
          <w:cs/>
        </w:rPr>
        <w:t>การลดค่าเช่า</w:t>
      </w:r>
      <w:r w:rsidR="00F70FA8" w:rsidRPr="001E101B">
        <w:rPr>
          <w:rFonts w:ascii="Browallia New" w:hAnsi="Browallia New" w:cs="Browallia New"/>
          <w:sz w:val="26"/>
          <w:szCs w:val="26"/>
        </w:rPr>
        <w:t xml:space="preserve"> </w:t>
      </w:r>
      <w:r w:rsidR="00F70FA8" w:rsidRPr="001E101B">
        <w:rPr>
          <w:rFonts w:ascii="Browallia New" w:hAnsi="Browallia New" w:cs="Browallia New"/>
          <w:sz w:val="26"/>
          <w:szCs w:val="26"/>
          <w:cs/>
        </w:rPr>
        <w:t xml:space="preserve">เป็นการลดค่าเช่าซึ่งครบกำหนดในหรือก่อนวันที่ </w:t>
      </w:r>
      <w:r w:rsidR="00552E4A" w:rsidRPr="00552E4A">
        <w:rPr>
          <w:rFonts w:ascii="Browallia New" w:hAnsi="Browallia New" w:cs="Browallia New"/>
          <w:sz w:val="26"/>
          <w:szCs w:val="26"/>
          <w:lang w:val="en-GB"/>
        </w:rPr>
        <w:t>30</w:t>
      </w:r>
      <w:r w:rsidR="00F70FA8" w:rsidRPr="001E101B">
        <w:rPr>
          <w:rFonts w:ascii="Browallia New" w:hAnsi="Browallia New" w:cs="Browallia New"/>
          <w:sz w:val="26"/>
          <w:szCs w:val="26"/>
        </w:rPr>
        <w:t xml:space="preserve"> </w:t>
      </w:r>
      <w:r w:rsidR="00F70FA8" w:rsidRPr="001E101B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="00552E4A" w:rsidRPr="00552E4A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F70FA8" w:rsidRPr="001E101B">
        <w:rPr>
          <w:rFonts w:ascii="Browallia New" w:hAnsi="Browallia New" w:cs="Browallia New"/>
          <w:sz w:val="26"/>
          <w:szCs w:val="26"/>
        </w:rPr>
        <w:t xml:space="preserve"> </w:t>
      </w:r>
      <w:r w:rsidR="00F70FA8" w:rsidRPr="001E101B">
        <w:rPr>
          <w:rFonts w:ascii="Browallia New" w:hAnsi="Browallia New" w:cs="Browallia New"/>
          <w:sz w:val="26"/>
          <w:szCs w:val="26"/>
          <w:cs/>
        </w:rPr>
        <w:t>และ</w:t>
      </w:r>
    </w:p>
    <w:p w14:paraId="072F37FF" w14:textId="6683901C" w:rsidR="00F70FA8" w:rsidRPr="001E101B" w:rsidRDefault="00DA7B58" w:rsidP="00DA7B58">
      <w:pPr>
        <w:pStyle w:val="ListParagraph"/>
        <w:spacing w:after="0" w:line="240" w:lineRule="auto"/>
        <w:ind w:left="900" w:hanging="360"/>
        <w:rPr>
          <w:rFonts w:ascii="Browallia New" w:hAnsi="Browallia New" w:cs="Browallia New"/>
          <w:sz w:val="26"/>
          <w:szCs w:val="26"/>
        </w:rPr>
      </w:pPr>
      <w:r w:rsidRPr="001E101B">
        <w:rPr>
          <w:rFonts w:ascii="Browallia New" w:hAnsi="Browallia New" w:cs="Browallia New"/>
          <w:sz w:val="26"/>
          <w:szCs w:val="26"/>
          <w:cs/>
        </w:rPr>
        <w:t>ค)</w:t>
      </w:r>
      <w:r w:rsidRPr="001E101B">
        <w:rPr>
          <w:rFonts w:ascii="Browallia New" w:hAnsi="Browallia New" w:cs="Browallia New"/>
          <w:sz w:val="26"/>
          <w:szCs w:val="26"/>
          <w:cs/>
        </w:rPr>
        <w:tab/>
      </w:r>
      <w:r w:rsidR="00F70FA8" w:rsidRPr="001E101B">
        <w:rPr>
          <w:rFonts w:ascii="Browallia New" w:hAnsi="Browallia New" w:cs="Browallia New"/>
          <w:sz w:val="26"/>
          <w:szCs w:val="26"/>
          <w:cs/>
        </w:rPr>
        <w:t>ไม่มีการเปลี่ยนแปลงที่สำคัญในเงื่อนไขและข้อกำหนดอื่นของสัญญาเช่า</w:t>
      </w:r>
    </w:p>
    <w:p w14:paraId="606C5A2A" w14:textId="77777777" w:rsidR="00762736" w:rsidRPr="001E101B" w:rsidRDefault="00762736" w:rsidP="00006F4D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983F659" w14:textId="40C83B08" w:rsidR="006664BB" w:rsidRPr="001E101B" w:rsidRDefault="00444B02" w:rsidP="008F675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E101B">
        <w:rPr>
          <w:rFonts w:ascii="Browallia New" w:hAnsi="Browallia New" w:cs="Browallia New"/>
        </w:rPr>
        <w:br w:type="page"/>
      </w:r>
    </w:p>
    <w:p w14:paraId="168E7D77" w14:textId="77777777" w:rsidR="00577AB4" w:rsidRPr="001E101B" w:rsidRDefault="00577AB4" w:rsidP="00006F4D">
      <w:pPr>
        <w:pStyle w:val="ListParagraph"/>
        <w:spacing w:after="0" w:line="240" w:lineRule="auto"/>
        <w:ind w:left="540"/>
        <w:jc w:val="thaiDistribute"/>
        <w:outlineLvl w:val="1"/>
        <w:rPr>
          <w:rFonts w:ascii="Browallia New" w:eastAsia="Arial" w:hAnsi="Browallia New" w:cs="Browallia New"/>
          <w:i/>
          <w:iCs/>
          <w:color w:val="CF4A02"/>
          <w:sz w:val="26"/>
          <w:szCs w:val="26"/>
        </w:rPr>
      </w:pPr>
      <w:r w:rsidRPr="001E101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 xml:space="preserve">สัญญาเช่า </w:t>
      </w:r>
      <w:r w:rsidR="00267C3C" w:rsidRPr="001E101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-</w:t>
      </w:r>
      <w:r w:rsidRPr="001E101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736FFC7E" w14:textId="77777777" w:rsidR="00577AB4" w:rsidRPr="001E101B" w:rsidRDefault="00577AB4" w:rsidP="00006F4D">
      <w:pPr>
        <w:ind w:left="540"/>
        <w:jc w:val="thaiDistribute"/>
        <w:rPr>
          <w:rFonts w:ascii="Browallia New" w:hAnsi="Browallia New" w:cs="Browallia New"/>
          <w:spacing w:val="-4"/>
          <w:sz w:val="14"/>
          <w:szCs w:val="14"/>
        </w:rPr>
      </w:pPr>
    </w:p>
    <w:p w14:paraId="2A366BCE" w14:textId="71A6EFFD" w:rsidR="00577AB4" w:rsidRPr="001E101B" w:rsidRDefault="00577AB4" w:rsidP="00006F4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E101B">
        <w:rPr>
          <w:rFonts w:ascii="Browallia New" w:hAnsi="Browallia New" w:cs="Browallia New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</w:t>
      </w:r>
      <w:r w:rsidR="00444B02" w:rsidRPr="001E101B">
        <w:rPr>
          <w:rFonts w:ascii="Browallia New" w:hAnsi="Browallia New" w:cs="Browallia New"/>
          <w:sz w:val="26"/>
          <w:szCs w:val="26"/>
        </w:rPr>
        <w:br/>
      </w:r>
      <w:r w:rsidRPr="001E101B">
        <w:rPr>
          <w:rFonts w:ascii="Browallia New" w:hAnsi="Browallia New" w:cs="Browallia New"/>
          <w:sz w:val="26"/>
          <w:szCs w:val="26"/>
          <w:cs/>
        </w:rPr>
        <w:t>ทางการเงินเริ่มแรกและจะทยอยรับรู้โดยลดจากรายได้ตลอดอายุของสัญญาเช่า</w:t>
      </w:r>
    </w:p>
    <w:p w14:paraId="04D28565" w14:textId="77777777" w:rsidR="00577AB4" w:rsidRPr="001E101B" w:rsidRDefault="00577AB4" w:rsidP="00006F4D">
      <w:pPr>
        <w:ind w:left="540"/>
        <w:jc w:val="thaiDistribute"/>
        <w:rPr>
          <w:rFonts w:ascii="Browallia New" w:hAnsi="Browallia New" w:cs="Browallia New"/>
          <w:spacing w:val="-4"/>
          <w:sz w:val="14"/>
          <w:szCs w:val="14"/>
        </w:rPr>
      </w:pPr>
    </w:p>
    <w:p w14:paraId="1B543914" w14:textId="1F83983E" w:rsidR="00577AB4" w:rsidRPr="001E101B" w:rsidRDefault="00577AB4" w:rsidP="00006F4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E101B">
        <w:rPr>
          <w:rFonts w:ascii="Browallia New" w:hAnsi="Browallia New" w:cs="Browallia New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  <w:r w:rsidR="00F6196C" w:rsidRPr="001E101B">
        <w:rPr>
          <w:rFonts w:ascii="Browallia New" w:hAnsi="Browallia New" w:cs="Browallia New"/>
          <w:sz w:val="26"/>
          <w:szCs w:val="26"/>
        </w:rPr>
        <w:br/>
      </w:r>
      <w:r w:rsidRPr="001E101B">
        <w:rPr>
          <w:rFonts w:ascii="Browallia New" w:hAnsi="Browallia New" w:cs="Browallia New"/>
          <w:sz w:val="26"/>
          <w:szCs w:val="26"/>
          <w:cs/>
        </w:rPr>
        <w:t>การให้เช่า</w:t>
      </w:r>
      <w:r w:rsidRPr="001E101B">
        <w:rPr>
          <w:rFonts w:ascii="Browallia New" w:hAnsi="Browallia New" w:cs="Browallia New"/>
          <w:sz w:val="26"/>
          <w:szCs w:val="26"/>
        </w:rPr>
        <w:t xml:space="preserve"> </w:t>
      </w:r>
      <w:r w:rsidRPr="001E101B">
        <w:rPr>
          <w:rFonts w:ascii="Browallia New" w:hAnsi="Browallia New" w:cs="Browallia New"/>
          <w:sz w:val="26"/>
          <w:szCs w:val="26"/>
          <w:cs/>
        </w:rPr>
        <w:t xml:space="preserve"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 </w:t>
      </w:r>
    </w:p>
    <w:p w14:paraId="091E6F63" w14:textId="2C51A3CA" w:rsidR="00577AB4" w:rsidRPr="001E101B" w:rsidRDefault="00577AB4" w:rsidP="008F675D">
      <w:pPr>
        <w:ind w:left="540"/>
        <w:jc w:val="thaiDistribute"/>
        <w:rPr>
          <w:rFonts w:ascii="Browallia New" w:hAnsi="Browallia New" w:cs="Browallia New"/>
          <w:spacing w:val="-4"/>
          <w:sz w:val="14"/>
          <w:szCs w:val="14"/>
        </w:rPr>
      </w:pPr>
    </w:p>
    <w:p w14:paraId="6FA3E880" w14:textId="6018CE83" w:rsidR="00B6410D" w:rsidRPr="001E101B" w:rsidRDefault="00552E4A" w:rsidP="008926B8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52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984F2D" w:rsidRPr="001E10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52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984F2D" w:rsidRPr="001E10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6410D" w:rsidRPr="001E10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หนี้สินทางการเงิน</w:t>
      </w:r>
    </w:p>
    <w:p w14:paraId="7E1B77E6" w14:textId="77777777" w:rsidR="00B6410D" w:rsidRPr="001E101B" w:rsidRDefault="00B6410D" w:rsidP="00D8212C">
      <w:pPr>
        <w:ind w:left="540"/>
        <w:jc w:val="thaiDistribute"/>
        <w:rPr>
          <w:rFonts w:ascii="Browallia New" w:hAnsi="Browallia New" w:cs="Browallia New"/>
          <w:spacing w:val="-4"/>
          <w:sz w:val="14"/>
          <w:szCs w:val="14"/>
        </w:rPr>
      </w:pPr>
    </w:p>
    <w:p w14:paraId="7ED3A711" w14:textId="77777777" w:rsidR="00B6410D" w:rsidRPr="001E101B" w:rsidRDefault="00B6410D" w:rsidP="008926B8">
      <w:pPr>
        <w:pStyle w:val="Style1"/>
        <w:numPr>
          <w:ilvl w:val="0"/>
          <w:numId w:val="19"/>
        </w:numPr>
        <w:jc w:val="thaiDistribute"/>
        <w:outlineLvl w:val="3"/>
        <w:rPr>
          <w:rFonts w:eastAsia="Arial Unicode MS"/>
          <w:b/>
          <w:bCs/>
          <w:color w:val="CF4A02"/>
        </w:rPr>
      </w:pPr>
      <w:r w:rsidRPr="001E101B">
        <w:rPr>
          <w:rFonts w:eastAsia="Arial Unicode MS"/>
          <w:b/>
          <w:bCs/>
          <w:color w:val="CF4A02"/>
          <w:cs/>
        </w:rPr>
        <w:t>การจัดประเภท</w:t>
      </w:r>
    </w:p>
    <w:p w14:paraId="18BD2267" w14:textId="77777777" w:rsidR="00B6410D" w:rsidRPr="001E101B" w:rsidRDefault="00B6410D" w:rsidP="00D8212C">
      <w:pPr>
        <w:ind w:left="540"/>
        <w:jc w:val="thaiDistribute"/>
        <w:rPr>
          <w:rFonts w:ascii="Browallia New" w:hAnsi="Browallia New" w:cs="Browallia New"/>
          <w:spacing w:val="-4"/>
          <w:sz w:val="14"/>
          <w:szCs w:val="14"/>
        </w:rPr>
      </w:pPr>
    </w:p>
    <w:p w14:paraId="2ADD7A33" w14:textId="77777777" w:rsidR="00B6410D" w:rsidRPr="001E101B" w:rsidRDefault="00B6410D" w:rsidP="00CB79C9">
      <w:pPr>
        <w:pStyle w:val="Style1"/>
        <w:ind w:left="1080" w:firstLine="0"/>
        <w:jc w:val="thaiDistribute"/>
        <w:rPr>
          <w:rFonts w:eastAsia="Arial Unicode MS"/>
        </w:rPr>
      </w:pPr>
      <w:r w:rsidRPr="001E101B">
        <w:rPr>
          <w:rFonts w:eastAsia="Arial Unicode MS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0DA5B386" w14:textId="77777777" w:rsidR="00CB79C9" w:rsidRPr="001E101B" w:rsidRDefault="00CB79C9" w:rsidP="00D8212C">
      <w:pPr>
        <w:ind w:left="540"/>
        <w:jc w:val="thaiDistribute"/>
        <w:rPr>
          <w:rFonts w:ascii="Browallia New" w:hAnsi="Browallia New" w:cs="Browallia New"/>
          <w:spacing w:val="-4"/>
          <w:sz w:val="14"/>
          <w:szCs w:val="14"/>
        </w:rPr>
      </w:pPr>
    </w:p>
    <w:p w14:paraId="28E4C99D" w14:textId="77777777" w:rsidR="00B6410D" w:rsidRPr="001E101B" w:rsidRDefault="00B6410D" w:rsidP="00F5239E">
      <w:pPr>
        <w:pStyle w:val="Style1"/>
        <w:numPr>
          <w:ilvl w:val="0"/>
          <w:numId w:val="29"/>
        </w:numPr>
        <w:ind w:left="1440"/>
        <w:jc w:val="thaiDistribute"/>
        <w:rPr>
          <w:rFonts w:eastAsia="Arial Unicode MS"/>
        </w:rPr>
      </w:pPr>
      <w:r w:rsidRPr="001E101B">
        <w:rPr>
          <w:rFonts w:eastAsia="Arial Unicode MS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F5239E" w:rsidRPr="001E101B">
        <w:rPr>
          <w:rFonts w:eastAsia="Arial Unicode MS"/>
        </w:rPr>
        <w:br/>
      </w:r>
      <w:r w:rsidRPr="001E101B">
        <w:rPr>
          <w:rFonts w:eastAsia="Arial Unicode MS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="00F5239E" w:rsidRPr="001E101B">
        <w:rPr>
          <w:rFonts w:eastAsia="Arial Unicode MS"/>
        </w:rPr>
        <w:br/>
      </w:r>
      <w:r w:rsidRPr="001E101B">
        <w:rPr>
          <w:rFonts w:eastAsia="Arial Unicode MS"/>
          <w:spacing w:val="-2"/>
          <w:cs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</w:t>
      </w:r>
      <w:r w:rsidRPr="001E101B">
        <w:rPr>
          <w:rFonts w:eastAsia="Arial Unicode MS"/>
          <w:cs/>
        </w:rPr>
        <w:t>ด้วยจำนวนตราสารทุนที่คงที่ เพื่อแลกเปลี่ยนกับจำนวนเงินที่คงที่</w:t>
      </w:r>
    </w:p>
    <w:p w14:paraId="6C174CC5" w14:textId="77777777" w:rsidR="00B6410D" w:rsidRPr="001E101B" w:rsidRDefault="00B6410D" w:rsidP="00F5239E">
      <w:pPr>
        <w:pStyle w:val="Style1"/>
        <w:numPr>
          <w:ilvl w:val="0"/>
          <w:numId w:val="29"/>
        </w:numPr>
        <w:ind w:left="1440" w:hanging="390"/>
        <w:jc w:val="thaiDistribute"/>
        <w:rPr>
          <w:rFonts w:eastAsia="Arial Unicode MS"/>
        </w:rPr>
      </w:pPr>
      <w:r w:rsidRPr="001E101B">
        <w:rPr>
          <w:rFonts w:eastAsia="Arial Unicode MS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F5239E" w:rsidRPr="001E101B">
        <w:rPr>
          <w:rFonts w:eastAsia="Arial Unicode MS"/>
        </w:rPr>
        <w:br/>
      </w:r>
      <w:r w:rsidRPr="001E101B">
        <w:rPr>
          <w:rFonts w:eastAsia="Arial Unicode MS"/>
          <w:cs/>
        </w:rPr>
        <w:t>ทางการเงินดังกล่าวจะจัดประเภทเป็นตราสารทุน</w:t>
      </w:r>
    </w:p>
    <w:p w14:paraId="54E91F5F" w14:textId="77777777" w:rsidR="00B6410D" w:rsidRPr="001E101B" w:rsidRDefault="00B6410D" w:rsidP="00D8212C">
      <w:pPr>
        <w:ind w:left="540"/>
        <w:jc w:val="thaiDistribute"/>
        <w:rPr>
          <w:rFonts w:ascii="Browallia New" w:hAnsi="Browallia New" w:cs="Browallia New"/>
          <w:spacing w:val="-4"/>
          <w:sz w:val="14"/>
          <w:szCs w:val="14"/>
        </w:rPr>
      </w:pPr>
    </w:p>
    <w:p w14:paraId="0E655874" w14:textId="0F5F3BE0" w:rsidR="00EC5ED4" w:rsidRPr="001E101B" w:rsidRDefault="00B6410D" w:rsidP="00CB79C9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1E101B">
        <w:rPr>
          <w:rFonts w:eastAsia="Arial Unicode MS"/>
          <w:cs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</w:t>
      </w:r>
      <w:r w:rsidR="00CB79C9" w:rsidRPr="001E101B">
        <w:rPr>
          <w:rFonts w:eastAsia="Arial Unicode MS"/>
          <w:cs/>
        </w:rPr>
        <w:br/>
      </w:r>
      <w:r w:rsidRPr="001E101B">
        <w:rPr>
          <w:rFonts w:eastAsia="Arial Unicode MS"/>
          <w:cs/>
        </w:rPr>
        <w:t xml:space="preserve">เป็นเวลาไม่น้อยกว่า </w:t>
      </w:r>
      <w:r w:rsidR="00552E4A" w:rsidRPr="00552E4A">
        <w:rPr>
          <w:rFonts w:eastAsia="Arial Unicode MS"/>
        </w:rPr>
        <w:t>12</w:t>
      </w:r>
      <w:r w:rsidRPr="001E101B">
        <w:rPr>
          <w:rFonts w:eastAsia="Arial Unicode MS"/>
          <w:cs/>
        </w:rPr>
        <w:t xml:space="preserve"> เดือน นับจากวันสิ้นรอบระยะเวลารายงาน</w:t>
      </w:r>
    </w:p>
    <w:p w14:paraId="019087EE" w14:textId="3A84E09F" w:rsidR="006664BB" w:rsidRPr="001E101B" w:rsidRDefault="006664BB" w:rsidP="00EC5ED4">
      <w:pPr>
        <w:pStyle w:val="Style1"/>
        <w:ind w:left="1080" w:firstLine="0"/>
        <w:jc w:val="thaiDistribute"/>
        <w:rPr>
          <w:rFonts w:eastAsia="Arial Unicode MS"/>
          <w:sz w:val="14"/>
          <w:szCs w:val="14"/>
        </w:rPr>
      </w:pPr>
    </w:p>
    <w:p w14:paraId="20BB5EC0" w14:textId="77777777" w:rsidR="00B6410D" w:rsidRPr="001E101B" w:rsidRDefault="00B6410D" w:rsidP="008926B8">
      <w:pPr>
        <w:pStyle w:val="Style1"/>
        <w:numPr>
          <w:ilvl w:val="0"/>
          <w:numId w:val="19"/>
        </w:numPr>
        <w:jc w:val="thaiDistribute"/>
        <w:outlineLvl w:val="3"/>
        <w:rPr>
          <w:rFonts w:eastAsia="Arial Unicode MS"/>
          <w:b/>
          <w:bCs/>
          <w:color w:val="CF4A02"/>
        </w:rPr>
      </w:pPr>
      <w:r w:rsidRPr="001E101B">
        <w:rPr>
          <w:rFonts w:eastAsia="Arial Unicode MS"/>
          <w:b/>
          <w:bCs/>
          <w:color w:val="CF4A02"/>
          <w:cs/>
        </w:rPr>
        <w:t>การวัดมูลค่า</w:t>
      </w:r>
    </w:p>
    <w:p w14:paraId="4F2EA273" w14:textId="77777777" w:rsidR="00B6410D" w:rsidRPr="001E101B" w:rsidRDefault="00B6410D" w:rsidP="00D8212C">
      <w:pPr>
        <w:ind w:left="540"/>
        <w:jc w:val="thaiDistribute"/>
        <w:rPr>
          <w:rFonts w:ascii="Browallia New" w:hAnsi="Browallia New" w:cs="Browallia New"/>
          <w:spacing w:val="-4"/>
          <w:sz w:val="14"/>
          <w:szCs w:val="14"/>
        </w:rPr>
      </w:pPr>
    </w:p>
    <w:p w14:paraId="4B1AEBAF" w14:textId="77777777" w:rsidR="00B6410D" w:rsidRPr="001E101B" w:rsidRDefault="00B6410D" w:rsidP="008926B8">
      <w:pPr>
        <w:pStyle w:val="Style1"/>
        <w:ind w:left="1080" w:firstLine="0"/>
        <w:jc w:val="thaiDistribute"/>
        <w:rPr>
          <w:rFonts w:eastAsia="Arial Unicode MS"/>
        </w:rPr>
      </w:pPr>
      <w:r w:rsidRPr="001E101B">
        <w:rPr>
          <w:rFonts w:eastAsia="Arial Unicode MS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364060" w:rsidRPr="001E101B">
        <w:rPr>
          <w:rFonts w:eastAsia="Arial Unicode MS"/>
        </w:rPr>
        <w:br/>
      </w:r>
      <w:r w:rsidRPr="001E101B">
        <w:rPr>
          <w:rFonts w:eastAsia="Arial Unicode MS"/>
          <w:cs/>
        </w:rPr>
        <w:t xml:space="preserve">ทางการเงินทั้งหมดภายหลังการรับรู้รายการด้วยราคาทุนตัดจำหน่าย </w:t>
      </w:r>
    </w:p>
    <w:p w14:paraId="62D068E5" w14:textId="77777777" w:rsidR="00B6410D" w:rsidRPr="001E101B" w:rsidRDefault="00B6410D" w:rsidP="008926B8">
      <w:pPr>
        <w:ind w:left="1080"/>
        <w:rPr>
          <w:rFonts w:ascii="Browallia New" w:hAnsi="Browallia New" w:cs="Browallia New"/>
          <w:sz w:val="14"/>
          <w:szCs w:val="14"/>
          <w:cs/>
          <w:lang w:val="en-GB"/>
        </w:rPr>
      </w:pPr>
    </w:p>
    <w:p w14:paraId="70550E9A" w14:textId="77777777" w:rsidR="00B6410D" w:rsidRPr="001E101B" w:rsidRDefault="00B6410D" w:rsidP="008926B8">
      <w:pPr>
        <w:pStyle w:val="Style1"/>
        <w:numPr>
          <w:ilvl w:val="0"/>
          <w:numId w:val="19"/>
        </w:numPr>
        <w:jc w:val="thaiDistribute"/>
        <w:outlineLvl w:val="3"/>
        <w:rPr>
          <w:rFonts w:eastAsia="Arial Unicode MS"/>
          <w:b/>
          <w:bCs/>
          <w:color w:val="CF4A02"/>
        </w:rPr>
      </w:pPr>
      <w:r w:rsidRPr="001E101B">
        <w:rPr>
          <w:rFonts w:eastAsia="Arial Unicode MS"/>
          <w:b/>
          <w:bCs/>
          <w:color w:val="CF4A02"/>
          <w:cs/>
        </w:rPr>
        <w:t>การตัดรายการและการเปลี่ยนแปลงเงื่อนไขของสัญญา</w:t>
      </w:r>
    </w:p>
    <w:p w14:paraId="0A1E1BFD" w14:textId="77777777" w:rsidR="00B6410D" w:rsidRPr="001E101B" w:rsidRDefault="00B6410D" w:rsidP="00D8212C">
      <w:pPr>
        <w:ind w:left="540"/>
        <w:jc w:val="thaiDistribute"/>
        <w:rPr>
          <w:rFonts w:ascii="Browallia New" w:hAnsi="Browallia New" w:cs="Browallia New"/>
          <w:spacing w:val="-4"/>
          <w:sz w:val="14"/>
          <w:szCs w:val="14"/>
        </w:rPr>
      </w:pPr>
    </w:p>
    <w:p w14:paraId="40247E12" w14:textId="77777777" w:rsidR="00B6410D" w:rsidRPr="001E101B" w:rsidRDefault="00B6410D" w:rsidP="00CB79C9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1E101B">
        <w:rPr>
          <w:rFonts w:eastAsia="Arial Unicode MS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5305451D" w14:textId="77777777" w:rsidR="00B6410D" w:rsidRPr="001E101B" w:rsidRDefault="00B6410D" w:rsidP="00D8212C">
      <w:pPr>
        <w:ind w:left="540"/>
        <w:jc w:val="thaiDistribute"/>
        <w:rPr>
          <w:rFonts w:ascii="Browallia New" w:hAnsi="Browallia New" w:cs="Browallia New"/>
          <w:spacing w:val="-4"/>
          <w:sz w:val="14"/>
          <w:szCs w:val="14"/>
        </w:rPr>
      </w:pPr>
    </w:p>
    <w:p w14:paraId="0C395BCE" w14:textId="09F5DAD3" w:rsidR="00B6410D" w:rsidRPr="001E101B" w:rsidRDefault="00B6410D" w:rsidP="00CB79C9">
      <w:pPr>
        <w:pStyle w:val="Style1"/>
        <w:ind w:left="1080" w:firstLine="0"/>
        <w:jc w:val="thaiDistribute"/>
        <w:rPr>
          <w:rFonts w:eastAsia="Arial Unicode MS"/>
        </w:rPr>
      </w:pPr>
      <w:r w:rsidRPr="001E101B">
        <w:rPr>
          <w:rFonts w:eastAsia="Arial Unicode MS"/>
          <w:spacing w:val="-2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</w:t>
      </w:r>
      <w:r w:rsidRPr="001E101B">
        <w:rPr>
          <w:rFonts w:eastAsia="Arial Unicode MS"/>
          <w:cs/>
        </w:rPr>
        <w:t>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</w:t>
      </w:r>
      <w:r w:rsidR="00762736" w:rsidRPr="001E101B">
        <w:rPr>
          <w:rFonts w:eastAsia="Arial Unicode MS"/>
        </w:rPr>
        <w:br/>
      </w:r>
      <w:r w:rsidRPr="001E101B">
        <w:rPr>
          <w:rFonts w:eastAsia="Arial Unicode MS"/>
          <w:cs/>
        </w:rPr>
        <w:t>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="00762736" w:rsidRPr="001E101B">
        <w:rPr>
          <w:rFonts w:eastAsia="Arial Unicode MS"/>
        </w:rPr>
        <w:br/>
      </w:r>
      <w:r w:rsidRPr="001E101B">
        <w:rPr>
          <w:rFonts w:eastAsia="Arial Unicode MS"/>
          <w:cs/>
        </w:rPr>
        <w:t>ที่เหลืออยู่ และรับรู้ส่วนต่างในรายการกำไร</w:t>
      </w:r>
      <w:r w:rsidR="00B6690B">
        <w:rPr>
          <w:rFonts w:eastAsia="Arial Unicode MS" w:hint="cs"/>
          <w:cs/>
        </w:rPr>
        <w:t>หรือ</w:t>
      </w:r>
      <w:r w:rsidRPr="001E101B">
        <w:rPr>
          <w:rFonts w:eastAsia="Arial Unicode MS"/>
          <w:cs/>
        </w:rPr>
        <w:t xml:space="preserve">ขาดทุนอื่นในกำไรหรือขาดทุน </w:t>
      </w:r>
    </w:p>
    <w:p w14:paraId="0F83A164" w14:textId="77777777" w:rsidR="00B6410D" w:rsidRPr="001E101B" w:rsidRDefault="00B6410D" w:rsidP="00D8212C">
      <w:pPr>
        <w:ind w:left="540"/>
        <w:jc w:val="thaiDistribute"/>
        <w:rPr>
          <w:rFonts w:ascii="Browallia New" w:hAnsi="Browallia New" w:cs="Browallia New"/>
          <w:spacing w:val="-4"/>
          <w:sz w:val="14"/>
          <w:szCs w:val="14"/>
        </w:rPr>
      </w:pPr>
    </w:p>
    <w:p w14:paraId="47D32B9B" w14:textId="77777777" w:rsidR="00B6410D" w:rsidRPr="001E101B" w:rsidRDefault="00B6410D" w:rsidP="00CB79C9">
      <w:pPr>
        <w:pStyle w:val="Style1"/>
        <w:ind w:left="1080" w:firstLine="0"/>
        <w:jc w:val="thaiDistribute"/>
        <w:rPr>
          <w:rFonts w:eastAsia="Arial Unicode MS"/>
        </w:rPr>
      </w:pPr>
      <w:r w:rsidRPr="001E101B">
        <w:rPr>
          <w:rFonts w:eastAsia="Arial Unicode MS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1E101B">
        <w:rPr>
          <w:rFonts w:eastAsia="Arial Unicode MS"/>
        </w:rPr>
        <w:t xml:space="preserve">(Original effective interest rate) </w:t>
      </w:r>
      <w:r w:rsidRPr="001E101B">
        <w:rPr>
          <w:rFonts w:eastAsia="Arial Unicode MS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6231E130" w14:textId="4A519E2C" w:rsidR="00622CE3" w:rsidRPr="001E101B" w:rsidRDefault="00444B02" w:rsidP="008926B8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E10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3202325E" w14:textId="3F7C2675" w:rsidR="00C20F51" w:rsidRPr="001E101B" w:rsidRDefault="00552E4A" w:rsidP="00444B02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52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20F51" w:rsidRPr="001E10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52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C20F51" w:rsidRPr="001E10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20F51" w:rsidRPr="001E10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ต้นทุนการกู้ยืม</w:t>
      </w:r>
    </w:p>
    <w:p w14:paraId="19530862" w14:textId="77777777" w:rsidR="00C20F51" w:rsidRPr="001E101B" w:rsidRDefault="00C20F51" w:rsidP="008926B8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1754EFA" w14:textId="77777777" w:rsidR="00C20F51" w:rsidRPr="001E101B" w:rsidRDefault="00C20F51" w:rsidP="008926B8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E10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</w:t>
      </w:r>
      <w:r w:rsidRPr="001E101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1E10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การผลิตสินทรัพย์ที่เข้าเงื่อนไข</w:t>
      </w:r>
      <w:r w:rsidRPr="001E101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E10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14:paraId="2C638937" w14:textId="77777777" w:rsidR="00C20F51" w:rsidRPr="001E101B" w:rsidRDefault="00C20F51" w:rsidP="008926B8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193C5E5" w14:textId="77777777" w:rsidR="00C20F51" w:rsidRPr="001E101B" w:rsidRDefault="00C20F51" w:rsidP="008926B8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E10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ต้นทุนการกู้ยืมอื่น ๆ รับรู้เป็นค่าใช้จ่ายในงวดที่เกิดขึ้น</w:t>
      </w:r>
    </w:p>
    <w:p w14:paraId="1D1B9D89" w14:textId="77777777" w:rsidR="00C83666" w:rsidRPr="001E101B" w:rsidRDefault="00C83666" w:rsidP="008926B8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7776537" w14:textId="538AA261" w:rsidR="007B0835" w:rsidRPr="001E101B" w:rsidRDefault="00552E4A" w:rsidP="008926B8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52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7B0835" w:rsidRPr="001E10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552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7B0835" w:rsidRPr="001E10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7B0835" w:rsidRPr="001E10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</w:p>
    <w:p w14:paraId="4A72C928" w14:textId="77777777" w:rsidR="007B0835" w:rsidRPr="001E101B" w:rsidRDefault="007B0835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9BE158" w14:textId="77777777" w:rsidR="007B0835" w:rsidRPr="001E101B" w:rsidRDefault="007B0835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1E10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Pr="001E101B">
        <w:rPr>
          <w:rFonts w:ascii="Browallia New" w:eastAsia="Arial Unicode MS" w:hAnsi="Browallia New" w:cs="Browallia New"/>
          <w:sz w:val="26"/>
          <w:szCs w:val="26"/>
          <w:cs/>
        </w:rPr>
        <w:t>จะรับรู้</w:t>
      </w:r>
      <w:r w:rsidRPr="001E101B">
        <w:rPr>
          <w:rFonts w:ascii="Browallia New" w:eastAsia="Arial Unicode MS" w:hAnsi="Browallia New" w:cs="Browallia New"/>
          <w:sz w:val="26"/>
          <w:szCs w:val="26"/>
        </w:rPr>
        <w:br/>
      </w:r>
      <w:r w:rsidRPr="001E101B">
        <w:rPr>
          <w:rFonts w:ascii="Browallia New" w:eastAsia="Arial Unicode MS" w:hAnsi="Browallia New" w:cs="Browallia New"/>
          <w:sz w:val="26"/>
          <w:szCs w:val="26"/>
          <w:cs/>
        </w:rPr>
        <w:t>ในงบกำไรขาดทุน ยกเว้นส่วนภาษีเงินได้ที่เกี่ยวข้องกับ</w:t>
      </w:r>
      <w:r w:rsidRPr="001E10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6720B054" w14:textId="77777777" w:rsidR="007B0835" w:rsidRPr="001E101B" w:rsidRDefault="007B0835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196BAB" w14:textId="77777777" w:rsidR="007B0835" w:rsidRPr="001E101B" w:rsidRDefault="007B0835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1E101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14:paraId="26446134" w14:textId="77777777" w:rsidR="007B0835" w:rsidRPr="001E101B" w:rsidRDefault="007B0835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51D8E4" w14:textId="32818771" w:rsidR="007B0835" w:rsidRPr="001E101B" w:rsidRDefault="007B0835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101B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</w:t>
      </w:r>
      <w:r w:rsidR="009566FC" w:rsidRPr="001E101B">
        <w:rPr>
          <w:rFonts w:ascii="Browallia New" w:eastAsia="Arial Unicode MS" w:hAnsi="Browallia New" w:cs="Browallia New"/>
          <w:sz w:val="26"/>
          <w:szCs w:val="26"/>
        </w:rPr>
        <w:br/>
      </w:r>
      <w:r w:rsidRPr="001E101B">
        <w:rPr>
          <w:rFonts w:ascii="Browallia New" w:eastAsia="Arial Unicode MS" w:hAnsi="Browallia New" w:cs="Browallia New"/>
          <w:sz w:val="26"/>
          <w:szCs w:val="26"/>
          <w:cs/>
        </w:rPr>
        <w:t>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</w:t>
      </w:r>
      <w:r w:rsidR="001027E9" w:rsidRPr="001E101B">
        <w:rPr>
          <w:rFonts w:ascii="Browallia New" w:eastAsia="Arial Unicode MS" w:hAnsi="Browallia New" w:cs="Browallia New"/>
          <w:sz w:val="26"/>
          <w:szCs w:val="26"/>
        </w:rPr>
        <w:br/>
      </w:r>
      <w:r w:rsidRPr="001E101B">
        <w:rPr>
          <w:rFonts w:ascii="Browallia New" w:eastAsia="Arial Unicode MS" w:hAnsi="Browallia New" w:cs="Browallia New"/>
          <w:sz w:val="26"/>
          <w:szCs w:val="26"/>
          <w:cs/>
        </w:rPr>
        <w:t>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</w:t>
      </w:r>
      <w:r w:rsidR="001027E9" w:rsidRPr="001E101B">
        <w:rPr>
          <w:rFonts w:ascii="Browallia New" w:eastAsia="Arial Unicode MS" w:hAnsi="Browallia New" w:cs="Browallia New"/>
          <w:sz w:val="26"/>
          <w:szCs w:val="26"/>
        </w:rPr>
        <w:br/>
      </w:r>
      <w:r w:rsidRPr="001E101B">
        <w:rPr>
          <w:rFonts w:ascii="Browallia New" w:eastAsia="Arial Unicode MS" w:hAnsi="Browallia New" w:cs="Browallia New"/>
          <w:sz w:val="26"/>
          <w:szCs w:val="26"/>
          <w:cs/>
        </w:rPr>
        <w:t>คาดว่าจะต้องจ่ายชำระแก่หน่วยงานจัดเก็บภาษี</w:t>
      </w:r>
    </w:p>
    <w:p w14:paraId="2E35C49B" w14:textId="77777777" w:rsidR="00762736" w:rsidRPr="001E101B" w:rsidRDefault="00762736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D6089A" w14:textId="77777777" w:rsidR="007B0835" w:rsidRPr="001E101B" w:rsidRDefault="007B0835" w:rsidP="008926B8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1E101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6414C453" w14:textId="77777777" w:rsidR="007B0835" w:rsidRPr="001E101B" w:rsidRDefault="007B0835" w:rsidP="008926B8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BBC8FD4" w14:textId="77777777" w:rsidR="007B0835" w:rsidRPr="001E101B" w:rsidRDefault="007B0835" w:rsidP="008926B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E101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5BE66C2A" w14:textId="77777777" w:rsidR="007B0835" w:rsidRPr="001E101B" w:rsidRDefault="007B0835" w:rsidP="008926B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1D07148" w14:textId="57E45D57" w:rsidR="007B0835" w:rsidRPr="001E101B" w:rsidRDefault="007B0835" w:rsidP="00411871">
      <w:pPr>
        <w:pStyle w:val="ListParagraph"/>
        <w:numPr>
          <w:ilvl w:val="0"/>
          <w:numId w:val="46"/>
        </w:numPr>
        <w:tabs>
          <w:tab w:val="left" w:pos="900"/>
        </w:tabs>
        <w:spacing w:after="0" w:line="240" w:lineRule="auto"/>
        <w:ind w:left="990" w:hanging="45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E101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</w:t>
      </w:r>
      <w:r w:rsidRPr="001E101B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1E101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กำไรหรือขาดทุนทั้งทางบัญชีและทางภาษี </w:t>
      </w:r>
      <w:r w:rsidR="00B6690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</w:t>
      </w:r>
    </w:p>
    <w:p w14:paraId="2496B1D2" w14:textId="77777777" w:rsidR="007B0835" w:rsidRPr="001E101B" w:rsidRDefault="007B0835" w:rsidP="00411871">
      <w:pPr>
        <w:pStyle w:val="ListParagraph"/>
        <w:numPr>
          <w:ilvl w:val="0"/>
          <w:numId w:val="46"/>
        </w:numPr>
        <w:tabs>
          <w:tab w:val="left" w:pos="900"/>
        </w:tabs>
        <w:spacing w:after="0" w:line="240" w:lineRule="auto"/>
        <w:ind w:left="990" w:hanging="45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E101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443096E3" w14:textId="77777777" w:rsidR="007B0835" w:rsidRPr="001E101B" w:rsidRDefault="007B0835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1954E4" w14:textId="77777777" w:rsidR="007B0835" w:rsidRPr="001E101B" w:rsidRDefault="007B0835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101B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41DA5AD0" w14:textId="77777777" w:rsidR="007B0835" w:rsidRPr="001E101B" w:rsidRDefault="007B0835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DAA8F0" w14:textId="77777777" w:rsidR="007B0835" w:rsidRPr="001E101B" w:rsidRDefault="007B0835" w:rsidP="008926B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E101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1E101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0F8FF50E" w14:textId="60D26247" w:rsidR="007B0835" w:rsidRPr="001E101B" w:rsidRDefault="00613DD0" w:rsidP="008926B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E101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20B8C2ED" w14:textId="0E7149DF" w:rsidR="007B0835" w:rsidRPr="001E101B" w:rsidRDefault="007B0835" w:rsidP="008926B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E101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1E101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</w:t>
      </w:r>
      <w:r w:rsidRPr="001E101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</w:t>
      </w:r>
      <w:r w:rsidRPr="001E101B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1E101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ซึ่งตั้งใจจะจ่ายหนี้สินและสินทรัพย์ภาษีเงินได้ของงวดปัจจุบันด้วยยอดสุทธิ</w:t>
      </w:r>
    </w:p>
    <w:p w14:paraId="33BD42B2" w14:textId="77777777" w:rsidR="002B1DFC" w:rsidRPr="001E101B" w:rsidRDefault="002B1DFC" w:rsidP="008926B8">
      <w:pPr>
        <w:tabs>
          <w:tab w:val="left" w:pos="1560"/>
        </w:tabs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EB47ACE" w14:textId="55F3E53F" w:rsidR="00EE1F49" w:rsidRPr="001E101B" w:rsidRDefault="00552E4A" w:rsidP="008926B8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52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EE1F49" w:rsidRPr="001E10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552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EE1F49" w:rsidRPr="001E10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E1F49" w:rsidRPr="001E10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ผลประโยชน์พนักงาน</w:t>
      </w:r>
    </w:p>
    <w:p w14:paraId="6CD8305D" w14:textId="77777777" w:rsidR="001027E9" w:rsidRPr="001E101B" w:rsidRDefault="001027E9" w:rsidP="008926B8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CC43F9E" w14:textId="77777777" w:rsidR="00EE1F49" w:rsidRPr="001E101B" w:rsidRDefault="00EE1F49" w:rsidP="008926B8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E10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</w:t>
      </w:r>
      <w:r w:rsidRPr="001E10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)</w:t>
      </w:r>
      <w:r w:rsidRPr="001E10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1E10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ผลประโยชน์พนักงานระยะสั้น</w:t>
      </w:r>
    </w:p>
    <w:p w14:paraId="4FC97686" w14:textId="77777777" w:rsidR="00EE1F49" w:rsidRPr="001E101B" w:rsidRDefault="00EE1F49" w:rsidP="008926B8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14:paraId="7ED4E29E" w14:textId="41FF1B8A" w:rsidR="00EE1F49" w:rsidRPr="001E101B" w:rsidRDefault="00EE1F49" w:rsidP="008926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101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552E4A" w:rsidRPr="00552E4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12</w:t>
      </w:r>
      <w:r w:rsidRPr="001E101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เดือนหลังจากวันสิ้นรอบระยะเวลาบัญชี</w:t>
      </w:r>
      <w:r w:rsidRPr="001E101B">
        <w:rPr>
          <w:rFonts w:ascii="Browallia New" w:eastAsia="Arial Unicode MS" w:hAnsi="Browallia New" w:cs="Browallia New"/>
          <w:sz w:val="26"/>
          <w:szCs w:val="26"/>
          <w:cs/>
        </w:rPr>
        <w:t xml:space="preserve"> เช่น ค่าจ้าง เงินเดือน โบนัส และค่ารักษาพยาบาล</w:t>
      </w:r>
      <w:r w:rsidRPr="001E101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E101B">
        <w:rPr>
          <w:rFonts w:ascii="Browallia New" w:eastAsia="Arial Unicode MS" w:hAnsi="Browallia New" w:cs="Browallia New"/>
          <w:sz w:val="26"/>
          <w:szCs w:val="26"/>
          <w:cs/>
        </w:rPr>
        <w:t>ของพนักงานปัจจุบันรับรู้ตามช่วงเวลาการให้บริการของพนักงานไปจนถึงวันสิ้นสุดรอบระยะเวลารายงาน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4806D5D6" w14:textId="77777777" w:rsidR="00EE1F49" w:rsidRPr="001E101B" w:rsidRDefault="00EE1F49" w:rsidP="008926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946581F" w14:textId="77777777" w:rsidR="00EE1F49" w:rsidRPr="001E101B" w:rsidRDefault="00EE1F49" w:rsidP="008926B8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E10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</w:t>
      </w:r>
      <w:r w:rsidRPr="001E10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)</w:t>
      </w:r>
      <w:r w:rsidRPr="001E10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โครงการสมทบเงิน</w:t>
      </w:r>
    </w:p>
    <w:p w14:paraId="2AAF6DE3" w14:textId="77777777" w:rsidR="00EE1F49" w:rsidRPr="001E101B" w:rsidRDefault="00EE1F49" w:rsidP="008926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176207" w14:textId="77777777" w:rsidR="00EE1F49" w:rsidRPr="001E101B" w:rsidRDefault="00EE1F49" w:rsidP="008926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101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กลุ่มกิจการจะจ่ายสมทบให้กับกองทุนกองทุนสำรองเลี้ยงชีพตามข้อบังคับ</w:t>
      </w:r>
      <w:r w:rsidRPr="001E101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E101B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471861BC" w14:textId="02111E3B" w:rsidR="00EE1F49" w:rsidRPr="001E101B" w:rsidRDefault="00EE1F49" w:rsidP="00704AC3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D6A562C" w14:textId="77777777" w:rsidR="00EE1F49" w:rsidRPr="001E101B" w:rsidRDefault="00EE1F49" w:rsidP="008926B8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E10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</w:t>
      </w:r>
      <w:r w:rsidRPr="001E10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)</w:t>
      </w:r>
      <w:r w:rsidRPr="001E10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ผลประโยชน์เมื่อเกษียณอายุ</w:t>
      </w:r>
    </w:p>
    <w:p w14:paraId="4378868A" w14:textId="77777777" w:rsidR="00EE1F49" w:rsidRPr="001E101B" w:rsidRDefault="00EE1F49" w:rsidP="008926B8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1CE2A96" w14:textId="77777777" w:rsidR="00EE1F49" w:rsidRPr="001E101B" w:rsidRDefault="00EE1F49" w:rsidP="008926B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101B">
        <w:rPr>
          <w:rFonts w:ascii="Browallia New" w:eastAsia="Arial Unicode MS" w:hAnsi="Browallia New" w:cs="Browallia New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5D4476C9" w14:textId="77777777" w:rsidR="00EE1F49" w:rsidRPr="001E101B" w:rsidRDefault="00EE1F49" w:rsidP="008926B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68DE300" w14:textId="77777777" w:rsidR="00EE1F49" w:rsidRPr="001E101B" w:rsidRDefault="00EE1F49" w:rsidP="008926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101B">
        <w:rPr>
          <w:rFonts w:ascii="Browallia New" w:eastAsia="Arial Unicode MS" w:hAnsi="Browallia New" w:cs="Browallia New"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ภาระผูกพันผลประโยชน์นี้คำนวณโดยนักคณิตศาสตร์ประกันภัยอิสระทุกปี ด้วยวิธีคิดลดแต่ละหน่วยที่ประมาณการไว้ </w:t>
      </w:r>
      <w:r w:rsidRPr="001E10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1E101B">
        <w:rPr>
          <w:rFonts w:ascii="Browallia New" w:eastAsia="Arial Unicode MS" w:hAnsi="Browallia New" w:cs="Browallia New"/>
          <w:sz w:val="26"/>
          <w:szCs w:val="26"/>
          <w:cs/>
        </w:rPr>
        <w:t>ในตลาดของพันธบัตรรัฐบาล</w:t>
      </w:r>
      <w:r w:rsidRPr="001E101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E101B">
        <w:rPr>
          <w:rFonts w:ascii="Browallia New" w:eastAsia="Arial Unicode MS" w:hAnsi="Browallia New" w:cs="Browallia New"/>
          <w:sz w:val="26"/>
          <w:szCs w:val="26"/>
          <w:cs/>
        </w:rPr>
        <w:t>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2C4A49A6" w14:textId="77777777" w:rsidR="00EE1F49" w:rsidRPr="001E101B" w:rsidRDefault="00EE1F49" w:rsidP="008926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F82631" w14:textId="77777777" w:rsidR="00EE1F49" w:rsidRPr="001E101B" w:rsidRDefault="00EE1F49" w:rsidP="008926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101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</w:t>
      </w:r>
      <w:r w:rsidRPr="001E101B">
        <w:rPr>
          <w:rFonts w:ascii="Browallia New" w:eastAsia="Arial Unicode MS" w:hAnsi="Browallia New" w:cs="Browallia New"/>
          <w:sz w:val="26"/>
          <w:szCs w:val="26"/>
          <w:cs/>
        </w:rPr>
        <w:t>ในกำไรสะสมในงบแสดงการเปลี่ยนแปลงในส่วนของ</w:t>
      </w:r>
      <w:r w:rsidR="00177B7C" w:rsidRPr="001E101B">
        <w:rPr>
          <w:rFonts w:ascii="Browallia New" w:eastAsia="Arial Unicode MS" w:hAnsi="Browallia New" w:cs="Browallia New"/>
          <w:sz w:val="26"/>
          <w:szCs w:val="26"/>
          <w:cs/>
        </w:rPr>
        <w:t>เจ้าของ</w:t>
      </w:r>
    </w:p>
    <w:p w14:paraId="22DE0B2E" w14:textId="77777777" w:rsidR="00EE1F49" w:rsidRPr="001E101B" w:rsidRDefault="00EE1F49" w:rsidP="008926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B5FB456" w14:textId="77777777" w:rsidR="00EE1F49" w:rsidRPr="001E101B" w:rsidRDefault="00EE1F49" w:rsidP="008926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101B">
        <w:rPr>
          <w:rFonts w:ascii="Browallia New" w:eastAsia="Arial Unicode MS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028DB515" w14:textId="39079838" w:rsidR="00622CE3" w:rsidRPr="001E101B" w:rsidRDefault="00622CE3" w:rsidP="00977D29">
      <w:pPr>
        <w:pStyle w:val="ListParagraph"/>
        <w:tabs>
          <w:tab w:val="left" w:pos="540"/>
        </w:tabs>
        <w:spacing w:after="0" w:line="240" w:lineRule="auto"/>
        <w:ind w:left="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44F9907" w14:textId="3425018D" w:rsidR="00365386" w:rsidRPr="001E101B" w:rsidRDefault="00552E4A" w:rsidP="001027E9">
      <w:pPr>
        <w:pStyle w:val="ListParagraph"/>
        <w:tabs>
          <w:tab w:val="left" w:pos="540"/>
        </w:tabs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52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365386" w:rsidRPr="001E10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552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365386" w:rsidRPr="001E10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365386" w:rsidRPr="001E10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ประมาณการหนี้สิน</w:t>
      </w:r>
    </w:p>
    <w:p w14:paraId="0CAE8E6B" w14:textId="77777777" w:rsidR="00365386" w:rsidRPr="001E101B" w:rsidRDefault="00365386" w:rsidP="008926B8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F9A4F6D" w14:textId="77777777" w:rsidR="00365386" w:rsidRPr="001E101B" w:rsidRDefault="00365386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101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1027E9" w:rsidRPr="001E101B">
        <w:rPr>
          <w:rFonts w:ascii="Browallia New" w:eastAsia="Arial Unicode MS" w:hAnsi="Browallia New" w:cs="Browallia New"/>
          <w:sz w:val="26"/>
          <w:szCs w:val="26"/>
        </w:rPr>
        <w:br/>
      </w:r>
      <w:r w:rsidRPr="001E101B">
        <w:rPr>
          <w:rFonts w:ascii="Browallia New" w:eastAsia="Arial Unicode MS" w:hAnsi="Browallia New" w:cs="Browallia New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7DE5D70B" w14:textId="77777777" w:rsidR="00365386" w:rsidRPr="001E101B" w:rsidRDefault="00365386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577C804" w14:textId="678B602F" w:rsidR="003E4A4D" w:rsidRPr="001E101B" w:rsidRDefault="00365386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1E101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76B44BB1" w14:textId="39284451" w:rsidR="00977D29" w:rsidRPr="001E101B" w:rsidRDefault="003E4A4D" w:rsidP="003E4A4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E101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 w:type="page"/>
      </w:r>
    </w:p>
    <w:p w14:paraId="519848C8" w14:textId="44D77FE5" w:rsidR="001817BD" w:rsidRPr="001E101B" w:rsidRDefault="00552E4A" w:rsidP="001027E9">
      <w:pPr>
        <w:pStyle w:val="ListParagraph"/>
        <w:tabs>
          <w:tab w:val="left" w:pos="540"/>
        </w:tabs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52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1817BD" w:rsidRPr="001E10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552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1817BD" w:rsidRPr="001E10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1817BD" w:rsidRPr="001E10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ทุนเรือนหุ้น</w:t>
      </w:r>
    </w:p>
    <w:p w14:paraId="5A2D0FB3" w14:textId="77777777" w:rsidR="00C83666" w:rsidRPr="001E101B" w:rsidRDefault="00C83666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C02736" w14:textId="77777777" w:rsidR="001817BD" w:rsidRPr="001E101B" w:rsidRDefault="001817BD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101B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หุ้นสามัญจะจัดประเภทไว้เป็นส่วนของเจ้าของ  </w:t>
      </w:r>
    </w:p>
    <w:p w14:paraId="1FAD0CA6" w14:textId="77777777" w:rsidR="001817BD" w:rsidRPr="001E101B" w:rsidRDefault="001817BD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CB0177" w14:textId="5FC43DE1" w:rsidR="001817BD" w:rsidRPr="001E101B" w:rsidRDefault="001817BD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101B">
        <w:rPr>
          <w:rFonts w:ascii="Browallia New" w:eastAsia="Arial Unicode MS" w:hAnsi="Browallia New" w:cs="Browallia New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14:paraId="2303FECF" w14:textId="289F55C4" w:rsidR="001817BD" w:rsidRPr="001E101B" w:rsidRDefault="001817BD" w:rsidP="0076273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531719" w14:textId="6306B2DD" w:rsidR="001817BD" w:rsidRPr="001E101B" w:rsidRDefault="00552E4A" w:rsidP="008926B8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9" w:name="_Toc494360339"/>
      <w:r w:rsidRPr="00552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1817BD" w:rsidRPr="001E10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552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1817BD" w:rsidRPr="001E10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bookmarkEnd w:id="9"/>
      <w:r w:rsidR="001817BD" w:rsidRPr="001E10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การรับรู้รายได้</w:t>
      </w:r>
    </w:p>
    <w:p w14:paraId="6DAA1A5B" w14:textId="77777777" w:rsidR="001817BD" w:rsidRPr="001E101B" w:rsidRDefault="001817BD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31C21410" w14:textId="77777777" w:rsidR="001817BD" w:rsidRPr="001E101B" w:rsidRDefault="001817BD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E101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ที่กลุ่มกิจการได้รับจากการขนส่งสินค้าและให้บริการในกิจกรรมตามปกติธุรกิจ</w:t>
      </w:r>
    </w:p>
    <w:p w14:paraId="7D887F27" w14:textId="77777777" w:rsidR="001817BD" w:rsidRPr="001E101B" w:rsidRDefault="001817BD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882F719" w14:textId="77777777" w:rsidR="001817BD" w:rsidRPr="001E101B" w:rsidRDefault="001817BD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E101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534E64B4" w14:textId="77777777" w:rsidR="001817BD" w:rsidRPr="001E101B" w:rsidRDefault="001817BD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17A3984" w14:textId="77777777" w:rsidR="001817BD" w:rsidRPr="001E101B" w:rsidRDefault="001817BD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101B">
        <w:rPr>
          <w:rFonts w:ascii="Browallia New" w:eastAsia="Arial Unicode MS" w:hAnsi="Browallia New" w:cs="Browallia New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="001027E9" w:rsidRPr="001E101B">
        <w:rPr>
          <w:rFonts w:ascii="Browallia New" w:eastAsia="Arial Unicode MS" w:hAnsi="Browallia New" w:cs="Browallia New"/>
          <w:sz w:val="26"/>
          <w:szCs w:val="26"/>
        </w:rPr>
        <w:br/>
      </w:r>
      <w:r w:rsidRPr="001E101B">
        <w:rPr>
          <w:rFonts w:ascii="Browallia New" w:eastAsia="Arial Unicode MS" w:hAnsi="Browallia New" w:cs="Browallia New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</w:t>
      </w:r>
      <w:r w:rsidRPr="001E10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</w:t>
      </w:r>
      <w:r w:rsidRPr="001E101B">
        <w:rPr>
          <w:rFonts w:ascii="Browallia New" w:eastAsia="Arial Unicode MS" w:hAnsi="Browallia New" w:cs="Browallia New"/>
          <w:sz w:val="26"/>
          <w:szCs w:val="26"/>
          <w:cs/>
        </w:rPr>
        <w:t>ปฏิบัติแยกต่างหากจากกันเมื่อกลุ่มกิจการได้ปฏิบัติตามภาระนั้นแล้ว</w:t>
      </w:r>
    </w:p>
    <w:p w14:paraId="48FD348D" w14:textId="47C51B73" w:rsidR="00C83666" w:rsidRPr="001E101B" w:rsidRDefault="00C83666" w:rsidP="00444B0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4D5D686" w14:textId="77777777" w:rsidR="001817BD" w:rsidRPr="001E101B" w:rsidRDefault="001817BD" w:rsidP="00762736">
      <w:pPr>
        <w:pStyle w:val="Heading3"/>
        <w:ind w:left="540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u w:val="none"/>
          <w:lang w:val="en-GB"/>
        </w:rPr>
      </w:pPr>
      <w:r w:rsidRPr="001E101B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u w:val="none"/>
          <w:cs/>
          <w:lang w:val="en-GB"/>
        </w:rPr>
        <w:t>โรงแรม</w:t>
      </w:r>
    </w:p>
    <w:p w14:paraId="0A9394B2" w14:textId="77777777" w:rsidR="001027E9" w:rsidRPr="001E101B" w:rsidRDefault="001027E9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ABC251D" w14:textId="77777777" w:rsidR="001817BD" w:rsidRPr="001E101B" w:rsidRDefault="001817BD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E10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รายได้จากการเป็นเจ้าของโรงแรมประกอบด้วย จำนวนเงินที่ได้รับจากการให้เช่าห้องพัก การขายอาหารและเครื่องดื่ม และบริการเสริมอื่นๆ รายได้จากการให้เช่าห้องพักจะรับรู้ตลอดช่วงเวลาที่แขกเข้าพัก รายได้จากการขายอาหารและเครื่องดื่ม รวมทั้งการขายสินค้าจะรับรู้ ณ จุดขาย โดยกลุ่มกิจการมีสิทธิในการได้รับชำระเงินทันทีที่แขกของโรงแรมเข้าพัก และได้รับบริการและสินค้า</w:t>
      </w:r>
    </w:p>
    <w:p w14:paraId="7EE8A911" w14:textId="65968E4A" w:rsidR="00B6410D" w:rsidRPr="001E101B" w:rsidRDefault="00B6410D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EAAE1B8" w14:textId="0BDE96A1" w:rsidR="001817BD" w:rsidRPr="001E101B" w:rsidRDefault="00552E4A" w:rsidP="008926B8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52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1817BD" w:rsidRPr="001E10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552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1817BD" w:rsidRPr="001E10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1817BD" w:rsidRPr="001E10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การจ่ายเงินปันผล</w:t>
      </w:r>
    </w:p>
    <w:p w14:paraId="3CA22317" w14:textId="77777777" w:rsidR="00C83666" w:rsidRPr="001E101B" w:rsidRDefault="00C83666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B586601" w14:textId="023117F3" w:rsidR="00622CE3" w:rsidRPr="001E101B" w:rsidRDefault="001817BD" w:rsidP="00FB56F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101B">
        <w:rPr>
          <w:rFonts w:ascii="Browallia New" w:eastAsia="Arial Unicode MS" w:hAnsi="Browallia New" w:cs="Browallia New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Pr="001E101B">
        <w:rPr>
          <w:rFonts w:ascii="Browallia New" w:eastAsia="Arial Unicode MS" w:hAnsi="Browallia New" w:cs="Browallia New"/>
          <w:sz w:val="26"/>
          <w:szCs w:val="26"/>
        </w:rPr>
        <w:br/>
      </w:r>
      <w:r w:rsidRPr="001E101B">
        <w:rPr>
          <w:rFonts w:ascii="Browallia New" w:eastAsia="Arial Unicode MS" w:hAnsi="Browallia New" w:cs="Browallia New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30706CFE" w14:textId="13DA1C1D" w:rsidR="00FB56F1" w:rsidRPr="001E101B" w:rsidRDefault="00FB56F1" w:rsidP="00977D29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2EA322D" w14:textId="242151D9" w:rsidR="00D5568A" w:rsidRPr="001E101B" w:rsidRDefault="00552E4A" w:rsidP="008926B8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552E4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D5568A" w:rsidRPr="001E10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52E4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D5568A" w:rsidRPr="001E10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5568A" w:rsidRPr="001E101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การป้องกันความเสี่ยงในกระแสเงินสด</w:t>
      </w:r>
    </w:p>
    <w:p w14:paraId="0D93B71A" w14:textId="77777777" w:rsidR="00D5568A" w:rsidRPr="001E101B" w:rsidRDefault="00D5568A" w:rsidP="008926B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6E4103F" w14:textId="6F44366D" w:rsidR="00D5568A" w:rsidRPr="001E101B" w:rsidRDefault="00D5568A" w:rsidP="008926B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ทำสัญญาแลกเปลี่ยนอัตราดอกเบี้ยเพื่อป้องกันความเสี่ยงในกระแสเงินสดที่เกิดจากการแปลี่ยนแปลงของอัตราดอกเบี้ย กลุ่มกิจการไม่ทำสัญญาประเภทนี้เพื่อการเก็งกำไรหรือวัตถุประสงค์อื่นนอกจากการป้องกันความเสี่ยง</w:t>
      </w:r>
    </w:p>
    <w:p w14:paraId="26E8D8E7" w14:textId="4DD5DF92" w:rsidR="003E4A4D" w:rsidRPr="001E101B" w:rsidRDefault="003E4A4D" w:rsidP="008926B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524ADD1" w14:textId="3EA5349F" w:rsidR="003E4A4D" w:rsidRPr="001E101B" w:rsidRDefault="003E4A4D" w:rsidP="003E4A4D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br/>
        <w:t>ด้วยมูลค่ายุติธรรม ณ วันสิ้นรอบระยะเวลารายงาน กลุ่มกิจการกำหนดให้สัญญาอนุพันธ์เป็นเครื่องมือที่ใช้ป้องกันความเสี่ยง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br/>
        <w:t xml:space="preserve">ที่เกี่ยวกับกระแสเงินสดของ 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 xml:space="preserve">) รายการสินทรัพย์หรือหนี้สินที่รับรู้ หรือ 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) รายการที่คาดการณ์ที่มีความเป็นไปได้ค่อนข้างแน่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br/>
        <w:t>ในระดับสูงมาก (การป้องกันความเสี่ยงในกระแสเงินสด)</w:t>
      </w:r>
    </w:p>
    <w:p w14:paraId="26503CBF" w14:textId="3175346A" w:rsidR="00177B7C" w:rsidRPr="001E101B" w:rsidRDefault="00977D29" w:rsidP="008926B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3189B72E" w14:textId="58F73861" w:rsidR="00F30218" w:rsidRPr="001E101B" w:rsidRDefault="00F30218" w:rsidP="00F3021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วันที่เริ่มต้นความสัมพันธ์ของการป้องกันความเสี่ยง กลุ่มกิจการจะจัดทำเอกสาร 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) ที่ระบุถึงความสัมพันธ์เชิงเศรษฐกิจระหว่างเครื่องมือที่ใช้ป้องกันความเสี่ยงและรายการที่มีการป้องกันความเสี่ยง รวมถึงการเปลี่ยนแปลงในกระแสเงินสด</w:t>
      </w:r>
      <w:r w:rsidR="00C92A35" w:rsidRPr="001E101B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 xml:space="preserve">ของเครื่องมือที่ใช้ป้องกันความเสี่ยงที่คาดว่าจะชดเชยการเปลี่ยนแปลงในกระแสเงินสดของรายการที่มีการป้องกันความเสี่ยง </w:t>
      </w:r>
      <w:r w:rsidR="00F85439"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) 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</w:t>
      </w:r>
    </w:p>
    <w:p w14:paraId="0B453848" w14:textId="073A2830" w:rsidR="00F30218" w:rsidRPr="001E101B" w:rsidRDefault="00F30218" w:rsidP="00F3021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98CCA17" w14:textId="7503F7E3" w:rsidR="00F30218" w:rsidRPr="001E101B" w:rsidRDefault="00F30218" w:rsidP="008926B8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1E101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กลุ่มกิจการแสดงมูลค่ายุติธรรมของอนุพันธ์ที่ใช้ป้องกันความเสี่ยงทั้งจำนวนเป็นรายการ</w:t>
      </w:r>
      <w:r w:rsidR="008D6E7F" w:rsidRPr="001E101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สินทรัพย์หรือหนี้สิน</w:t>
      </w:r>
      <w:r w:rsidRPr="001E101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หมุนเวียนหรือไม่หมุนเวียนตามวันครบกำหนดของรายการที่มีการป้องกันความเสี่ยง</w:t>
      </w:r>
    </w:p>
    <w:p w14:paraId="2931CD71" w14:textId="77777777" w:rsidR="00F30218" w:rsidRPr="001E101B" w:rsidRDefault="00F30218" w:rsidP="008926B8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76A32FE7" w14:textId="4E3787E5" w:rsidR="00F30218" w:rsidRPr="001E101B" w:rsidRDefault="00F30218" w:rsidP="00F3021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มูลค่ายุติธรรมของตราสารอนุพันธ์</w:t>
      </w:r>
      <w:r w:rsidR="00A76176">
        <w:rPr>
          <w:rFonts w:ascii="Browallia New" w:hAnsi="Browallia New" w:cs="Browallia New" w:hint="cs"/>
          <w:color w:val="000000"/>
          <w:sz w:val="26"/>
          <w:szCs w:val="26"/>
          <w:cs/>
        </w:rPr>
        <w:t>ทางการเงิน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ที่อยู่ในความสัมพันธ์ของการป้องกันความเสี่ยงได้เปิดเผยไว้ในหมายเหตุ</w:t>
      </w:r>
      <w:r w:rsidR="00FB56F1" w:rsidRPr="001E101B">
        <w:rPr>
          <w:rFonts w:ascii="Browallia New" w:hAnsi="Browallia New" w:cs="Browallia New"/>
          <w:color w:val="000000"/>
          <w:sz w:val="26"/>
          <w:szCs w:val="26"/>
          <w:cs/>
        </w:rPr>
        <w:t>ประกอบงบการเงินข้อ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20</w:t>
      </w:r>
      <w:r w:rsidRPr="001E101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และการเปลี่ยนแปลงในมูลค่าของสำรองการบัญชีป้องกันความเสี่ยงในส่วนของเจ้าของได้เปิดเผยไว้ในหมายเหตุ</w:t>
      </w:r>
      <w:r w:rsidR="00FB56F1" w:rsidRPr="001E101B">
        <w:rPr>
          <w:rFonts w:ascii="Browallia New" w:hAnsi="Browallia New" w:cs="Browallia New"/>
          <w:color w:val="000000"/>
          <w:sz w:val="26"/>
          <w:szCs w:val="26"/>
          <w:cs/>
        </w:rPr>
        <w:t>ประกอบงบการเงินข้อ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20</w:t>
      </w:r>
    </w:p>
    <w:p w14:paraId="6D71B889" w14:textId="77777777" w:rsidR="00F30218" w:rsidRPr="001E101B" w:rsidRDefault="00F30218" w:rsidP="008926B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EC15748" w14:textId="77777777" w:rsidR="00D5568A" w:rsidRPr="001E101B" w:rsidRDefault="00D5568A" w:rsidP="008926B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E101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ราสารอนุพันธ์สามารถใช้เป็นเครื่องมือป้องกันความเสี่ยงในความสัมพันธ์ของการป้องกันความเสี่ยงที่เข้าเงื่อนไข ณ วันเริ่มต้น</w:t>
      </w:r>
      <w:r w:rsidRPr="001E101B">
        <w:rPr>
          <w:rFonts w:ascii="Browallia New" w:hAnsi="Browallia New" w:cs="Browallia New"/>
          <w:color w:val="000000"/>
          <w:spacing w:val="-3"/>
          <w:sz w:val="26"/>
          <w:szCs w:val="26"/>
          <w:cs/>
        </w:rPr>
        <w:t>รายการ กลุ่มกิจการจัดทำเอกสารที่ระบุถึงความสัมพันธ์ระหว่างรายการที่มีการป้องกันความเสี่ยงและตราสารอนุพันธ์ทางการเงิน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ที่ใช้เป็นเครื่องมือป้องกันความเสี่ยง รวมไปถึงวัตถุประสงค์ในการบริหารความเสี่ยง</w:t>
      </w:r>
    </w:p>
    <w:p w14:paraId="1A3E3435" w14:textId="77777777" w:rsidR="00D5568A" w:rsidRPr="001E101B" w:rsidRDefault="00D5568A" w:rsidP="008926B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1104815" w14:textId="6587F2B9" w:rsidR="00704AC3" w:rsidRPr="001E101B" w:rsidRDefault="00D5568A" w:rsidP="00613DD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E101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นอกจากนั้น กลุ่มกิจการทำการทดสอบความม</w:t>
      </w:r>
      <w:r w:rsidR="00177B7C" w:rsidRPr="001E101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ี</w:t>
      </w:r>
      <w:r w:rsidRPr="001E101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ประสิทธิผลในการหักกลบกันของการเปลี่ยนแปลงในมูลค่ายุติธรรมหรือกระแสเงินสด</w:t>
      </w:r>
      <w:r w:rsidR="00C83666" w:rsidRPr="001E101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ของรายการที่มีการป้องกันความเสี่ยง ณ วันเริ่มต้นรายการและทุก ๆ งวดที่มีการรายงานงบการเงินอย่างสม่ำเสมอ</w:t>
      </w:r>
    </w:p>
    <w:p w14:paraId="2B7786DD" w14:textId="77777777" w:rsidR="00613DD0" w:rsidRPr="001E101B" w:rsidRDefault="00613DD0" w:rsidP="00613DD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FDB9161" w14:textId="6933BE16" w:rsidR="00D5568A" w:rsidRPr="001E101B" w:rsidRDefault="00D5568A" w:rsidP="008926B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กลุ่มกิจการใช้การบัญชีป้องกันความเสี่ยงประเภทการป้องกันความเสี่ยงในกระแสเงินสดเท่านั้น วิธีการรับรู้กำไรหรือขาดทุนจากการเปลี่ยนแปลงมูลค่ายุติธรรมมีดังนี้</w:t>
      </w:r>
    </w:p>
    <w:p w14:paraId="256530BF" w14:textId="77777777" w:rsidR="00D5568A" w:rsidRPr="001E101B" w:rsidRDefault="00D5568A" w:rsidP="008926B8">
      <w:pPr>
        <w:ind w:left="900" w:hanging="36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60BE8A1" w14:textId="77777777" w:rsidR="00D5568A" w:rsidRPr="001E101B" w:rsidRDefault="00D5568A" w:rsidP="00C83666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</w:rPr>
        <w:t>-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ab/>
      </w:r>
      <w:r w:rsidRPr="001E101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ารเปลี่ยนแปลงในมูลค่ายุติธรรมของตราสารอนุพันธ์ทางการเงินที่เข้าเงื่อนไขของการบัญชีการป้องกันความเสี่ยงกระแสเงินสด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เฉพาะส่วนที่มีประสิทธิผลจะถูกรับรู้ในกำไรขาดทุนเบ็ดเสร็จอื่น กำไรหรือขาดทุนที่เกิดจากส่วนที่ไม่มีประสิทธิผลจะถูกรับรู้ทันทีเป็นกำไรหรือขาดทุนในงบกำไรขาดทุนเบ็ดเสร็จ</w:t>
      </w:r>
    </w:p>
    <w:p w14:paraId="01E828C8" w14:textId="157D0FF9" w:rsidR="001027E9" w:rsidRPr="001E101B" w:rsidRDefault="001027E9" w:rsidP="00C83666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2712E4A" w14:textId="0744E3E0" w:rsidR="00D5568A" w:rsidRPr="001E101B" w:rsidRDefault="00D5568A" w:rsidP="00C83666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</w:rPr>
        <w:t>-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ab/>
        <w:t>สำรองการป้องกันความเสี่ยงในกระแสเงินสดที่สะสมในส่วนของเจ้าของจะถูกจัดประเภทใหม่ใน</w:t>
      </w:r>
      <w:r w:rsidR="00F85439" w:rsidRPr="001E101B">
        <w:rPr>
          <w:rFonts w:ascii="Browallia New" w:hAnsi="Browallia New" w:cs="Browallia New"/>
          <w:color w:val="000000"/>
          <w:sz w:val="26"/>
          <w:szCs w:val="26"/>
          <w:cs/>
        </w:rPr>
        <w:t>งบ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กำไรหรือขาดทุน</w:t>
      </w:r>
      <w:r w:rsidR="001027E9" w:rsidRPr="001E101B">
        <w:rPr>
          <w:rFonts w:ascii="Browallia New" w:hAnsi="Browallia New" w:cs="Browallia New"/>
          <w:color w:val="000000"/>
          <w:sz w:val="26"/>
          <w:szCs w:val="26"/>
        </w:rPr>
        <w:br/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เมื่อรายการที่มีการป้องกันความเสี่ยงมีผลกระทบต่อกำไรหรือขาดทุน จำนวนที่จัดประเภทใหม่จะบันทึกในบรรทัดรายได้หรือค่าใช้จ่ายที่เกี่ยวข้องกับรายได้หรือค่าใช้จ่ายของรายการที่มีการป้องกันความเสี่ยง</w:t>
      </w:r>
      <w:r w:rsidRPr="001E101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หากมีดอกเบี้ยจ่ายที่เกี่ยวข้องกับการก่อสร้าง ต้นทุนการกู้ยืมจะถูกรวมเป็นต้นทุนของสินทรัพย์ที่เข้าเงื่อนไข</w:t>
      </w:r>
    </w:p>
    <w:p w14:paraId="0B09981E" w14:textId="6B2CCE97" w:rsidR="001027E9" w:rsidRPr="001E101B" w:rsidRDefault="001027E9" w:rsidP="00C83666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555D8BF" w14:textId="45433AF1" w:rsidR="007E1185" w:rsidRPr="001E101B" w:rsidRDefault="00D5568A" w:rsidP="00FB56F1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</w:rPr>
        <w:t>-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ab/>
      </w:r>
      <w:r w:rsidRPr="001E101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เมื่อเครื่องมือที่ใช้ป้องกันความเสี่ยงหมดอายุ ถูกขาย หรือความสัมพันธ์ในการป้องกันความเสี่ยงไม่เข้าเงื่อนไขการป้องกัน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ความเสี่ยงอีกต่อไป หากคาดว่ากระแสเงินสดจากรายการที่มีการป้องกันความเสี่ยงยังคงเกิดขึ้นในอนาคต ให้คงสำรองการป้องกันความเสี่ยงในกระแสเงินสดไว้ในส่วนของเจ้าของ และรับรู้ในกำไรหรือขาดทุนเมื่อรายการที่มีการป้องกัน</w:t>
      </w:r>
      <w:r w:rsidR="008F675D" w:rsidRPr="001E101B">
        <w:rPr>
          <w:rFonts w:ascii="Browallia New" w:hAnsi="Browallia New" w:cs="Browallia New"/>
          <w:color w:val="000000"/>
          <w:sz w:val="26"/>
          <w:szCs w:val="26"/>
        </w:rPr>
        <w:br/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 xml:space="preserve">ความเสี่ยงมีผลกระทบต่องบกำไรหรือขาดทุน แต่หากคาดว่ากระแสเงินสดจะไม่เกิดขึ้นในอนาคต </w:t>
      </w:r>
      <w:r w:rsidRPr="001E101B">
        <w:rPr>
          <w:rFonts w:ascii="Browallia New" w:hAnsi="Browallia New" w:cs="Browallia New"/>
          <w:color w:val="000000"/>
          <w:sz w:val="26"/>
          <w:szCs w:val="26"/>
        </w:rPr>
        <w:t>(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เช่น มีการรับรู้การขายสินทรัพย์ป้องกันความเสี่ยง</w:t>
      </w:r>
      <w:r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) 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ให้จัดประเภทผลกำไรหรือขาดทุนสะสมที่เคยรับรู้ในกำไรขาดทุนเบ็ดเสร็จอื่นในงบกำไรหรือขาดทุนทันที</w:t>
      </w:r>
    </w:p>
    <w:p w14:paraId="40AD78C1" w14:textId="30FE6261" w:rsidR="00FB56F1" w:rsidRPr="001E101B" w:rsidRDefault="003E4A4D" w:rsidP="00FB56F1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E1185" w:rsidRPr="001E101B" w14:paraId="78E9FC06" w14:textId="77777777" w:rsidTr="00BB057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968EA1B" w14:textId="61B68404" w:rsidR="007E1185" w:rsidRPr="001E101B" w:rsidRDefault="00552E4A" w:rsidP="008926B8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52E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7E1185" w:rsidRPr="001E10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E1185" w:rsidRPr="001E10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437679CD" w14:textId="77777777" w:rsidR="007E1185" w:rsidRPr="001E101B" w:rsidRDefault="007E1185" w:rsidP="008926B8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32B7E9F" w14:textId="77777777" w:rsidR="00705CA2" w:rsidRPr="001E101B" w:rsidRDefault="00705CA2" w:rsidP="00705CA2">
      <w:pPr>
        <w:jc w:val="both"/>
        <w:rPr>
          <w:rFonts w:ascii="Browallia New" w:hAnsi="Browallia New" w:cs="Browallia New"/>
          <w:sz w:val="26"/>
          <w:szCs w:val="26"/>
        </w:rPr>
      </w:pPr>
      <w:r w:rsidRPr="001E101B">
        <w:rPr>
          <w:rFonts w:ascii="Browallia New" w:hAnsi="Browallia New" w:cs="Browallia New"/>
          <w:sz w:val="26"/>
          <w:szCs w:val="26"/>
          <w:cs/>
        </w:rPr>
        <w:t>ความเสี่ยงทางการเงินและผลกระทบที่อาจมีต่อผลการดำเนินงานในอนาคตของกลุ่มกิจการ มีดังนี้</w:t>
      </w:r>
    </w:p>
    <w:p w14:paraId="26A568BD" w14:textId="77777777" w:rsidR="00705CA2" w:rsidRPr="001E101B" w:rsidRDefault="00705CA2" w:rsidP="0076273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85" w:type="dxa"/>
        <w:tblInd w:w="108" w:type="dxa"/>
        <w:tblLook w:val="04A0" w:firstRow="1" w:lastRow="0" w:firstColumn="1" w:lastColumn="0" w:noHBand="0" w:noVBand="1"/>
      </w:tblPr>
      <w:tblGrid>
        <w:gridCol w:w="1980"/>
        <w:gridCol w:w="2700"/>
        <w:gridCol w:w="2340"/>
        <w:gridCol w:w="2465"/>
      </w:tblGrid>
      <w:tr w:rsidR="00705CA2" w:rsidRPr="001E101B" w14:paraId="502D2D4A" w14:textId="77777777" w:rsidTr="00CC1424">
        <w:trPr>
          <w:tblHeader/>
        </w:trPr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AFDF5F" w14:textId="77777777" w:rsidR="00705CA2" w:rsidRPr="001E101B" w:rsidRDefault="00705CA2" w:rsidP="00790920">
            <w:pPr>
              <w:ind w:left="-86" w:right="-72" w:hanging="18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ลักษณะความเสี่ยง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1908A5" w14:textId="77777777" w:rsidR="00705CA2" w:rsidRPr="001E101B" w:rsidRDefault="00705CA2" w:rsidP="00CB403D">
            <w:pPr>
              <w:ind w:left="187" w:right="-72" w:hanging="18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ความเสี่ยงจาก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6D6034" w14:textId="77777777" w:rsidR="00705CA2" w:rsidRPr="001E101B" w:rsidRDefault="00705CA2" w:rsidP="00CB403D">
            <w:pPr>
              <w:ind w:left="187" w:right="-72" w:hanging="18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วัดจาก</w:t>
            </w:r>
          </w:p>
        </w:tc>
        <w:tc>
          <w:tcPr>
            <w:tcW w:w="2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10A8EC" w14:textId="77777777" w:rsidR="00705CA2" w:rsidRPr="001E101B" w:rsidRDefault="00705CA2" w:rsidP="00CB403D">
            <w:pPr>
              <w:ind w:left="187" w:right="-72" w:hanging="18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บริหารความเสี่ยงโดย</w:t>
            </w:r>
          </w:p>
        </w:tc>
      </w:tr>
      <w:tr w:rsidR="00705CA2" w:rsidRPr="001E101B" w14:paraId="6637D485" w14:textId="77777777" w:rsidTr="00D07CEB">
        <w:tc>
          <w:tcPr>
            <w:tcW w:w="1980" w:type="dxa"/>
            <w:shd w:val="clear" w:color="auto" w:fill="auto"/>
          </w:tcPr>
          <w:p w14:paraId="2768D3D0" w14:textId="77777777" w:rsidR="00705CA2" w:rsidRPr="001E101B" w:rsidRDefault="00705CA2" w:rsidP="00790920">
            <w:pPr>
              <w:ind w:left="-86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700" w:type="dxa"/>
            <w:shd w:val="clear" w:color="auto" w:fill="auto"/>
          </w:tcPr>
          <w:p w14:paraId="7B9295EB" w14:textId="77777777" w:rsidR="00705CA2" w:rsidRPr="001E101B" w:rsidRDefault="00705CA2" w:rsidP="00790920">
            <w:pPr>
              <w:ind w:left="187" w:right="-72" w:hanging="18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418E63E3" w14:textId="77777777" w:rsidR="00705CA2" w:rsidRPr="001E101B" w:rsidRDefault="00705CA2" w:rsidP="00CB403D">
            <w:pPr>
              <w:ind w:left="187" w:right="-72" w:hanging="18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465" w:type="dxa"/>
            <w:shd w:val="clear" w:color="auto" w:fill="auto"/>
          </w:tcPr>
          <w:p w14:paraId="0E9ADDB3" w14:textId="77777777" w:rsidR="00705CA2" w:rsidRPr="001E101B" w:rsidRDefault="00705CA2" w:rsidP="00CB403D">
            <w:pPr>
              <w:ind w:left="187" w:right="-72" w:hanging="18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705CA2" w:rsidRPr="001E101B" w14:paraId="38DE2E09" w14:textId="77777777" w:rsidTr="00D07CEB">
        <w:tc>
          <w:tcPr>
            <w:tcW w:w="1980" w:type="dxa"/>
            <w:shd w:val="clear" w:color="auto" w:fill="auto"/>
          </w:tcPr>
          <w:p w14:paraId="01A22F16" w14:textId="097A139A" w:rsidR="00790920" w:rsidRPr="001E101B" w:rsidRDefault="00705CA2" w:rsidP="00790920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ความเสี่ยงจากตลาด </w:t>
            </w:r>
            <w:r w:rsidR="00790920" w:rsidRPr="001E101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  <w:p w14:paraId="06E0F0E0" w14:textId="140D9AB3" w:rsidR="00705CA2" w:rsidRPr="001E101B" w:rsidRDefault="00790920" w:rsidP="00790920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705CA2" w:rsidRPr="001E101B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700" w:type="dxa"/>
            <w:shd w:val="clear" w:color="auto" w:fill="auto"/>
          </w:tcPr>
          <w:p w14:paraId="7E856CD4" w14:textId="77777777" w:rsidR="00705CA2" w:rsidRPr="001E101B" w:rsidRDefault="00705CA2" w:rsidP="00790920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เงินกู้ยืมระยะยาวซึ่งมีอัตราดอกเบี้ยผันแปร</w:t>
            </w:r>
          </w:p>
        </w:tc>
        <w:tc>
          <w:tcPr>
            <w:tcW w:w="2340" w:type="dxa"/>
            <w:shd w:val="clear" w:color="auto" w:fill="auto"/>
          </w:tcPr>
          <w:p w14:paraId="5FAD0EB4" w14:textId="77777777" w:rsidR="00705CA2" w:rsidRPr="001E101B" w:rsidRDefault="00705CA2" w:rsidP="00CB403D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>การวิเคราะห์ความอ่อนไหว</w:t>
            </w:r>
          </w:p>
        </w:tc>
        <w:tc>
          <w:tcPr>
            <w:tcW w:w="2465" w:type="dxa"/>
            <w:shd w:val="clear" w:color="auto" w:fill="auto"/>
          </w:tcPr>
          <w:p w14:paraId="0D19FBD1" w14:textId="39A8BC96" w:rsidR="00705CA2" w:rsidRPr="001E101B" w:rsidRDefault="00FB56F1" w:rsidP="00CB403D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>ทำ</w:t>
            </w:r>
            <w:r w:rsidR="00705CA2" w:rsidRPr="001E101B">
              <w:rPr>
                <w:rFonts w:ascii="Browallia New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</w:tr>
      <w:tr w:rsidR="00705CA2" w:rsidRPr="001E101B" w14:paraId="6C9BE576" w14:textId="77777777" w:rsidTr="00D07CEB">
        <w:tc>
          <w:tcPr>
            <w:tcW w:w="1980" w:type="dxa"/>
            <w:shd w:val="clear" w:color="auto" w:fill="auto"/>
          </w:tcPr>
          <w:p w14:paraId="3E98D015" w14:textId="77777777" w:rsidR="00705CA2" w:rsidRPr="001E101B" w:rsidRDefault="00705CA2" w:rsidP="00790920">
            <w:pPr>
              <w:ind w:left="-86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700" w:type="dxa"/>
            <w:shd w:val="clear" w:color="auto" w:fill="auto"/>
          </w:tcPr>
          <w:p w14:paraId="0773940B" w14:textId="77777777" w:rsidR="00705CA2" w:rsidRPr="001E101B" w:rsidRDefault="00705CA2" w:rsidP="00790920">
            <w:pPr>
              <w:ind w:left="187" w:right="-72" w:hanging="18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78031860" w14:textId="77777777" w:rsidR="00705CA2" w:rsidRPr="001E101B" w:rsidRDefault="00705CA2" w:rsidP="00CB403D">
            <w:pPr>
              <w:ind w:left="187" w:right="-72" w:hanging="18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465" w:type="dxa"/>
            <w:shd w:val="clear" w:color="auto" w:fill="auto"/>
          </w:tcPr>
          <w:p w14:paraId="29CB056D" w14:textId="77777777" w:rsidR="00705CA2" w:rsidRPr="001E101B" w:rsidRDefault="00705CA2" w:rsidP="00CB403D">
            <w:pPr>
              <w:ind w:left="187" w:right="-72" w:hanging="18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705CA2" w:rsidRPr="001E101B" w14:paraId="29E80C2B" w14:textId="77777777" w:rsidTr="00D07CEB">
        <w:tc>
          <w:tcPr>
            <w:tcW w:w="1980" w:type="dxa"/>
            <w:shd w:val="clear" w:color="auto" w:fill="auto"/>
          </w:tcPr>
          <w:p w14:paraId="5D9FC0E7" w14:textId="77777777" w:rsidR="00790920" w:rsidRPr="001E101B" w:rsidRDefault="00705CA2" w:rsidP="00790920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>ความเสี่ยงด้านการให้</w:t>
            </w:r>
          </w:p>
          <w:p w14:paraId="2DF899D8" w14:textId="0FC95AF4" w:rsidR="00705CA2" w:rsidRPr="001E101B" w:rsidRDefault="00790920" w:rsidP="00790920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705CA2" w:rsidRPr="001E101B">
              <w:rPr>
                <w:rFonts w:ascii="Browallia New" w:hAnsi="Browallia New" w:cs="Browallia New"/>
                <w:sz w:val="26"/>
                <w:szCs w:val="26"/>
                <w:cs/>
              </w:rPr>
              <w:t>สินเชื่อ</w:t>
            </w:r>
          </w:p>
        </w:tc>
        <w:tc>
          <w:tcPr>
            <w:tcW w:w="2700" w:type="dxa"/>
            <w:shd w:val="clear" w:color="auto" w:fill="auto"/>
          </w:tcPr>
          <w:p w14:paraId="3532D134" w14:textId="147661B0" w:rsidR="00705CA2" w:rsidRPr="001E101B" w:rsidRDefault="00705CA2" w:rsidP="00790920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เงินสดและรายการเทียบเท่าเงินสด ลูกหนี้การค้าและลูกหนี้อื่น </w:t>
            </w:r>
            <w:r w:rsidR="00A7617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ตราสาร</w:t>
            </w: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>อนุพันธ์</w:t>
            </w:r>
            <w:r w:rsidR="00A76176">
              <w:rPr>
                <w:rFonts w:ascii="Browallia New" w:hAnsi="Browallia New" w:cs="Browallia New" w:hint="cs"/>
                <w:sz w:val="26"/>
                <w:szCs w:val="26"/>
                <w:cs/>
              </w:rPr>
              <w:t>ทางการเงิน</w:t>
            </w: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A7617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</w:t>
            </w: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>และสินทรัพย์ที่เกิดจากสัญญา</w:t>
            </w:r>
          </w:p>
        </w:tc>
        <w:tc>
          <w:tcPr>
            <w:tcW w:w="2340" w:type="dxa"/>
            <w:shd w:val="clear" w:color="auto" w:fill="auto"/>
          </w:tcPr>
          <w:p w14:paraId="79909AA5" w14:textId="77777777" w:rsidR="00705CA2" w:rsidRPr="001E101B" w:rsidRDefault="00705CA2" w:rsidP="00CB403D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>การวิเคราะห์อายุ</w:t>
            </w:r>
          </w:p>
          <w:p w14:paraId="3B899537" w14:textId="553A3417" w:rsidR="00705CA2" w:rsidRPr="001E101B" w:rsidRDefault="00705CA2" w:rsidP="00CB403D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>การพิจารณาลำดับด้านเครดิต</w:t>
            </w:r>
          </w:p>
        </w:tc>
        <w:tc>
          <w:tcPr>
            <w:tcW w:w="2465" w:type="dxa"/>
            <w:shd w:val="clear" w:color="auto" w:fill="auto"/>
          </w:tcPr>
          <w:p w14:paraId="11775441" w14:textId="2B62AC14" w:rsidR="00705CA2" w:rsidRPr="001E101B" w:rsidRDefault="00705CA2" w:rsidP="00333A4A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มีเงินฝากกับหลายธนาคาร </w:t>
            </w:r>
            <w:r w:rsidRPr="001E101B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>การจำกัดวงเงิน</w:t>
            </w:r>
          </w:p>
        </w:tc>
      </w:tr>
      <w:tr w:rsidR="00705CA2" w:rsidRPr="001E101B" w14:paraId="08C13E8F" w14:textId="77777777" w:rsidTr="00D07CEB">
        <w:tc>
          <w:tcPr>
            <w:tcW w:w="1980" w:type="dxa"/>
            <w:shd w:val="clear" w:color="auto" w:fill="auto"/>
          </w:tcPr>
          <w:p w14:paraId="46279D32" w14:textId="77777777" w:rsidR="00705CA2" w:rsidRPr="001E101B" w:rsidRDefault="00705CA2" w:rsidP="00790920">
            <w:pPr>
              <w:ind w:left="-86" w:right="-72" w:hanging="18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700" w:type="dxa"/>
            <w:shd w:val="clear" w:color="auto" w:fill="auto"/>
          </w:tcPr>
          <w:p w14:paraId="78C65D41" w14:textId="77777777" w:rsidR="00705CA2" w:rsidRPr="001E101B" w:rsidRDefault="00705CA2" w:rsidP="00790920">
            <w:pPr>
              <w:ind w:left="187" w:right="-72" w:hanging="18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6CF47B80" w14:textId="77777777" w:rsidR="00705CA2" w:rsidRPr="001E101B" w:rsidRDefault="00705CA2" w:rsidP="00CB403D">
            <w:pPr>
              <w:ind w:left="187" w:right="-72" w:hanging="18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465" w:type="dxa"/>
            <w:shd w:val="clear" w:color="auto" w:fill="auto"/>
          </w:tcPr>
          <w:p w14:paraId="7A32C51F" w14:textId="77777777" w:rsidR="00705CA2" w:rsidRPr="001E101B" w:rsidRDefault="00705CA2" w:rsidP="00CB403D">
            <w:pPr>
              <w:ind w:left="187" w:right="-72" w:hanging="18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705CA2" w:rsidRPr="001E101B" w14:paraId="066EAA39" w14:textId="77777777" w:rsidTr="00D07CEB">
        <w:tc>
          <w:tcPr>
            <w:tcW w:w="1980" w:type="dxa"/>
            <w:shd w:val="clear" w:color="auto" w:fill="auto"/>
          </w:tcPr>
          <w:p w14:paraId="7889B702" w14:textId="2A0DBC58" w:rsidR="00705CA2" w:rsidRPr="001E101B" w:rsidRDefault="00705CA2" w:rsidP="00790920">
            <w:pPr>
              <w:ind w:left="-86" w:right="-7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ความเสี่ยงด้านสภาพคล่อง</w:t>
            </w:r>
          </w:p>
        </w:tc>
        <w:tc>
          <w:tcPr>
            <w:tcW w:w="2700" w:type="dxa"/>
            <w:shd w:val="clear" w:color="auto" w:fill="auto"/>
          </w:tcPr>
          <w:p w14:paraId="563EB75E" w14:textId="77777777" w:rsidR="00705CA2" w:rsidRPr="001E101B" w:rsidRDefault="00705CA2" w:rsidP="00790920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เงินกู้ยืมและหนี้สินอื่นๆ</w:t>
            </w:r>
          </w:p>
        </w:tc>
        <w:tc>
          <w:tcPr>
            <w:tcW w:w="2340" w:type="dxa"/>
            <w:shd w:val="clear" w:color="auto" w:fill="auto"/>
          </w:tcPr>
          <w:p w14:paraId="3F0D83DD" w14:textId="1B63FE88" w:rsidR="00705CA2" w:rsidRPr="001E101B" w:rsidRDefault="00705CA2" w:rsidP="00CB403D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>การประมาณกระแสเงินสดหมุนเวียน</w:t>
            </w:r>
          </w:p>
        </w:tc>
        <w:tc>
          <w:tcPr>
            <w:tcW w:w="2465" w:type="dxa"/>
            <w:shd w:val="clear" w:color="auto" w:fill="auto"/>
          </w:tcPr>
          <w:p w14:paraId="048892A6" w14:textId="77777777" w:rsidR="00705CA2" w:rsidRPr="001E101B" w:rsidRDefault="00705CA2" w:rsidP="00CB403D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>การจัดให้มีวงเงินด้านสินเชื่อและการกู้ยืมที่สามารถเปิดใช้ได้</w:t>
            </w:r>
          </w:p>
        </w:tc>
      </w:tr>
    </w:tbl>
    <w:p w14:paraId="652A3DD6" w14:textId="23F3C6FA" w:rsidR="00006F4D" w:rsidRPr="001E101B" w:rsidRDefault="00006F4D" w:rsidP="00613DD0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E1D5ECF" w14:textId="669422F4" w:rsidR="00C83666" w:rsidRPr="001E101B" w:rsidRDefault="00552E4A" w:rsidP="00852735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552E4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7E1185" w:rsidRPr="001E10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52E4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7E1185" w:rsidRPr="001E101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ปัจจัยความเสี่ยงทางการเงิน</w:t>
      </w:r>
    </w:p>
    <w:p w14:paraId="07CAF010" w14:textId="77777777" w:rsidR="00852735" w:rsidRPr="001E101B" w:rsidRDefault="00852735" w:rsidP="00852735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0F684685" w14:textId="1922FE3E" w:rsidR="005B3C53" w:rsidRPr="001E101B" w:rsidRDefault="00552E4A" w:rsidP="00DF2D2A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552E4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192482" w:rsidRPr="001E10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52E4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192482" w:rsidRPr="001E10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52E4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192482" w:rsidRPr="001E101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5B3C53" w:rsidRPr="001E101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ความเสี่ยงจากตลาด</w:t>
      </w:r>
    </w:p>
    <w:p w14:paraId="2E661257" w14:textId="77777777" w:rsidR="005B3C53" w:rsidRPr="001E101B" w:rsidRDefault="005B3C53" w:rsidP="008926B8">
      <w:pPr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1CDA6C06" w14:textId="77777777" w:rsidR="00192482" w:rsidRPr="001E101B" w:rsidRDefault="005B3C53" w:rsidP="008926B8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1E101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</w:t>
      </w:r>
      <w:r w:rsidRPr="001E10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1E10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192482" w:rsidRPr="001E101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ความเสี่ยงจากอัตราแลกเปลี่ยน</w:t>
      </w:r>
    </w:p>
    <w:p w14:paraId="026EE28C" w14:textId="77777777" w:rsidR="00192482" w:rsidRPr="001E101B" w:rsidRDefault="00192482" w:rsidP="008926B8">
      <w:pPr>
        <w:ind w:left="108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72F5C975" w14:textId="77777777" w:rsidR="00192482" w:rsidRPr="001E101B" w:rsidRDefault="00192482" w:rsidP="008926B8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มีความเสี่ยงจากอัตราแลกเปลี่ยนเงินตราต่างประเทศเนื่องจากกลุ่มกิจการมีลูกหนี้และเจ้าหนี้บางส่วน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br/>
        <w:t>เป็นสกุลเงินต่างประเทศ และบริษัทย่อยแห่งหนึ่งมีความเสี่ยงจากการที่มีเงินลงทุนในบริษัทร่วมในต่างประเทศ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br/>
        <w:t>ซึ่งบริษัทย่อยมิได้ทำสัญญาซื้อขายเงินตราต่างประเทศล่วงหน้าเพื่อป้องกันความเสี่ยงไว้ อย่างไรก็ตาม กลุ่มกิจการ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br/>
        <w:t>เชื่อว่าในสถานการณ์ปัจจุบันความเสี่ยงด้านอัตราแลกเปลี่ยนเงินตราต่างประเทศจะไม่มีผลกระทบที่เป็นสาระสำคัญ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br/>
        <w:t>ต่อผลการดำเนินงานของกลุ่มกิจการ ผู้บริหารจึงไม่ได้ใช้ตราสารอนุพันธ์ทางการเงินเพื่อป้องกันความเสี่ยงจากอัตราแลกเปลี่ยนดังกล่าว</w:t>
      </w:r>
    </w:p>
    <w:p w14:paraId="2BABFBEA" w14:textId="5A251765" w:rsidR="006D4C85" w:rsidRPr="001E101B" w:rsidRDefault="00613DD0" w:rsidP="00FB56F1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p w14:paraId="2A00A1C3" w14:textId="6771A68B" w:rsidR="00192482" w:rsidRPr="001E101B" w:rsidRDefault="005B3C53" w:rsidP="008926B8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</w:t>
      </w:r>
      <w:r w:rsidRPr="001E10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="00192482" w:rsidRPr="001E101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ความเสี่ยงจาก</w:t>
      </w:r>
      <w:r w:rsidR="009C63BB" w:rsidRPr="001E101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กระแสเงินสด</w:t>
      </w:r>
      <w:r w:rsidR="006D4C85" w:rsidRPr="001E101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และ</w:t>
      </w:r>
      <w:r w:rsidR="00192482" w:rsidRPr="001E101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อัตราดอกเบี้ย</w:t>
      </w:r>
    </w:p>
    <w:p w14:paraId="754A809E" w14:textId="77777777" w:rsidR="00192482" w:rsidRPr="001E101B" w:rsidRDefault="00192482" w:rsidP="00C83666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63511E1" w14:textId="3F3912C2" w:rsidR="00CA0E9C" w:rsidRPr="001E101B" w:rsidRDefault="00CA0E9C" w:rsidP="003503D4">
      <w:pPr>
        <w:pStyle w:val="BlockText"/>
        <w:ind w:left="1080" w:right="0" w:firstLine="0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1E101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ในตลาด กลุ่มกิจการมีความเสี่ยงจากอัตราดอกเบี้ยจากเงินฝากสถาบันการเงิน เงินกู้ยืมระยะสั้น </w:t>
      </w:r>
      <w:r w:rsidR="008D6E7F" w:rsidRPr="001E101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</w:t>
      </w:r>
      <w:r w:rsidRPr="001E101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เงินกู้ยืมระยาว สินทรัพย์และหนี้สินทางการเงินส่วนใหญ่ของกลุ่มกิจการมีอัตราดอกเบี้ยลอยตัวหรืออัตราดอกเบี้ยคงที่ซึ่งใกล้เคียงกับอัตราตลาด</w:t>
      </w:r>
      <w:r w:rsidR="008F675D" w:rsidRPr="001E101B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1E101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ในปัจจุบัน กลุ่มกิจการพิจารณาความเสี่ยงจากอัตราดอกเบี้ย</w:t>
      </w:r>
      <w:r w:rsidR="008D6E7F" w:rsidRPr="001E101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มี</w:t>
      </w:r>
      <w:r w:rsidRPr="001E101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นัยสำคัญเนื่องจากสินทรัพย์ทางการเงินและหนี้สินทางการเงินที่มีดอกเบี้ยมีจำนวน</w:t>
      </w:r>
      <w:r w:rsidR="008D6E7F" w:rsidRPr="001E101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แตกต่างกันอย่างมีสาระสำคัญ อย่างไรก็ตาม</w:t>
      </w:r>
      <w:r w:rsidR="0002302D" w:rsidRPr="001E101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1E101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กลุ่มกิจการจะเข้าทำสัญญาแลกเปลี่ยนอัตราดอกเบี้ยเพื่อบริหารความเสี่ยงเมื่อจำเป็น</w:t>
      </w:r>
    </w:p>
    <w:p w14:paraId="7CFBAE8A" w14:textId="77777777" w:rsidR="0086108A" w:rsidRPr="001E101B" w:rsidRDefault="0086108A" w:rsidP="003503D4">
      <w:pPr>
        <w:pStyle w:val="BlockText"/>
        <w:ind w:left="1080" w:right="0" w:firstLine="0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5E63E11D" w14:textId="77777777" w:rsidR="0086108A" w:rsidRPr="001E101B" w:rsidRDefault="0086108A" w:rsidP="0086108A">
      <w:pPr>
        <w:pStyle w:val="BlockText"/>
        <w:ind w:left="1080" w:right="0" w:firstLine="0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ความเสี่ยงจากการเปลี่ยนแปลงอัตราดอกเบี้ยและการปรับราคาใหม่ของเงินกู้ยืม ณ วันสิ้นรอบระยะเวลารายงาน มีดังนี้</w:t>
      </w:r>
    </w:p>
    <w:p w14:paraId="38BFEE7A" w14:textId="77777777" w:rsidR="0086108A" w:rsidRPr="001E101B" w:rsidRDefault="0086108A" w:rsidP="0086108A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611" w:type="dxa"/>
        <w:tblInd w:w="972" w:type="dxa"/>
        <w:tblLook w:val="04A0" w:firstRow="1" w:lastRow="0" w:firstColumn="1" w:lastColumn="0" w:noHBand="0" w:noVBand="1"/>
      </w:tblPr>
      <w:tblGrid>
        <w:gridCol w:w="3139"/>
        <w:gridCol w:w="1440"/>
        <w:gridCol w:w="1296"/>
        <w:gridCol w:w="1440"/>
        <w:gridCol w:w="1296"/>
      </w:tblGrid>
      <w:tr w:rsidR="0086108A" w:rsidRPr="001E101B" w14:paraId="097C260C" w14:textId="77777777" w:rsidTr="00CC1424">
        <w:tc>
          <w:tcPr>
            <w:tcW w:w="3139" w:type="dxa"/>
            <w:shd w:val="clear" w:color="auto" w:fill="auto"/>
          </w:tcPr>
          <w:p w14:paraId="362C891A" w14:textId="77777777" w:rsidR="0086108A" w:rsidRPr="001E101B" w:rsidRDefault="0086108A" w:rsidP="00C92A35">
            <w:pPr>
              <w:pStyle w:val="BlockText"/>
              <w:ind w:left="112" w:right="0" w:firstLine="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94688F" w14:textId="75F20958" w:rsidR="0086108A" w:rsidRPr="001E101B" w:rsidRDefault="0086108A" w:rsidP="00643EED">
            <w:pPr>
              <w:pStyle w:val="BlockText"/>
              <w:ind w:left="0" w:right="0" w:firstLine="0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1E101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และงบการเงินเฉพาะกิจการ</w:t>
            </w:r>
          </w:p>
        </w:tc>
      </w:tr>
      <w:tr w:rsidR="00643EED" w:rsidRPr="001E101B" w14:paraId="47D714F2" w14:textId="77777777" w:rsidTr="00D07CEB">
        <w:tc>
          <w:tcPr>
            <w:tcW w:w="3139" w:type="dxa"/>
            <w:shd w:val="clear" w:color="auto" w:fill="auto"/>
          </w:tcPr>
          <w:p w14:paraId="7ACC43A4" w14:textId="77777777" w:rsidR="0086108A" w:rsidRPr="001E101B" w:rsidRDefault="0086108A" w:rsidP="00C92A35">
            <w:pPr>
              <w:pStyle w:val="BlockText"/>
              <w:ind w:left="112" w:right="0" w:firstLine="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4BEE02" w14:textId="5550BFBF" w:rsidR="0086108A" w:rsidRPr="001E101B" w:rsidRDefault="00691C24" w:rsidP="00643EED">
            <w:pPr>
              <w:pStyle w:val="BlockText"/>
              <w:ind w:left="0" w:right="0" w:firstLine="0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52E4A" w:rsidRPr="00552E4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F666EB" w14:textId="3DF8128D" w:rsidR="0086108A" w:rsidRPr="001E101B" w:rsidRDefault="00691C24" w:rsidP="00643EED">
            <w:pPr>
              <w:pStyle w:val="BlockText"/>
              <w:ind w:left="0" w:right="0" w:firstLine="0"/>
              <w:jc w:val="center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E101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52E4A" w:rsidRPr="00552E4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643EED" w:rsidRPr="001E101B" w14:paraId="5A241F5B" w14:textId="77777777" w:rsidTr="00D07CEB">
        <w:tc>
          <w:tcPr>
            <w:tcW w:w="3139" w:type="dxa"/>
            <w:shd w:val="clear" w:color="auto" w:fill="auto"/>
          </w:tcPr>
          <w:p w14:paraId="214B5E02" w14:textId="77777777" w:rsidR="0086108A" w:rsidRPr="001E101B" w:rsidRDefault="0086108A" w:rsidP="00C92A35">
            <w:pPr>
              <w:pStyle w:val="BlockText"/>
              <w:ind w:left="112" w:right="0" w:firstLine="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624140" w14:textId="77777777" w:rsidR="0086108A" w:rsidRPr="001E101B" w:rsidRDefault="0086108A" w:rsidP="00D07CEB">
            <w:pPr>
              <w:pStyle w:val="BlockText"/>
              <w:tabs>
                <w:tab w:val="decimal" w:pos="1224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E101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6E1BE0" w14:textId="77777777" w:rsidR="0086108A" w:rsidRPr="001E101B" w:rsidRDefault="0086108A" w:rsidP="00D07CEB">
            <w:pPr>
              <w:pStyle w:val="BlockText"/>
              <w:tabs>
                <w:tab w:val="decimal" w:pos="1080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  <w:r w:rsidR="00C92A35" w:rsidRPr="001E101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Pr="001E101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ของเงินกู้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30423B" w14:textId="77777777" w:rsidR="0086108A" w:rsidRPr="001E101B" w:rsidRDefault="0086108A" w:rsidP="00D07CEB">
            <w:pPr>
              <w:pStyle w:val="BlockText"/>
              <w:tabs>
                <w:tab w:val="decimal" w:pos="1224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E101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69B3D1" w14:textId="77777777" w:rsidR="0086108A" w:rsidRPr="001E101B" w:rsidRDefault="0086108A" w:rsidP="00D07CEB">
            <w:pPr>
              <w:pStyle w:val="BlockText"/>
              <w:tabs>
                <w:tab w:val="decimal" w:pos="1080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E101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  <w:r w:rsidR="00C92A35" w:rsidRPr="001E101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Pr="001E101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ของเงินกู้</w:t>
            </w:r>
          </w:p>
        </w:tc>
      </w:tr>
      <w:tr w:rsidR="00C92A35" w:rsidRPr="001E101B" w14:paraId="5AB73F45" w14:textId="77777777" w:rsidTr="00D07CEB">
        <w:tc>
          <w:tcPr>
            <w:tcW w:w="3139" w:type="dxa"/>
            <w:shd w:val="clear" w:color="auto" w:fill="auto"/>
          </w:tcPr>
          <w:p w14:paraId="36D3DC5F" w14:textId="77777777" w:rsidR="00C92A35" w:rsidRPr="001E101B" w:rsidRDefault="00C92A35" w:rsidP="00C92A35">
            <w:pPr>
              <w:pStyle w:val="BlockText"/>
              <w:ind w:left="112" w:right="0" w:firstLine="0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8B9FB14" w14:textId="77777777" w:rsidR="00C92A35" w:rsidRPr="001E101B" w:rsidRDefault="00C92A35" w:rsidP="00D07CEB">
            <w:pPr>
              <w:pStyle w:val="BlockText"/>
              <w:tabs>
                <w:tab w:val="decimal" w:pos="1224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1E234EA" w14:textId="77777777" w:rsidR="00C92A35" w:rsidRPr="001E101B" w:rsidRDefault="00C92A35" w:rsidP="00D07CEB">
            <w:pPr>
              <w:pStyle w:val="BlockText"/>
              <w:tabs>
                <w:tab w:val="decimal" w:pos="1080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E14B838" w14:textId="77777777" w:rsidR="00C92A35" w:rsidRPr="001E101B" w:rsidRDefault="00C92A35" w:rsidP="00D07CEB">
            <w:pPr>
              <w:pStyle w:val="BlockText"/>
              <w:tabs>
                <w:tab w:val="decimal" w:pos="1224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BEC138F" w14:textId="77777777" w:rsidR="00C92A35" w:rsidRPr="001E101B" w:rsidRDefault="00C92A35" w:rsidP="00D07CEB">
            <w:pPr>
              <w:pStyle w:val="BlockText"/>
              <w:tabs>
                <w:tab w:val="decimal" w:pos="1080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4610C4" w:rsidRPr="001E101B" w14:paraId="212E88C1" w14:textId="77777777" w:rsidTr="00D07CEB">
        <w:tc>
          <w:tcPr>
            <w:tcW w:w="3139" w:type="dxa"/>
            <w:shd w:val="clear" w:color="auto" w:fill="auto"/>
          </w:tcPr>
          <w:p w14:paraId="430330AE" w14:textId="77777777" w:rsidR="004610C4" w:rsidRPr="001E101B" w:rsidRDefault="004610C4" w:rsidP="004610C4">
            <w:pPr>
              <w:pStyle w:val="BlockText"/>
              <w:ind w:left="112" w:right="0" w:firstLine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E101B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เงินกู้ที่มีอัตราดอกเบี้ยผันแปร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C6F4B4A" w14:textId="71CBC34E" w:rsidR="004610C4" w:rsidRPr="001E101B" w:rsidRDefault="00552E4A" w:rsidP="004610C4">
            <w:pPr>
              <w:pStyle w:val="BlockText"/>
              <w:tabs>
                <w:tab w:val="decimal" w:pos="1224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4610C4" w:rsidRPr="001E101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300</w:t>
            </w:r>
            <w:r w:rsidR="004610C4" w:rsidRPr="001E101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  <w:r w:rsidR="004610C4" w:rsidRPr="001E101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4A84C0C" w14:textId="1BEAB63E" w:rsidR="004610C4" w:rsidRPr="001E101B" w:rsidRDefault="00552E4A" w:rsidP="004610C4">
            <w:pPr>
              <w:pStyle w:val="BlockText"/>
              <w:tabs>
                <w:tab w:val="decimal" w:pos="1080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77A2D12" w14:textId="61C22FBD" w:rsidR="004610C4" w:rsidRPr="001E101B" w:rsidRDefault="00552E4A" w:rsidP="004610C4">
            <w:pPr>
              <w:pStyle w:val="BlockText"/>
              <w:tabs>
                <w:tab w:val="decimal" w:pos="1224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52E4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4610C4" w:rsidRPr="001E101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  <w:r w:rsidR="004610C4" w:rsidRPr="001E101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  <w:r w:rsidR="004610C4" w:rsidRPr="001E101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51FD4AC" w14:textId="36FCD44A" w:rsidR="004610C4" w:rsidRPr="001E101B" w:rsidRDefault="00552E4A" w:rsidP="004610C4">
            <w:pPr>
              <w:pStyle w:val="BlockText"/>
              <w:tabs>
                <w:tab w:val="decimal" w:pos="1080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52E4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4610C4" w:rsidRPr="001E101B" w14:paraId="642F6296" w14:textId="77777777" w:rsidTr="00D07CEB">
        <w:tc>
          <w:tcPr>
            <w:tcW w:w="3139" w:type="dxa"/>
            <w:shd w:val="clear" w:color="auto" w:fill="auto"/>
          </w:tcPr>
          <w:p w14:paraId="1141056B" w14:textId="77777777" w:rsidR="004610C4" w:rsidRPr="001E101B" w:rsidRDefault="004610C4" w:rsidP="004610C4">
            <w:pPr>
              <w:pStyle w:val="BlockText"/>
              <w:ind w:left="112" w:right="0" w:firstLine="0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679A148" w14:textId="46A6ED93" w:rsidR="004610C4" w:rsidRPr="001E101B" w:rsidRDefault="00552E4A" w:rsidP="004610C4">
            <w:pPr>
              <w:pStyle w:val="BlockText"/>
              <w:tabs>
                <w:tab w:val="decimal" w:pos="1224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4610C4" w:rsidRPr="001E101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300</w:t>
            </w:r>
            <w:r w:rsidR="004610C4" w:rsidRPr="001E101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  <w:r w:rsidR="004610C4" w:rsidRPr="001E101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32CFE9B" w14:textId="7F48087B" w:rsidR="004610C4" w:rsidRPr="001E101B" w:rsidRDefault="00552E4A" w:rsidP="004610C4">
            <w:pPr>
              <w:pStyle w:val="BlockText"/>
              <w:tabs>
                <w:tab w:val="decimal" w:pos="1080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03043AB" w14:textId="2D7BAAD6" w:rsidR="004610C4" w:rsidRPr="001E101B" w:rsidRDefault="00552E4A" w:rsidP="004610C4">
            <w:pPr>
              <w:pStyle w:val="BlockText"/>
              <w:tabs>
                <w:tab w:val="decimal" w:pos="1224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52E4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4610C4" w:rsidRPr="001E101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  <w:r w:rsidR="004610C4" w:rsidRPr="001E101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  <w:r w:rsidR="004610C4" w:rsidRPr="001E101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6A0DC48" w14:textId="36DF8324" w:rsidR="004610C4" w:rsidRPr="001E101B" w:rsidRDefault="00552E4A" w:rsidP="004610C4">
            <w:pPr>
              <w:pStyle w:val="BlockText"/>
              <w:tabs>
                <w:tab w:val="decimal" w:pos="1080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52E4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</w:tbl>
    <w:p w14:paraId="21BF8864" w14:textId="7FEC00AB" w:rsidR="00FB56F1" w:rsidRPr="001E101B" w:rsidRDefault="00FB56F1" w:rsidP="00762736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7C0E3558" w14:textId="023CD068" w:rsidR="0086108A" w:rsidRPr="001E101B" w:rsidRDefault="0086108A" w:rsidP="00C92A35">
      <w:pPr>
        <w:pStyle w:val="BlockText"/>
        <w:ind w:left="1080" w:right="0" w:firstLine="0"/>
        <w:jc w:val="both"/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</w:pPr>
      <w:r w:rsidRPr="001E101B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  <w:t>การวิเคราะห์ความอ่อนไหว</w:t>
      </w:r>
    </w:p>
    <w:p w14:paraId="482168B4" w14:textId="77777777" w:rsidR="0086108A" w:rsidRPr="001E101B" w:rsidRDefault="0086108A" w:rsidP="00C92A35">
      <w:pPr>
        <w:pStyle w:val="BlockText"/>
        <w:ind w:left="1080" w:right="0" w:firstLine="0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44BAA56C" w14:textId="576C2119" w:rsidR="0086108A" w:rsidRPr="001E101B" w:rsidRDefault="0086108A" w:rsidP="00C92A35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sz w:val="26"/>
          <w:szCs w:val="26"/>
          <w:cs/>
          <w:lang w:val="en-GB"/>
        </w:rPr>
        <w:t>รายการกำไรหรือขาดทุนจะมีความอ่อนไหวต่อการเพิ่มขึ้นหรือลดลงในรายได้ดอกเบี้ยจากเงินสดและเงินฝากธนาคารและค่าใช้จ่ายดอกเบี้ยจากเงินกู้ยืม ซึ่งเป็นผลมาจากการเปลี่ยนแปลงในอัตราดอกเบี้ย องค์ประกอบอื่น</w:t>
      </w:r>
      <w:r w:rsidR="00A76176">
        <w:rPr>
          <w:rFonts w:ascii="Browallia New" w:hAnsi="Browallia New" w:cs="Browallia New" w:hint="cs"/>
          <w:sz w:val="26"/>
          <w:szCs w:val="26"/>
          <w:cs/>
          <w:lang w:val="en-GB"/>
        </w:rPr>
        <w:t>ของ</w:t>
      </w:r>
      <w:r w:rsidRPr="001E101B">
        <w:rPr>
          <w:rFonts w:ascii="Browallia New" w:hAnsi="Browallia New" w:cs="Browallia New"/>
          <w:sz w:val="26"/>
          <w:szCs w:val="26"/>
          <w:cs/>
          <w:lang w:val="en-GB"/>
        </w:rPr>
        <w:t>ส่วนของเจ้าของจะเปลี่ยนแปลงไปซึ่งเป็นผลมาจากการเพิ่มขึ้นหรือลดลงในมูลค่ายุติธรรมของการป้องกันความเสี่ยงด้าน</w:t>
      </w:r>
      <w:r w:rsidR="00C92A35" w:rsidRPr="001E101B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1E101B">
        <w:rPr>
          <w:rFonts w:ascii="Browallia New" w:hAnsi="Browallia New" w:cs="Browallia New"/>
          <w:sz w:val="26"/>
          <w:szCs w:val="26"/>
          <w:cs/>
          <w:lang w:val="en-GB"/>
        </w:rPr>
        <w:t>กระแสเงินสดของเงินกู้ยืม</w:t>
      </w:r>
    </w:p>
    <w:p w14:paraId="049DC144" w14:textId="77777777" w:rsidR="00F6196C" w:rsidRPr="001E101B" w:rsidRDefault="00F6196C" w:rsidP="00762736">
      <w:pPr>
        <w:pStyle w:val="BlockText"/>
        <w:ind w:left="1080" w:right="0" w:firstLine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101" w:type="dxa"/>
        <w:tblLayout w:type="fixed"/>
        <w:tblLook w:val="04A0" w:firstRow="1" w:lastRow="0" w:firstColumn="1" w:lastColumn="0" w:noHBand="0" w:noVBand="1"/>
      </w:tblPr>
      <w:tblGrid>
        <w:gridCol w:w="2707"/>
        <w:gridCol w:w="1440"/>
        <w:gridCol w:w="1440"/>
        <w:gridCol w:w="1440"/>
        <w:gridCol w:w="1440"/>
      </w:tblGrid>
      <w:tr w:rsidR="00A82AD2" w:rsidRPr="001E101B" w14:paraId="4F567250" w14:textId="77777777" w:rsidTr="00CC1424">
        <w:trPr>
          <w:tblHeader/>
        </w:trPr>
        <w:tc>
          <w:tcPr>
            <w:tcW w:w="2707" w:type="dxa"/>
            <w:shd w:val="clear" w:color="auto" w:fill="auto"/>
          </w:tcPr>
          <w:p w14:paraId="0D47F254" w14:textId="77777777" w:rsidR="000661AD" w:rsidRPr="001E101B" w:rsidRDefault="000661AD" w:rsidP="00D07CEB">
            <w:pPr>
              <w:ind w:left="158" w:right="-72" w:hanging="18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bookmarkStart w:id="10" w:name="_Hlk94522851"/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28411B" w14:textId="2874EC80" w:rsidR="000661AD" w:rsidRPr="001E101B" w:rsidRDefault="000661AD" w:rsidP="00A82AD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A82AD2" w:rsidRPr="001E101B" w14:paraId="2423D715" w14:textId="77777777" w:rsidTr="00F6196C">
        <w:trPr>
          <w:tblHeader/>
        </w:trPr>
        <w:tc>
          <w:tcPr>
            <w:tcW w:w="2707" w:type="dxa"/>
            <w:shd w:val="clear" w:color="auto" w:fill="auto"/>
          </w:tcPr>
          <w:p w14:paraId="426C482B" w14:textId="77777777" w:rsidR="000661AD" w:rsidRPr="001E101B" w:rsidRDefault="000661AD" w:rsidP="00D07CEB">
            <w:pPr>
              <w:ind w:left="158" w:right="-72" w:hanging="18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19830B" w14:textId="77777777" w:rsidR="000661AD" w:rsidRPr="001E101B" w:rsidRDefault="000661AD" w:rsidP="00A82AD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20C52CA4" w14:textId="77777777" w:rsidR="000661AD" w:rsidRPr="001E101B" w:rsidRDefault="000661AD" w:rsidP="00A82AD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ผลกระทบต่อกำไรสุทธิ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4E5BC8" w14:textId="44C6A718" w:rsidR="000661AD" w:rsidRPr="001E101B" w:rsidRDefault="000661AD" w:rsidP="00A82AD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ผลกระทบต่อองค์ประกอบอื่น</w:t>
            </w:r>
            <w:r w:rsidR="006D4C85"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ของ</w:t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ส่วนของเจ้าของ</w:t>
            </w:r>
          </w:p>
        </w:tc>
      </w:tr>
      <w:tr w:rsidR="00D07CEB" w:rsidRPr="001E101B" w14:paraId="21ED0126" w14:textId="77777777" w:rsidTr="00F6196C">
        <w:trPr>
          <w:tblHeader/>
        </w:trPr>
        <w:tc>
          <w:tcPr>
            <w:tcW w:w="2707" w:type="dxa"/>
            <w:shd w:val="clear" w:color="auto" w:fill="auto"/>
          </w:tcPr>
          <w:p w14:paraId="0DFF08CA" w14:textId="77777777" w:rsidR="00D07CEB" w:rsidRPr="001E101B" w:rsidRDefault="00D07CEB" w:rsidP="00D07CEB">
            <w:pPr>
              <w:ind w:left="158" w:right="-72" w:hanging="18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00DDCA" w14:textId="6961280B" w:rsidR="00D07CEB" w:rsidRPr="001E101B" w:rsidRDefault="00D07CEB" w:rsidP="00D07CEB">
            <w:pPr>
              <w:pStyle w:val="BlockText"/>
              <w:tabs>
                <w:tab w:val="right" w:pos="1227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ab/>
            </w:r>
            <w:r w:rsidR="00691C24" w:rsidRPr="001E101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52E4A" w:rsidRPr="00552E4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18494EE6" w14:textId="28E1A31A" w:rsidR="00D07CEB" w:rsidRPr="001E101B" w:rsidRDefault="00D07CEB" w:rsidP="00D07CEB">
            <w:pPr>
              <w:pStyle w:val="BlockText"/>
              <w:tabs>
                <w:tab w:val="decimal" w:pos="1227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649017" w14:textId="69A7C58B" w:rsidR="00D07CEB" w:rsidRPr="001E101B" w:rsidRDefault="00D07CEB" w:rsidP="00D07CEB">
            <w:pPr>
              <w:pStyle w:val="BlockText"/>
              <w:tabs>
                <w:tab w:val="right" w:pos="1227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ab/>
            </w:r>
            <w:r w:rsidR="00691C24" w:rsidRPr="001E101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52E4A" w:rsidRPr="00552E4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5FF8A795" w14:textId="29F3F6CD" w:rsidR="00D07CEB" w:rsidRPr="001E101B" w:rsidRDefault="00D07CEB" w:rsidP="00D07CEB">
            <w:pPr>
              <w:pStyle w:val="BlockText"/>
              <w:tabs>
                <w:tab w:val="decimal" w:pos="1227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3856BE" w14:textId="2A54F48F" w:rsidR="00D07CEB" w:rsidRPr="001E101B" w:rsidRDefault="00D07CEB" w:rsidP="00D07CEB">
            <w:pPr>
              <w:pStyle w:val="BlockText"/>
              <w:tabs>
                <w:tab w:val="right" w:pos="1227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ab/>
            </w:r>
            <w:r w:rsidR="00691C24" w:rsidRPr="001E101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52E4A" w:rsidRPr="00552E4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3874F983" w14:textId="4864A0AC" w:rsidR="00D07CEB" w:rsidRPr="001E101B" w:rsidRDefault="00D07CEB" w:rsidP="00D07CEB">
            <w:pPr>
              <w:pStyle w:val="BlockText"/>
              <w:tabs>
                <w:tab w:val="decimal" w:pos="1227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AF7A11" w14:textId="0BC74FAA" w:rsidR="00D07CEB" w:rsidRPr="001E101B" w:rsidRDefault="00D07CEB" w:rsidP="00D07CEB">
            <w:pPr>
              <w:pStyle w:val="BlockText"/>
              <w:tabs>
                <w:tab w:val="right" w:pos="1227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ab/>
            </w:r>
            <w:r w:rsidR="00691C24" w:rsidRPr="001E101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52E4A" w:rsidRPr="00552E4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3FE3D19B" w14:textId="27EAA67C" w:rsidR="00D07CEB" w:rsidRPr="001E101B" w:rsidRDefault="00D07CEB" w:rsidP="00D07CEB">
            <w:pPr>
              <w:pStyle w:val="BlockText"/>
              <w:tabs>
                <w:tab w:val="decimal" w:pos="1227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07CEB" w:rsidRPr="001E101B" w14:paraId="6DA5051B" w14:textId="77777777" w:rsidTr="00F6196C">
        <w:tc>
          <w:tcPr>
            <w:tcW w:w="2707" w:type="dxa"/>
            <w:shd w:val="clear" w:color="auto" w:fill="auto"/>
          </w:tcPr>
          <w:p w14:paraId="1C51E07B" w14:textId="7C636767" w:rsidR="00D07CEB" w:rsidRPr="001E101B" w:rsidRDefault="00D07CEB" w:rsidP="00D07CEB">
            <w:pPr>
              <w:ind w:left="158" w:right="-72" w:hanging="18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C1D81B7" w14:textId="78700457" w:rsidR="00D07CEB" w:rsidRPr="001E101B" w:rsidRDefault="00D07CEB" w:rsidP="00D07CEB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305F157" w14:textId="1EA69A09" w:rsidR="00D07CEB" w:rsidRPr="001E101B" w:rsidRDefault="00D07CEB" w:rsidP="00D07CEB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60888B8" w14:textId="06484C5F" w:rsidR="00D07CEB" w:rsidRPr="001E101B" w:rsidRDefault="00D07CEB" w:rsidP="00D07CEB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071ED2F" w14:textId="03D7BBB2" w:rsidR="00D07CEB" w:rsidRPr="001E101B" w:rsidRDefault="00D07CEB" w:rsidP="00D07CEB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4610C4" w:rsidRPr="001E101B" w14:paraId="791BB010" w14:textId="77777777" w:rsidTr="00F6196C">
        <w:tc>
          <w:tcPr>
            <w:tcW w:w="2707" w:type="dxa"/>
            <w:shd w:val="clear" w:color="auto" w:fill="auto"/>
          </w:tcPr>
          <w:p w14:paraId="12C8A370" w14:textId="79ED9E65" w:rsidR="004610C4" w:rsidRPr="001E101B" w:rsidRDefault="004610C4" w:rsidP="004610C4">
            <w:pPr>
              <w:ind w:left="158" w:right="-72" w:hanging="18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bookmarkStart w:id="11" w:name="_Hlk141109073"/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อัตราดอกเบี้ย </w:t>
            </w:r>
            <w:r w:rsidR="00762736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เพิ่มขึ้นร้อยละ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(พ.ศ. 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2565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: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ร้อยละ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)*</w:t>
            </w:r>
          </w:p>
        </w:tc>
        <w:tc>
          <w:tcPr>
            <w:tcW w:w="1440" w:type="dxa"/>
            <w:shd w:val="clear" w:color="auto" w:fill="FAFAFA"/>
          </w:tcPr>
          <w:p w14:paraId="3632CB24" w14:textId="02BEDBDE" w:rsidR="004610C4" w:rsidRPr="001E101B" w:rsidRDefault="00552E4A" w:rsidP="004610C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52E4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1C5BC8" w:rsidRPr="001E101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263</w:t>
            </w:r>
            <w:r w:rsidR="001C5BC8" w:rsidRPr="001E101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</w:p>
        </w:tc>
        <w:tc>
          <w:tcPr>
            <w:tcW w:w="1440" w:type="dxa"/>
            <w:shd w:val="clear" w:color="auto" w:fill="auto"/>
          </w:tcPr>
          <w:p w14:paraId="55A7FA8B" w14:textId="7D6012EE" w:rsidR="004610C4" w:rsidRPr="001E101B" w:rsidRDefault="00552E4A" w:rsidP="004610C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4610C4" w:rsidRPr="001E101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053</w:t>
            </w:r>
            <w:r w:rsidR="004610C4" w:rsidRPr="001E101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</w:p>
        </w:tc>
        <w:tc>
          <w:tcPr>
            <w:tcW w:w="1440" w:type="dxa"/>
            <w:shd w:val="clear" w:color="auto" w:fill="FAFAFA"/>
          </w:tcPr>
          <w:p w14:paraId="284397DD" w14:textId="18E24152" w:rsidR="004610C4" w:rsidRPr="001E101B" w:rsidRDefault="001C5BC8" w:rsidP="004610C4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 w:rsidRPr="001E101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832</w:t>
            </w:r>
            <w:r w:rsidRPr="001E101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425CC4E" w14:textId="3B6673DC" w:rsidR="004610C4" w:rsidRPr="001E101B" w:rsidRDefault="004610C4" w:rsidP="004610C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E101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479</w:t>
            </w:r>
            <w:r w:rsidRPr="001E101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001</w:t>
            </w:r>
            <w:r w:rsidRPr="001E101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4610C4" w:rsidRPr="001E101B" w14:paraId="0A2601DF" w14:textId="77777777" w:rsidTr="00F6196C">
        <w:tc>
          <w:tcPr>
            <w:tcW w:w="2707" w:type="dxa"/>
            <w:shd w:val="clear" w:color="auto" w:fill="auto"/>
          </w:tcPr>
          <w:p w14:paraId="6EC1BF43" w14:textId="6EF4267F" w:rsidR="004610C4" w:rsidRPr="001E101B" w:rsidRDefault="004610C4" w:rsidP="004610C4">
            <w:pPr>
              <w:ind w:left="158" w:right="-72" w:hanging="18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อัตราดอกเบี้ย </w:t>
            </w:r>
            <w:r w:rsidR="00762736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ลดลงร้อยละ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/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(พ.ศ. 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2565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: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ร้อยละ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)*</w:t>
            </w:r>
          </w:p>
        </w:tc>
        <w:tc>
          <w:tcPr>
            <w:tcW w:w="1440" w:type="dxa"/>
            <w:shd w:val="clear" w:color="auto" w:fill="FAFAFA"/>
          </w:tcPr>
          <w:p w14:paraId="19D36142" w14:textId="0E1B74F7" w:rsidR="004610C4" w:rsidRPr="001E101B" w:rsidRDefault="004610C4" w:rsidP="004610C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263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D46D473" w14:textId="5077FAE0" w:rsidR="004610C4" w:rsidRPr="001E101B" w:rsidRDefault="004610C4" w:rsidP="004610C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053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15137D1" w14:textId="58A29FBD" w:rsidR="004610C4" w:rsidRPr="001E101B" w:rsidRDefault="00552E4A" w:rsidP="004610C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 w:rsidR="001C5BC8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832</w:t>
            </w:r>
          </w:p>
        </w:tc>
        <w:tc>
          <w:tcPr>
            <w:tcW w:w="1440" w:type="dxa"/>
            <w:shd w:val="clear" w:color="auto" w:fill="auto"/>
          </w:tcPr>
          <w:p w14:paraId="23D6FFF4" w14:textId="5F35C195" w:rsidR="004610C4" w:rsidRPr="001E101B" w:rsidRDefault="00552E4A" w:rsidP="004610C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610C4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479</w:t>
            </w:r>
            <w:r w:rsidR="004610C4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001</w:t>
            </w:r>
          </w:p>
        </w:tc>
      </w:tr>
    </w:tbl>
    <w:bookmarkEnd w:id="10"/>
    <w:p w14:paraId="217170EF" w14:textId="77777777" w:rsidR="000661AD" w:rsidRPr="001E101B" w:rsidRDefault="000661AD" w:rsidP="00D07CEB">
      <w:pPr>
        <w:ind w:left="1080"/>
        <w:jc w:val="both"/>
        <w:rPr>
          <w:rFonts w:ascii="Browallia New" w:hAnsi="Browallia New" w:cs="Browallia New"/>
          <w:sz w:val="26"/>
          <w:szCs w:val="26"/>
          <w:cs/>
        </w:rPr>
      </w:pPr>
      <w:r w:rsidRPr="001E101B">
        <w:rPr>
          <w:rFonts w:ascii="Browallia New" w:hAnsi="Browallia New" w:cs="Browallia New"/>
          <w:sz w:val="26"/>
          <w:szCs w:val="26"/>
          <w:cs/>
        </w:rPr>
        <w:t xml:space="preserve">* </w:t>
      </w:r>
      <w:r w:rsidRPr="001E101B">
        <w:rPr>
          <w:rFonts w:ascii="Browallia New" w:hAnsi="Browallia New" w:cs="Browallia New"/>
          <w:sz w:val="26"/>
          <w:szCs w:val="26"/>
        </w:rPr>
        <w:t xml:space="preserve"> </w:t>
      </w:r>
      <w:r w:rsidRPr="001E101B">
        <w:rPr>
          <w:rFonts w:ascii="Browallia New" w:hAnsi="Browallia New" w:cs="Browallia New"/>
          <w:sz w:val="26"/>
          <w:szCs w:val="26"/>
          <w:cs/>
        </w:rPr>
        <w:t>โดยกำหนดให้ปัจจัย</w:t>
      </w:r>
      <w:bookmarkEnd w:id="11"/>
      <w:r w:rsidRPr="001E101B">
        <w:rPr>
          <w:rFonts w:ascii="Browallia New" w:hAnsi="Browallia New" w:cs="Browallia New"/>
          <w:sz w:val="26"/>
          <w:szCs w:val="26"/>
          <w:cs/>
        </w:rPr>
        <w:t>อื่นคงที่</w:t>
      </w:r>
    </w:p>
    <w:p w14:paraId="130F00B6" w14:textId="714BC5DB" w:rsidR="00FB56F1" w:rsidRPr="001E101B" w:rsidRDefault="00613DD0" w:rsidP="00FB56F1">
      <w:pPr>
        <w:pStyle w:val="BlockText"/>
        <w:ind w:left="371" w:right="0" w:firstLine="709"/>
        <w:jc w:val="both"/>
        <w:rPr>
          <w:rFonts w:ascii="Browallia New" w:hAnsi="Browallia New" w:cs="Browallia New"/>
          <w:sz w:val="26"/>
          <w:szCs w:val="26"/>
        </w:rPr>
      </w:pPr>
      <w:r w:rsidRPr="001E101B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E5B2960" w14:textId="5C483CBF" w:rsidR="0086108A" w:rsidRPr="001E101B" w:rsidRDefault="0086108A" w:rsidP="00762736">
      <w:pPr>
        <w:pStyle w:val="BlockText"/>
        <w:ind w:left="1080" w:right="0" w:firstLine="0"/>
        <w:jc w:val="both"/>
        <w:rPr>
          <w:rFonts w:ascii="Browallia New" w:hAnsi="Browallia New" w:cs="Browallia New"/>
          <w:sz w:val="26"/>
          <w:szCs w:val="26"/>
        </w:rPr>
      </w:pPr>
      <w:r w:rsidRPr="001E101B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เครื่องมือทางการเงินที่กลุ่มกิจการใช้เพื่อบริหารความเสี่ยง</w:t>
      </w:r>
    </w:p>
    <w:p w14:paraId="6A4F2C47" w14:textId="77777777" w:rsidR="0086108A" w:rsidRPr="001E101B" w:rsidRDefault="0086108A" w:rsidP="00D07CEB">
      <w:pPr>
        <w:pStyle w:val="BlockText"/>
        <w:ind w:left="1080" w:right="0" w:firstLine="0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7A6288EA" w14:textId="77777777" w:rsidR="00CA0E9C" w:rsidRPr="001E101B" w:rsidRDefault="00CA0E9C" w:rsidP="00D07CEB">
      <w:pPr>
        <w:pStyle w:val="BlockText"/>
        <w:ind w:left="1080" w:right="0" w:firstLine="0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1E101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ในการทำสัญญาแลกเปลี่ยนอัตราดอกเบี้ย กลุ่มกิจการจะตกลงกับคู่สัญญาเพื่อแลกเปลี่ยนผลต่างระหว่างจำนวนเงิน</w:t>
      </w:r>
      <w:r w:rsidR="00C92A35" w:rsidRPr="001E101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br/>
      </w:r>
      <w:r w:rsidRPr="001E101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ที่คำนวณจากอัตราดอกเบี้ยคงที่และอัตราดอกเบี้ยลอยตัวในช่วงเวลาที่กำหนดไว้โดยอ้างอิงจากจำนวนฐานที่ใช้เป็นเกณฑ์คำนวณเงินต้นตามที่ตกลงกัน และรับรู้ส่วนต่างที่จะต้องจ่ายหรือจะได้รับตามสัญญาแลกเปลี่ยนอัตราดอกเบี้ยไว้</w:t>
      </w:r>
      <w:r w:rsidR="00C92A35" w:rsidRPr="001E101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br/>
      </w:r>
      <w:r w:rsidRPr="001E101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เป็นส่วนประกอบของรายได้ดอกเบี้ยหรือค่าใช้จ่ายดอกเบี้ยตลอดระยะเวลาตามข้อตกลง</w:t>
      </w:r>
    </w:p>
    <w:p w14:paraId="312B7324" w14:textId="77777777" w:rsidR="0086108A" w:rsidRPr="001E101B" w:rsidRDefault="0086108A" w:rsidP="00D07CEB">
      <w:pPr>
        <w:pStyle w:val="BlockText"/>
        <w:ind w:left="1080" w:right="0" w:firstLine="0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6AED08E9" w14:textId="359AB643" w:rsidR="003B7F4F" w:rsidRPr="001E101B" w:rsidRDefault="003B7F4F" w:rsidP="00D07CEB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กลุ่มกิจการและบริษัทเข้าทำสัญญาแลกเปลี่ยนอัตราดอกเบี้ยโดยครอบคลุมร้อยละ </w:t>
      </w:r>
      <w:r w:rsidR="00552E4A" w:rsidRPr="00552E4A">
        <w:rPr>
          <w:rFonts w:ascii="Browallia New" w:hAnsi="Browallia New" w:cs="Browallia New"/>
          <w:sz w:val="26"/>
          <w:szCs w:val="26"/>
          <w:lang w:val="en-GB"/>
        </w:rPr>
        <w:t>17</w:t>
      </w:r>
      <w:r w:rsidR="001C5BC8" w:rsidRPr="001E101B">
        <w:rPr>
          <w:rFonts w:ascii="Browallia New" w:hAnsi="Browallia New" w:cs="Browallia New"/>
          <w:sz w:val="26"/>
          <w:szCs w:val="26"/>
          <w:lang w:val="en-GB"/>
        </w:rPr>
        <w:t>.</w:t>
      </w:r>
      <w:r w:rsidR="00552E4A" w:rsidRPr="00552E4A">
        <w:rPr>
          <w:rFonts w:ascii="Browallia New" w:hAnsi="Browallia New" w:cs="Browallia New"/>
          <w:sz w:val="26"/>
          <w:szCs w:val="26"/>
          <w:lang w:val="en-GB"/>
        </w:rPr>
        <w:t>39</w:t>
      </w:r>
      <w:r w:rsidR="00242A25" w:rsidRPr="001E10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E101B">
        <w:rPr>
          <w:rFonts w:ascii="Browallia New" w:hAnsi="Browallia New" w:cs="Browallia New"/>
          <w:sz w:val="26"/>
          <w:szCs w:val="26"/>
          <w:lang w:val="en-GB"/>
        </w:rPr>
        <w:t>(</w:t>
      </w:r>
      <w:r w:rsidR="00691C24" w:rsidRPr="001E101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52E4A" w:rsidRPr="00552E4A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1E101B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Pr="001E101B">
        <w:rPr>
          <w:rFonts w:ascii="Browallia New" w:hAnsi="Browallia New" w:cs="Browallia New"/>
          <w:sz w:val="26"/>
          <w:szCs w:val="26"/>
          <w:cs/>
          <w:lang w:val="en-GB"/>
        </w:rPr>
        <w:t>ร้อยละ</w:t>
      </w:r>
      <w:r w:rsidR="00F440A5" w:rsidRPr="001E10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52E4A" w:rsidRPr="00552E4A">
        <w:rPr>
          <w:rFonts w:ascii="Browallia New" w:hAnsi="Browallia New" w:cs="Browallia New"/>
          <w:sz w:val="26"/>
          <w:szCs w:val="26"/>
          <w:lang w:val="en-GB"/>
        </w:rPr>
        <w:t>13</w:t>
      </w:r>
      <w:r w:rsidR="008F675D" w:rsidRPr="001E101B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552E4A" w:rsidRPr="00552E4A">
        <w:rPr>
          <w:rFonts w:ascii="Browallia New" w:hAnsi="Browallia New" w:cs="Browallia New"/>
          <w:sz w:val="26"/>
          <w:szCs w:val="26"/>
          <w:lang w:val="en-GB"/>
        </w:rPr>
        <w:t>33</w:t>
      </w:r>
      <w:r w:rsidRPr="001E101B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1E101B">
        <w:rPr>
          <w:rFonts w:ascii="Browallia New" w:hAnsi="Browallia New" w:cs="Browallia New"/>
          <w:sz w:val="26"/>
          <w:szCs w:val="26"/>
          <w:cs/>
          <w:lang w:val="en-GB"/>
        </w:rPr>
        <w:t>ของเงินต้นของเงินกู้ยืมที่</w:t>
      </w:r>
      <w:r w:rsidR="003030DB">
        <w:rPr>
          <w:rFonts w:ascii="Browallia New" w:hAnsi="Browallia New" w:cs="Browallia New" w:hint="cs"/>
          <w:sz w:val="26"/>
          <w:szCs w:val="26"/>
          <w:cs/>
          <w:lang w:val="en-GB"/>
        </w:rPr>
        <w:t>มี</w:t>
      </w:r>
      <w:r w:rsidRPr="001E101B">
        <w:rPr>
          <w:rFonts w:ascii="Browallia New" w:hAnsi="Browallia New" w:cs="Browallia New"/>
          <w:sz w:val="26"/>
          <w:szCs w:val="26"/>
          <w:cs/>
          <w:lang w:val="en-GB"/>
        </w:rPr>
        <w:t>อัตราดอกเบี้ยผันแปร โดยอัตราดอกเบี้ยคงที่ตามสัญญาแลกเปลี่ยนอัตราดอกเบี้ยมีอัตรา</w:t>
      </w:r>
      <w:r w:rsidR="00C833B3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1E10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ร้อยละ </w:t>
      </w:r>
      <w:r w:rsidR="00552E4A" w:rsidRPr="00552E4A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F440A5" w:rsidRPr="001E101B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552E4A" w:rsidRPr="00552E4A">
        <w:rPr>
          <w:rFonts w:ascii="Browallia New" w:hAnsi="Browallia New" w:cs="Browallia New"/>
          <w:spacing w:val="-4"/>
          <w:sz w:val="26"/>
          <w:szCs w:val="26"/>
          <w:lang w:val="en-GB"/>
        </w:rPr>
        <w:t>03</w:t>
      </w:r>
      <w:r w:rsidRPr="001E101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E10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(</w:t>
      </w:r>
      <w:r w:rsidR="00691C24" w:rsidRPr="001E10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552E4A" w:rsidRPr="00552E4A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1E101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: </w:t>
      </w:r>
      <w:r w:rsidRPr="001E10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ร้อยละ</w:t>
      </w:r>
      <w:r w:rsidR="00242A25" w:rsidRPr="001E101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552E4A" w:rsidRPr="00552E4A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242A25" w:rsidRPr="001E101B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552E4A" w:rsidRPr="00552E4A">
        <w:rPr>
          <w:rFonts w:ascii="Browallia New" w:hAnsi="Browallia New" w:cs="Browallia New"/>
          <w:spacing w:val="-4"/>
          <w:sz w:val="26"/>
          <w:szCs w:val="26"/>
          <w:lang w:val="en-GB"/>
        </w:rPr>
        <w:t>03</w:t>
      </w:r>
      <w:r w:rsidRPr="001E10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) และอัตราดอกเบี้ยผันแปรมีอัตราดอกเบี้ยที่ร้อยละ </w:t>
      </w:r>
      <w:r w:rsidR="00552E4A" w:rsidRPr="00552E4A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="00F673B0" w:rsidRPr="001E101B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552E4A" w:rsidRPr="00552E4A">
        <w:rPr>
          <w:rFonts w:ascii="Browallia New" w:hAnsi="Browallia New" w:cs="Browallia New"/>
          <w:spacing w:val="-4"/>
          <w:sz w:val="26"/>
          <w:szCs w:val="26"/>
          <w:lang w:val="en-GB"/>
        </w:rPr>
        <w:t>33</w:t>
      </w:r>
      <w:r w:rsidRPr="001E101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E10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ถึง</w:t>
      </w:r>
      <w:r w:rsidR="00C833B3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ร้อยละ</w:t>
      </w:r>
      <w:r w:rsidRPr="001E10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552E4A" w:rsidRPr="00552E4A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="00F673B0" w:rsidRPr="001E101B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552E4A" w:rsidRPr="00552E4A">
        <w:rPr>
          <w:rFonts w:ascii="Browallia New" w:hAnsi="Browallia New" w:cs="Browallia New"/>
          <w:spacing w:val="-4"/>
          <w:sz w:val="26"/>
          <w:szCs w:val="26"/>
          <w:lang w:val="en-GB"/>
        </w:rPr>
        <w:t>46</w:t>
      </w:r>
      <w:r w:rsidRPr="001E101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E10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ซึ่ง </w:t>
      </w:r>
      <w:r w:rsidR="00C833B3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          </w:t>
      </w:r>
      <w:r w:rsidRPr="001E10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ณ วันสิ้นรอบ</w:t>
      </w:r>
      <w:r w:rsidRPr="001E101B">
        <w:rPr>
          <w:rFonts w:ascii="Browallia New" w:hAnsi="Browallia New" w:cs="Browallia New"/>
          <w:sz w:val="26"/>
          <w:szCs w:val="26"/>
          <w:cs/>
          <w:lang w:val="en-GB"/>
        </w:rPr>
        <w:t xml:space="preserve">ระยะเวลารายงานมีอัตราดอกเบี้ย </w:t>
      </w:r>
      <w:r w:rsidR="00C0225B" w:rsidRPr="001E101B">
        <w:rPr>
          <w:rFonts w:ascii="Browallia New" w:hAnsi="Browallia New" w:cs="Browallia New"/>
          <w:sz w:val="26"/>
          <w:szCs w:val="26"/>
          <w:lang w:val="en-GB"/>
        </w:rPr>
        <w:t>TH</w:t>
      </w:r>
      <w:r w:rsidR="00635FCE" w:rsidRPr="001E101B">
        <w:rPr>
          <w:rFonts w:ascii="Browallia New" w:hAnsi="Browallia New" w:cs="Browallia New"/>
          <w:sz w:val="26"/>
          <w:szCs w:val="26"/>
          <w:lang w:val="en-GB"/>
        </w:rPr>
        <w:t>OR</w:t>
      </w:r>
      <w:r w:rsidR="006169A1" w:rsidRPr="001E10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E101B">
        <w:rPr>
          <w:rFonts w:ascii="Browallia New" w:hAnsi="Browallia New" w:cs="Browallia New"/>
          <w:sz w:val="26"/>
          <w:szCs w:val="26"/>
          <w:cs/>
          <w:lang w:val="en-GB"/>
        </w:rPr>
        <w:t xml:space="preserve">เท่ากับร้อยละ </w:t>
      </w:r>
      <w:r w:rsidR="00552E4A" w:rsidRPr="00552E4A">
        <w:rPr>
          <w:rFonts w:ascii="Browallia New" w:hAnsi="Browallia New" w:cs="Browallia New"/>
          <w:sz w:val="26"/>
          <w:szCs w:val="26"/>
          <w:lang w:val="en-GB"/>
        </w:rPr>
        <w:t>0</w:t>
      </w:r>
      <w:r w:rsidR="00F440A5" w:rsidRPr="001E101B">
        <w:rPr>
          <w:rFonts w:ascii="Browallia New" w:hAnsi="Browallia New" w:cs="Browallia New"/>
          <w:sz w:val="26"/>
          <w:szCs w:val="26"/>
          <w:lang w:val="en-GB"/>
        </w:rPr>
        <w:t>.</w:t>
      </w:r>
      <w:r w:rsidR="00552E4A" w:rsidRPr="00552E4A">
        <w:rPr>
          <w:rFonts w:ascii="Browallia New" w:hAnsi="Browallia New" w:cs="Browallia New"/>
          <w:sz w:val="26"/>
          <w:szCs w:val="26"/>
          <w:lang w:val="en-GB"/>
        </w:rPr>
        <w:t>46</w:t>
      </w:r>
      <w:r w:rsidR="00D3635A" w:rsidRPr="001E10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E101B">
        <w:rPr>
          <w:rFonts w:ascii="Browallia New" w:hAnsi="Browallia New" w:cs="Browallia New"/>
          <w:sz w:val="26"/>
          <w:szCs w:val="26"/>
          <w:cs/>
          <w:lang w:val="en-GB"/>
        </w:rPr>
        <w:t>(</w:t>
      </w:r>
      <w:r w:rsidR="00691C24" w:rsidRPr="001E101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52E4A" w:rsidRPr="00552E4A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1E101B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="00A76176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อัตราดอกเบี้ย </w:t>
      </w:r>
      <w:r w:rsidR="00A76176">
        <w:rPr>
          <w:rFonts w:ascii="Browallia New" w:hAnsi="Browallia New" w:cs="Browallia New"/>
          <w:sz w:val="26"/>
          <w:szCs w:val="26"/>
          <w:lang w:val="en-GB"/>
        </w:rPr>
        <w:t xml:space="preserve">THBFIX </w:t>
      </w:r>
      <w:r w:rsidR="00A76176">
        <w:rPr>
          <w:rFonts w:ascii="Browallia New" w:hAnsi="Browallia New" w:cs="Browallia New" w:hint="cs"/>
          <w:sz w:val="26"/>
          <w:szCs w:val="26"/>
          <w:cs/>
          <w:lang w:val="en-GB"/>
        </w:rPr>
        <w:t>เท่ากับ</w:t>
      </w:r>
      <w:r w:rsidRPr="001E101B">
        <w:rPr>
          <w:rFonts w:ascii="Browallia New" w:hAnsi="Browallia New" w:cs="Browallia New"/>
          <w:sz w:val="26"/>
          <w:szCs w:val="26"/>
          <w:cs/>
          <w:lang w:val="en-GB"/>
        </w:rPr>
        <w:t xml:space="preserve">ร้อยละ </w:t>
      </w:r>
      <w:r w:rsidR="00552E4A" w:rsidRPr="00552E4A">
        <w:rPr>
          <w:rFonts w:ascii="Browallia New" w:hAnsi="Browallia New" w:cs="Browallia New"/>
          <w:sz w:val="26"/>
          <w:szCs w:val="26"/>
          <w:lang w:val="en-GB"/>
        </w:rPr>
        <w:t>0</w:t>
      </w:r>
      <w:r w:rsidR="008F675D" w:rsidRPr="001E101B">
        <w:rPr>
          <w:rFonts w:ascii="Browallia New" w:hAnsi="Browallia New" w:cs="Browallia New"/>
          <w:sz w:val="26"/>
          <w:szCs w:val="26"/>
          <w:lang w:val="en-GB"/>
        </w:rPr>
        <w:t>.</w:t>
      </w:r>
      <w:r w:rsidR="00552E4A" w:rsidRPr="00552E4A">
        <w:rPr>
          <w:rFonts w:ascii="Browallia New" w:hAnsi="Browallia New" w:cs="Browallia New"/>
          <w:sz w:val="26"/>
          <w:szCs w:val="26"/>
          <w:lang w:val="en-GB"/>
        </w:rPr>
        <w:t>77</w:t>
      </w:r>
      <w:r w:rsidRPr="001E101B">
        <w:rPr>
          <w:rFonts w:ascii="Browallia New" w:hAnsi="Browallia New" w:cs="Browallia New"/>
          <w:sz w:val="26"/>
          <w:szCs w:val="26"/>
          <w:cs/>
          <w:lang w:val="en-GB"/>
        </w:rPr>
        <w:t>)</w:t>
      </w:r>
    </w:p>
    <w:p w14:paraId="227BD4DF" w14:textId="77777777" w:rsidR="00776753" w:rsidRPr="001E101B" w:rsidRDefault="00776753" w:rsidP="00D07CEB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03A23D2A" w14:textId="0872577D" w:rsidR="003B7F4F" w:rsidRPr="001E101B" w:rsidRDefault="003B7F4F" w:rsidP="00D07CEB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สัญญาแลกเปลี่ยนอัตราดอกเบี้ยจะมีการชำระยอดสุทธิของดอกเบี้ยค้างรับหรือค้างจ่ายทุก </w:t>
      </w:r>
      <w:r w:rsidR="00552E4A" w:rsidRPr="00552E4A">
        <w:rPr>
          <w:rFonts w:ascii="Browallia New" w:hAnsi="Browallia New" w:cs="Browallia New"/>
          <w:spacing w:val="-2"/>
          <w:sz w:val="26"/>
          <w:szCs w:val="26"/>
          <w:lang w:val="en-GB"/>
        </w:rPr>
        <w:t>180</w:t>
      </w:r>
      <w:r w:rsidRPr="001E101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วัน ทั้งนี้ วันที่ถึงกำหนด</w:t>
      </w:r>
      <w:r w:rsidRPr="001E101B">
        <w:rPr>
          <w:rFonts w:ascii="Browallia New" w:hAnsi="Browallia New" w:cs="Browallia New"/>
          <w:sz w:val="26"/>
          <w:szCs w:val="26"/>
          <w:cs/>
          <w:lang w:val="en-GB"/>
        </w:rPr>
        <w:t>ชำระตามสัญญาแลกเปลี่ยนอัตราดอกเบี้ยเป็นวันเดียวกับวันที่ถึงกำหนดชำระของดอกเบี้ยเงินกู้</w:t>
      </w:r>
    </w:p>
    <w:p w14:paraId="0211390C" w14:textId="77777777" w:rsidR="003B7F4F" w:rsidRPr="001E101B" w:rsidRDefault="003B7F4F" w:rsidP="00D07CEB">
      <w:pPr>
        <w:pStyle w:val="BlockText"/>
        <w:ind w:left="108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69C62B18" w14:textId="0849B139" w:rsidR="003B7F4F" w:rsidRPr="001E101B" w:rsidRDefault="003B7F4F" w:rsidP="00D07CEB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sz w:val="26"/>
          <w:szCs w:val="26"/>
          <w:cs/>
          <w:lang w:val="en-GB"/>
        </w:rPr>
        <w:t>ผลกระทบจากการบัญชีป้องกันความเสี่ยงต่อฐานะการเงินและผลการดำเนินงาน</w:t>
      </w:r>
      <w:r w:rsidR="00242A25" w:rsidRPr="001E101B">
        <w:rPr>
          <w:rFonts w:ascii="Browallia New" w:hAnsi="Browallia New" w:cs="Browallia New"/>
          <w:sz w:val="26"/>
          <w:szCs w:val="26"/>
          <w:lang w:val="en-GB"/>
        </w:rPr>
        <w:t xml:space="preserve"> (</w:t>
      </w:r>
      <w:r w:rsidR="00242A25" w:rsidRPr="001E101B">
        <w:rPr>
          <w:rFonts w:ascii="Browallia New" w:hAnsi="Browallia New" w:cs="Browallia New"/>
          <w:sz w:val="26"/>
          <w:szCs w:val="26"/>
          <w:cs/>
          <w:lang w:val="en-GB"/>
        </w:rPr>
        <w:t>หมาย</w:t>
      </w:r>
      <w:r w:rsidR="00F673B0" w:rsidRPr="001E101B">
        <w:rPr>
          <w:rFonts w:ascii="Browallia New" w:hAnsi="Browallia New" w:cs="Browallia New"/>
          <w:sz w:val="26"/>
          <w:szCs w:val="26"/>
          <w:cs/>
          <w:lang w:val="en-GB"/>
        </w:rPr>
        <w:t>เ</w:t>
      </w:r>
      <w:r w:rsidR="00242A25" w:rsidRPr="001E101B">
        <w:rPr>
          <w:rFonts w:ascii="Browallia New" w:hAnsi="Browallia New" w:cs="Browallia New"/>
          <w:sz w:val="26"/>
          <w:szCs w:val="26"/>
          <w:cs/>
          <w:lang w:val="en-GB"/>
        </w:rPr>
        <w:t>หตุ</w:t>
      </w:r>
      <w:r w:rsidR="00A76176">
        <w:rPr>
          <w:rFonts w:ascii="Browallia New" w:hAnsi="Browallia New" w:cs="Browallia New" w:hint="cs"/>
          <w:sz w:val="26"/>
          <w:szCs w:val="26"/>
          <w:cs/>
          <w:lang w:val="en-GB"/>
        </w:rPr>
        <w:t>ประกอบงบการเงิน</w:t>
      </w:r>
      <w:r w:rsidR="00242A25" w:rsidRPr="001E101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52E4A" w:rsidRPr="00552E4A">
        <w:rPr>
          <w:rFonts w:ascii="Browallia New" w:hAnsi="Browallia New" w:cs="Browallia New"/>
          <w:sz w:val="26"/>
          <w:szCs w:val="26"/>
          <w:lang w:val="en-GB"/>
        </w:rPr>
        <w:t>20</w:t>
      </w:r>
      <w:r w:rsidR="00242A25" w:rsidRPr="001E101B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595E226D" w14:textId="02F252A8" w:rsidR="00FB56F1" w:rsidRPr="001E101B" w:rsidRDefault="00FB56F1" w:rsidP="00C92A35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515E581D" w14:textId="72B65EC2" w:rsidR="003B7F4F" w:rsidRPr="001E101B" w:rsidRDefault="003B7F4F" w:rsidP="00C92A35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sz w:val="26"/>
          <w:szCs w:val="26"/>
          <w:cs/>
          <w:lang w:val="en-GB"/>
        </w:rPr>
        <w:t>ผลกระทบจากเครื่องมือป้องกันความเสี่ยงจากอัตราดอกเบี้ยต่อฐานะการเงินและผลการดำเนินงานของกลุ่มกิจการและบริษัท มีดังนี้</w:t>
      </w:r>
    </w:p>
    <w:p w14:paraId="2B6731DE" w14:textId="77777777" w:rsidR="003B7F4F" w:rsidRPr="001E101B" w:rsidRDefault="003B7F4F" w:rsidP="00C92A35">
      <w:pPr>
        <w:pStyle w:val="BlockText"/>
        <w:ind w:left="108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288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5832"/>
        <w:gridCol w:w="1728"/>
        <w:gridCol w:w="1728"/>
      </w:tblGrid>
      <w:tr w:rsidR="00A43286" w:rsidRPr="001E101B" w14:paraId="246EA7F9" w14:textId="77777777" w:rsidTr="00CC1424">
        <w:tc>
          <w:tcPr>
            <w:tcW w:w="5832" w:type="dxa"/>
            <w:shd w:val="clear" w:color="auto" w:fill="auto"/>
          </w:tcPr>
          <w:p w14:paraId="30F0E99E" w14:textId="77777777" w:rsidR="003B7F4F" w:rsidRPr="001E101B" w:rsidRDefault="003B7F4F" w:rsidP="00C92A35">
            <w:pPr>
              <w:pStyle w:val="BlockText"/>
              <w:ind w:left="792" w:right="0" w:firstLine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3F0F51" w14:textId="1E775046" w:rsidR="009F5CCD" w:rsidRPr="001E101B" w:rsidRDefault="003B7F4F" w:rsidP="00742EF4">
            <w:pPr>
              <w:pStyle w:val="BlockText"/>
              <w:ind w:left="426" w:right="0" w:firstLine="0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="000250C5" w:rsidRPr="001E101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</w:p>
          <w:p w14:paraId="7F3B63C0" w14:textId="77777777" w:rsidR="003B7F4F" w:rsidRPr="001E101B" w:rsidRDefault="000250C5" w:rsidP="00742EF4">
            <w:pPr>
              <w:pStyle w:val="BlockText"/>
              <w:ind w:left="426" w:right="0" w:firstLine="0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1E101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3286" w:rsidRPr="001E101B" w14:paraId="78A1D3BB" w14:textId="77777777" w:rsidTr="00D07CEB">
        <w:tc>
          <w:tcPr>
            <w:tcW w:w="5832" w:type="dxa"/>
            <w:shd w:val="clear" w:color="auto" w:fill="auto"/>
          </w:tcPr>
          <w:p w14:paraId="442ED299" w14:textId="77777777" w:rsidR="003B7F4F" w:rsidRPr="001E101B" w:rsidRDefault="003B7F4F" w:rsidP="00C92A35">
            <w:pPr>
              <w:pStyle w:val="BlockText"/>
              <w:ind w:left="792" w:right="0" w:firstLine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521AF0" w14:textId="1DD043BF" w:rsidR="003B7F4F" w:rsidRPr="001E101B" w:rsidRDefault="00D07CEB" w:rsidP="00D07CEB">
            <w:pPr>
              <w:pStyle w:val="BlockText"/>
              <w:tabs>
                <w:tab w:val="right" w:pos="1515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691C24" w:rsidRPr="001E101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52E4A" w:rsidRPr="00552E4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0FE03D7C" w14:textId="77777777" w:rsidR="003B7F4F" w:rsidRPr="001E101B" w:rsidRDefault="003B7F4F" w:rsidP="00D07CEB">
            <w:pPr>
              <w:pStyle w:val="BlockText"/>
              <w:tabs>
                <w:tab w:val="decimal" w:pos="1515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A37EC9" w14:textId="45F30B71" w:rsidR="003B7F4F" w:rsidRPr="001E101B" w:rsidRDefault="00D07CEB" w:rsidP="00D07CEB">
            <w:pPr>
              <w:pStyle w:val="BlockText"/>
              <w:tabs>
                <w:tab w:val="right" w:pos="1515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691C24" w:rsidRPr="001E101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52E4A" w:rsidRPr="00552E4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2343BC77" w14:textId="77777777" w:rsidR="003B7F4F" w:rsidRPr="001E101B" w:rsidRDefault="003B7F4F" w:rsidP="00D07CEB">
            <w:pPr>
              <w:pStyle w:val="BlockText"/>
              <w:tabs>
                <w:tab w:val="decimal" w:pos="1515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43286" w:rsidRPr="001E101B" w14:paraId="3A46236F" w14:textId="77777777" w:rsidTr="00CC1424">
        <w:tc>
          <w:tcPr>
            <w:tcW w:w="5832" w:type="dxa"/>
            <w:shd w:val="clear" w:color="auto" w:fill="auto"/>
            <w:vAlign w:val="bottom"/>
          </w:tcPr>
          <w:p w14:paraId="7344971B" w14:textId="77777777" w:rsidR="003B7F4F" w:rsidRPr="001E101B" w:rsidRDefault="003B7F4F" w:rsidP="00C92A35">
            <w:pPr>
              <w:ind w:left="79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E101B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965CF7C" w14:textId="77777777" w:rsidR="003B7F4F" w:rsidRPr="001E101B" w:rsidRDefault="003B7F4F" w:rsidP="00D07CEB">
            <w:pPr>
              <w:pStyle w:val="BlockText"/>
              <w:tabs>
                <w:tab w:val="decimal" w:pos="1515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41D59872" w14:textId="77777777" w:rsidR="003B7F4F" w:rsidRPr="001E101B" w:rsidRDefault="003B7F4F" w:rsidP="00D07CEB">
            <w:pPr>
              <w:pStyle w:val="BlockText"/>
              <w:tabs>
                <w:tab w:val="decimal" w:pos="1515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4610C4" w:rsidRPr="001E101B" w14:paraId="3BFA9A05" w14:textId="77777777" w:rsidTr="00146E7E">
        <w:tc>
          <w:tcPr>
            <w:tcW w:w="5832" w:type="dxa"/>
            <w:shd w:val="clear" w:color="auto" w:fill="auto"/>
          </w:tcPr>
          <w:p w14:paraId="2FCA20E2" w14:textId="77777777" w:rsidR="004610C4" w:rsidRPr="001E101B" w:rsidRDefault="004610C4" w:rsidP="004610C4">
            <w:pPr>
              <w:pStyle w:val="BlockText"/>
              <w:ind w:left="792" w:right="0" w:firstLine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E101B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มูลค่าตามบัญชี (หนี้สิน)</w:t>
            </w:r>
          </w:p>
        </w:tc>
        <w:tc>
          <w:tcPr>
            <w:tcW w:w="1728" w:type="dxa"/>
            <w:shd w:val="clear" w:color="auto" w:fill="FAFAFA"/>
          </w:tcPr>
          <w:p w14:paraId="785C437B" w14:textId="6FA940AD" w:rsidR="004610C4" w:rsidRPr="001E101B" w:rsidRDefault="00552E4A" w:rsidP="004610C4">
            <w:pPr>
              <w:pStyle w:val="BlockText"/>
              <w:tabs>
                <w:tab w:val="decimal" w:pos="1515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552E4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4610C4" w:rsidRPr="001E101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425</w:t>
            </w:r>
            <w:r w:rsidR="004610C4" w:rsidRPr="001E101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728" w:type="dxa"/>
            <w:shd w:val="clear" w:color="auto" w:fill="auto"/>
          </w:tcPr>
          <w:p w14:paraId="0695CD88" w14:textId="1CC6BD07" w:rsidR="004610C4" w:rsidRPr="001E101B" w:rsidRDefault="004610C4" w:rsidP="004610C4">
            <w:pPr>
              <w:pStyle w:val="BlockText"/>
              <w:tabs>
                <w:tab w:val="decimal" w:pos="1515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E101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1E101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298</w:t>
            </w:r>
            <w:r w:rsidRPr="001E101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716</w:t>
            </w:r>
            <w:r w:rsidRPr="001E101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610C4" w:rsidRPr="001E101B" w14:paraId="76005C21" w14:textId="77777777" w:rsidTr="00146E7E">
        <w:tc>
          <w:tcPr>
            <w:tcW w:w="5832" w:type="dxa"/>
            <w:shd w:val="clear" w:color="auto" w:fill="auto"/>
          </w:tcPr>
          <w:p w14:paraId="17F393D3" w14:textId="77777777" w:rsidR="004610C4" w:rsidRPr="001E101B" w:rsidRDefault="004610C4" w:rsidP="004610C4">
            <w:pPr>
              <w:pStyle w:val="BlockText"/>
              <w:ind w:left="792" w:right="0" w:firstLine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E101B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1728" w:type="dxa"/>
            <w:shd w:val="clear" w:color="auto" w:fill="FAFAFA"/>
          </w:tcPr>
          <w:p w14:paraId="767ACF9B" w14:textId="46100975" w:rsidR="004610C4" w:rsidRPr="001E101B" w:rsidRDefault="00552E4A" w:rsidP="004610C4">
            <w:pPr>
              <w:pStyle w:val="BlockText"/>
              <w:tabs>
                <w:tab w:val="decimal" w:pos="1515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400</w:t>
            </w:r>
            <w:r w:rsidR="004610C4" w:rsidRPr="001E101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  <w:r w:rsidR="004610C4" w:rsidRPr="001E101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shd w:val="clear" w:color="auto" w:fill="auto"/>
          </w:tcPr>
          <w:p w14:paraId="607B51DC" w14:textId="06423FC9" w:rsidR="004610C4" w:rsidRPr="001E101B" w:rsidRDefault="00552E4A" w:rsidP="004610C4">
            <w:pPr>
              <w:pStyle w:val="BlockText"/>
              <w:tabs>
                <w:tab w:val="decimal" w:pos="1515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400</w:t>
            </w:r>
            <w:r w:rsidR="004610C4" w:rsidRPr="001E101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  <w:r w:rsidR="004610C4" w:rsidRPr="001E101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610C4" w:rsidRPr="001E101B" w14:paraId="147E9D54" w14:textId="77777777" w:rsidTr="00893C19">
        <w:tc>
          <w:tcPr>
            <w:tcW w:w="5832" w:type="dxa"/>
            <w:shd w:val="clear" w:color="auto" w:fill="auto"/>
          </w:tcPr>
          <w:p w14:paraId="06DB5DD2" w14:textId="77777777" w:rsidR="004610C4" w:rsidRPr="001E101B" w:rsidRDefault="004610C4" w:rsidP="004610C4">
            <w:pPr>
              <w:pStyle w:val="BlockText"/>
              <w:ind w:left="792" w:right="0" w:firstLine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E101B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1728" w:type="dxa"/>
            <w:shd w:val="clear" w:color="auto" w:fill="FAFAFA"/>
          </w:tcPr>
          <w:p w14:paraId="28AAF045" w14:textId="761CE4B3" w:rsidR="004610C4" w:rsidRPr="001E101B" w:rsidRDefault="001E101B" w:rsidP="00A76176">
            <w:pPr>
              <w:pStyle w:val="BlockText"/>
              <w:tabs>
                <w:tab w:val="right" w:pos="1515"/>
              </w:tabs>
              <w:ind w:left="-169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ab/>
            </w:r>
            <w:r w:rsidR="00552E4A" w:rsidRPr="00552E4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</w:t>
            </w:r>
            <w:r w:rsidR="004610C4" w:rsidRPr="001E101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610C4" w:rsidRPr="001E101B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มีนาคม </w:t>
            </w:r>
            <w:r w:rsidR="00A76176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0D05CA3" w14:textId="0C7B2FDC" w:rsidR="004610C4" w:rsidRPr="001E101B" w:rsidRDefault="004610C4" w:rsidP="00A76176">
            <w:pPr>
              <w:pStyle w:val="BlockText"/>
              <w:tabs>
                <w:tab w:val="right" w:pos="1515"/>
              </w:tabs>
              <w:ind w:left="-196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ab/>
            </w:r>
            <w:r w:rsidR="00552E4A" w:rsidRPr="00552E4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</w:t>
            </w:r>
            <w:r w:rsidRPr="001E101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E101B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  <w:r w:rsidR="00A76176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 xml:space="preserve"> พ.ศ. </w:t>
            </w:r>
            <w:r w:rsidR="00552E4A" w:rsidRPr="00552E4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2567</w:t>
            </w:r>
          </w:p>
        </w:tc>
      </w:tr>
      <w:tr w:rsidR="004610C4" w:rsidRPr="001E101B" w14:paraId="0C5B261F" w14:textId="77777777" w:rsidTr="00893C19">
        <w:tc>
          <w:tcPr>
            <w:tcW w:w="5832" w:type="dxa"/>
            <w:shd w:val="clear" w:color="auto" w:fill="auto"/>
          </w:tcPr>
          <w:p w14:paraId="58665743" w14:textId="77777777" w:rsidR="004610C4" w:rsidRPr="001E101B" w:rsidRDefault="004610C4" w:rsidP="004610C4">
            <w:pPr>
              <w:pStyle w:val="BlockText"/>
              <w:ind w:left="792" w:right="0" w:firstLine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E101B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ค่าอัตราป้องกันความเสี่ยง </w:t>
            </w:r>
            <w:r w:rsidRPr="001E101B">
              <w:rPr>
                <w:rFonts w:ascii="Browallia New" w:eastAsia="Arial" w:hAnsi="Browallia New" w:cs="Browallia New"/>
                <w:sz w:val="26"/>
                <w:szCs w:val="26"/>
              </w:rPr>
              <w:t>(Hedge ratio)</w:t>
            </w:r>
          </w:p>
        </w:tc>
        <w:tc>
          <w:tcPr>
            <w:tcW w:w="1728" w:type="dxa"/>
            <w:shd w:val="clear" w:color="auto" w:fill="FAFAFA"/>
          </w:tcPr>
          <w:p w14:paraId="692E8492" w14:textId="01FCA0E6" w:rsidR="004610C4" w:rsidRPr="001E101B" w:rsidRDefault="001E101B" w:rsidP="001E101B">
            <w:pPr>
              <w:pStyle w:val="BlockText"/>
              <w:tabs>
                <w:tab w:val="right" w:pos="1515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ab/>
            </w:r>
            <w:r w:rsidR="00552E4A" w:rsidRPr="00552E4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4610C4" w:rsidRPr="001E101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:</w:t>
            </w:r>
            <w:r w:rsidR="00552E4A" w:rsidRPr="00552E4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8A0D012" w14:textId="01E0B59A" w:rsidR="004610C4" w:rsidRPr="001E101B" w:rsidRDefault="004610C4" w:rsidP="004610C4">
            <w:pPr>
              <w:pStyle w:val="BlockText"/>
              <w:tabs>
                <w:tab w:val="right" w:pos="1515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E101B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ab/>
            </w:r>
            <w:r w:rsidR="00552E4A" w:rsidRPr="00552E4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1E101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:</w:t>
            </w:r>
            <w:r w:rsidR="00552E4A" w:rsidRPr="00552E4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4610C4" w:rsidRPr="001E101B" w14:paraId="656870A4" w14:textId="77777777" w:rsidTr="00CC1424">
        <w:tc>
          <w:tcPr>
            <w:tcW w:w="5832" w:type="dxa"/>
            <w:shd w:val="clear" w:color="auto" w:fill="auto"/>
          </w:tcPr>
          <w:p w14:paraId="1FD2361A" w14:textId="77777777" w:rsidR="004610C4" w:rsidRPr="001E101B" w:rsidRDefault="004610C4" w:rsidP="004610C4">
            <w:pPr>
              <w:pStyle w:val="BlockText"/>
              <w:ind w:left="792" w:right="0" w:firstLine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E101B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การเปลี่ยนแปลงในมูลค่ายุติธรรมของเครื่องมือป้องกันความเสี่ยง</w:t>
            </w:r>
          </w:p>
          <w:p w14:paraId="5E7237D2" w14:textId="3008F0AB" w:rsidR="004610C4" w:rsidRPr="001E101B" w:rsidRDefault="004610C4" w:rsidP="004610C4">
            <w:pPr>
              <w:pStyle w:val="BlockText"/>
              <w:ind w:left="792" w:right="0" w:firstLine="0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1E101B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  ที่คงเหลืออยู่ ตั้งแต่วันที่ </w:t>
            </w:r>
            <w:r w:rsidR="00552E4A" w:rsidRPr="00552E4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1E101B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ED44BDA" w14:textId="50503D45" w:rsidR="004610C4" w:rsidRPr="001E101B" w:rsidRDefault="00552E4A" w:rsidP="001E101B">
            <w:pPr>
              <w:pStyle w:val="BlockText"/>
              <w:tabs>
                <w:tab w:val="decimal" w:pos="1515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F440A5" w:rsidRPr="001E101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958</w:t>
            </w:r>
            <w:r w:rsidR="00F440A5" w:rsidRPr="001E101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16EDEDD" w14:textId="791AC3B3" w:rsidR="004610C4" w:rsidRPr="001E101B" w:rsidRDefault="00552E4A" w:rsidP="001E101B">
            <w:pPr>
              <w:pStyle w:val="BlockText"/>
              <w:tabs>
                <w:tab w:val="decimal" w:pos="1515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</w:t>
            </w:r>
            <w:r w:rsidR="004610C4" w:rsidRPr="001E101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088</w:t>
            </w:r>
            <w:r w:rsidR="004610C4" w:rsidRPr="001E101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562</w:t>
            </w:r>
          </w:p>
        </w:tc>
      </w:tr>
      <w:tr w:rsidR="004610C4" w:rsidRPr="001E101B" w14:paraId="5F2A0833" w14:textId="77777777" w:rsidTr="00CC1424">
        <w:tc>
          <w:tcPr>
            <w:tcW w:w="5832" w:type="dxa"/>
            <w:shd w:val="clear" w:color="auto" w:fill="auto"/>
          </w:tcPr>
          <w:p w14:paraId="72B631CB" w14:textId="77777777" w:rsidR="004610C4" w:rsidRPr="001E101B" w:rsidRDefault="004610C4" w:rsidP="004610C4">
            <w:pPr>
              <w:pStyle w:val="BlockText"/>
              <w:ind w:left="792" w:right="0" w:firstLine="0"/>
              <w:rPr>
                <w:rFonts w:ascii="Browallia New" w:eastAsia="Arial" w:hAnsi="Browallia New" w:cs="Browallia New"/>
                <w:spacing w:val="-10"/>
                <w:sz w:val="26"/>
                <w:szCs w:val="26"/>
              </w:rPr>
            </w:pPr>
            <w:r w:rsidRPr="001E101B">
              <w:rPr>
                <w:rFonts w:ascii="Browallia New" w:eastAsia="Arial" w:hAnsi="Browallia New" w:cs="Browallia New"/>
                <w:spacing w:val="-10"/>
                <w:sz w:val="26"/>
                <w:szCs w:val="26"/>
                <w:cs/>
              </w:rPr>
              <w:t xml:space="preserve">การเปลี่ยนแปลงในมูลค่าของรายการที่ถูกป้องกันความเสี่ยง </w:t>
            </w:r>
          </w:p>
          <w:p w14:paraId="52A1405E" w14:textId="77777777" w:rsidR="004610C4" w:rsidRPr="001E101B" w:rsidRDefault="004610C4" w:rsidP="004610C4">
            <w:pPr>
              <w:pStyle w:val="BlockText"/>
              <w:ind w:left="792" w:right="0" w:firstLine="0"/>
              <w:rPr>
                <w:rFonts w:ascii="Browallia New" w:eastAsia="Arial" w:hAnsi="Browallia New" w:cs="Browallia New"/>
                <w:spacing w:val="-10"/>
                <w:sz w:val="26"/>
                <w:szCs w:val="26"/>
              </w:rPr>
            </w:pPr>
            <w:r w:rsidRPr="001E101B">
              <w:rPr>
                <w:rFonts w:ascii="Browallia New" w:eastAsia="Arial" w:hAnsi="Browallia New" w:cs="Browallia New"/>
                <w:spacing w:val="-10"/>
                <w:sz w:val="26"/>
                <w:szCs w:val="26"/>
                <w:cs/>
              </w:rPr>
              <w:t xml:space="preserve">   สำหรับการกำหนดความมีประสิทธิผลของการป้องกันความเสี่ยง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F2F274D" w14:textId="3301483D" w:rsidR="004610C4" w:rsidRPr="001E101B" w:rsidRDefault="004610C4" w:rsidP="001E101B">
            <w:pPr>
              <w:pStyle w:val="BlockText"/>
              <w:tabs>
                <w:tab w:val="decimal" w:pos="1515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F440A5" w:rsidRPr="001E101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958</w:t>
            </w:r>
            <w:r w:rsidR="00F440A5" w:rsidRPr="001E101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778</w:t>
            </w:r>
            <w:r w:rsidRPr="001E101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F035D96" w14:textId="2912C7C4" w:rsidR="004610C4" w:rsidRPr="001E101B" w:rsidRDefault="004610C4" w:rsidP="001E101B">
            <w:pPr>
              <w:pStyle w:val="BlockText"/>
              <w:tabs>
                <w:tab w:val="decimal" w:pos="1515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</w:t>
            </w:r>
            <w:r w:rsidRPr="001E101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088</w:t>
            </w:r>
            <w:r w:rsidRPr="001E101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562</w:t>
            </w:r>
            <w:r w:rsidRPr="001E101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610C4" w:rsidRPr="001E101B" w14:paraId="43763609" w14:textId="77777777" w:rsidTr="00736438">
        <w:tc>
          <w:tcPr>
            <w:tcW w:w="5832" w:type="dxa"/>
            <w:shd w:val="clear" w:color="auto" w:fill="auto"/>
          </w:tcPr>
          <w:p w14:paraId="6A897C05" w14:textId="77777777" w:rsidR="004610C4" w:rsidRPr="001E101B" w:rsidRDefault="004610C4" w:rsidP="004610C4">
            <w:pPr>
              <w:pStyle w:val="BlockText"/>
              <w:ind w:left="792" w:right="0" w:firstLine="0"/>
              <w:jc w:val="both"/>
              <w:rPr>
                <w:rFonts w:ascii="Browallia New" w:eastAsia="Arial" w:hAnsi="Browallia New" w:cs="Browallia New"/>
                <w:spacing w:val="-4"/>
                <w:sz w:val="26"/>
                <w:szCs w:val="26"/>
              </w:rPr>
            </w:pPr>
            <w:r w:rsidRPr="001E101B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>อัตราดอกเบี้ยที่ป้องกันความเสี่ยงถัวเฉลี่ยถ่วงน้ำหนักสำหรับปี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767B072" w14:textId="38073CA3" w:rsidR="004610C4" w:rsidRPr="001E101B" w:rsidRDefault="001E101B" w:rsidP="001E101B">
            <w:pPr>
              <w:pStyle w:val="BlockText"/>
              <w:tabs>
                <w:tab w:val="right" w:pos="1515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ab/>
            </w:r>
            <w:r w:rsidR="004610C4" w:rsidRPr="001E101B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552E4A" w:rsidRPr="00552E4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4610C4" w:rsidRPr="001E101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="00552E4A" w:rsidRPr="00552E4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FE8DD15" w14:textId="18491B55" w:rsidR="004610C4" w:rsidRPr="001E101B" w:rsidRDefault="001E101B" w:rsidP="001E101B">
            <w:pPr>
              <w:pStyle w:val="BlockText"/>
              <w:tabs>
                <w:tab w:val="right" w:pos="1515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ab/>
            </w:r>
            <w:r w:rsidR="004610C4" w:rsidRPr="001E101B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552E4A" w:rsidRPr="00552E4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4610C4" w:rsidRPr="001E101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="00552E4A" w:rsidRPr="00552E4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</w:t>
            </w:r>
          </w:p>
        </w:tc>
      </w:tr>
    </w:tbl>
    <w:p w14:paraId="6F7502AC" w14:textId="1C3B4224" w:rsidR="00D07CEB" w:rsidRPr="001E101B" w:rsidRDefault="00D07CEB" w:rsidP="00762736">
      <w:pPr>
        <w:pStyle w:val="BlockText"/>
        <w:ind w:left="108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56F2E2A5" w14:textId="77777777" w:rsidR="00F440A5" w:rsidRPr="001E101B" w:rsidRDefault="00F440A5" w:rsidP="00DF2D2A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131249FE" w14:textId="34B5A4C1" w:rsidR="0056359A" w:rsidRPr="001E101B" w:rsidRDefault="00552E4A" w:rsidP="00DF2D2A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552E4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192482" w:rsidRPr="001E10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52E4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192482" w:rsidRPr="001E10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52E4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192482" w:rsidRPr="001E101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ความเสี่ยงด้าน</w:t>
      </w:r>
      <w:r w:rsidR="0056359A" w:rsidRPr="001E101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เครดิต</w:t>
      </w:r>
      <w:r w:rsidR="008B3C5D" w:rsidRPr="001E10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</w:p>
    <w:p w14:paraId="3FAD5410" w14:textId="77777777" w:rsidR="00852735" w:rsidRPr="001E101B" w:rsidRDefault="00852735" w:rsidP="009A59BC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77ECBE4" w14:textId="4AE4D57E" w:rsidR="00852735" w:rsidRPr="001E101B" w:rsidRDefault="00852735" w:rsidP="009A59BC">
      <w:pPr>
        <w:tabs>
          <w:tab w:val="left" w:pos="851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spacing w:val="-6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 สินทรัพย์</w:t>
      </w:r>
      <w:r w:rsidR="00A76176">
        <w:rPr>
          <w:rFonts w:ascii="Browallia New" w:hAnsi="Browallia New" w:cs="Browallia New" w:hint="cs"/>
          <w:spacing w:val="-6"/>
          <w:sz w:val="26"/>
          <w:szCs w:val="26"/>
          <w:cs/>
        </w:rPr>
        <w:t>ตราสาร</w:t>
      </w:r>
      <w:r w:rsidRPr="001E101B">
        <w:rPr>
          <w:rFonts w:ascii="Browallia New" w:hAnsi="Browallia New" w:cs="Browallia New"/>
          <w:spacing w:val="-6"/>
          <w:sz w:val="26"/>
          <w:szCs w:val="26"/>
          <w:cs/>
        </w:rPr>
        <w:t>อนุพันธ์</w:t>
      </w:r>
      <w:r w:rsidR="00A76176">
        <w:rPr>
          <w:rFonts w:ascii="Browallia New" w:hAnsi="Browallia New" w:cs="Browallia New" w:hint="cs"/>
          <w:spacing w:val="-6"/>
          <w:sz w:val="26"/>
          <w:szCs w:val="26"/>
          <w:cs/>
        </w:rPr>
        <w:t>ทางการเงิน</w:t>
      </w:r>
      <w:r w:rsidRPr="001E101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E101B">
        <w:rPr>
          <w:rFonts w:ascii="Browallia New" w:hAnsi="Browallia New" w:cs="Browallia New"/>
          <w:spacing w:val="-6"/>
          <w:sz w:val="26"/>
          <w:szCs w:val="26"/>
          <w:cs/>
        </w:rPr>
        <w:t>และเงินฝากธนาคาร</w:t>
      </w:r>
      <w:r w:rsidRPr="001E101B">
        <w:rPr>
          <w:rFonts w:ascii="Browallia New" w:hAnsi="Browallia New" w:cs="Browallia New"/>
          <w:sz w:val="26"/>
          <w:szCs w:val="26"/>
          <w:cs/>
        </w:rPr>
        <w:t>และสถาบันการเงิน รวมถึงความเสี่ยงด้านเครดิตจากลูกค้าและลูกหนี้คงค้าง</w:t>
      </w:r>
    </w:p>
    <w:p w14:paraId="5660E11D" w14:textId="2E11CAB2" w:rsidR="00742EF4" w:rsidRPr="001E101B" w:rsidRDefault="00742EF4" w:rsidP="00F440A5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DA8F5F7" w14:textId="77777777" w:rsidR="0056359A" w:rsidRPr="001E101B" w:rsidRDefault="0056359A" w:rsidP="009A59BC">
      <w:pPr>
        <w:pStyle w:val="Heading4"/>
        <w:ind w:left="1080" w:hanging="540"/>
        <w:jc w:val="left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1E101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การบริหารความเสี่ยง</w:t>
      </w:r>
    </w:p>
    <w:p w14:paraId="35F0FC2B" w14:textId="77777777" w:rsidR="0056359A" w:rsidRPr="001E101B" w:rsidRDefault="0056359A" w:rsidP="009A59B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7906C5A0" w14:textId="6D0E9DED" w:rsidR="0056359A" w:rsidRPr="001E101B" w:rsidRDefault="0056359A" w:rsidP="009A59B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ในระดับ </w:t>
      </w:r>
      <w:r w:rsidR="00262ABE" w:rsidRPr="001E101B">
        <w:rPr>
          <w:rFonts w:ascii="Browallia New" w:hAnsi="Browallia New" w:cs="Browallia New"/>
          <w:sz w:val="26"/>
          <w:szCs w:val="26"/>
          <w:lang w:val="en-GB"/>
        </w:rPr>
        <w:t>B</w:t>
      </w:r>
      <w:r w:rsidRPr="001E10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E101B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เป็นอย่างน้อย </w:t>
      </w:r>
    </w:p>
    <w:p w14:paraId="13D87A52" w14:textId="77777777" w:rsidR="0056359A" w:rsidRPr="001E101B" w:rsidRDefault="0056359A" w:rsidP="009A59B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72D9648B" w14:textId="3CC3E201" w:rsidR="0056359A" w:rsidRPr="001E101B" w:rsidRDefault="0056359A" w:rsidP="009A59B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1E101B">
        <w:rPr>
          <w:rFonts w:ascii="Browallia New" w:hAnsi="Browallia New" w:cs="Browallia New"/>
          <w:sz w:val="26"/>
          <w:szCs w:val="26"/>
          <w:cs/>
          <w:lang w:val="en-GB"/>
        </w:rPr>
        <w:t>สำหรับการทำธุรกรรมกับลูกค้า กลุ่มกิจการจะยึดการจัดอันดับจากสถาบันจัดอันดับความน่าเชื่อถือที่เป็นอิสระ ในกรณี</w:t>
      </w:r>
      <w:r w:rsidRPr="001E101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ที่ไม่มีการจัดอันดับไว้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</w:t>
      </w:r>
      <w:r w:rsidRPr="001E101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1E101B">
        <w:rPr>
          <w:rFonts w:ascii="Browallia New" w:hAnsi="Browallia New" w:cs="Browallia New"/>
          <w:sz w:val="26"/>
          <w:szCs w:val="26"/>
          <w:cs/>
          <w:lang w:val="en-GB"/>
        </w:rPr>
        <w:t>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18F310A6" w14:textId="77777777" w:rsidR="0056359A" w:rsidRPr="001E101B" w:rsidRDefault="0056359A" w:rsidP="009A59B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3FD2765D" w14:textId="77777777" w:rsidR="0056359A" w:rsidRPr="001E101B" w:rsidRDefault="0056359A" w:rsidP="009A59B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sz w:val="26"/>
          <w:szCs w:val="26"/>
          <w:cs/>
          <w:lang w:val="en-GB"/>
        </w:rPr>
        <w:t>การขายให้กับลูกค้ารายย่อยจะชำระด้วยเงินสดหรือบัตรเครดิตเพื่อลดความเสี่ยงด้านเครดิต กลุ่มกิจการและบริษัทไม่มี</w:t>
      </w:r>
      <w:r w:rsidRPr="001E10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การกระจุกตัวของความเสี่ยงด้านเครดิตที่เป็นสาระสำคัญ ไม่ว่าจะเป็นการกระจุกตัวจากลูกค้าแต่ละราย หรือการกระจุกตัว</w:t>
      </w:r>
      <w:r w:rsidRPr="001E101B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ในอุตสาหกรรมใดอุตสาหกรรมหนึ่ง </w:t>
      </w:r>
    </w:p>
    <w:p w14:paraId="0813A142" w14:textId="7A68207C" w:rsidR="00742EF4" w:rsidRPr="001E101B" w:rsidRDefault="00742EF4" w:rsidP="0056359A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741E21C9" w14:textId="77777777" w:rsidR="0056359A" w:rsidRPr="001E101B" w:rsidRDefault="00DF2D2A" w:rsidP="009A59BC">
      <w:pPr>
        <w:pStyle w:val="Heading4"/>
        <w:ind w:left="1080" w:hanging="540"/>
        <w:jc w:val="left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1E101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56359A" w:rsidRPr="001E101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การด้อยค่าของสินทรัพย์ทางการเงิน</w:t>
      </w:r>
    </w:p>
    <w:p w14:paraId="430320CB" w14:textId="77777777" w:rsidR="0056359A" w:rsidRPr="001E101B" w:rsidRDefault="0056359A" w:rsidP="009A59BC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6A0DE07D" w14:textId="68F15BDE" w:rsidR="00C0225B" w:rsidRPr="001E101B" w:rsidRDefault="0056359A" w:rsidP="009A59B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กลุ่มกิจการและบริษัทมีสินทรัพย์ทางการเงิน </w:t>
      </w:r>
      <w:r w:rsidR="00552E4A" w:rsidRPr="00552E4A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1E101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E10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ประเภทที่ต้องมีการพิจารณาตามโมเดลการวัดมูลค่าผลขาดทุนด้านเครดิต</w:t>
      </w:r>
      <w:r w:rsidRPr="001E101B">
        <w:rPr>
          <w:rFonts w:ascii="Browallia New" w:hAnsi="Browallia New" w:cs="Browallia New"/>
          <w:sz w:val="26"/>
          <w:szCs w:val="26"/>
          <w:cs/>
          <w:lang w:val="en-GB"/>
        </w:rPr>
        <w:t>ที่คาดว่าจะเกิดขึ้น</w:t>
      </w:r>
    </w:p>
    <w:p w14:paraId="316A05F6" w14:textId="77777777" w:rsidR="0056359A" w:rsidRPr="001E101B" w:rsidRDefault="0056359A" w:rsidP="009A59BC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4B736D15" w14:textId="0F61BF87" w:rsidR="0056359A" w:rsidRPr="001E101B" w:rsidRDefault="0056359A" w:rsidP="00411871">
      <w:pPr>
        <w:numPr>
          <w:ilvl w:val="0"/>
          <w:numId w:val="47"/>
        </w:numPr>
        <w:ind w:left="1440"/>
        <w:rPr>
          <w:rFonts w:ascii="Browallia New" w:eastAsia="Arial Unicode MS" w:hAnsi="Browallia New" w:cs="Browallia New"/>
          <w:sz w:val="26"/>
          <w:szCs w:val="26"/>
        </w:rPr>
      </w:pPr>
      <w:r w:rsidRPr="001E10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262C99BE" w14:textId="33FD4741" w:rsidR="0056359A" w:rsidRPr="001E101B" w:rsidRDefault="0056359A" w:rsidP="00411871">
      <w:pPr>
        <w:numPr>
          <w:ilvl w:val="0"/>
          <w:numId w:val="47"/>
        </w:numPr>
        <w:ind w:left="1440"/>
        <w:rPr>
          <w:rFonts w:ascii="Browallia New" w:eastAsia="Arial Unicode MS" w:hAnsi="Browallia New" w:cs="Browallia New"/>
          <w:sz w:val="26"/>
          <w:szCs w:val="26"/>
        </w:rPr>
      </w:pPr>
      <w:r w:rsidRPr="001E10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เงินลงทุนระยะสั้น</w:t>
      </w:r>
      <w:r w:rsidR="00A7617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และ</w:t>
      </w:r>
    </w:p>
    <w:p w14:paraId="1812E312" w14:textId="16A35EB5" w:rsidR="0056359A" w:rsidRPr="001E101B" w:rsidRDefault="0056359A" w:rsidP="00411871">
      <w:pPr>
        <w:numPr>
          <w:ilvl w:val="0"/>
          <w:numId w:val="47"/>
        </w:numPr>
        <w:ind w:left="1440"/>
        <w:rPr>
          <w:rFonts w:ascii="Browallia New" w:eastAsia="Arial Unicode MS" w:hAnsi="Browallia New" w:cs="Browallia New"/>
          <w:sz w:val="26"/>
          <w:szCs w:val="26"/>
        </w:rPr>
      </w:pPr>
      <w:r w:rsidRPr="001E10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ลูกหนี้การค้าและลูกหนี้อื่น</w:t>
      </w:r>
    </w:p>
    <w:p w14:paraId="6F234963" w14:textId="77777777" w:rsidR="00852735" w:rsidRPr="001E101B" w:rsidRDefault="00852735" w:rsidP="009A59B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540AE851" w14:textId="26F56E5A" w:rsidR="00D07CEB" w:rsidRPr="001E101B" w:rsidRDefault="006F7607" w:rsidP="00FB56F1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ทั้งนี้</w:t>
      </w:r>
      <w:r w:rsidR="0086793A" w:rsidRPr="001E10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ผู้บริหาร</w:t>
      </w:r>
      <w:r w:rsidR="0002302D" w:rsidRPr="001E10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ได้</w:t>
      </w:r>
      <w:r w:rsidR="0086793A" w:rsidRPr="001E10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พิจาราณว่า</w:t>
      </w:r>
      <w:r w:rsidRPr="001E10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ผลขาดทุนจากการด้อยค่าของรายการ ก) เงินสดและรายการเทียบเท่าเงินสด และ</w:t>
      </w:r>
      <w:r w:rsidR="00A76176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                      </w:t>
      </w:r>
      <w:r w:rsidRPr="001E10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ข) เงิน</w:t>
      </w:r>
      <w:r w:rsidR="000943E2" w:rsidRPr="001E10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ลงทุน</w:t>
      </w:r>
      <w:r w:rsidR="000943E2" w:rsidRPr="001E101B">
        <w:rPr>
          <w:rFonts w:ascii="Browallia New" w:hAnsi="Browallia New" w:cs="Browallia New"/>
          <w:sz w:val="26"/>
          <w:szCs w:val="26"/>
          <w:cs/>
          <w:lang w:val="en-GB"/>
        </w:rPr>
        <w:t>ระยะสั้น ซึ่งเป็นเงินฝากประจำ</w:t>
      </w:r>
      <w:r w:rsidR="00A459FC" w:rsidRPr="001E101B">
        <w:rPr>
          <w:rFonts w:ascii="Browallia New" w:hAnsi="Browallia New" w:cs="Browallia New"/>
          <w:sz w:val="26"/>
          <w:szCs w:val="26"/>
          <w:cs/>
          <w:lang w:val="en-GB"/>
        </w:rPr>
        <w:t>ธนาคาร</w:t>
      </w:r>
      <w:r w:rsidR="000943E2" w:rsidRPr="001E10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E101B">
        <w:rPr>
          <w:rFonts w:ascii="Browallia New" w:hAnsi="Browallia New" w:cs="Browallia New"/>
          <w:sz w:val="26"/>
          <w:szCs w:val="26"/>
          <w:cs/>
          <w:lang w:val="en-GB"/>
        </w:rPr>
        <w:t>ไม่เป็นจำนวนเงินที่มีสาระสำคัญ</w:t>
      </w:r>
    </w:p>
    <w:p w14:paraId="3AF5F9BF" w14:textId="5FB2328F" w:rsidR="00FB56F1" w:rsidRPr="001E101B" w:rsidRDefault="00FB56F1" w:rsidP="00FB56F1">
      <w:pPr>
        <w:pStyle w:val="BlockText"/>
        <w:ind w:left="1080" w:right="0" w:firstLine="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24C82E98" w14:textId="36AADDC7" w:rsidR="00852735" w:rsidRPr="001E101B" w:rsidRDefault="00852735" w:rsidP="009A59BC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1E101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ลูกหนี้การค้า</w:t>
      </w:r>
    </w:p>
    <w:p w14:paraId="2EB032F2" w14:textId="77777777" w:rsidR="00852735" w:rsidRPr="001E101B" w:rsidRDefault="00852735" w:rsidP="009A59BC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389F2A75" w14:textId="6A5DD163" w:rsidR="00852735" w:rsidRPr="001E101B" w:rsidRDefault="00852735" w:rsidP="009A59B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E101B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กลุ่มกิจการใช้วิธีอย่างง่าย (</w:t>
      </w:r>
      <w:r w:rsidRPr="001E101B">
        <w:rPr>
          <w:rFonts w:ascii="Browallia New" w:hAnsi="Browallia New" w:cs="Browallia New"/>
          <w:spacing w:val="-4"/>
          <w:sz w:val="26"/>
          <w:szCs w:val="26"/>
        </w:rPr>
        <w:t xml:space="preserve">Simplified approach) </w:t>
      </w:r>
      <w:r w:rsidRPr="001E101B">
        <w:rPr>
          <w:rFonts w:ascii="Browallia New" w:hAnsi="Browallia New" w:cs="Browallia New"/>
          <w:spacing w:val="-4"/>
          <w:sz w:val="26"/>
          <w:szCs w:val="26"/>
          <w:cs/>
        </w:rPr>
        <w:t>ตาม</w:t>
      </w:r>
      <w:r w:rsidRPr="001E101B">
        <w:rPr>
          <w:rFonts w:ascii="Browallia New" w:hAnsi="Browallia New" w:cs="Browallia New"/>
          <w:spacing w:val="-4"/>
          <w:sz w:val="26"/>
          <w:szCs w:val="26"/>
        </w:rPr>
        <w:t xml:space="preserve"> TFRS</w:t>
      </w:r>
      <w:r w:rsidRPr="001E101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552E4A" w:rsidRPr="00552E4A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Pr="001E101B">
        <w:rPr>
          <w:rFonts w:ascii="Browallia New" w:hAnsi="Browallia New" w:cs="Browallia New"/>
          <w:spacing w:val="-4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</w:t>
      </w:r>
      <w:r w:rsidRPr="001E101B">
        <w:rPr>
          <w:rFonts w:ascii="Browallia New" w:hAnsi="Browallia New" w:cs="Browallia New"/>
          <w:sz w:val="26"/>
          <w:szCs w:val="26"/>
          <w:cs/>
        </w:rPr>
        <w:t>ซึ่งคำนวณค่าเผื่อผลขาดทุนด้านเครดิตที่คาดว่าจะเกิดขึ้นตลอดอายุลูกหนี้การค้า</w:t>
      </w:r>
    </w:p>
    <w:p w14:paraId="4D2C9B5A" w14:textId="77777777" w:rsidR="00852735" w:rsidRPr="001E101B" w:rsidRDefault="00852735" w:rsidP="009A59B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350A529" w14:textId="624F43D3" w:rsidR="00852735" w:rsidRPr="001E101B" w:rsidRDefault="00852735" w:rsidP="009A59B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E101B">
        <w:rPr>
          <w:rFonts w:ascii="Browallia New" w:hAnsi="Browallia New" w:cs="Browallia New"/>
          <w:spacing w:val="-2"/>
          <w:sz w:val="26"/>
          <w:szCs w:val="26"/>
          <w:cs/>
        </w:rPr>
        <w:t>ในการวัดมูลค่าผลขาดทุนด้านเครดิตที่คาดว่าจะเกิดขึ้น ผู้บริหารได้จัดกลุ่มลูกหนี้การค้าตามลักษณะร่วมของความเสี่ยง</w:t>
      </w:r>
      <w:r w:rsidRPr="001E101B">
        <w:rPr>
          <w:rFonts w:ascii="Browallia New" w:hAnsi="Browallia New" w:cs="Browallia New"/>
          <w:sz w:val="26"/>
          <w:szCs w:val="26"/>
          <w:cs/>
        </w:rPr>
        <w:t xml:space="preserve">ด้านเครดิตและตามกลุ่มระยะเวลาที่เกินกำหนดชำระ </w:t>
      </w:r>
    </w:p>
    <w:p w14:paraId="07DCEB17" w14:textId="07B33CD2" w:rsidR="006E1A4A" w:rsidRPr="001E101B" w:rsidRDefault="00613DD0" w:rsidP="009A59B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413398FD" w14:textId="04E07C3B" w:rsidR="00D37D0A" w:rsidRPr="001E101B" w:rsidRDefault="00552E4A" w:rsidP="00DF2D2A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552E4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D37D0A" w:rsidRPr="001E10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52E4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37D0A" w:rsidRPr="001E10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52E4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D37D0A" w:rsidRPr="001E101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ความเสี่ยงด้านสภาพคล่อง</w:t>
      </w:r>
    </w:p>
    <w:p w14:paraId="7380EE42" w14:textId="77777777" w:rsidR="00D37D0A" w:rsidRPr="001E101B" w:rsidRDefault="00D37D0A" w:rsidP="00DF2D2A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4415DB4" w14:textId="48D03BE9" w:rsidR="001D5BE4" w:rsidRPr="001E101B" w:rsidRDefault="001D5BE4" w:rsidP="00DF2D2A">
      <w:pPr>
        <w:pStyle w:val="BlockText"/>
        <w:ind w:left="1080" w:right="0" w:firstLine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</w:t>
      </w:r>
      <w:r w:rsidRPr="001E101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เมื่อถึงกำหนด ณ วันสิ้นรอบระยะเวลา</w:t>
      </w:r>
      <w:r w:rsidR="0086793A" w:rsidRPr="001E101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รายงาน</w:t>
      </w:r>
      <w:r w:rsidRPr="001E101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กลุ่มกิจการมีเงินฝากธนาคารที่สามารถเบิกใช้ได้ทันทีจำนวน</w:t>
      </w:r>
      <w:r w:rsidR="00947E6F" w:rsidRPr="001E101B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552E4A" w:rsidRPr="00552E4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205</w:t>
      </w:r>
      <w:r w:rsidR="00F440A5" w:rsidRPr="001E101B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F4736B" w:rsidRPr="001E101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ล้าน</w:t>
      </w:r>
      <w:r w:rsidRPr="001E101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บาท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(</w:t>
      </w:r>
      <w:r w:rsidR="00691C24"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="008D6E7F"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: </w:t>
      </w:r>
      <w:r w:rsidR="00552E4A" w:rsidRPr="00552E4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276</w:t>
      </w:r>
      <w:r w:rsidR="00F4736B"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F4736B"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ล้าน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บาท) เพื่อวัตถุประสงค์ในการบริหารสภาพคล่องของกลุ่มกิจการ จากลักษณะของการดำเนิน</w:t>
      </w:r>
      <w:r w:rsidRPr="001E101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4AB48274" w14:textId="77777777" w:rsidR="001D5BE4" w:rsidRPr="001E101B" w:rsidRDefault="001D5BE4" w:rsidP="00DF2D2A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5D617BCF" w14:textId="201CDA3D" w:rsidR="00C0225B" w:rsidRPr="001E101B" w:rsidRDefault="001D5BE4" w:rsidP="00613DD0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1E101B">
        <w:rPr>
          <w:rFonts w:ascii="Browallia New" w:hAnsi="Browallia New" w:cs="Browallia New"/>
          <w:sz w:val="26"/>
          <w:szCs w:val="26"/>
          <w:cs/>
          <w:lang w:val="en-GB"/>
        </w:rPr>
        <w:t xml:space="preserve"> (จากวงเงินสินเชื่อที่ยังไม่ได้เบิกใช้) และ ข) เงินสดและรายการเทียบเท่าเงินสด นอกจากนี้ </w:t>
      </w:r>
      <w:r w:rsidR="00A459FC" w:rsidRPr="001E101B">
        <w:rPr>
          <w:rFonts w:ascii="Browallia New" w:hAnsi="Browallia New" w:cs="Browallia New"/>
          <w:sz w:val="26"/>
          <w:szCs w:val="26"/>
          <w:cs/>
          <w:lang w:val="en-GB"/>
        </w:rPr>
        <w:t>นโยบายการจัดการ</w:t>
      </w:r>
      <w:r w:rsidR="00D8212C" w:rsidRPr="001E101B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="00A459FC" w:rsidRPr="001E101B">
        <w:rPr>
          <w:rFonts w:ascii="Browallia New" w:hAnsi="Browallia New" w:cs="Browallia New"/>
          <w:sz w:val="26"/>
          <w:szCs w:val="26"/>
          <w:cs/>
          <w:lang w:val="en-GB"/>
        </w:rPr>
        <w:t>สภาพคล่องของ</w:t>
      </w:r>
      <w:r w:rsidRPr="001E101B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กลุ่มกิจการยัง</w:t>
      </w:r>
      <w:r w:rsidR="00A459FC" w:rsidRPr="001E101B">
        <w:rPr>
          <w:rFonts w:ascii="Browallia New" w:hAnsi="Browallia New" w:cs="Browallia New"/>
          <w:sz w:val="26"/>
          <w:szCs w:val="26"/>
          <w:cs/>
          <w:lang w:val="en-GB"/>
        </w:rPr>
        <w:t>รวมถึงการ</w:t>
      </w:r>
      <w:r w:rsidRPr="001E101B">
        <w:rPr>
          <w:rFonts w:ascii="Browallia New" w:hAnsi="Browallia New" w:cs="Browallia New"/>
          <w:sz w:val="26"/>
          <w:szCs w:val="26"/>
          <w:cs/>
          <w:lang w:val="en-GB"/>
        </w:rPr>
        <w:t>พิจารณาสินทรัพย์ที่มีสภาพคล่องสูงและอัตราส่วนสภาพคล่องตามข้อกำหนดต่างๆ และคงไว้ซึ่งแผนการจัดหาเงิน</w:t>
      </w:r>
    </w:p>
    <w:p w14:paraId="4D763189" w14:textId="77777777" w:rsidR="00613DD0" w:rsidRPr="001E101B" w:rsidRDefault="00613DD0" w:rsidP="00613DD0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FD79AFF" w14:textId="77777777" w:rsidR="00BC7F9B" w:rsidRPr="001E101B" w:rsidRDefault="00BC7F9B" w:rsidP="009A59BC">
      <w:pPr>
        <w:pStyle w:val="Heading4"/>
        <w:keepLines/>
        <w:overflowPunct/>
        <w:autoSpaceDE/>
        <w:autoSpaceDN/>
        <w:adjustRightInd/>
        <w:ind w:left="1080" w:right="0" w:hanging="540"/>
        <w:jc w:val="left"/>
        <w:textAlignment w:val="auto"/>
        <w:rPr>
          <w:rFonts w:ascii="Browallia New" w:hAnsi="Browallia New" w:cs="Browallia New"/>
          <w:sz w:val="26"/>
          <w:szCs w:val="26"/>
        </w:rPr>
      </w:pPr>
      <w:bookmarkStart w:id="12" w:name="_Hlk44514649"/>
      <w:r w:rsidRPr="001E101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1E101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การจัดการด้านการจัดหาเงิน</w:t>
      </w:r>
    </w:p>
    <w:bookmarkEnd w:id="12"/>
    <w:p w14:paraId="0D6230EF" w14:textId="77777777" w:rsidR="00BC7F9B" w:rsidRPr="001E101B" w:rsidRDefault="00BC7F9B" w:rsidP="009A59BC">
      <w:pPr>
        <w:pStyle w:val="BlockText"/>
        <w:ind w:left="108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0AFC03E3" w14:textId="5A91133E" w:rsidR="00B961FF" w:rsidRPr="001E101B" w:rsidRDefault="00BC7F9B" w:rsidP="009A59BC">
      <w:pPr>
        <w:pStyle w:val="BlockText"/>
        <w:ind w:left="1080" w:right="0" w:firstLine="0"/>
        <w:jc w:val="both"/>
        <w:rPr>
          <w:rFonts w:ascii="Browallia New" w:hAnsi="Browallia New" w:cs="Browallia New"/>
          <w:sz w:val="26"/>
          <w:szCs w:val="26"/>
          <w:cs/>
          <w:lang w:val="en-GB"/>
        </w:rPr>
      </w:pPr>
      <w:r w:rsidRPr="001E101B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กลุ่มกิจการมีวงเงินกู้ที่ยังไม่ได้เบิกใช้ ณ วันที่ </w:t>
      </w:r>
      <w:r w:rsidR="00552E4A" w:rsidRPr="00552E4A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1E101B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ธันวาคมดังต่อไปนี้</w:t>
      </w:r>
    </w:p>
    <w:p w14:paraId="012DE4C0" w14:textId="77777777" w:rsidR="00BC7F9B" w:rsidRPr="001E101B" w:rsidRDefault="00BC7F9B" w:rsidP="009A59BC">
      <w:pPr>
        <w:tabs>
          <w:tab w:val="right" w:pos="9990"/>
          <w:tab w:val="right" w:pos="10890"/>
        </w:tabs>
        <w:ind w:left="1080"/>
        <w:rPr>
          <w:rFonts w:ascii="Browallia New" w:hAnsi="Browallia New" w:cs="Browallia New"/>
          <w:sz w:val="26"/>
          <w:szCs w:val="26"/>
        </w:rPr>
      </w:pPr>
    </w:p>
    <w:tbl>
      <w:tblPr>
        <w:tblW w:w="9000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240"/>
        <w:gridCol w:w="1440"/>
        <w:gridCol w:w="1440"/>
        <w:gridCol w:w="1440"/>
        <w:gridCol w:w="1440"/>
      </w:tblGrid>
      <w:tr w:rsidR="00BC7F9B" w:rsidRPr="001E101B" w14:paraId="7E29D50A" w14:textId="77777777" w:rsidTr="008F675D">
        <w:trPr>
          <w:trHeight w:val="20"/>
        </w:trPr>
        <w:tc>
          <w:tcPr>
            <w:tcW w:w="3240" w:type="dxa"/>
            <w:vAlign w:val="center"/>
          </w:tcPr>
          <w:p w14:paraId="58AD3F96" w14:textId="77777777" w:rsidR="00BC7F9B" w:rsidRPr="001E101B" w:rsidRDefault="00BC7F9B" w:rsidP="009A59BC">
            <w:pPr>
              <w:tabs>
                <w:tab w:val="right" w:pos="10890"/>
              </w:tabs>
              <w:ind w:left="5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6D5349" w14:textId="77777777" w:rsidR="00BC7F9B" w:rsidRPr="001E101B" w:rsidRDefault="00BC7F9B" w:rsidP="008926B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20C4C7" w14:textId="77777777" w:rsidR="00BC7F9B" w:rsidRPr="001E101B" w:rsidRDefault="00BC7F9B" w:rsidP="008926B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C7F9B" w:rsidRPr="001E101B" w14:paraId="4F81D718" w14:textId="77777777" w:rsidTr="008F675D">
        <w:trPr>
          <w:trHeight w:val="20"/>
        </w:trPr>
        <w:tc>
          <w:tcPr>
            <w:tcW w:w="3240" w:type="dxa"/>
            <w:vAlign w:val="center"/>
          </w:tcPr>
          <w:p w14:paraId="25DEDD2A" w14:textId="77777777" w:rsidR="00BC7F9B" w:rsidRPr="001E101B" w:rsidRDefault="00BC7F9B" w:rsidP="009A59BC">
            <w:pPr>
              <w:tabs>
                <w:tab w:val="right" w:pos="10890"/>
              </w:tabs>
              <w:ind w:left="5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1D769E6" w14:textId="2214C6C1" w:rsidR="00BC7F9B" w:rsidRPr="001E101B" w:rsidRDefault="003E1C6F" w:rsidP="003E1C6F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068DFE" w14:textId="7A901D8F" w:rsidR="00BC7F9B" w:rsidRPr="001E101B" w:rsidRDefault="003E1C6F" w:rsidP="003E1C6F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68249C6" w14:textId="700B9195" w:rsidR="00BC7F9B" w:rsidRPr="001E101B" w:rsidRDefault="003E1C6F" w:rsidP="003E1C6F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F551E8E" w14:textId="64782F01" w:rsidR="00BC7F9B" w:rsidRPr="001E101B" w:rsidRDefault="003E1C6F" w:rsidP="003E1C6F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BC7F9B" w:rsidRPr="001E101B" w14:paraId="31E72E44" w14:textId="77777777" w:rsidTr="008F675D">
        <w:trPr>
          <w:trHeight w:val="20"/>
        </w:trPr>
        <w:tc>
          <w:tcPr>
            <w:tcW w:w="3240" w:type="dxa"/>
            <w:vAlign w:val="bottom"/>
          </w:tcPr>
          <w:p w14:paraId="4325A5AF" w14:textId="77777777" w:rsidR="00BC7F9B" w:rsidRPr="001E101B" w:rsidRDefault="00BC7F9B" w:rsidP="009A59BC">
            <w:pPr>
              <w:tabs>
                <w:tab w:val="right" w:pos="10890"/>
              </w:tabs>
              <w:ind w:left="5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520EFB" w14:textId="77777777" w:rsidR="00BC7F9B" w:rsidRPr="001E101B" w:rsidRDefault="00BC7F9B" w:rsidP="003E1C6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1575F1" w14:textId="77777777" w:rsidR="00BC7F9B" w:rsidRPr="001E101B" w:rsidRDefault="00BC7F9B" w:rsidP="003E1C6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5A98B0" w14:textId="77777777" w:rsidR="00BC7F9B" w:rsidRPr="001E101B" w:rsidRDefault="00BC7F9B" w:rsidP="003E1C6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A04E43" w14:textId="77777777" w:rsidR="00BC7F9B" w:rsidRPr="001E101B" w:rsidRDefault="00BC7F9B" w:rsidP="003E1C6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C7F9B" w:rsidRPr="001E101B" w14:paraId="5AAFBE41" w14:textId="77777777" w:rsidTr="008F675D">
        <w:trPr>
          <w:trHeight w:val="20"/>
        </w:trPr>
        <w:tc>
          <w:tcPr>
            <w:tcW w:w="3240" w:type="dxa"/>
            <w:vAlign w:val="center"/>
          </w:tcPr>
          <w:p w14:paraId="0CE6BCF3" w14:textId="77777777" w:rsidR="00BC7F9B" w:rsidRPr="001E101B" w:rsidRDefault="00BC7F9B" w:rsidP="009A59BC">
            <w:pPr>
              <w:tabs>
                <w:tab w:val="right" w:pos="10890"/>
              </w:tabs>
              <w:ind w:left="509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EB6C61" w14:textId="77777777" w:rsidR="00BC7F9B" w:rsidRPr="001E101B" w:rsidRDefault="00BC7F9B" w:rsidP="003E1C6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A97E43" w14:textId="77777777" w:rsidR="00BC7F9B" w:rsidRPr="001E101B" w:rsidRDefault="00BC7F9B" w:rsidP="003E1C6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5D8C94" w14:textId="77777777" w:rsidR="00BC7F9B" w:rsidRPr="001E101B" w:rsidRDefault="00BC7F9B" w:rsidP="003E1C6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0E70B78" w14:textId="77777777" w:rsidR="00BC7F9B" w:rsidRPr="001E101B" w:rsidRDefault="00BC7F9B" w:rsidP="003E1C6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8D747F" w:rsidRPr="001E101B" w14:paraId="4B5BA5D5" w14:textId="77777777" w:rsidTr="008F675D">
        <w:trPr>
          <w:trHeight w:val="20"/>
        </w:trPr>
        <w:tc>
          <w:tcPr>
            <w:tcW w:w="3240" w:type="dxa"/>
            <w:vAlign w:val="center"/>
          </w:tcPr>
          <w:p w14:paraId="1B47B41F" w14:textId="296CFBD3" w:rsidR="008D747F" w:rsidRPr="001E101B" w:rsidRDefault="008D747F" w:rsidP="008D747F">
            <w:pPr>
              <w:ind w:left="50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  <w:r w:rsidR="00016142"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คงที่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D5CFFF" w14:textId="77777777" w:rsidR="008D747F" w:rsidRPr="001E101B" w:rsidRDefault="008D747F" w:rsidP="008D747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D992F19" w14:textId="77777777" w:rsidR="008D747F" w:rsidRPr="001E101B" w:rsidRDefault="008D747F" w:rsidP="008D747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8B0942B" w14:textId="77777777" w:rsidR="008D747F" w:rsidRPr="001E101B" w:rsidRDefault="008D747F" w:rsidP="008D747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9311767" w14:textId="77777777" w:rsidR="008D747F" w:rsidRPr="001E101B" w:rsidRDefault="008D747F" w:rsidP="008D747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16142" w:rsidRPr="001E101B" w14:paraId="25CB61FF" w14:textId="77777777" w:rsidTr="008F675D">
        <w:trPr>
          <w:trHeight w:val="20"/>
        </w:trPr>
        <w:tc>
          <w:tcPr>
            <w:tcW w:w="3240" w:type="dxa"/>
            <w:vAlign w:val="center"/>
          </w:tcPr>
          <w:p w14:paraId="1B27E2E2" w14:textId="38D1CF11" w:rsidR="00016142" w:rsidRPr="001E101B" w:rsidRDefault="00016142" w:rsidP="00016142">
            <w:pPr>
              <w:ind w:left="5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37CA85" w14:textId="77777777" w:rsidR="00016142" w:rsidRPr="001E101B" w:rsidRDefault="00016142" w:rsidP="0001614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B614907" w14:textId="77777777" w:rsidR="00016142" w:rsidRPr="001E101B" w:rsidRDefault="00016142" w:rsidP="0001614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E3B5CEB" w14:textId="77777777" w:rsidR="00016142" w:rsidRPr="001E101B" w:rsidRDefault="00016142" w:rsidP="0001614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668993B" w14:textId="77777777" w:rsidR="00016142" w:rsidRPr="001E101B" w:rsidRDefault="00016142" w:rsidP="0001614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610C4" w:rsidRPr="001E101B" w14:paraId="7C87C122" w14:textId="77777777" w:rsidTr="008F675D">
        <w:trPr>
          <w:trHeight w:val="20"/>
        </w:trPr>
        <w:tc>
          <w:tcPr>
            <w:tcW w:w="3240" w:type="dxa"/>
            <w:vAlign w:val="center"/>
          </w:tcPr>
          <w:p w14:paraId="067B4D54" w14:textId="7715422D" w:rsidR="004610C4" w:rsidRPr="001E101B" w:rsidRDefault="004610C4" w:rsidP="004610C4">
            <w:pPr>
              <w:ind w:left="5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</w:t>
            </w:r>
            <w:r w:rsidRPr="001E10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เงินกู้ยืมจากผู้ถือหุ้น</w:t>
            </w: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525340" w14:textId="1012FE9C" w:rsidR="004610C4" w:rsidRPr="001E101B" w:rsidRDefault="004610C4" w:rsidP="004610C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48509FE2" w14:textId="70A2EBF2" w:rsidR="004610C4" w:rsidRPr="001E101B" w:rsidRDefault="004610C4" w:rsidP="004610C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126E94" w14:textId="7CE5C92C" w:rsidR="004610C4" w:rsidRPr="001E101B" w:rsidRDefault="004610C4" w:rsidP="004610C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628F68F" w14:textId="1F20FCA5" w:rsidR="004610C4" w:rsidRPr="001E101B" w:rsidRDefault="004610C4" w:rsidP="004610C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610C4" w:rsidRPr="001E101B" w14:paraId="2C3B78EC" w14:textId="77777777" w:rsidTr="008F675D">
        <w:trPr>
          <w:trHeight w:val="20"/>
        </w:trPr>
        <w:tc>
          <w:tcPr>
            <w:tcW w:w="3240" w:type="dxa"/>
            <w:vAlign w:val="center"/>
          </w:tcPr>
          <w:p w14:paraId="7F0938D9" w14:textId="291385C3" w:rsidR="004610C4" w:rsidRPr="001E101B" w:rsidRDefault="004610C4" w:rsidP="004610C4">
            <w:pPr>
              <w:ind w:left="5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หมดอายุเกินกว่าหนึ่งปี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D6D4A5" w14:textId="77777777" w:rsidR="004610C4" w:rsidRPr="001E101B" w:rsidRDefault="004610C4" w:rsidP="004610C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FA88281" w14:textId="77777777" w:rsidR="004610C4" w:rsidRPr="001E101B" w:rsidRDefault="004610C4" w:rsidP="004610C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EA34A0E" w14:textId="77777777" w:rsidR="004610C4" w:rsidRPr="001E101B" w:rsidRDefault="004610C4" w:rsidP="004610C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95CE7F4" w14:textId="77777777" w:rsidR="004610C4" w:rsidRPr="001E101B" w:rsidRDefault="004610C4" w:rsidP="004610C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610C4" w:rsidRPr="001E101B" w14:paraId="7165A396" w14:textId="77777777" w:rsidTr="008F675D">
        <w:trPr>
          <w:trHeight w:val="20"/>
        </w:trPr>
        <w:tc>
          <w:tcPr>
            <w:tcW w:w="3240" w:type="dxa"/>
          </w:tcPr>
          <w:p w14:paraId="009AC430" w14:textId="490B512C" w:rsidR="004610C4" w:rsidRPr="001E101B" w:rsidRDefault="004610C4" w:rsidP="004610C4">
            <w:pPr>
              <w:ind w:left="5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เงินกู้ยืมจากผู้ถือหุ้น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651FBB" w14:textId="23049713" w:rsidR="004610C4" w:rsidRPr="001E101B" w:rsidRDefault="00552E4A" w:rsidP="004610C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F440A5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440A5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5E7F2EE9" w14:textId="4D255D4D" w:rsidR="004610C4" w:rsidRPr="001E101B" w:rsidRDefault="00552E4A" w:rsidP="004610C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4610C4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610C4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378E1D" w14:textId="1E347F2B" w:rsidR="004610C4" w:rsidRPr="001E101B" w:rsidRDefault="00552E4A" w:rsidP="004610C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F440A5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440A5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7E53D6D5" w14:textId="05C7F2DE" w:rsidR="004610C4" w:rsidRPr="001E101B" w:rsidRDefault="00552E4A" w:rsidP="004610C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4610C4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610C4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610C4" w:rsidRPr="001E101B" w14:paraId="791F7B55" w14:textId="77777777" w:rsidTr="008F675D">
        <w:trPr>
          <w:trHeight w:val="20"/>
        </w:trPr>
        <w:tc>
          <w:tcPr>
            <w:tcW w:w="3240" w:type="dxa"/>
          </w:tcPr>
          <w:p w14:paraId="08357A2E" w14:textId="77777777" w:rsidR="004610C4" w:rsidRPr="001E101B" w:rsidRDefault="004610C4" w:rsidP="004610C4">
            <w:pPr>
              <w:ind w:left="50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69CF535" w14:textId="77777777" w:rsidR="004610C4" w:rsidRPr="001E101B" w:rsidRDefault="004610C4" w:rsidP="004610C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E77A917" w14:textId="77777777" w:rsidR="004610C4" w:rsidRPr="001E101B" w:rsidRDefault="004610C4" w:rsidP="004610C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F9EC6CD" w14:textId="77777777" w:rsidR="004610C4" w:rsidRPr="001E101B" w:rsidRDefault="004610C4" w:rsidP="004610C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93D8B8C" w14:textId="77777777" w:rsidR="004610C4" w:rsidRPr="001E101B" w:rsidRDefault="004610C4" w:rsidP="004610C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610C4" w:rsidRPr="001E101B" w14:paraId="077DB5B8" w14:textId="77777777" w:rsidTr="008F675D">
        <w:trPr>
          <w:trHeight w:val="20"/>
        </w:trPr>
        <w:tc>
          <w:tcPr>
            <w:tcW w:w="3240" w:type="dxa"/>
            <w:vAlign w:val="center"/>
          </w:tcPr>
          <w:p w14:paraId="63419538" w14:textId="3FA004B8" w:rsidR="004610C4" w:rsidRPr="001E101B" w:rsidRDefault="004610C4" w:rsidP="004610C4">
            <w:pPr>
              <w:ind w:left="5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067C8D" w14:textId="77777777" w:rsidR="004610C4" w:rsidRPr="001E101B" w:rsidRDefault="004610C4" w:rsidP="004610C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1E52D0D" w14:textId="77777777" w:rsidR="004610C4" w:rsidRPr="001E101B" w:rsidRDefault="004610C4" w:rsidP="004610C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FFE20EA" w14:textId="77777777" w:rsidR="004610C4" w:rsidRPr="001E101B" w:rsidRDefault="004610C4" w:rsidP="004610C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3419F02" w14:textId="77777777" w:rsidR="004610C4" w:rsidRPr="001E101B" w:rsidRDefault="004610C4" w:rsidP="004610C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610C4" w:rsidRPr="001E101B" w14:paraId="2DAE9F6F" w14:textId="77777777" w:rsidTr="008F675D">
        <w:trPr>
          <w:trHeight w:val="20"/>
        </w:trPr>
        <w:tc>
          <w:tcPr>
            <w:tcW w:w="3240" w:type="dxa"/>
            <w:vAlign w:val="center"/>
          </w:tcPr>
          <w:p w14:paraId="7FBEC693" w14:textId="77777777" w:rsidR="004610C4" w:rsidRPr="001E101B" w:rsidRDefault="004610C4" w:rsidP="004610C4">
            <w:pPr>
              <w:ind w:left="509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D4EA37" w14:textId="77777777" w:rsidR="004610C4" w:rsidRPr="001E101B" w:rsidRDefault="004610C4" w:rsidP="004610C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72A20B7" w14:textId="77777777" w:rsidR="004610C4" w:rsidRPr="001E101B" w:rsidRDefault="004610C4" w:rsidP="004610C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635D30F" w14:textId="77777777" w:rsidR="004610C4" w:rsidRPr="001E101B" w:rsidRDefault="004610C4" w:rsidP="004610C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9EEEAB4" w14:textId="77777777" w:rsidR="004610C4" w:rsidRPr="001E101B" w:rsidRDefault="004610C4" w:rsidP="004610C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610C4" w:rsidRPr="001E101B" w14:paraId="179DE176" w14:textId="77777777" w:rsidTr="008F675D">
        <w:trPr>
          <w:trHeight w:val="20"/>
        </w:trPr>
        <w:tc>
          <w:tcPr>
            <w:tcW w:w="3240" w:type="dxa"/>
            <w:vAlign w:val="center"/>
          </w:tcPr>
          <w:p w14:paraId="3C0E89B4" w14:textId="0DC76287" w:rsidR="004610C4" w:rsidRPr="001E101B" w:rsidRDefault="004610C4" w:rsidP="004610C4">
            <w:pPr>
              <w:ind w:left="517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</w:t>
            </w:r>
            <w:r w:rsidRPr="001E10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เงินกู้ยืมจากสถาบันการเงิน</w:t>
            </w: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14C58C2B" w14:textId="79D1673F" w:rsidR="004610C4" w:rsidRPr="001E101B" w:rsidRDefault="004610C4" w:rsidP="004610C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799F15EC" w14:textId="009FF77C" w:rsidR="004610C4" w:rsidRPr="001E101B" w:rsidRDefault="004610C4" w:rsidP="004610C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71909CD" w14:textId="065B6E92" w:rsidR="004610C4" w:rsidRPr="001E101B" w:rsidRDefault="004610C4" w:rsidP="004610C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4699DC1B" w14:textId="3641CCB8" w:rsidR="004610C4" w:rsidRPr="001E101B" w:rsidRDefault="004610C4" w:rsidP="004610C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610C4" w:rsidRPr="001E101B" w14:paraId="48322C16" w14:textId="77777777" w:rsidTr="008F675D">
        <w:trPr>
          <w:trHeight w:val="20"/>
        </w:trPr>
        <w:tc>
          <w:tcPr>
            <w:tcW w:w="3240" w:type="dxa"/>
            <w:vAlign w:val="center"/>
          </w:tcPr>
          <w:p w14:paraId="1EDF23B1" w14:textId="77777777" w:rsidR="004610C4" w:rsidRPr="001E101B" w:rsidRDefault="004610C4" w:rsidP="004610C4">
            <w:pPr>
              <w:ind w:left="509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หมดอายุเกินกว่าหนึ่งปี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68FD23" w14:textId="77777777" w:rsidR="004610C4" w:rsidRPr="001E101B" w:rsidRDefault="004610C4" w:rsidP="004610C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3C41EA0" w14:textId="77777777" w:rsidR="004610C4" w:rsidRPr="001E101B" w:rsidRDefault="004610C4" w:rsidP="004610C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5D7C427" w14:textId="77777777" w:rsidR="004610C4" w:rsidRPr="001E101B" w:rsidRDefault="004610C4" w:rsidP="004610C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18CF8D0" w14:textId="77777777" w:rsidR="004610C4" w:rsidRPr="001E101B" w:rsidRDefault="004610C4" w:rsidP="004610C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610C4" w:rsidRPr="001E101B" w14:paraId="4F67F87C" w14:textId="77777777" w:rsidTr="008F675D">
        <w:trPr>
          <w:trHeight w:val="20"/>
        </w:trPr>
        <w:tc>
          <w:tcPr>
            <w:tcW w:w="3240" w:type="dxa"/>
          </w:tcPr>
          <w:p w14:paraId="47D230D1" w14:textId="5A3A3F50" w:rsidR="004610C4" w:rsidRPr="001E101B" w:rsidRDefault="004610C4" w:rsidP="004610C4">
            <w:pPr>
              <w:tabs>
                <w:tab w:val="right" w:pos="9990"/>
                <w:tab w:val="right" w:pos="10890"/>
              </w:tabs>
              <w:ind w:left="517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เงินกู้ยืมจากสถาบันการเงิน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5A7A02F" w14:textId="01175145" w:rsidR="004610C4" w:rsidRPr="001E101B" w:rsidRDefault="00552E4A" w:rsidP="004610C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4610C4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610C4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B9183E" w14:textId="65751831" w:rsidR="004610C4" w:rsidRPr="001E101B" w:rsidRDefault="00552E4A" w:rsidP="004610C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4610C4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610C4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9E3F550" w14:textId="6128C95F" w:rsidR="004610C4" w:rsidRPr="001E101B" w:rsidRDefault="00552E4A" w:rsidP="004610C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F440A5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440A5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46E265" w14:textId="78A7995D" w:rsidR="004610C4" w:rsidRPr="001E101B" w:rsidRDefault="00552E4A" w:rsidP="004610C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4610C4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610C4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610C4" w:rsidRPr="001E101B" w14:paraId="48787D55" w14:textId="77777777" w:rsidTr="008F675D">
        <w:trPr>
          <w:trHeight w:val="20"/>
        </w:trPr>
        <w:tc>
          <w:tcPr>
            <w:tcW w:w="3240" w:type="dxa"/>
            <w:vAlign w:val="center"/>
          </w:tcPr>
          <w:p w14:paraId="62B484F0" w14:textId="77777777" w:rsidR="004610C4" w:rsidRPr="001E101B" w:rsidRDefault="004610C4" w:rsidP="004610C4">
            <w:pPr>
              <w:tabs>
                <w:tab w:val="right" w:pos="9990"/>
                <w:tab w:val="right" w:pos="10890"/>
              </w:tabs>
              <w:ind w:left="5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5CC780" w14:textId="69AF2893" w:rsidR="004610C4" w:rsidRPr="001E101B" w:rsidRDefault="00552E4A" w:rsidP="004610C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440A5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610C4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610C4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5E4AF2" w14:textId="4F909931" w:rsidR="004610C4" w:rsidRPr="001E101B" w:rsidRDefault="00552E4A" w:rsidP="004610C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4610C4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610C4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6E10C3" w14:textId="4A2D1F0E" w:rsidR="004610C4" w:rsidRPr="001E101B" w:rsidRDefault="00552E4A" w:rsidP="004610C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440A5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610C4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610C4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85E394" w14:textId="50192071" w:rsidR="004610C4" w:rsidRPr="001E101B" w:rsidRDefault="00552E4A" w:rsidP="004610C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4610C4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610C4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072AC094" w14:textId="63B7FA09" w:rsidR="00613DD0" w:rsidRPr="001E101B" w:rsidRDefault="00613DD0" w:rsidP="00762736">
      <w:pPr>
        <w:pStyle w:val="BlockText"/>
        <w:ind w:left="1080" w:right="102" w:firstLine="0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</w:p>
    <w:p w14:paraId="5BE05B6E" w14:textId="77777777" w:rsidR="00BC7F9B" w:rsidRPr="001E101B" w:rsidRDefault="00BC7F9B" w:rsidP="009A59BC">
      <w:pPr>
        <w:pStyle w:val="Heading4"/>
        <w:keepLines/>
        <w:overflowPunct/>
        <w:autoSpaceDE/>
        <w:autoSpaceDN/>
        <w:adjustRightInd/>
        <w:ind w:left="1080" w:right="0" w:hanging="540"/>
        <w:jc w:val="left"/>
        <w:textAlignment w:val="auto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E101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1E101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วันครบกำหนดของหนี้สินทางการเงิน</w:t>
      </w:r>
    </w:p>
    <w:p w14:paraId="4920792E" w14:textId="77777777" w:rsidR="00BC7F9B" w:rsidRPr="001E101B" w:rsidRDefault="00BC7F9B" w:rsidP="009A59BC">
      <w:pPr>
        <w:pStyle w:val="BlockText"/>
        <w:ind w:left="1080" w:right="102" w:firstLine="0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7DD5BAF7" w14:textId="19BC86E9" w:rsidR="00BC7F9B" w:rsidRPr="001E101B" w:rsidRDefault="00BC7F9B" w:rsidP="009A59BC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552E4A" w:rsidRPr="00552E4A">
        <w:rPr>
          <w:rFonts w:ascii="Browallia New" w:hAnsi="Browallia New" w:cs="Browallia New"/>
          <w:spacing w:val="-2"/>
          <w:sz w:val="26"/>
          <w:szCs w:val="26"/>
          <w:lang w:val="en-GB"/>
        </w:rPr>
        <w:t>12</w:t>
      </w:r>
      <w:r w:rsidRPr="001E101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เดือน</w:t>
      </w:r>
      <w:r w:rsidR="00DF2D2A" w:rsidRPr="001E101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1E101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จะเท่ากับมูลค่าตามบัญชีของหนี้สินที่เกี่ยวข้องเนื่องการการคิดลดไม่มีนัยสำคัญ กระแสเงินสดที่แสดงภายใต้สัญญาแลกเปลี่ยนอัตราดอกเบี้ยนั้นเป็นกระแสเงินสดโดยประมาณจากอัตราดอกเบี้ยล่วงหน้าที่เกี่ยวข้อง ณ วันสิ้นรอบระยะเวลารายงาน</w:t>
      </w:r>
    </w:p>
    <w:p w14:paraId="0B728D18" w14:textId="6531BF1C" w:rsidR="007C31D7" w:rsidRPr="001E101B" w:rsidRDefault="00613DD0" w:rsidP="009A59BC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br w:type="page"/>
      </w: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4104"/>
        <w:gridCol w:w="1368"/>
        <w:gridCol w:w="1368"/>
        <w:gridCol w:w="1368"/>
        <w:gridCol w:w="1368"/>
      </w:tblGrid>
      <w:tr w:rsidR="00EF20CC" w:rsidRPr="001E101B" w14:paraId="5D9B8F85" w14:textId="77777777" w:rsidTr="00EF20CC">
        <w:tc>
          <w:tcPr>
            <w:tcW w:w="4104" w:type="dxa"/>
            <w:shd w:val="clear" w:color="auto" w:fill="auto"/>
            <w:vAlign w:val="bottom"/>
          </w:tcPr>
          <w:p w14:paraId="4114B394" w14:textId="77777777" w:rsidR="00EF20CC" w:rsidRPr="001E101B" w:rsidRDefault="00EF20CC" w:rsidP="00BD0C5A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764E03" w14:textId="47D3C8EB" w:rsidR="00EF20CC" w:rsidRPr="001E101B" w:rsidRDefault="00EF20CC" w:rsidP="00EF20CC">
            <w:pPr>
              <w:pStyle w:val="BlockText"/>
              <w:tabs>
                <w:tab w:val="right" w:pos="915"/>
              </w:tabs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EF20CC" w:rsidRPr="001E101B" w14:paraId="7B648E57" w14:textId="77777777" w:rsidTr="00EF20CC">
        <w:tc>
          <w:tcPr>
            <w:tcW w:w="4104" w:type="dxa"/>
            <w:shd w:val="clear" w:color="auto" w:fill="auto"/>
            <w:vAlign w:val="bottom"/>
          </w:tcPr>
          <w:p w14:paraId="66E4BAE8" w14:textId="77777777" w:rsidR="00EF20CC" w:rsidRPr="001E101B" w:rsidRDefault="00EF20CC" w:rsidP="00BD0C5A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FE34745" w14:textId="77777777" w:rsidR="00EF20CC" w:rsidRPr="001E101B" w:rsidRDefault="00EF20CC" w:rsidP="00BD0C5A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E212CF" w14:textId="0ADC8B1D" w:rsidR="00EF20CC" w:rsidRPr="001E101B" w:rsidRDefault="00EF20CC" w:rsidP="00EF20CC">
            <w:pPr>
              <w:pStyle w:val="BlockText"/>
              <w:tabs>
                <w:tab w:val="right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ภายใน 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4AF84FC9" w14:textId="77777777" w:rsidR="00EF20CC" w:rsidRPr="001E101B" w:rsidRDefault="00EF20CC" w:rsidP="00EF20CC">
            <w:pPr>
              <w:pStyle w:val="BlockText"/>
              <w:tabs>
                <w:tab w:val="right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19C1E3" w14:textId="0E755887" w:rsidR="00EF20CC" w:rsidRPr="001E101B" w:rsidRDefault="00EF20CC" w:rsidP="00EF20CC">
            <w:pPr>
              <w:pStyle w:val="BlockText"/>
              <w:tabs>
                <w:tab w:val="right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52E4A"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- 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7E300292" w14:textId="77777777" w:rsidR="00EF20CC" w:rsidRPr="001E101B" w:rsidRDefault="00EF20CC" w:rsidP="00EF20CC">
            <w:pPr>
              <w:pStyle w:val="BlockText"/>
              <w:tabs>
                <w:tab w:val="right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DF8477" w14:textId="7E2EE65B" w:rsidR="00EF20CC" w:rsidRPr="001E101B" w:rsidRDefault="00EF20CC" w:rsidP="00EF20CC">
            <w:pPr>
              <w:pStyle w:val="BlockText"/>
              <w:tabs>
                <w:tab w:val="right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มากกว่า 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23E99296" w14:textId="77777777" w:rsidR="00EF20CC" w:rsidRPr="001E101B" w:rsidRDefault="00EF20CC" w:rsidP="00EF20CC">
            <w:pPr>
              <w:pStyle w:val="BlockText"/>
              <w:tabs>
                <w:tab w:val="right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A957A9" w14:textId="77777777" w:rsidR="00EF20CC" w:rsidRPr="001E101B" w:rsidRDefault="00EF20CC" w:rsidP="00EF20CC">
            <w:pPr>
              <w:pStyle w:val="BlockText"/>
              <w:tabs>
                <w:tab w:val="right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รวม</w:t>
            </w:r>
          </w:p>
          <w:p w14:paraId="4594E010" w14:textId="77777777" w:rsidR="00EF20CC" w:rsidRPr="001E101B" w:rsidRDefault="00EF20CC" w:rsidP="00EF20CC">
            <w:pPr>
              <w:pStyle w:val="BlockText"/>
              <w:tabs>
                <w:tab w:val="right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บาท</w:t>
            </w:r>
          </w:p>
        </w:tc>
      </w:tr>
      <w:tr w:rsidR="00EF20CC" w:rsidRPr="001E101B" w14:paraId="263708C7" w14:textId="77777777" w:rsidTr="00EF20CC">
        <w:tc>
          <w:tcPr>
            <w:tcW w:w="4104" w:type="dxa"/>
            <w:shd w:val="clear" w:color="auto" w:fill="auto"/>
          </w:tcPr>
          <w:p w14:paraId="5BB59936" w14:textId="77777777" w:rsidR="00EF20CC" w:rsidRPr="001E101B" w:rsidRDefault="00EF20CC" w:rsidP="00BD0C5A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AA52E5" w14:textId="77777777" w:rsidR="00EF20CC" w:rsidRPr="001E101B" w:rsidRDefault="00EF20CC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3AEAB1" w14:textId="77777777" w:rsidR="00EF20CC" w:rsidRPr="001E101B" w:rsidRDefault="00EF20CC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4A576E" w14:textId="77777777" w:rsidR="00EF20CC" w:rsidRPr="001E101B" w:rsidRDefault="00EF20CC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708C33E" w14:textId="77777777" w:rsidR="00EF20CC" w:rsidRPr="001E101B" w:rsidRDefault="00EF20CC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</w:tr>
      <w:tr w:rsidR="00EF20CC" w:rsidRPr="001E101B" w14:paraId="79A6C872" w14:textId="77777777" w:rsidTr="00EF20CC">
        <w:tc>
          <w:tcPr>
            <w:tcW w:w="4104" w:type="dxa"/>
            <w:shd w:val="clear" w:color="auto" w:fill="auto"/>
          </w:tcPr>
          <w:p w14:paraId="28587976" w14:textId="59EDD1D8" w:rsidR="00EF20CC" w:rsidRPr="001E101B" w:rsidRDefault="00EF20CC" w:rsidP="00BD0C5A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30B47E" w14:textId="77777777" w:rsidR="00EF20CC" w:rsidRPr="001E101B" w:rsidRDefault="00EF20CC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D892814" w14:textId="77777777" w:rsidR="00EF20CC" w:rsidRPr="001E101B" w:rsidRDefault="00EF20CC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1D36D18" w14:textId="77777777" w:rsidR="00EF20CC" w:rsidRPr="001E101B" w:rsidRDefault="00EF20CC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670D05DC" w14:textId="77777777" w:rsidR="00EF20CC" w:rsidRPr="001E101B" w:rsidRDefault="00EF20CC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F20CC" w:rsidRPr="001E101B" w14:paraId="218E7B5F" w14:textId="77777777" w:rsidTr="00EF20CC">
        <w:tc>
          <w:tcPr>
            <w:tcW w:w="4104" w:type="dxa"/>
            <w:shd w:val="clear" w:color="auto" w:fill="auto"/>
          </w:tcPr>
          <w:p w14:paraId="0E64C377" w14:textId="77777777" w:rsidR="00EF20CC" w:rsidRPr="001E101B" w:rsidRDefault="00EF20CC" w:rsidP="004610C4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443746" w14:textId="30BA481F" w:rsidR="00EF20CC" w:rsidRPr="001E101B" w:rsidRDefault="00552E4A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3093964" w14:textId="15E3A2D9" w:rsidR="00EF20CC" w:rsidRPr="001E101B" w:rsidRDefault="00EF20CC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3EB9DAD" w14:textId="58EB2D22" w:rsidR="00EF20CC" w:rsidRPr="001E101B" w:rsidRDefault="00EF20CC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0CC280" w14:textId="0AB0621F" w:rsidR="00EF20CC" w:rsidRPr="001E101B" w:rsidRDefault="00552E4A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</w:tr>
      <w:tr w:rsidR="00EF20CC" w:rsidRPr="001E101B" w14:paraId="6AA7E5B1" w14:textId="77777777" w:rsidTr="00EF20CC">
        <w:tc>
          <w:tcPr>
            <w:tcW w:w="4104" w:type="dxa"/>
            <w:shd w:val="clear" w:color="auto" w:fill="auto"/>
          </w:tcPr>
          <w:p w14:paraId="721FC14D" w14:textId="77777777" w:rsidR="00EF20CC" w:rsidRPr="001E101B" w:rsidRDefault="00EF20CC" w:rsidP="004610C4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C59C72" w14:textId="6A2654D2" w:rsidR="00EF20CC" w:rsidRPr="001E101B" w:rsidRDefault="00552E4A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20F7B69" w14:textId="20E777BC" w:rsidR="00EF20CC" w:rsidRPr="001E101B" w:rsidRDefault="00EF20CC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FE353F" w14:textId="6AE9384B" w:rsidR="00EF20CC" w:rsidRPr="001E101B" w:rsidRDefault="00EF20CC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4DA461" w14:textId="12E9758C" w:rsidR="00EF20CC" w:rsidRPr="001E101B" w:rsidRDefault="00552E4A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</w:p>
        </w:tc>
      </w:tr>
      <w:tr w:rsidR="00EF20CC" w:rsidRPr="001E101B" w14:paraId="26C1E7E3" w14:textId="77777777" w:rsidTr="00EF20CC">
        <w:tc>
          <w:tcPr>
            <w:tcW w:w="4104" w:type="dxa"/>
            <w:shd w:val="clear" w:color="auto" w:fill="auto"/>
          </w:tcPr>
          <w:p w14:paraId="4623A9F1" w14:textId="77777777" w:rsidR="00EF20CC" w:rsidRPr="001E101B" w:rsidRDefault="00EF20CC" w:rsidP="004610C4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CFFFF3" w14:textId="16E3D2D0" w:rsidR="00EF20CC" w:rsidRPr="001E101B" w:rsidRDefault="00552E4A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29AE46C" w14:textId="3E518EDA" w:rsidR="00EF20CC" w:rsidRPr="001E101B" w:rsidRDefault="00552E4A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B39C03A" w14:textId="4E64C554" w:rsidR="00EF20CC" w:rsidRPr="001E101B" w:rsidRDefault="00552E4A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90455D" w14:textId="2A17343F" w:rsidR="00EF20CC" w:rsidRPr="001E101B" w:rsidRDefault="00552E4A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</w:tr>
      <w:tr w:rsidR="00EF20CC" w:rsidRPr="001E101B" w14:paraId="3D699A87" w14:textId="77777777" w:rsidTr="00EF20CC">
        <w:tc>
          <w:tcPr>
            <w:tcW w:w="4104" w:type="dxa"/>
            <w:shd w:val="clear" w:color="auto" w:fill="auto"/>
          </w:tcPr>
          <w:p w14:paraId="77E9C6E7" w14:textId="77777777" w:rsidR="00EF20CC" w:rsidRPr="001E101B" w:rsidRDefault="00EF20CC" w:rsidP="004610C4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466F4C5" w14:textId="1A4C6E5B" w:rsidR="00EF20CC" w:rsidRPr="001E101B" w:rsidRDefault="00552E4A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C8D35F" w14:textId="37F3C89C" w:rsidR="00EF20CC" w:rsidRPr="001E101B" w:rsidRDefault="00552E4A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61F15A" w14:textId="1FEEA244" w:rsidR="00EF20CC" w:rsidRPr="001E101B" w:rsidRDefault="00EF20CC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74DDB1" w14:textId="01AFF889" w:rsidR="00EF20CC" w:rsidRPr="001E101B" w:rsidRDefault="00552E4A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</w:p>
        </w:tc>
      </w:tr>
      <w:tr w:rsidR="00EF20CC" w:rsidRPr="001E101B" w14:paraId="2B28C18F" w14:textId="77777777" w:rsidTr="00EF20CC">
        <w:tc>
          <w:tcPr>
            <w:tcW w:w="4104" w:type="dxa"/>
            <w:shd w:val="clear" w:color="auto" w:fill="auto"/>
          </w:tcPr>
          <w:p w14:paraId="175A14F9" w14:textId="77777777" w:rsidR="00EF20CC" w:rsidRPr="001E101B" w:rsidRDefault="00EF20CC" w:rsidP="004610C4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EC91C4" w14:textId="7AC8879D" w:rsidR="00EF20CC" w:rsidRPr="001E101B" w:rsidRDefault="00EF20CC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A0D435" w14:textId="7A079861" w:rsidR="00EF20CC" w:rsidRPr="001E101B" w:rsidRDefault="00EF20CC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4F9E473" w14:textId="7740A0EB" w:rsidR="00EF20CC" w:rsidRPr="001E101B" w:rsidRDefault="00552E4A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BDD888" w14:textId="57C06169" w:rsidR="00EF20CC" w:rsidRPr="001E101B" w:rsidRDefault="00552E4A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</w:p>
        </w:tc>
      </w:tr>
      <w:tr w:rsidR="00EF20CC" w:rsidRPr="001E101B" w14:paraId="693A5351" w14:textId="77777777" w:rsidTr="00EF20CC">
        <w:tc>
          <w:tcPr>
            <w:tcW w:w="4104" w:type="dxa"/>
            <w:shd w:val="clear" w:color="auto" w:fill="auto"/>
          </w:tcPr>
          <w:p w14:paraId="559650DB" w14:textId="77777777" w:rsidR="00EF20CC" w:rsidRPr="001E101B" w:rsidRDefault="00EF20CC" w:rsidP="004610C4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DECA90" w14:textId="03C58C66" w:rsidR="00EF20CC" w:rsidRPr="001E101B" w:rsidRDefault="00552E4A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EF20CC"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179</w:t>
            </w:r>
            <w:r w:rsidR="00EF20CC"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803</w:t>
            </w:r>
            <w:r w:rsidR="00EF20CC"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0DAD9D" w14:textId="4509AC62" w:rsidR="00EF20CC" w:rsidRPr="001E101B" w:rsidRDefault="00552E4A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EF20CC"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700</w:t>
            </w:r>
            <w:r w:rsidR="00EF20CC"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060</w:t>
            </w:r>
            <w:r w:rsidR="00EF20CC"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CA2C77" w14:textId="4CD60E88" w:rsidR="00EF20CC" w:rsidRPr="001E101B" w:rsidRDefault="00552E4A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590</w:t>
            </w:r>
            <w:r w:rsidR="00EF20CC"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258</w:t>
            </w:r>
            <w:r w:rsidR="00EF20CC"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188F33" w14:textId="37906467" w:rsidR="00EF20CC" w:rsidRPr="001E101B" w:rsidRDefault="00552E4A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EF20CC"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470</w:t>
            </w:r>
            <w:r w:rsidR="00EF20CC"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122</w:t>
            </w:r>
            <w:r w:rsidR="00EF20CC"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840</w:t>
            </w:r>
          </w:p>
        </w:tc>
      </w:tr>
      <w:tr w:rsidR="00EF20CC" w:rsidRPr="001E101B" w14:paraId="2E299DF4" w14:textId="77777777" w:rsidTr="00EF20CC">
        <w:tc>
          <w:tcPr>
            <w:tcW w:w="4104" w:type="dxa"/>
            <w:shd w:val="clear" w:color="auto" w:fill="auto"/>
          </w:tcPr>
          <w:p w14:paraId="7D9B48AD" w14:textId="77777777" w:rsidR="00EF20CC" w:rsidRPr="001E101B" w:rsidRDefault="00EF20CC" w:rsidP="004610C4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AD34121" w14:textId="77777777" w:rsidR="00EF20CC" w:rsidRPr="001E101B" w:rsidRDefault="00EF20CC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5765379" w14:textId="77777777" w:rsidR="00EF20CC" w:rsidRPr="001E101B" w:rsidRDefault="00EF20CC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76D238C" w14:textId="77777777" w:rsidR="00EF20CC" w:rsidRPr="001E101B" w:rsidRDefault="00EF20CC" w:rsidP="00EF20CC">
            <w:pPr>
              <w:pStyle w:val="BlockText"/>
              <w:tabs>
                <w:tab w:val="decimal" w:pos="1151"/>
              </w:tabs>
              <w:ind w:left="0" w:right="-391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0F97C7C" w14:textId="77777777" w:rsidR="00EF20CC" w:rsidRPr="001E101B" w:rsidRDefault="00EF20CC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</w:tr>
      <w:tr w:rsidR="00EF20CC" w:rsidRPr="001E101B" w14:paraId="73CC7F65" w14:textId="77777777" w:rsidTr="00EF20CC">
        <w:tc>
          <w:tcPr>
            <w:tcW w:w="4104" w:type="dxa"/>
            <w:shd w:val="clear" w:color="auto" w:fill="auto"/>
          </w:tcPr>
          <w:p w14:paraId="0D9D6BB1" w14:textId="0DA728A7" w:rsidR="00EF20CC" w:rsidRPr="001E101B" w:rsidRDefault="00A76176" w:rsidP="004610C4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  <w:r w:rsidR="00EF20CC"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อนุพันธ์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E002D3" w14:textId="77777777" w:rsidR="00EF20CC" w:rsidRPr="001E101B" w:rsidRDefault="00EF20CC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7D8FFFE" w14:textId="77777777" w:rsidR="00EF20CC" w:rsidRPr="001E101B" w:rsidRDefault="00EF20CC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AE1749D" w14:textId="77777777" w:rsidR="00EF20CC" w:rsidRPr="001E101B" w:rsidRDefault="00EF20CC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6436D7F" w14:textId="77777777" w:rsidR="00EF20CC" w:rsidRPr="001E101B" w:rsidRDefault="00EF20CC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F20CC" w:rsidRPr="001E101B" w14:paraId="0FAC875D" w14:textId="77777777" w:rsidTr="00EF20CC">
        <w:tc>
          <w:tcPr>
            <w:tcW w:w="4104" w:type="dxa"/>
            <w:shd w:val="clear" w:color="auto" w:fill="auto"/>
          </w:tcPr>
          <w:p w14:paraId="074032DE" w14:textId="77777777" w:rsidR="00EF20CC" w:rsidRPr="001E101B" w:rsidRDefault="00EF20CC" w:rsidP="004610C4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FE64E51" w14:textId="77777777" w:rsidR="00EF20CC" w:rsidRPr="001E101B" w:rsidRDefault="00EF20CC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1575776" w14:textId="77777777" w:rsidR="00EF20CC" w:rsidRPr="001E101B" w:rsidRDefault="00EF20CC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EC32221" w14:textId="77777777" w:rsidR="00EF20CC" w:rsidRPr="001E101B" w:rsidRDefault="00EF20CC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F014B25" w14:textId="77777777" w:rsidR="00EF20CC" w:rsidRPr="001E101B" w:rsidRDefault="00EF20CC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F20CC" w:rsidRPr="001E101B" w14:paraId="68292311" w14:textId="77777777" w:rsidTr="00EF20CC">
        <w:tc>
          <w:tcPr>
            <w:tcW w:w="4104" w:type="dxa"/>
            <w:shd w:val="clear" w:color="auto" w:fill="auto"/>
          </w:tcPr>
          <w:p w14:paraId="68D1A1BF" w14:textId="637085D1" w:rsidR="00EF20CC" w:rsidRPr="001E101B" w:rsidRDefault="00EF20CC" w:rsidP="004610C4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- ป้องกันความเสี่ยงในกระแสเงินสด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2BC2BD" w14:textId="77777777" w:rsidR="00EF20CC" w:rsidRPr="001E101B" w:rsidRDefault="00EF20CC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0DAA90C" w14:textId="77777777" w:rsidR="00EF20CC" w:rsidRPr="001E101B" w:rsidRDefault="00EF20CC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F9409C6" w14:textId="77777777" w:rsidR="00EF20CC" w:rsidRPr="001E101B" w:rsidRDefault="00EF20CC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D47D7A9" w14:textId="77777777" w:rsidR="00EF20CC" w:rsidRPr="001E101B" w:rsidRDefault="00EF20CC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F20CC" w:rsidRPr="001E101B" w14:paraId="0D7712B0" w14:textId="77777777" w:rsidTr="00EF20CC">
        <w:tc>
          <w:tcPr>
            <w:tcW w:w="4104" w:type="dxa"/>
            <w:shd w:val="clear" w:color="auto" w:fill="auto"/>
          </w:tcPr>
          <w:p w14:paraId="0D33379E" w14:textId="77777777" w:rsidR="00EF20CC" w:rsidRPr="001E101B" w:rsidRDefault="00EF20CC" w:rsidP="004610C4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- กระแสเงินสดรับ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032034" w14:textId="2D5CE08F" w:rsidR="00EF20CC" w:rsidRPr="001E101B" w:rsidRDefault="00552E4A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3F724AA" w14:textId="07206A95" w:rsidR="00EF20CC" w:rsidRPr="001E101B" w:rsidRDefault="00EF20CC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464E76" w14:textId="01A58710" w:rsidR="00EF20CC" w:rsidRPr="001E101B" w:rsidRDefault="00EF20CC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33CC5A5" w14:textId="58934CE3" w:rsidR="00EF20CC" w:rsidRPr="001E101B" w:rsidRDefault="00552E4A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</w:p>
        </w:tc>
      </w:tr>
      <w:tr w:rsidR="00EF20CC" w:rsidRPr="001E101B" w14:paraId="583BE8CE" w14:textId="77777777" w:rsidTr="00EF20CC">
        <w:tc>
          <w:tcPr>
            <w:tcW w:w="4104" w:type="dxa"/>
            <w:shd w:val="clear" w:color="auto" w:fill="auto"/>
          </w:tcPr>
          <w:p w14:paraId="2C14AD86" w14:textId="77777777" w:rsidR="00EF20CC" w:rsidRPr="001E101B" w:rsidRDefault="00EF20CC" w:rsidP="004610C4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- กระแสเงินสดจ่าย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745598" w14:textId="6E90D71C" w:rsidR="00EF20CC" w:rsidRPr="001E101B" w:rsidRDefault="00EF20CC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047A44" w14:textId="3C1234E9" w:rsidR="00EF20CC" w:rsidRPr="001E101B" w:rsidRDefault="00EF20CC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D35892" w14:textId="2184941B" w:rsidR="00EF20CC" w:rsidRPr="001E101B" w:rsidRDefault="00EF20CC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F9B907" w14:textId="4ED79B5A" w:rsidR="00EF20CC" w:rsidRPr="001E101B" w:rsidRDefault="00EF20CC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F20CC" w:rsidRPr="001E101B" w14:paraId="1BFCB75A" w14:textId="77777777" w:rsidTr="00EF20CC">
        <w:tc>
          <w:tcPr>
            <w:tcW w:w="4104" w:type="dxa"/>
            <w:shd w:val="clear" w:color="auto" w:fill="auto"/>
          </w:tcPr>
          <w:p w14:paraId="0D5F0792" w14:textId="3D472F32" w:rsidR="00EF20CC" w:rsidRPr="001E101B" w:rsidRDefault="00EF20CC" w:rsidP="004610C4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รวมหนี้สินอนุพันธ์</w:t>
            </w:r>
            <w:r w:rsidR="00A7617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4CDBA5" w14:textId="0E6E1630" w:rsidR="00EF20CC" w:rsidRPr="001E101B" w:rsidRDefault="00EF20CC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372</w:t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730</w:t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9339A3" w14:textId="1C6D75A8" w:rsidR="00EF20CC" w:rsidRPr="001E101B" w:rsidRDefault="00EF20CC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16DCE2" w14:textId="2E4768B4" w:rsidR="00EF20CC" w:rsidRPr="001E101B" w:rsidRDefault="00EF20CC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24AC8E" w14:textId="54DA19BF" w:rsidR="00EF20CC" w:rsidRPr="001E101B" w:rsidRDefault="00EF20CC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372</w:t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730</w:t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EF20CC" w:rsidRPr="001E101B" w14:paraId="3F861226" w14:textId="77777777" w:rsidTr="00EF20CC">
        <w:tc>
          <w:tcPr>
            <w:tcW w:w="4104" w:type="dxa"/>
            <w:shd w:val="clear" w:color="auto" w:fill="auto"/>
          </w:tcPr>
          <w:p w14:paraId="4912C386" w14:textId="77777777" w:rsidR="00EF20CC" w:rsidRPr="001E101B" w:rsidRDefault="00EF20CC" w:rsidP="004610C4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F14DCE4" w14:textId="77777777" w:rsidR="00EF20CC" w:rsidRPr="001E101B" w:rsidRDefault="00EF20CC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E6AC583" w14:textId="77777777" w:rsidR="00EF20CC" w:rsidRPr="001E101B" w:rsidRDefault="00EF20CC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127EC49" w14:textId="77777777" w:rsidR="00EF20CC" w:rsidRPr="001E101B" w:rsidRDefault="00EF20CC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3A0811E" w14:textId="77777777" w:rsidR="00EF20CC" w:rsidRPr="001E101B" w:rsidRDefault="00EF20CC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</w:p>
        </w:tc>
      </w:tr>
      <w:tr w:rsidR="00EF20CC" w:rsidRPr="001E101B" w14:paraId="4987A866" w14:textId="77777777" w:rsidTr="00EF20CC">
        <w:tc>
          <w:tcPr>
            <w:tcW w:w="4104" w:type="dxa"/>
            <w:shd w:val="clear" w:color="auto" w:fill="auto"/>
          </w:tcPr>
          <w:p w14:paraId="157302C4" w14:textId="77777777" w:rsidR="00EF20CC" w:rsidRPr="001E101B" w:rsidRDefault="00EF20CC" w:rsidP="004610C4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F61FF9" w14:textId="7B6055EC" w:rsidR="00EF20CC" w:rsidRPr="001E101B" w:rsidRDefault="00552E4A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EF20CC"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178</w:t>
            </w:r>
            <w:r w:rsidR="00EF20CC"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430</w:t>
            </w:r>
            <w:r w:rsidR="00EF20CC"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359CCC" w14:textId="1FDE2EC3" w:rsidR="00EF20CC" w:rsidRPr="001E101B" w:rsidRDefault="00552E4A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EF20CC"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700</w:t>
            </w:r>
            <w:r w:rsidR="00EF20CC"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060</w:t>
            </w:r>
            <w:r w:rsidR="00EF20CC"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CD3C5C" w14:textId="51E0F181" w:rsidR="00EF20CC" w:rsidRPr="001E101B" w:rsidRDefault="00552E4A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590</w:t>
            </w:r>
            <w:r w:rsidR="00EF20CC"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258</w:t>
            </w:r>
            <w:r w:rsidR="00EF20CC"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91982D" w14:textId="01ED61D7" w:rsidR="00EF20CC" w:rsidRPr="001E101B" w:rsidRDefault="00552E4A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EF20CC"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468</w:t>
            </w:r>
            <w:r w:rsidR="00EF20CC"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750</w:t>
            </w:r>
            <w:r w:rsidR="00EF20CC"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110</w:t>
            </w:r>
          </w:p>
        </w:tc>
      </w:tr>
    </w:tbl>
    <w:p w14:paraId="7EB27B68" w14:textId="224B842D" w:rsidR="00613DD0" w:rsidRPr="001E101B" w:rsidRDefault="00613DD0" w:rsidP="008926B8">
      <w:pPr>
        <w:jc w:val="thaiDistribute"/>
        <w:rPr>
          <w:rFonts w:ascii="Browallia New" w:hAnsi="Browallia New" w:cs="Browallia New"/>
          <w:spacing w:val="-2"/>
          <w:sz w:val="22"/>
          <w:szCs w:val="22"/>
          <w:lang w:val="en-GB"/>
        </w:rPr>
      </w:pPr>
    </w:p>
    <w:tbl>
      <w:tblPr>
        <w:tblW w:w="9562" w:type="dxa"/>
        <w:tblLayout w:type="fixed"/>
        <w:tblLook w:val="04A0" w:firstRow="1" w:lastRow="0" w:firstColumn="1" w:lastColumn="0" w:noHBand="0" w:noVBand="1"/>
      </w:tblPr>
      <w:tblGrid>
        <w:gridCol w:w="4090"/>
        <w:gridCol w:w="1368"/>
        <w:gridCol w:w="1368"/>
        <w:gridCol w:w="1368"/>
        <w:gridCol w:w="1368"/>
      </w:tblGrid>
      <w:tr w:rsidR="00EF20CC" w:rsidRPr="001E101B" w14:paraId="6D960D9C" w14:textId="77777777" w:rsidTr="00A5227F">
        <w:tc>
          <w:tcPr>
            <w:tcW w:w="4090" w:type="dxa"/>
            <w:shd w:val="clear" w:color="auto" w:fill="auto"/>
            <w:vAlign w:val="bottom"/>
          </w:tcPr>
          <w:p w14:paraId="5ACE1AB5" w14:textId="77777777" w:rsidR="00EF20CC" w:rsidRPr="001E101B" w:rsidRDefault="00EF20CC" w:rsidP="002E5069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093DD6" w14:textId="43792F0B" w:rsidR="00EF20CC" w:rsidRPr="001E101B" w:rsidRDefault="00EF20CC" w:rsidP="00EF20CC">
            <w:pPr>
              <w:pStyle w:val="BlockText"/>
              <w:tabs>
                <w:tab w:val="right" w:pos="915"/>
              </w:tabs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EF20CC" w:rsidRPr="001E101B" w14:paraId="397BC97B" w14:textId="77777777" w:rsidTr="00EF20CC">
        <w:tc>
          <w:tcPr>
            <w:tcW w:w="4090" w:type="dxa"/>
            <w:shd w:val="clear" w:color="auto" w:fill="auto"/>
            <w:vAlign w:val="bottom"/>
          </w:tcPr>
          <w:p w14:paraId="054B5341" w14:textId="77777777" w:rsidR="00EF20CC" w:rsidRPr="001E101B" w:rsidRDefault="00EF20CC" w:rsidP="002E5069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35C5911F" w14:textId="77777777" w:rsidR="00EF20CC" w:rsidRPr="001E101B" w:rsidRDefault="00EF20CC" w:rsidP="002E5069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170930" w14:textId="71CF0AAE" w:rsidR="00EF20CC" w:rsidRPr="001E101B" w:rsidRDefault="00EF20CC" w:rsidP="00D26F3B">
            <w:pPr>
              <w:pStyle w:val="BlockText"/>
              <w:tabs>
                <w:tab w:val="right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ภายใน 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54C87D28" w14:textId="77777777" w:rsidR="00EF20CC" w:rsidRPr="001E101B" w:rsidRDefault="00EF20CC" w:rsidP="00D26F3B">
            <w:pPr>
              <w:pStyle w:val="BlockText"/>
              <w:tabs>
                <w:tab w:val="right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765826" w14:textId="76FDCBC4" w:rsidR="00EF20CC" w:rsidRPr="001E101B" w:rsidRDefault="00EF20CC" w:rsidP="00D26F3B">
            <w:pPr>
              <w:pStyle w:val="BlockText"/>
              <w:tabs>
                <w:tab w:val="right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52E4A"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- 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192083DF" w14:textId="77777777" w:rsidR="00EF20CC" w:rsidRPr="001E101B" w:rsidRDefault="00EF20CC" w:rsidP="00D26F3B">
            <w:pPr>
              <w:pStyle w:val="BlockText"/>
              <w:tabs>
                <w:tab w:val="right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6FC23B" w14:textId="0528A8AC" w:rsidR="00EF20CC" w:rsidRPr="001E101B" w:rsidRDefault="00EF20CC" w:rsidP="00D26F3B">
            <w:pPr>
              <w:pStyle w:val="BlockText"/>
              <w:tabs>
                <w:tab w:val="right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มากกว่า 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4D7AF819" w14:textId="77777777" w:rsidR="00EF20CC" w:rsidRPr="001E101B" w:rsidRDefault="00EF20CC" w:rsidP="00D26F3B">
            <w:pPr>
              <w:pStyle w:val="BlockText"/>
              <w:tabs>
                <w:tab w:val="right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8CA66F" w14:textId="77777777" w:rsidR="00EF20CC" w:rsidRPr="001E101B" w:rsidRDefault="00EF20CC" w:rsidP="00D26F3B">
            <w:pPr>
              <w:pStyle w:val="BlockText"/>
              <w:tabs>
                <w:tab w:val="right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รวม</w:t>
            </w:r>
          </w:p>
          <w:p w14:paraId="0BD9B184" w14:textId="77777777" w:rsidR="00EF20CC" w:rsidRPr="001E101B" w:rsidRDefault="00EF20CC" w:rsidP="00D26F3B">
            <w:pPr>
              <w:pStyle w:val="BlockText"/>
              <w:tabs>
                <w:tab w:val="right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บาท</w:t>
            </w:r>
          </w:p>
        </w:tc>
      </w:tr>
      <w:tr w:rsidR="00EF20CC" w:rsidRPr="001E101B" w14:paraId="5C8B1B9B" w14:textId="77777777" w:rsidTr="00EF20CC">
        <w:tc>
          <w:tcPr>
            <w:tcW w:w="4090" w:type="dxa"/>
            <w:shd w:val="clear" w:color="auto" w:fill="auto"/>
          </w:tcPr>
          <w:p w14:paraId="5CED3F52" w14:textId="77777777" w:rsidR="00EF20CC" w:rsidRPr="001E101B" w:rsidRDefault="00EF20CC" w:rsidP="002E5069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3B86DE" w14:textId="77777777" w:rsidR="00EF20CC" w:rsidRPr="001E101B" w:rsidRDefault="00EF20CC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B1DBD9" w14:textId="77777777" w:rsidR="00EF20CC" w:rsidRPr="001E101B" w:rsidRDefault="00EF20CC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4BEE92" w14:textId="77777777" w:rsidR="00EF20CC" w:rsidRPr="001E101B" w:rsidRDefault="00EF20CC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60C2F9B" w14:textId="77777777" w:rsidR="00EF20CC" w:rsidRPr="001E101B" w:rsidRDefault="00EF20CC" w:rsidP="00EF20CC">
            <w:pPr>
              <w:pStyle w:val="BlockText"/>
              <w:tabs>
                <w:tab w:val="decimal" w:pos="1162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</w:tr>
      <w:tr w:rsidR="00EF20CC" w:rsidRPr="001E101B" w14:paraId="52478141" w14:textId="77777777" w:rsidTr="00EF20CC">
        <w:tc>
          <w:tcPr>
            <w:tcW w:w="4090" w:type="dxa"/>
            <w:shd w:val="clear" w:color="auto" w:fill="auto"/>
          </w:tcPr>
          <w:p w14:paraId="5FAF0264" w14:textId="6E29892E" w:rsidR="00EF20CC" w:rsidRPr="001E101B" w:rsidRDefault="00EF20CC" w:rsidP="002E5069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E4701D" w14:textId="77777777" w:rsidR="00EF20CC" w:rsidRPr="001E101B" w:rsidRDefault="00EF20CC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5ADFFE6" w14:textId="77777777" w:rsidR="00EF20CC" w:rsidRPr="001E101B" w:rsidRDefault="00EF20CC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F3EDBAA" w14:textId="77777777" w:rsidR="00EF20CC" w:rsidRPr="001E101B" w:rsidRDefault="00EF20CC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597E030A" w14:textId="77777777" w:rsidR="00EF20CC" w:rsidRPr="001E101B" w:rsidRDefault="00EF20CC" w:rsidP="00EF20CC">
            <w:pPr>
              <w:pStyle w:val="BlockText"/>
              <w:tabs>
                <w:tab w:val="decimal" w:pos="116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F20CC" w:rsidRPr="001E101B" w14:paraId="70BECCD8" w14:textId="77777777" w:rsidTr="00EF20CC">
        <w:tc>
          <w:tcPr>
            <w:tcW w:w="4090" w:type="dxa"/>
            <w:shd w:val="clear" w:color="auto" w:fill="auto"/>
          </w:tcPr>
          <w:p w14:paraId="1C3686AA" w14:textId="77777777" w:rsidR="00EF20CC" w:rsidRPr="001E101B" w:rsidRDefault="00EF20CC" w:rsidP="002E5069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shd w:val="clear" w:color="auto" w:fill="auto"/>
          </w:tcPr>
          <w:p w14:paraId="03F22363" w14:textId="6ACBB0CE" w:rsidR="00EF20CC" w:rsidRPr="001E101B" w:rsidRDefault="00552E4A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</w:p>
        </w:tc>
        <w:tc>
          <w:tcPr>
            <w:tcW w:w="1368" w:type="dxa"/>
            <w:shd w:val="clear" w:color="auto" w:fill="auto"/>
          </w:tcPr>
          <w:p w14:paraId="7B444322" w14:textId="77777777" w:rsidR="00EF20CC" w:rsidRPr="001E101B" w:rsidRDefault="00EF20CC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4D07C12" w14:textId="77777777" w:rsidR="00EF20CC" w:rsidRPr="001E101B" w:rsidRDefault="00EF20CC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D3476CF" w14:textId="065A76CD" w:rsidR="00EF20CC" w:rsidRPr="001E101B" w:rsidRDefault="00552E4A" w:rsidP="00EF20CC">
            <w:pPr>
              <w:pStyle w:val="BlockText"/>
              <w:tabs>
                <w:tab w:val="decimal" w:pos="116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</w:p>
        </w:tc>
      </w:tr>
      <w:tr w:rsidR="00EF20CC" w:rsidRPr="001E101B" w14:paraId="3B3D8EE8" w14:textId="77777777" w:rsidTr="00EF20CC">
        <w:tc>
          <w:tcPr>
            <w:tcW w:w="4090" w:type="dxa"/>
            <w:shd w:val="clear" w:color="auto" w:fill="auto"/>
          </w:tcPr>
          <w:p w14:paraId="62C57F04" w14:textId="77777777" w:rsidR="00EF20CC" w:rsidRPr="001E101B" w:rsidRDefault="00EF20CC" w:rsidP="002E5069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368" w:type="dxa"/>
            <w:shd w:val="clear" w:color="auto" w:fill="auto"/>
          </w:tcPr>
          <w:p w14:paraId="0CBDB774" w14:textId="00E364C6" w:rsidR="00EF20CC" w:rsidRPr="001E101B" w:rsidRDefault="00552E4A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368" w:type="dxa"/>
            <w:shd w:val="clear" w:color="auto" w:fill="auto"/>
          </w:tcPr>
          <w:p w14:paraId="6533969C" w14:textId="77777777" w:rsidR="00EF20CC" w:rsidRPr="001E101B" w:rsidRDefault="00EF20CC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725C4BA" w14:textId="77777777" w:rsidR="00EF20CC" w:rsidRPr="001E101B" w:rsidRDefault="00EF20CC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EF8D62E" w14:textId="0C73AF20" w:rsidR="00EF20CC" w:rsidRPr="001E101B" w:rsidRDefault="00552E4A" w:rsidP="00EF20CC">
            <w:pPr>
              <w:pStyle w:val="BlockText"/>
              <w:tabs>
                <w:tab w:val="decimal" w:pos="116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</w:tr>
      <w:tr w:rsidR="00EF20CC" w:rsidRPr="001E101B" w14:paraId="527E203A" w14:textId="77777777" w:rsidTr="00EF20CC">
        <w:tc>
          <w:tcPr>
            <w:tcW w:w="4090" w:type="dxa"/>
            <w:shd w:val="clear" w:color="auto" w:fill="auto"/>
          </w:tcPr>
          <w:p w14:paraId="43A03F36" w14:textId="77777777" w:rsidR="00EF20CC" w:rsidRPr="001E101B" w:rsidRDefault="00EF20CC" w:rsidP="002E5069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auto"/>
          </w:tcPr>
          <w:p w14:paraId="73EE9407" w14:textId="1C7DB8C1" w:rsidR="00EF20CC" w:rsidRPr="001E101B" w:rsidRDefault="00552E4A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368" w:type="dxa"/>
            <w:shd w:val="clear" w:color="auto" w:fill="auto"/>
          </w:tcPr>
          <w:p w14:paraId="22B1D64B" w14:textId="4B2D6283" w:rsidR="00EF20CC" w:rsidRPr="001E101B" w:rsidRDefault="00552E4A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1368" w:type="dxa"/>
            <w:shd w:val="clear" w:color="auto" w:fill="auto"/>
          </w:tcPr>
          <w:p w14:paraId="1B76B791" w14:textId="206676A4" w:rsidR="00EF20CC" w:rsidRPr="001E101B" w:rsidRDefault="00552E4A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1368" w:type="dxa"/>
            <w:shd w:val="clear" w:color="auto" w:fill="auto"/>
          </w:tcPr>
          <w:p w14:paraId="346CF19F" w14:textId="3E0049CD" w:rsidR="00EF20CC" w:rsidRPr="001E101B" w:rsidRDefault="00552E4A" w:rsidP="00EF20CC">
            <w:pPr>
              <w:pStyle w:val="BlockText"/>
              <w:tabs>
                <w:tab w:val="decimal" w:pos="116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</w:tr>
      <w:tr w:rsidR="00EF20CC" w:rsidRPr="001E101B" w14:paraId="53D2BD1B" w14:textId="77777777" w:rsidTr="00EF20CC">
        <w:tc>
          <w:tcPr>
            <w:tcW w:w="4090" w:type="dxa"/>
            <w:shd w:val="clear" w:color="auto" w:fill="auto"/>
          </w:tcPr>
          <w:p w14:paraId="4BA72524" w14:textId="77777777" w:rsidR="00EF20CC" w:rsidRPr="001E101B" w:rsidRDefault="00EF20CC" w:rsidP="002E5069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368" w:type="dxa"/>
            <w:shd w:val="clear" w:color="auto" w:fill="auto"/>
          </w:tcPr>
          <w:p w14:paraId="0C6C693D" w14:textId="0635A73A" w:rsidR="00EF20CC" w:rsidRPr="001E101B" w:rsidRDefault="00552E4A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368" w:type="dxa"/>
            <w:shd w:val="clear" w:color="auto" w:fill="auto"/>
          </w:tcPr>
          <w:p w14:paraId="360DFA8A" w14:textId="33BA2493" w:rsidR="00EF20CC" w:rsidRPr="001E101B" w:rsidRDefault="00552E4A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368" w:type="dxa"/>
            <w:shd w:val="clear" w:color="auto" w:fill="auto"/>
          </w:tcPr>
          <w:p w14:paraId="51514E82" w14:textId="77777777" w:rsidR="00EF20CC" w:rsidRPr="001E101B" w:rsidRDefault="00EF20CC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73DAAEB" w14:textId="5B3B3054" w:rsidR="00EF20CC" w:rsidRPr="001E101B" w:rsidRDefault="00552E4A" w:rsidP="00EF20CC">
            <w:pPr>
              <w:pStyle w:val="BlockText"/>
              <w:tabs>
                <w:tab w:val="decimal" w:pos="116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</w:p>
        </w:tc>
      </w:tr>
      <w:tr w:rsidR="00EF20CC" w:rsidRPr="001E101B" w14:paraId="0B58E686" w14:textId="77777777" w:rsidTr="00EF20CC">
        <w:tc>
          <w:tcPr>
            <w:tcW w:w="4090" w:type="dxa"/>
            <w:shd w:val="clear" w:color="auto" w:fill="auto"/>
          </w:tcPr>
          <w:p w14:paraId="56AD9670" w14:textId="77777777" w:rsidR="00EF20CC" w:rsidRPr="001E101B" w:rsidRDefault="00EF20CC" w:rsidP="002E5069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EDF1FD6" w14:textId="77777777" w:rsidR="00EF20CC" w:rsidRPr="001E101B" w:rsidRDefault="00EF20CC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0D549EE" w14:textId="77777777" w:rsidR="00EF20CC" w:rsidRPr="001E101B" w:rsidRDefault="00EF20CC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1820C99" w14:textId="0AE7B16E" w:rsidR="00EF20CC" w:rsidRPr="001E101B" w:rsidRDefault="00552E4A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52A1AF5" w14:textId="7781F842" w:rsidR="00EF20CC" w:rsidRPr="001E101B" w:rsidRDefault="00552E4A" w:rsidP="00EF20CC">
            <w:pPr>
              <w:pStyle w:val="BlockText"/>
              <w:tabs>
                <w:tab w:val="decimal" w:pos="116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</w:p>
        </w:tc>
      </w:tr>
      <w:tr w:rsidR="00EF20CC" w:rsidRPr="001E101B" w14:paraId="78EBA380" w14:textId="77777777" w:rsidTr="00EF20CC">
        <w:tc>
          <w:tcPr>
            <w:tcW w:w="4090" w:type="dxa"/>
            <w:shd w:val="clear" w:color="auto" w:fill="auto"/>
          </w:tcPr>
          <w:p w14:paraId="6C905B06" w14:textId="77777777" w:rsidR="00EF20CC" w:rsidRPr="001E101B" w:rsidRDefault="00EF20CC" w:rsidP="002E5069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27C9D40" w14:textId="5E03532D" w:rsidR="00EF20CC" w:rsidRPr="001E101B" w:rsidRDefault="00552E4A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EF20CC" w:rsidRPr="001E10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081</w:t>
            </w:r>
            <w:r w:rsidR="00EF20CC" w:rsidRPr="001E10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557</w:t>
            </w:r>
            <w:r w:rsidR="00EF20CC" w:rsidRPr="001E10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1A96781" w14:textId="6FD8A020" w:rsidR="00EF20CC" w:rsidRPr="001E101B" w:rsidRDefault="00552E4A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EF20CC" w:rsidRPr="001E10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468</w:t>
            </w:r>
            <w:r w:rsidR="00EF20CC" w:rsidRPr="001E10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018</w:t>
            </w:r>
            <w:r w:rsidR="00EF20CC" w:rsidRPr="001E10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AF4B61B" w14:textId="2AFE2FD6" w:rsidR="00EF20CC" w:rsidRPr="001E101B" w:rsidRDefault="00552E4A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642</w:t>
            </w:r>
            <w:r w:rsidR="00EF20CC" w:rsidRPr="001E10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477</w:t>
            </w:r>
            <w:r w:rsidR="00EF20CC" w:rsidRPr="001E10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8FACF32" w14:textId="63BD8D5B" w:rsidR="00EF20CC" w:rsidRPr="001E101B" w:rsidRDefault="00552E4A" w:rsidP="00EF20CC">
            <w:pPr>
              <w:pStyle w:val="BlockText"/>
              <w:tabs>
                <w:tab w:val="decimal" w:pos="1162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EF20CC" w:rsidRPr="001E10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192</w:t>
            </w:r>
            <w:r w:rsidR="00EF20CC" w:rsidRPr="001E10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052</w:t>
            </w:r>
            <w:r w:rsidR="00EF20CC" w:rsidRPr="001E10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739</w:t>
            </w:r>
          </w:p>
        </w:tc>
      </w:tr>
      <w:tr w:rsidR="00EF20CC" w:rsidRPr="001E101B" w14:paraId="3C9B165F" w14:textId="77777777" w:rsidTr="00EF20CC">
        <w:tc>
          <w:tcPr>
            <w:tcW w:w="4090" w:type="dxa"/>
            <w:shd w:val="clear" w:color="auto" w:fill="auto"/>
          </w:tcPr>
          <w:p w14:paraId="02EC6CC0" w14:textId="77777777" w:rsidR="00EF20CC" w:rsidRPr="001E101B" w:rsidRDefault="00EF20CC" w:rsidP="002E5069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BB00CCD" w14:textId="77777777" w:rsidR="00EF20CC" w:rsidRPr="001E101B" w:rsidRDefault="00EF20CC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BE7CC11" w14:textId="77777777" w:rsidR="00EF20CC" w:rsidRPr="001E101B" w:rsidRDefault="00EF20CC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68C9FD7" w14:textId="77777777" w:rsidR="00EF20CC" w:rsidRPr="001E101B" w:rsidRDefault="00EF20CC" w:rsidP="00EF20CC">
            <w:pPr>
              <w:pStyle w:val="BlockText"/>
              <w:tabs>
                <w:tab w:val="decimal" w:pos="1151"/>
              </w:tabs>
              <w:ind w:left="0" w:right="-391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BDCB1BA" w14:textId="77777777" w:rsidR="00EF20CC" w:rsidRPr="001E101B" w:rsidRDefault="00EF20CC" w:rsidP="00EF20CC">
            <w:pPr>
              <w:pStyle w:val="BlockText"/>
              <w:tabs>
                <w:tab w:val="decimal" w:pos="1162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</w:tr>
      <w:tr w:rsidR="00EF20CC" w:rsidRPr="001E101B" w14:paraId="26794BD8" w14:textId="77777777" w:rsidTr="00EF20CC">
        <w:tc>
          <w:tcPr>
            <w:tcW w:w="4090" w:type="dxa"/>
            <w:shd w:val="clear" w:color="auto" w:fill="auto"/>
          </w:tcPr>
          <w:p w14:paraId="24B60046" w14:textId="5B4C2533" w:rsidR="00EF20CC" w:rsidRPr="001E101B" w:rsidRDefault="00A76176" w:rsidP="002E5069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  <w:r w:rsidR="00EF20CC"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อนุพันธ์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401ED8" w14:textId="77777777" w:rsidR="00EF20CC" w:rsidRPr="001E101B" w:rsidRDefault="00EF20CC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7EBFB17" w14:textId="77777777" w:rsidR="00EF20CC" w:rsidRPr="001E101B" w:rsidRDefault="00EF20CC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30C8B28" w14:textId="77777777" w:rsidR="00EF20CC" w:rsidRPr="001E101B" w:rsidRDefault="00EF20CC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343434A" w14:textId="77777777" w:rsidR="00EF20CC" w:rsidRPr="001E101B" w:rsidRDefault="00EF20CC" w:rsidP="00EF20CC">
            <w:pPr>
              <w:pStyle w:val="BlockText"/>
              <w:tabs>
                <w:tab w:val="decimal" w:pos="116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F20CC" w:rsidRPr="001E101B" w14:paraId="0CE62D3A" w14:textId="77777777" w:rsidTr="00EF20CC">
        <w:tc>
          <w:tcPr>
            <w:tcW w:w="4090" w:type="dxa"/>
            <w:shd w:val="clear" w:color="auto" w:fill="auto"/>
          </w:tcPr>
          <w:p w14:paraId="165F6EC5" w14:textId="77777777" w:rsidR="00EF20CC" w:rsidRPr="001E101B" w:rsidRDefault="00EF20CC" w:rsidP="002E5069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74655D" w14:textId="77777777" w:rsidR="00EF20CC" w:rsidRPr="001E101B" w:rsidRDefault="00EF20CC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D619106" w14:textId="77777777" w:rsidR="00EF20CC" w:rsidRPr="001E101B" w:rsidRDefault="00EF20CC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3059721" w14:textId="77777777" w:rsidR="00EF20CC" w:rsidRPr="001E101B" w:rsidRDefault="00EF20CC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883A1E3" w14:textId="77777777" w:rsidR="00EF20CC" w:rsidRPr="001E101B" w:rsidRDefault="00EF20CC" w:rsidP="00EF20CC">
            <w:pPr>
              <w:pStyle w:val="BlockText"/>
              <w:tabs>
                <w:tab w:val="decimal" w:pos="116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F20CC" w:rsidRPr="001E101B" w14:paraId="5E9BFFD5" w14:textId="77777777" w:rsidTr="00EF20CC">
        <w:tc>
          <w:tcPr>
            <w:tcW w:w="4090" w:type="dxa"/>
            <w:shd w:val="clear" w:color="auto" w:fill="auto"/>
          </w:tcPr>
          <w:p w14:paraId="7561C08A" w14:textId="77777777" w:rsidR="00EF20CC" w:rsidRPr="001E101B" w:rsidRDefault="00EF20CC" w:rsidP="002E5069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- ป้องกันความเสี่ยงในกระแสเงินสด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F74793" w14:textId="77777777" w:rsidR="00EF20CC" w:rsidRPr="001E101B" w:rsidRDefault="00EF20CC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B819730" w14:textId="77777777" w:rsidR="00EF20CC" w:rsidRPr="001E101B" w:rsidRDefault="00EF20CC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591DC89" w14:textId="77777777" w:rsidR="00EF20CC" w:rsidRPr="001E101B" w:rsidRDefault="00EF20CC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7C65448" w14:textId="77777777" w:rsidR="00EF20CC" w:rsidRPr="001E101B" w:rsidRDefault="00EF20CC" w:rsidP="00EF20CC">
            <w:pPr>
              <w:pStyle w:val="BlockText"/>
              <w:tabs>
                <w:tab w:val="decimal" w:pos="116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F20CC" w:rsidRPr="001E101B" w14:paraId="7AC5179D" w14:textId="77777777" w:rsidTr="00EF20CC">
        <w:tc>
          <w:tcPr>
            <w:tcW w:w="4090" w:type="dxa"/>
            <w:shd w:val="clear" w:color="auto" w:fill="auto"/>
          </w:tcPr>
          <w:p w14:paraId="21B278A1" w14:textId="77777777" w:rsidR="00EF20CC" w:rsidRPr="001E101B" w:rsidRDefault="00EF20CC" w:rsidP="002E5069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- กระแสเงินสดรับ</w:t>
            </w:r>
          </w:p>
        </w:tc>
        <w:tc>
          <w:tcPr>
            <w:tcW w:w="1368" w:type="dxa"/>
            <w:shd w:val="clear" w:color="auto" w:fill="auto"/>
          </w:tcPr>
          <w:p w14:paraId="31DE4EE6" w14:textId="32A7C506" w:rsidR="00EF20CC" w:rsidRPr="001E101B" w:rsidRDefault="00552E4A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368" w:type="dxa"/>
            <w:shd w:val="clear" w:color="auto" w:fill="auto"/>
          </w:tcPr>
          <w:p w14:paraId="3885A11A" w14:textId="596A6476" w:rsidR="00EF20CC" w:rsidRPr="001E101B" w:rsidRDefault="00552E4A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368" w:type="dxa"/>
            <w:shd w:val="clear" w:color="auto" w:fill="auto"/>
          </w:tcPr>
          <w:p w14:paraId="79822A39" w14:textId="77777777" w:rsidR="00EF20CC" w:rsidRPr="001E101B" w:rsidRDefault="00EF20CC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19ACD5D" w14:textId="5D63B40A" w:rsidR="00EF20CC" w:rsidRPr="001E101B" w:rsidRDefault="00552E4A" w:rsidP="00EF20CC">
            <w:pPr>
              <w:pStyle w:val="BlockText"/>
              <w:tabs>
                <w:tab w:val="decimal" w:pos="116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</w:tr>
      <w:tr w:rsidR="00EF20CC" w:rsidRPr="001E101B" w14:paraId="78757DB4" w14:textId="77777777" w:rsidTr="00EF20CC">
        <w:tc>
          <w:tcPr>
            <w:tcW w:w="4090" w:type="dxa"/>
            <w:shd w:val="clear" w:color="auto" w:fill="auto"/>
          </w:tcPr>
          <w:p w14:paraId="7627D007" w14:textId="77777777" w:rsidR="00EF20CC" w:rsidRPr="001E101B" w:rsidRDefault="00EF20CC" w:rsidP="002E5069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- กระแสเงินสดจ่าย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CD8B469" w14:textId="4F3E3405" w:rsidR="00EF20CC" w:rsidRPr="001E101B" w:rsidRDefault="00EF20CC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Pr="001E10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08E0D78" w14:textId="0E66DCE6" w:rsidR="00EF20CC" w:rsidRPr="001E101B" w:rsidRDefault="00EF20CC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Pr="001E10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4A76898" w14:textId="77777777" w:rsidR="00EF20CC" w:rsidRPr="001E101B" w:rsidRDefault="00EF20CC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5646B50" w14:textId="1E082943" w:rsidR="00EF20CC" w:rsidRPr="001E101B" w:rsidRDefault="00EF20CC" w:rsidP="00EF20CC">
            <w:pPr>
              <w:pStyle w:val="BlockText"/>
              <w:tabs>
                <w:tab w:val="decimal" w:pos="116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Pr="001E10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F20CC" w:rsidRPr="001E101B" w14:paraId="1FE66670" w14:textId="77777777" w:rsidTr="00EF20CC">
        <w:tc>
          <w:tcPr>
            <w:tcW w:w="4090" w:type="dxa"/>
            <w:shd w:val="clear" w:color="auto" w:fill="auto"/>
          </w:tcPr>
          <w:p w14:paraId="4E645195" w14:textId="0CC3CA31" w:rsidR="00EF20CC" w:rsidRPr="001E101B" w:rsidRDefault="00EF20CC" w:rsidP="002E5069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รวมหนี้สินอนุพันธ์</w:t>
            </w:r>
            <w:r w:rsidR="00A7617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68490A" w14:textId="270BB5D5" w:rsidR="00EF20CC" w:rsidRPr="001E101B" w:rsidRDefault="00EF20CC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039</w:t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196</w:t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C6CAB1" w14:textId="74BFA2AA" w:rsidR="00EF20CC" w:rsidRPr="001E101B" w:rsidRDefault="00EF20CC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149</w:t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048</w:t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5ABBC6" w14:textId="77777777" w:rsidR="00EF20CC" w:rsidRPr="001E101B" w:rsidRDefault="00EF20CC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E25BBD" w14:textId="66996CEE" w:rsidR="00EF20CC" w:rsidRPr="001E101B" w:rsidRDefault="00EF20CC" w:rsidP="00EF20CC">
            <w:pPr>
              <w:pStyle w:val="BlockText"/>
              <w:tabs>
                <w:tab w:val="decimal" w:pos="1162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188</w:t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244</w:t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EF20CC" w:rsidRPr="001E101B" w14:paraId="5B3CCB91" w14:textId="77777777" w:rsidTr="00EF20CC">
        <w:tc>
          <w:tcPr>
            <w:tcW w:w="4090" w:type="dxa"/>
            <w:shd w:val="clear" w:color="auto" w:fill="auto"/>
          </w:tcPr>
          <w:p w14:paraId="64F49C25" w14:textId="77777777" w:rsidR="00EF20CC" w:rsidRPr="001E101B" w:rsidRDefault="00EF20CC" w:rsidP="002E5069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D2F4F9B" w14:textId="77777777" w:rsidR="00EF20CC" w:rsidRPr="001E101B" w:rsidRDefault="00EF20CC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B0DEF16" w14:textId="77777777" w:rsidR="00EF20CC" w:rsidRPr="001E101B" w:rsidRDefault="00EF20CC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099E98B" w14:textId="77777777" w:rsidR="00EF20CC" w:rsidRPr="001E101B" w:rsidRDefault="00EF20CC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BA16F6F" w14:textId="77777777" w:rsidR="00EF20CC" w:rsidRPr="001E101B" w:rsidRDefault="00EF20CC" w:rsidP="00EF20CC">
            <w:pPr>
              <w:pStyle w:val="BlockText"/>
              <w:tabs>
                <w:tab w:val="decimal" w:pos="1162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</w:p>
        </w:tc>
      </w:tr>
      <w:tr w:rsidR="00EF20CC" w:rsidRPr="001E101B" w14:paraId="55EAB58B" w14:textId="77777777" w:rsidTr="00EF20CC">
        <w:tc>
          <w:tcPr>
            <w:tcW w:w="4090" w:type="dxa"/>
            <w:shd w:val="clear" w:color="auto" w:fill="auto"/>
          </w:tcPr>
          <w:p w14:paraId="465A5623" w14:textId="77777777" w:rsidR="00EF20CC" w:rsidRPr="001E101B" w:rsidRDefault="00EF20CC" w:rsidP="002E5069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9850DB0" w14:textId="1A423074" w:rsidR="00EF20CC" w:rsidRPr="001E101B" w:rsidRDefault="00552E4A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EF20CC" w:rsidRPr="001E10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076</w:t>
            </w:r>
            <w:r w:rsidR="00EF20CC" w:rsidRPr="001E10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517</w:t>
            </w:r>
            <w:r w:rsidR="00EF20CC" w:rsidRPr="001E10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06AF446" w14:textId="2E045AA4" w:rsidR="00EF20CC" w:rsidRPr="001E101B" w:rsidRDefault="00552E4A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EF20CC" w:rsidRPr="001E10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466</w:t>
            </w:r>
            <w:r w:rsidR="00EF20CC" w:rsidRPr="001E10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868</w:t>
            </w:r>
            <w:r w:rsidR="00EF20CC" w:rsidRPr="001E10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22A0B60" w14:textId="003F45E6" w:rsidR="00EF20CC" w:rsidRPr="001E101B" w:rsidRDefault="00552E4A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642</w:t>
            </w:r>
            <w:r w:rsidR="00EF20CC" w:rsidRPr="001E10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477</w:t>
            </w:r>
            <w:r w:rsidR="00EF20CC" w:rsidRPr="001E10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2035BF0" w14:textId="5B5C712B" w:rsidR="00EF20CC" w:rsidRPr="001E101B" w:rsidRDefault="00552E4A" w:rsidP="00EF20CC">
            <w:pPr>
              <w:pStyle w:val="BlockText"/>
              <w:tabs>
                <w:tab w:val="decimal" w:pos="1162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EF20CC" w:rsidRPr="001E10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185</w:t>
            </w:r>
            <w:r w:rsidR="00EF20CC" w:rsidRPr="001E10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864</w:t>
            </w:r>
            <w:r w:rsidR="00EF20CC" w:rsidRPr="001E10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495</w:t>
            </w:r>
          </w:p>
        </w:tc>
      </w:tr>
    </w:tbl>
    <w:p w14:paraId="28604905" w14:textId="77777777" w:rsidR="002310EE" w:rsidRPr="001E101B" w:rsidRDefault="00613DD0" w:rsidP="008926B8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br w:type="page"/>
      </w:r>
    </w:p>
    <w:tbl>
      <w:tblPr>
        <w:tblW w:w="9562" w:type="dxa"/>
        <w:tblLayout w:type="fixed"/>
        <w:tblLook w:val="04A0" w:firstRow="1" w:lastRow="0" w:firstColumn="1" w:lastColumn="0" w:noHBand="0" w:noVBand="1"/>
      </w:tblPr>
      <w:tblGrid>
        <w:gridCol w:w="4090"/>
        <w:gridCol w:w="1368"/>
        <w:gridCol w:w="1368"/>
        <w:gridCol w:w="1368"/>
        <w:gridCol w:w="1368"/>
      </w:tblGrid>
      <w:tr w:rsidR="00D26F3B" w:rsidRPr="001E101B" w14:paraId="4613DEC1" w14:textId="77777777" w:rsidTr="00481458">
        <w:tc>
          <w:tcPr>
            <w:tcW w:w="4090" w:type="dxa"/>
            <w:shd w:val="clear" w:color="auto" w:fill="auto"/>
            <w:vAlign w:val="bottom"/>
          </w:tcPr>
          <w:p w14:paraId="4D5D817F" w14:textId="77777777" w:rsidR="00D26F3B" w:rsidRPr="001E101B" w:rsidRDefault="00D26F3B" w:rsidP="009A59BC">
            <w:pPr>
              <w:pStyle w:val="BlockText"/>
              <w:ind w:left="1080" w:right="-59" w:firstLine="0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FB7713" w14:textId="7ECBDDE7" w:rsidR="00D26F3B" w:rsidRPr="001E101B" w:rsidRDefault="00D26F3B" w:rsidP="00D26F3B">
            <w:pPr>
              <w:pStyle w:val="BlockText"/>
              <w:tabs>
                <w:tab w:val="right" w:pos="1151"/>
              </w:tabs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EF20CC" w:rsidRPr="001E101B" w14:paraId="79D75B9E" w14:textId="77777777" w:rsidTr="00EF20CC">
        <w:tc>
          <w:tcPr>
            <w:tcW w:w="4090" w:type="dxa"/>
            <w:shd w:val="clear" w:color="auto" w:fill="auto"/>
            <w:vAlign w:val="bottom"/>
          </w:tcPr>
          <w:p w14:paraId="2D5CEABB" w14:textId="77777777" w:rsidR="00EF20CC" w:rsidRPr="001E101B" w:rsidRDefault="00EF20CC" w:rsidP="009A59BC">
            <w:pPr>
              <w:pStyle w:val="BlockText"/>
              <w:ind w:left="1080" w:right="-59" w:firstLine="0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</w:p>
          <w:p w14:paraId="60A5C05A" w14:textId="2D52E442" w:rsidR="00EF20CC" w:rsidRPr="001E101B" w:rsidRDefault="00EF20CC" w:rsidP="009A59BC">
            <w:pPr>
              <w:pStyle w:val="BlockText"/>
              <w:ind w:left="1080" w:right="-59" w:firstLine="0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0B9A08" w14:textId="621A8160" w:rsidR="00EF20CC" w:rsidRPr="001E101B" w:rsidRDefault="00EF20CC" w:rsidP="00D26F3B">
            <w:pPr>
              <w:pStyle w:val="BlockText"/>
              <w:tabs>
                <w:tab w:val="right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ภายใน 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652114C6" w14:textId="77777777" w:rsidR="00EF20CC" w:rsidRPr="001E101B" w:rsidRDefault="00EF20CC" w:rsidP="00D26F3B">
            <w:pPr>
              <w:pStyle w:val="BlockText"/>
              <w:tabs>
                <w:tab w:val="right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26D11D" w14:textId="23242298" w:rsidR="00EF20CC" w:rsidRPr="001E101B" w:rsidRDefault="00EF20CC" w:rsidP="00D26F3B">
            <w:pPr>
              <w:pStyle w:val="BlockText"/>
              <w:tabs>
                <w:tab w:val="right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52E4A"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- 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09310F91" w14:textId="77777777" w:rsidR="00EF20CC" w:rsidRPr="001E101B" w:rsidRDefault="00EF20CC" w:rsidP="00D26F3B">
            <w:pPr>
              <w:pStyle w:val="BlockText"/>
              <w:tabs>
                <w:tab w:val="right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2EF2D6" w14:textId="62B2C7E1" w:rsidR="00EF20CC" w:rsidRPr="001E101B" w:rsidRDefault="00EF20CC" w:rsidP="00D26F3B">
            <w:pPr>
              <w:pStyle w:val="BlockText"/>
              <w:tabs>
                <w:tab w:val="right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มากกว่า 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3626C852" w14:textId="77777777" w:rsidR="00EF20CC" w:rsidRPr="001E101B" w:rsidRDefault="00EF20CC" w:rsidP="00D26F3B">
            <w:pPr>
              <w:pStyle w:val="BlockText"/>
              <w:tabs>
                <w:tab w:val="right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DFBDB2" w14:textId="77777777" w:rsidR="00EF20CC" w:rsidRPr="001E101B" w:rsidRDefault="00EF20CC" w:rsidP="00D26F3B">
            <w:pPr>
              <w:pStyle w:val="BlockText"/>
              <w:tabs>
                <w:tab w:val="right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รวม</w:t>
            </w:r>
          </w:p>
          <w:p w14:paraId="0A7D0938" w14:textId="77777777" w:rsidR="00EF20CC" w:rsidRPr="001E101B" w:rsidRDefault="00EF20CC" w:rsidP="00D26F3B">
            <w:pPr>
              <w:pStyle w:val="BlockText"/>
              <w:tabs>
                <w:tab w:val="right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บาท</w:t>
            </w:r>
          </w:p>
        </w:tc>
      </w:tr>
      <w:tr w:rsidR="00EF20CC" w:rsidRPr="001E101B" w14:paraId="3FA9F015" w14:textId="77777777" w:rsidTr="00EF20CC">
        <w:trPr>
          <w:trHeight w:val="60"/>
        </w:trPr>
        <w:tc>
          <w:tcPr>
            <w:tcW w:w="4090" w:type="dxa"/>
            <w:shd w:val="clear" w:color="auto" w:fill="auto"/>
          </w:tcPr>
          <w:p w14:paraId="55E2B807" w14:textId="77777777" w:rsidR="00EF20CC" w:rsidRPr="001E101B" w:rsidRDefault="00EF20CC" w:rsidP="009A59BC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C3CD834" w14:textId="77777777" w:rsidR="00EF20CC" w:rsidRPr="001E101B" w:rsidRDefault="00EF20CC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53EF22B" w14:textId="77777777" w:rsidR="00EF20CC" w:rsidRPr="001E101B" w:rsidRDefault="00EF20CC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ADD4D10" w14:textId="77777777" w:rsidR="00EF20CC" w:rsidRPr="001E101B" w:rsidRDefault="00EF20CC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56E238CD" w14:textId="77777777" w:rsidR="00EF20CC" w:rsidRPr="001E101B" w:rsidRDefault="00EF20CC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</w:tr>
      <w:tr w:rsidR="00EF20CC" w:rsidRPr="001E101B" w14:paraId="1B27C7CA" w14:textId="77777777" w:rsidTr="00EF20CC">
        <w:tc>
          <w:tcPr>
            <w:tcW w:w="4090" w:type="dxa"/>
            <w:shd w:val="clear" w:color="auto" w:fill="auto"/>
          </w:tcPr>
          <w:p w14:paraId="756C26C6" w14:textId="27A1183B" w:rsidR="00EF20CC" w:rsidRPr="001E101B" w:rsidRDefault="00EF20CC" w:rsidP="009A59BC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716EED" w14:textId="77777777" w:rsidR="00EF20CC" w:rsidRPr="001E101B" w:rsidRDefault="00EF20CC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7B9512A" w14:textId="77777777" w:rsidR="00EF20CC" w:rsidRPr="001E101B" w:rsidRDefault="00EF20CC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B6B94A5" w14:textId="77777777" w:rsidR="00EF20CC" w:rsidRPr="001E101B" w:rsidRDefault="00EF20CC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7932565B" w14:textId="77777777" w:rsidR="00EF20CC" w:rsidRPr="001E101B" w:rsidRDefault="00EF20CC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EF20CC" w:rsidRPr="001E101B" w14:paraId="097C6B34" w14:textId="77777777" w:rsidTr="00EF20CC">
        <w:trPr>
          <w:trHeight w:val="162"/>
        </w:trPr>
        <w:tc>
          <w:tcPr>
            <w:tcW w:w="4090" w:type="dxa"/>
            <w:shd w:val="clear" w:color="auto" w:fill="auto"/>
          </w:tcPr>
          <w:p w14:paraId="6028450E" w14:textId="77777777" w:rsidR="00EF20CC" w:rsidRPr="001E101B" w:rsidRDefault="00EF20CC" w:rsidP="00596F3E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15DEDB" w14:textId="32A4FD1C" w:rsidR="00EF20CC" w:rsidRPr="001E101B" w:rsidRDefault="00552E4A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F137225" w14:textId="47FEDC49" w:rsidR="00EF20CC" w:rsidRPr="001E101B" w:rsidRDefault="00EF20CC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0EAF36" w14:textId="1755C14D" w:rsidR="00EF20CC" w:rsidRPr="001E101B" w:rsidRDefault="00EF20CC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64862D" w14:textId="48D6B9C0" w:rsidR="00EF20CC" w:rsidRPr="001E101B" w:rsidRDefault="00552E4A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</w:tr>
      <w:tr w:rsidR="00EF20CC" w:rsidRPr="001E101B" w14:paraId="17D86BA9" w14:textId="77777777" w:rsidTr="00EF20CC">
        <w:tc>
          <w:tcPr>
            <w:tcW w:w="4090" w:type="dxa"/>
            <w:shd w:val="clear" w:color="auto" w:fill="auto"/>
          </w:tcPr>
          <w:p w14:paraId="0529714D" w14:textId="77777777" w:rsidR="00EF20CC" w:rsidRPr="001E101B" w:rsidRDefault="00EF20CC" w:rsidP="00596F3E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1894899" w14:textId="699F3957" w:rsidR="00EF20CC" w:rsidRPr="001E101B" w:rsidRDefault="00552E4A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AB2D460" w14:textId="0AE807AF" w:rsidR="00EF20CC" w:rsidRPr="001E101B" w:rsidRDefault="00EF20CC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98A2299" w14:textId="027B8085" w:rsidR="00EF20CC" w:rsidRPr="001E101B" w:rsidRDefault="00EF20CC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5DFDA5" w14:textId="28E312D3" w:rsidR="00EF20CC" w:rsidRPr="001E101B" w:rsidRDefault="00552E4A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</w:p>
        </w:tc>
      </w:tr>
      <w:tr w:rsidR="00EF20CC" w:rsidRPr="001E101B" w14:paraId="41E5BEDD" w14:textId="77777777" w:rsidTr="00EF20CC">
        <w:tc>
          <w:tcPr>
            <w:tcW w:w="4090" w:type="dxa"/>
            <w:shd w:val="clear" w:color="auto" w:fill="auto"/>
          </w:tcPr>
          <w:p w14:paraId="64A703E1" w14:textId="77777777" w:rsidR="00EF20CC" w:rsidRPr="001E101B" w:rsidRDefault="00EF20CC" w:rsidP="00596F3E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1E5535" w14:textId="7DC708B5" w:rsidR="00EF20CC" w:rsidRPr="001E101B" w:rsidRDefault="00552E4A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4B7DA41" w14:textId="0F3C74C4" w:rsidR="00EF20CC" w:rsidRPr="001E101B" w:rsidRDefault="00552E4A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3C96CE" w14:textId="33A6F306" w:rsidR="00EF20CC" w:rsidRPr="001E101B" w:rsidRDefault="00552E4A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B72103C" w14:textId="1C455E33" w:rsidR="00EF20CC" w:rsidRPr="001E101B" w:rsidRDefault="00552E4A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</w:p>
        </w:tc>
      </w:tr>
      <w:tr w:rsidR="00EF20CC" w:rsidRPr="001E101B" w14:paraId="78964157" w14:textId="77777777" w:rsidTr="00EF20CC">
        <w:tc>
          <w:tcPr>
            <w:tcW w:w="4090" w:type="dxa"/>
            <w:shd w:val="clear" w:color="auto" w:fill="auto"/>
          </w:tcPr>
          <w:p w14:paraId="25D801CC" w14:textId="77777777" w:rsidR="00EF20CC" w:rsidRPr="001E101B" w:rsidRDefault="00EF20CC" w:rsidP="00596F3E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62F8A4" w14:textId="05A39614" w:rsidR="00EF20CC" w:rsidRPr="001E101B" w:rsidRDefault="00552E4A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E98C4F" w14:textId="034947ED" w:rsidR="00EF20CC" w:rsidRPr="001E101B" w:rsidRDefault="00552E4A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5B89FA6" w14:textId="61282CB8" w:rsidR="00EF20CC" w:rsidRPr="001E101B" w:rsidRDefault="00EF20CC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6D15AD4" w14:textId="0C8FE719" w:rsidR="00EF20CC" w:rsidRPr="001E101B" w:rsidRDefault="00552E4A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</w:p>
        </w:tc>
      </w:tr>
      <w:tr w:rsidR="00EF20CC" w:rsidRPr="001E101B" w14:paraId="3F0A74AD" w14:textId="77777777" w:rsidTr="00EF20CC">
        <w:tc>
          <w:tcPr>
            <w:tcW w:w="4090" w:type="dxa"/>
            <w:shd w:val="clear" w:color="auto" w:fill="auto"/>
          </w:tcPr>
          <w:p w14:paraId="3755AE00" w14:textId="77777777" w:rsidR="00EF20CC" w:rsidRPr="001E101B" w:rsidRDefault="00EF20CC" w:rsidP="00596F3E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16EDC6" w14:textId="1F77DE01" w:rsidR="00EF20CC" w:rsidRPr="001E101B" w:rsidRDefault="00EF20CC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ACB327" w14:textId="548C82AF" w:rsidR="00EF20CC" w:rsidRPr="001E101B" w:rsidRDefault="00EF20CC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C619A0F" w14:textId="13D93B36" w:rsidR="00EF20CC" w:rsidRPr="001E101B" w:rsidRDefault="00552E4A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6028CF" w14:textId="330916D3" w:rsidR="00EF20CC" w:rsidRPr="001E101B" w:rsidRDefault="00552E4A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</w:tr>
      <w:tr w:rsidR="00EF20CC" w:rsidRPr="001E101B" w14:paraId="361CB7AA" w14:textId="77777777" w:rsidTr="00EF20CC">
        <w:tc>
          <w:tcPr>
            <w:tcW w:w="4090" w:type="dxa"/>
            <w:shd w:val="clear" w:color="auto" w:fill="auto"/>
          </w:tcPr>
          <w:p w14:paraId="0F2AE4D8" w14:textId="77777777" w:rsidR="00EF20CC" w:rsidRPr="001E101B" w:rsidRDefault="00EF20CC" w:rsidP="00596F3E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A67D97" w14:textId="18308297" w:rsidR="00EF20CC" w:rsidRPr="001E101B" w:rsidRDefault="00552E4A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EF20CC"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291</w:t>
            </w:r>
            <w:r w:rsidR="00EF20CC"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290</w:t>
            </w:r>
            <w:r w:rsidR="00EF20CC"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2CE14C" w14:textId="043A44BE" w:rsidR="00EF20CC" w:rsidRPr="001E101B" w:rsidRDefault="00552E4A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EF20CC"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752</w:t>
            </w:r>
            <w:r w:rsidR="00EF20CC"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977</w:t>
            </w:r>
            <w:r w:rsidR="00EF20CC"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CBF979" w14:textId="3123DC80" w:rsidR="00EF20CC" w:rsidRPr="001E101B" w:rsidRDefault="00552E4A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751</w:t>
            </w:r>
            <w:r w:rsidR="00EF20CC"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246</w:t>
            </w:r>
            <w:r w:rsidR="00EF20CC"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2E8120" w14:textId="250C7D25" w:rsidR="00EF20CC" w:rsidRPr="001E101B" w:rsidRDefault="00552E4A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EF20CC"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795</w:t>
            </w:r>
            <w:r w:rsidR="00EF20CC"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514</w:t>
            </w:r>
            <w:r w:rsidR="00EF20CC"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870</w:t>
            </w:r>
          </w:p>
        </w:tc>
      </w:tr>
      <w:tr w:rsidR="00EF20CC" w:rsidRPr="001E101B" w14:paraId="0997F1BB" w14:textId="77777777" w:rsidTr="00EF20CC">
        <w:tc>
          <w:tcPr>
            <w:tcW w:w="4090" w:type="dxa"/>
            <w:shd w:val="clear" w:color="auto" w:fill="auto"/>
          </w:tcPr>
          <w:p w14:paraId="06BEC529" w14:textId="77777777" w:rsidR="00EF20CC" w:rsidRPr="001E101B" w:rsidRDefault="00EF20CC" w:rsidP="00596F3E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AA99C7" w14:textId="77777777" w:rsidR="00EF20CC" w:rsidRPr="001E101B" w:rsidRDefault="00EF20CC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DA530A" w14:textId="77777777" w:rsidR="00EF20CC" w:rsidRPr="001E101B" w:rsidRDefault="00EF20CC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B0881E" w14:textId="77777777" w:rsidR="00EF20CC" w:rsidRPr="001E101B" w:rsidRDefault="00EF20CC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62A670" w14:textId="77777777" w:rsidR="00EF20CC" w:rsidRPr="001E101B" w:rsidRDefault="00EF20CC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</w:tr>
      <w:tr w:rsidR="00EF20CC" w:rsidRPr="001E101B" w14:paraId="1D90B86B" w14:textId="77777777" w:rsidTr="00EF20CC">
        <w:tc>
          <w:tcPr>
            <w:tcW w:w="4090" w:type="dxa"/>
            <w:shd w:val="clear" w:color="auto" w:fill="auto"/>
          </w:tcPr>
          <w:p w14:paraId="25213AA6" w14:textId="7DDBEFA7" w:rsidR="00EF20CC" w:rsidRPr="001E101B" w:rsidRDefault="00A76176" w:rsidP="00596F3E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  <w:r w:rsidR="00EF20CC"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อนุพันธ์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18697C" w14:textId="77777777" w:rsidR="00EF20CC" w:rsidRPr="001E101B" w:rsidRDefault="00EF20CC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D9373D0" w14:textId="77777777" w:rsidR="00EF20CC" w:rsidRPr="001E101B" w:rsidRDefault="00EF20CC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CCEF47E" w14:textId="77777777" w:rsidR="00EF20CC" w:rsidRPr="001E101B" w:rsidRDefault="00EF20CC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A864EFA" w14:textId="77777777" w:rsidR="00EF20CC" w:rsidRPr="001E101B" w:rsidRDefault="00EF20CC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EF20CC" w:rsidRPr="001E101B" w14:paraId="4D3F170B" w14:textId="77777777" w:rsidTr="00EF20CC">
        <w:tc>
          <w:tcPr>
            <w:tcW w:w="4090" w:type="dxa"/>
            <w:shd w:val="clear" w:color="auto" w:fill="auto"/>
          </w:tcPr>
          <w:p w14:paraId="53FFB46A" w14:textId="3D4E3B7C" w:rsidR="00EF20CC" w:rsidRPr="001E101B" w:rsidRDefault="00EF20CC" w:rsidP="00596F3E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325C4F5" w14:textId="77777777" w:rsidR="00EF20CC" w:rsidRPr="001E101B" w:rsidRDefault="00EF20CC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B01C020" w14:textId="77777777" w:rsidR="00EF20CC" w:rsidRPr="001E101B" w:rsidRDefault="00EF20CC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D344C4A" w14:textId="77777777" w:rsidR="00EF20CC" w:rsidRPr="001E101B" w:rsidRDefault="00EF20CC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A5F835B" w14:textId="77777777" w:rsidR="00EF20CC" w:rsidRPr="001E101B" w:rsidRDefault="00EF20CC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EF20CC" w:rsidRPr="001E101B" w14:paraId="0B8062DD" w14:textId="77777777" w:rsidTr="00EF20CC">
        <w:tc>
          <w:tcPr>
            <w:tcW w:w="4090" w:type="dxa"/>
            <w:shd w:val="clear" w:color="auto" w:fill="auto"/>
          </w:tcPr>
          <w:p w14:paraId="75611443" w14:textId="261BA2A6" w:rsidR="00EF20CC" w:rsidRPr="001E101B" w:rsidRDefault="00EF20CC" w:rsidP="00596F3E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- </w:t>
            </w:r>
            <w:r w:rsidRPr="001E101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ป้องกันความเสี่ยงในกระแสเงินสด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46C443" w14:textId="77777777" w:rsidR="00EF20CC" w:rsidRPr="001E101B" w:rsidRDefault="00EF20CC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BE411AA" w14:textId="77777777" w:rsidR="00EF20CC" w:rsidRPr="001E101B" w:rsidRDefault="00EF20CC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78659A3" w14:textId="77777777" w:rsidR="00EF20CC" w:rsidRPr="001E101B" w:rsidRDefault="00EF20CC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8298282" w14:textId="77777777" w:rsidR="00EF20CC" w:rsidRPr="001E101B" w:rsidRDefault="00EF20CC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EF20CC" w:rsidRPr="001E101B" w14:paraId="3B01A02C" w14:textId="77777777" w:rsidTr="00EF20CC">
        <w:tc>
          <w:tcPr>
            <w:tcW w:w="4090" w:type="dxa"/>
            <w:shd w:val="clear" w:color="auto" w:fill="auto"/>
          </w:tcPr>
          <w:p w14:paraId="575D5D26" w14:textId="43CC27AB" w:rsidR="00EF20CC" w:rsidRPr="001E101B" w:rsidRDefault="00EF20CC" w:rsidP="00596F3E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- กระแสเงินสดรับ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97774D" w14:textId="399E4076" w:rsidR="00EF20CC" w:rsidRPr="001E101B" w:rsidRDefault="00552E4A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C896DE" w14:textId="6990671F" w:rsidR="00EF20CC" w:rsidRPr="001E101B" w:rsidRDefault="00EF20CC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F50B0F2" w14:textId="7E2F9E07" w:rsidR="00EF20CC" w:rsidRPr="001E101B" w:rsidRDefault="00EF20CC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A0F5C6" w14:textId="374408AF" w:rsidR="00EF20CC" w:rsidRPr="001E101B" w:rsidRDefault="00552E4A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</w:p>
        </w:tc>
      </w:tr>
      <w:tr w:rsidR="00EF20CC" w:rsidRPr="001E101B" w14:paraId="751283CE" w14:textId="77777777" w:rsidTr="00EF20CC">
        <w:tc>
          <w:tcPr>
            <w:tcW w:w="4090" w:type="dxa"/>
            <w:shd w:val="clear" w:color="auto" w:fill="auto"/>
          </w:tcPr>
          <w:p w14:paraId="486A798C" w14:textId="3D1A2D50" w:rsidR="00EF20CC" w:rsidRPr="001E101B" w:rsidRDefault="00EF20CC" w:rsidP="00596F3E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- กระแสเงินสดจ่าย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78CDF8" w14:textId="5BDA5E86" w:rsidR="00EF20CC" w:rsidRPr="001E101B" w:rsidRDefault="00EF20CC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Pr="001E10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826B06" w14:textId="19CD32C0" w:rsidR="00EF20CC" w:rsidRPr="001E101B" w:rsidRDefault="00EF20CC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50AD68" w14:textId="1B231B6C" w:rsidR="00EF20CC" w:rsidRPr="001E101B" w:rsidRDefault="00EF20CC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193BA9" w14:textId="51F73BF8" w:rsidR="00EF20CC" w:rsidRPr="001E101B" w:rsidRDefault="00EF20CC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Pr="001E10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F20CC" w:rsidRPr="001E101B" w14:paraId="56B74D65" w14:textId="77777777" w:rsidTr="00EF20CC">
        <w:tc>
          <w:tcPr>
            <w:tcW w:w="4090" w:type="dxa"/>
            <w:shd w:val="clear" w:color="auto" w:fill="auto"/>
          </w:tcPr>
          <w:p w14:paraId="625765A1" w14:textId="09EC12D4" w:rsidR="00EF20CC" w:rsidRPr="001E101B" w:rsidRDefault="00EF20CC" w:rsidP="00596F3E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รวมหนี้สินอนุพันธ์</w:t>
            </w:r>
            <w:r w:rsidR="00A7617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DF06AC" w14:textId="50FB5BEE" w:rsidR="00EF20CC" w:rsidRPr="001E101B" w:rsidRDefault="00EF20CC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372</w:t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730</w:t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0FBD65" w14:textId="09F10ECD" w:rsidR="00EF20CC" w:rsidRPr="001E101B" w:rsidRDefault="00EF20CC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E1750E" w14:textId="6B573E55" w:rsidR="00EF20CC" w:rsidRPr="001E101B" w:rsidRDefault="00EF20CC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5457C0" w14:textId="2DD59D49" w:rsidR="00EF20CC" w:rsidRPr="001E101B" w:rsidRDefault="00EF20CC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372</w:t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730</w:t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EF20CC" w:rsidRPr="001E101B" w14:paraId="0E60F102" w14:textId="77777777" w:rsidTr="00EF20CC">
        <w:tc>
          <w:tcPr>
            <w:tcW w:w="4090" w:type="dxa"/>
            <w:shd w:val="clear" w:color="auto" w:fill="auto"/>
          </w:tcPr>
          <w:p w14:paraId="51210437" w14:textId="77777777" w:rsidR="00EF20CC" w:rsidRPr="001E101B" w:rsidRDefault="00EF20CC" w:rsidP="00596F3E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45BCF3A" w14:textId="77777777" w:rsidR="00EF20CC" w:rsidRPr="001E101B" w:rsidRDefault="00EF20CC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pacing w:val="-4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129AF12" w14:textId="77777777" w:rsidR="00EF20CC" w:rsidRPr="001E101B" w:rsidRDefault="00EF20CC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pacing w:val="-4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72E3EEC" w14:textId="77777777" w:rsidR="00EF20CC" w:rsidRPr="001E101B" w:rsidRDefault="00EF20CC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pacing w:val="-4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430C776" w14:textId="77777777" w:rsidR="00EF20CC" w:rsidRPr="001E101B" w:rsidRDefault="00EF20CC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pacing w:val="-4"/>
                <w:szCs w:val="22"/>
                <w:lang w:val="en-GB"/>
              </w:rPr>
            </w:pPr>
          </w:p>
        </w:tc>
      </w:tr>
      <w:tr w:rsidR="00EF20CC" w:rsidRPr="001E101B" w14:paraId="5BD1037F" w14:textId="77777777" w:rsidTr="00EF20CC">
        <w:tc>
          <w:tcPr>
            <w:tcW w:w="4090" w:type="dxa"/>
            <w:shd w:val="clear" w:color="auto" w:fill="auto"/>
          </w:tcPr>
          <w:p w14:paraId="380A8603" w14:textId="77777777" w:rsidR="00EF20CC" w:rsidRPr="001E101B" w:rsidRDefault="00EF20CC" w:rsidP="00596F3E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C11933" w14:textId="50DFD455" w:rsidR="00EF20CC" w:rsidRPr="001E101B" w:rsidRDefault="00552E4A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EF20CC"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289</w:t>
            </w:r>
            <w:r w:rsidR="00EF20CC"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918</w:t>
            </w:r>
            <w:r w:rsidR="00EF20CC"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F08A27" w14:textId="2C2FC88D" w:rsidR="00EF20CC" w:rsidRPr="001E101B" w:rsidRDefault="00552E4A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EF20CC"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752</w:t>
            </w:r>
            <w:r w:rsidR="00EF20CC"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977</w:t>
            </w:r>
            <w:r w:rsidR="00EF20CC"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F0BEBA" w14:textId="5B3017F3" w:rsidR="00EF20CC" w:rsidRPr="001E101B" w:rsidRDefault="00552E4A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751</w:t>
            </w:r>
            <w:r w:rsidR="00EF20CC"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246</w:t>
            </w:r>
            <w:r w:rsidR="00EF20CC"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D1C721" w14:textId="2E4ED718" w:rsidR="00EF20CC" w:rsidRPr="001E101B" w:rsidRDefault="00552E4A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EF20CC"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794</w:t>
            </w:r>
            <w:r w:rsidR="00EF20CC"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142</w:t>
            </w:r>
            <w:r w:rsidR="00EF20CC"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140</w:t>
            </w:r>
          </w:p>
        </w:tc>
      </w:tr>
    </w:tbl>
    <w:p w14:paraId="7C7FF60D" w14:textId="32CF75C6" w:rsidR="00BC7F9B" w:rsidRPr="001E101B" w:rsidRDefault="00BC7F9B" w:rsidP="008926B8">
      <w:pPr>
        <w:jc w:val="thaiDistribute"/>
        <w:rPr>
          <w:rFonts w:ascii="Browallia New" w:hAnsi="Browallia New" w:cs="Browallia New"/>
          <w:spacing w:val="-2"/>
          <w:sz w:val="22"/>
          <w:szCs w:val="22"/>
          <w:lang w:val="en-GB"/>
        </w:rPr>
      </w:pPr>
    </w:p>
    <w:tbl>
      <w:tblPr>
        <w:tblW w:w="9562" w:type="dxa"/>
        <w:tblLayout w:type="fixed"/>
        <w:tblLook w:val="04A0" w:firstRow="1" w:lastRow="0" w:firstColumn="1" w:lastColumn="0" w:noHBand="0" w:noVBand="1"/>
      </w:tblPr>
      <w:tblGrid>
        <w:gridCol w:w="4090"/>
        <w:gridCol w:w="1368"/>
        <w:gridCol w:w="1368"/>
        <w:gridCol w:w="1368"/>
        <w:gridCol w:w="1368"/>
      </w:tblGrid>
      <w:tr w:rsidR="00D26F3B" w:rsidRPr="001E101B" w14:paraId="30F163BF" w14:textId="77777777" w:rsidTr="006A6DEF">
        <w:tc>
          <w:tcPr>
            <w:tcW w:w="4090" w:type="dxa"/>
            <w:shd w:val="clear" w:color="auto" w:fill="auto"/>
            <w:vAlign w:val="bottom"/>
          </w:tcPr>
          <w:p w14:paraId="4CEB7699" w14:textId="77777777" w:rsidR="00D26F3B" w:rsidRPr="001E101B" w:rsidRDefault="00D26F3B" w:rsidP="002E5069">
            <w:pPr>
              <w:pStyle w:val="BlockText"/>
              <w:ind w:left="1080" w:right="-59" w:firstLine="0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6933B3" w14:textId="4DA171C8" w:rsidR="00D26F3B" w:rsidRPr="001E101B" w:rsidRDefault="00D26F3B" w:rsidP="00D26F3B">
            <w:pPr>
              <w:pStyle w:val="BlockText"/>
              <w:tabs>
                <w:tab w:val="right" w:pos="1151"/>
              </w:tabs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EF20CC" w:rsidRPr="001E101B" w14:paraId="7C3738BC" w14:textId="77777777" w:rsidTr="00EF20CC">
        <w:tc>
          <w:tcPr>
            <w:tcW w:w="4090" w:type="dxa"/>
            <w:shd w:val="clear" w:color="auto" w:fill="auto"/>
            <w:vAlign w:val="bottom"/>
          </w:tcPr>
          <w:p w14:paraId="375068A0" w14:textId="77777777" w:rsidR="00EF20CC" w:rsidRPr="001E101B" w:rsidRDefault="00EF20CC" w:rsidP="002E5069">
            <w:pPr>
              <w:pStyle w:val="BlockText"/>
              <w:ind w:left="1080" w:right="-59" w:firstLine="0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</w:p>
          <w:p w14:paraId="22CA9FF0" w14:textId="77777777" w:rsidR="00EF20CC" w:rsidRPr="001E101B" w:rsidRDefault="00EF20CC" w:rsidP="002E5069">
            <w:pPr>
              <w:pStyle w:val="BlockText"/>
              <w:ind w:left="1080" w:right="-59" w:firstLine="0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5CDA2C" w14:textId="5C1793F9" w:rsidR="00EF20CC" w:rsidRPr="001E101B" w:rsidRDefault="00EF20CC" w:rsidP="00D26F3B">
            <w:pPr>
              <w:pStyle w:val="BlockText"/>
              <w:tabs>
                <w:tab w:val="right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ภายใน 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0E2A9AE9" w14:textId="77777777" w:rsidR="00EF20CC" w:rsidRPr="001E101B" w:rsidRDefault="00EF20CC" w:rsidP="00D26F3B">
            <w:pPr>
              <w:pStyle w:val="BlockText"/>
              <w:tabs>
                <w:tab w:val="right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8596B8" w14:textId="4DB4BFB6" w:rsidR="00EF20CC" w:rsidRPr="001E101B" w:rsidRDefault="00EF20CC" w:rsidP="00D26F3B">
            <w:pPr>
              <w:pStyle w:val="BlockText"/>
              <w:tabs>
                <w:tab w:val="right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52E4A"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- 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06F3BB8F" w14:textId="77777777" w:rsidR="00EF20CC" w:rsidRPr="001E101B" w:rsidRDefault="00EF20CC" w:rsidP="00D26F3B">
            <w:pPr>
              <w:pStyle w:val="BlockText"/>
              <w:tabs>
                <w:tab w:val="right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6EFE97" w14:textId="62152522" w:rsidR="00EF20CC" w:rsidRPr="001E101B" w:rsidRDefault="00EF20CC" w:rsidP="00D26F3B">
            <w:pPr>
              <w:pStyle w:val="BlockText"/>
              <w:tabs>
                <w:tab w:val="right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มากกว่า 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7029D60C" w14:textId="77777777" w:rsidR="00EF20CC" w:rsidRPr="001E101B" w:rsidRDefault="00EF20CC" w:rsidP="00D26F3B">
            <w:pPr>
              <w:pStyle w:val="BlockText"/>
              <w:tabs>
                <w:tab w:val="right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05797B" w14:textId="77777777" w:rsidR="00EF20CC" w:rsidRPr="001E101B" w:rsidRDefault="00EF20CC" w:rsidP="00D26F3B">
            <w:pPr>
              <w:pStyle w:val="BlockText"/>
              <w:tabs>
                <w:tab w:val="right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รวม</w:t>
            </w:r>
          </w:p>
          <w:p w14:paraId="3D12258C" w14:textId="77777777" w:rsidR="00EF20CC" w:rsidRPr="001E101B" w:rsidRDefault="00EF20CC" w:rsidP="00D26F3B">
            <w:pPr>
              <w:pStyle w:val="BlockText"/>
              <w:tabs>
                <w:tab w:val="right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บาท</w:t>
            </w:r>
          </w:p>
        </w:tc>
      </w:tr>
      <w:tr w:rsidR="00EF20CC" w:rsidRPr="001E101B" w14:paraId="32EA60AB" w14:textId="77777777" w:rsidTr="00EF20CC">
        <w:trPr>
          <w:trHeight w:val="60"/>
        </w:trPr>
        <w:tc>
          <w:tcPr>
            <w:tcW w:w="4090" w:type="dxa"/>
            <w:shd w:val="clear" w:color="auto" w:fill="auto"/>
          </w:tcPr>
          <w:p w14:paraId="6D886C12" w14:textId="77777777" w:rsidR="00EF20CC" w:rsidRPr="001E101B" w:rsidRDefault="00EF20CC" w:rsidP="002E5069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DAF1CF7" w14:textId="77777777" w:rsidR="00EF20CC" w:rsidRPr="001E101B" w:rsidRDefault="00EF20CC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1F6F9C3" w14:textId="77777777" w:rsidR="00EF20CC" w:rsidRPr="001E101B" w:rsidRDefault="00EF20CC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AD87300" w14:textId="77777777" w:rsidR="00EF20CC" w:rsidRPr="001E101B" w:rsidRDefault="00EF20CC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6CC09393" w14:textId="77777777" w:rsidR="00EF20CC" w:rsidRPr="001E101B" w:rsidRDefault="00EF20CC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</w:tr>
      <w:tr w:rsidR="00EF20CC" w:rsidRPr="001E101B" w14:paraId="4E0B055C" w14:textId="77777777" w:rsidTr="00EF20CC">
        <w:tc>
          <w:tcPr>
            <w:tcW w:w="4090" w:type="dxa"/>
            <w:shd w:val="clear" w:color="auto" w:fill="auto"/>
          </w:tcPr>
          <w:p w14:paraId="648B5A1C" w14:textId="7C8DDAE8" w:rsidR="00EF20CC" w:rsidRPr="001E101B" w:rsidRDefault="00EF20CC" w:rsidP="002E5069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BFA0CD" w14:textId="77777777" w:rsidR="00EF20CC" w:rsidRPr="001E101B" w:rsidRDefault="00EF20CC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F88CDCF" w14:textId="77777777" w:rsidR="00EF20CC" w:rsidRPr="001E101B" w:rsidRDefault="00EF20CC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E4C696D" w14:textId="77777777" w:rsidR="00EF20CC" w:rsidRPr="001E101B" w:rsidRDefault="00EF20CC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74752B4C" w14:textId="77777777" w:rsidR="00EF20CC" w:rsidRPr="001E101B" w:rsidRDefault="00EF20CC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EF20CC" w:rsidRPr="001E101B" w14:paraId="51E22FE1" w14:textId="77777777" w:rsidTr="00EF20CC">
        <w:trPr>
          <w:trHeight w:val="162"/>
        </w:trPr>
        <w:tc>
          <w:tcPr>
            <w:tcW w:w="4090" w:type="dxa"/>
            <w:shd w:val="clear" w:color="auto" w:fill="auto"/>
          </w:tcPr>
          <w:p w14:paraId="17D972EA" w14:textId="77777777" w:rsidR="00EF20CC" w:rsidRPr="001E101B" w:rsidRDefault="00EF20CC" w:rsidP="002E5069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shd w:val="clear" w:color="auto" w:fill="auto"/>
          </w:tcPr>
          <w:p w14:paraId="666FDA72" w14:textId="590B8B3E" w:rsidR="00EF20CC" w:rsidRPr="001E101B" w:rsidRDefault="00552E4A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</w:p>
        </w:tc>
        <w:tc>
          <w:tcPr>
            <w:tcW w:w="1368" w:type="dxa"/>
            <w:shd w:val="clear" w:color="auto" w:fill="auto"/>
          </w:tcPr>
          <w:p w14:paraId="6C1C3542" w14:textId="77777777" w:rsidR="00EF20CC" w:rsidRPr="001E101B" w:rsidRDefault="00EF20CC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13409C2" w14:textId="77777777" w:rsidR="00EF20CC" w:rsidRPr="001E101B" w:rsidRDefault="00EF20CC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46716CB" w14:textId="62CD9A31" w:rsidR="00EF20CC" w:rsidRPr="001E101B" w:rsidRDefault="00552E4A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</w:p>
        </w:tc>
      </w:tr>
      <w:tr w:rsidR="00EF20CC" w:rsidRPr="001E101B" w14:paraId="258221AD" w14:textId="77777777" w:rsidTr="00EF20CC">
        <w:tc>
          <w:tcPr>
            <w:tcW w:w="4090" w:type="dxa"/>
            <w:shd w:val="clear" w:color="auto" w:fill="auto"/>
          </w:tcPr>
          <w:p w14:paraId="6D53A52D" w14:textId="77777777" w:rsidR="00EF20CC" w:rsidRPr="001E101B" w:rsidRDefault="00EF20CC" w:rsidP="002E5069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368" w:type="dxa"/>
            <w:shd w:val="clear" w:color="auto" w:fill="auto"/>
          </w:tcPr>
          <w:p w14:paraId="0DA1585B" w14:textId="39C663DD" w:rsidR="00EF20CC" w:rsidRPr="001E101B" w:rsidRDefault="00552E4A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368" w:type="dxa"/>
            <w:shd w:val="clear" w:color="auto" w:fill="auto"/>
          </w:tcPr>
          <w:p w14:paraId="01C753DC" w14:textId="77777777" w:rsidR="00EF20CC" w:rsidRPr="001E101B" w:rsidRDefault="00EF20CC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6E8C642" w14:textId="77777777" w:rsidR="00EF20CC" w:rsidRPr="001E101B" w:rsidRDefault="00EF20CC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B0AB9AE" w14:textId="7F4FA635" w:rsidR="00EF20CC" w:rsidRPr="001E101B" w:rsidRDefault="00552E4A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</w:p>
        </w:tc>
      </w:tr>
      <w:tr w:rsidR="00EF20CC" w:rsidRPr="001E101B" w14:paraId="3A537ABA" w14:textId="77777777" w:rsidTr="00EF20CC">
        <w:tc>
          <w:tcPr>
            <w:tcW w:w="4090" w:type="dxa"/>
            <w:shd w:val="clear" w:color="auto" w:fill="auto"/>
          </w:tcPr>
          <w:p w14:paraId="0C52BF0B" w14:textId="77777777" w:rsidR="00EF20CC" w:rsidRPr="001E101B" w:rsidRDefault="00EF20CC" w:rsidP="002E5069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auto"/>
          </w:tcPr>
          <w:p w14:paraId="588B7CD7" w14:textId="2762A868" w:rsidR="00EF20CC" w:rsidRPr="001E101B" w:rsidRDefault="00552E4A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368" w:type="dxa"/>
            <w:shd w:val="clear" w:color="auto" w:fill="auto"/>
          </w:tcPr>
          <w:p w14:paraId="7A412176" w14:textId="2858571E" w:rsidR="00EF20CC" w:rsidRPr="001E101B" w:rsidRDefault="00552E4A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368" w:type="dxa"/>
            <w:shd w:val="clear" w:color="auto" w:fill="auto"/>
          </w:tcPr>
          <w:p w14:paraId="2FADB882" w14:textId="7DFB3266" w:rsidR="00EF20CC" w:rsidRPr="001E101B" w:rsidRDefault="00552E4A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368" w:type="dxa"/>
            <w:shd w:val="clear" w:color="auto" w:fill="auto"/>
          </w:tcPr>
          <w:p w14:paraId="368C2AD2" w14:textId="3C3B94AA" w:rsidR="00EF20CC" w:rsidRPr="001E101B" w:rsidRDefault="00552E4A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</w:tr>
      <w:tr w:rsidR="00EF20CC" w:rsidRPr="001E101B" w14:paraId="648BD675" w14:textId="77777777" w:rsidTr="00EF20CC">
        <w:tc>
          <w:tcPr>
            <w:tcW w:w="4090" w:type="dxa"/>
            <w:shd w:val="clear" w:color="auto" w:fill="auto"/>
          </w:tcPr>
          <w:p w14:paraId="2F981381" w14:textId="77777777" w:rsidR="00EF20CC" w:rsidRPr="001E101B" w:rsidRDefault="00EF20CC" w:rsidP="002E5069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368" w:type="dxa"/>
            <w:shd w:val="clear" w:color="auto" w:fill="auto"/>
          </w:tcPr>
          <w:p w14:paraId="0AADB383" w14:textId="2EEBC34E" w:rsidR="00EF20CC" w:rsidRPr="001E101B" w:rsidRDefault="00552E4A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368" w:type="dxa"/>
            <w:shd w:val="clear" w:color="auto" w:fill="auto"/>
          </w:tcPr>
          <w:p w14:paraId="44CC52A0" w14:textId="763FDE8C" w:rsidR="00EF20CC" w:rsidRPr="001E101B" w:rsidRDefault="00552E4A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368" w:type="dxa"/>
            <w:shd w:val="clear" w:color="auto" w:fill="auto"/>
          </w:tcPr>
          <w:p w14:paraId="6D8A9A24" w14:textId="77777777" w:rsidR="00EF20CC" w:rsidRPr="001E101B" w:rsidRDefault="00EF20CC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94844FF" w14:textId="7D4E1264" w:rsidR="00EF20CC" w:rsidRPr="001E101B" w:rsidRDefault="00552E4A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</w:p>
        </w:tc>
      </w:tr>
      <w:tr w:rsidR="00EF20CC" w:rsidRPr="001E101B" w14:paraId="5BCFCF1D" w14:textId="77777777" w:rsidTr="00EF20CC">
        <w:tc>
          <w:tcPr>
            <w:tcW w:w="4090" w:type="dxa"/>
            <w:shd w:val="clear" w:color="auto" w:fill="auto"/>
          </w:tcPr>
          <w:p w14:paraId="63AF2F07" w14:textId="77777777" w:rsidR="00EF20CC" w:rsidRPr="001E101B" w:rsidRDefault="00EF20CC" w:rsidP="002E5069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CC6FC8A" w14:textId="77777777" w:rsidR="00EF20CC" w:rsidRPr="001E101B" w:rsidRDefault="00EF20CC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8D3050F" w14:textId="77777777" w:rsidR="00EF20CC" w:rsidRPr="001E101B" w:rsidRDefault="00EF20CC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27602DE" w14:textId="23754BF9" w:rsidR="00EF20CC" w:rsidRPr="001E101B" w:rsidRDefault="00552E4A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458C024" w14:textId="4E27B247" w:rsidR="00EF20CC" w:rsidRPr="001E101B" w:rsidRDefault="00552E4A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</w:p>
        </w:tc>
      </w:tr>
      <w:tr w:rsidR="00EF20CC" w:rsidRPr="001E101B" w14:paraId="6BBF7541" w14:textId="77777777" w:rsidTr="00EF20CC">
        <w:tc>
          <w:tcPr>
            <w:tcW w:w="4090" w:type="dxa"/>
            <w:shd w:val="clear" w:color="auto" w:fill="auto"/>
          </w:tcPr>
          <w:p w14:paraId="4E49788C" w14:textId="77777777" w:rsidR="00EF20CC" w:rsidRPr="001E101B" w:rsidRDefault="00EF20CC" w:rsidP="002E5069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8D0812" w14:textId="367DEA5E" w:rsidR="00EF20CC" w:rsidRPr="001E101B" w:rsidRDefault="00552E4A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EF20CC" w:rsidRPr="001E10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175</w:t>
            </w:r>
            <w:r w:rsidR="00EF20CC" w:rsidRPr="001E10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221</w:t>
            </w:r>
            <w:r w:rsidR="00EF20CC" w:rsidRPr="001E10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7B78BA" w14:textId="6BB30249" w:rsidR="00EF20CC" w:rsidRPr="001E101B" w:rsidRDefault="00552E4A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EF20CC" w:rsidRPr="001E10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527</w:t>
            </w:r>
            <w:r w:rsidR="00EF20CC" w:rsidRPr="001E10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550</w:t>
            </w:r>
            <w:r w:rsidR="00EF20CC" w:rsidRPr="001E10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D33769" w14:textId="0CC5FE20" w:rsidR="00EF20CC" w:rsidRPr="001E101B" w:rsidRDefault="00552E4A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813</w:t>
            </w:r>
            <w:r w:rsidR="00EF20CC" w:rsidRPr="001E10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766</w:t>
            </w:r>
            <w:r w:rsidR="00EF20CC" w:rsidRPr="001E10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0187B2" w14:textId="32F21607" w:rsidR="00EF20CC" w:rsidRPr="001E101B" w:rsidRDefault="00552E4A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EF20CC" w:rsidRPr="001E10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516</w:t>
            </w:r>
            <w:r w:rsidR="00EF20CC" w:rsidRPr="001E10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538</w:t>
            </w:r>
            <w:r w:rsidR="00EF20CC" w:rsidRPr="001E10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689</w:t>
            </w:r>
          </w:p>
        </w:tc>
      </w:tr>
      <w:tr w:rsidR="00EF20CC" w:rsidRPr="001E101B" w14:paraId="765E86E2" w14:textId="77777777" w:rsidTr="00EF20CC">
        <w:tc>
          <w:tcPr>
            <w:tcW w:w="4090" w:type="dxa"/>
            <w:shd w:val="clear" w:color="auto" w:fill="auto"/>
          </w:tcPr>
          <w:p w14:paraId="2B02244B" w14:textId="77777777" w:rsidR="00EF20CC" w:rsidRPr="001E101B" w:rsidRDefault="00EF20CC" w:rsidP="002E5069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8B9E8C" w14:textId="77777777" w:rsidR="00EF20CC" w:rsidRPr="001E101B" w:rsidRDefault="00EF20CC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4E3FCB" w14:textId="77777777" w:rsidR="00EF20CC" w:rsidRPr="001E101B" w:rsidRDefault="00EF20CC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F22DE7" w14:textId="77777777" w:rsidR="00EF20CC" w:rsidRPr="001E101B" w:rsidRDefault="00EF20CC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D7EAFC" w14:textId="77777777" w:rsidR="00EF20CC" w:rsidRPr="001E101B" w:rsidRDefault="00EF20CC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</w:tr>
      <w:tr w:rsidR="00EF20CC" w:rsidRPr="001E101B" w14:paraId="44476E3F" w14:textId="77777777" w:rsidTr="00EF20CC">
        <w:tc>
          <w:tcPr>
            <w:tcW w:w="4090" w:type="dxa"/>
            <w:shd w:val="clear" w:color="auto" w:fill="auto"/>
          </w:tcPr>
          <w:p w14:paraId="236974EE" w14:textId="6320460C" w:rsidR="00EF20CC" w:rsidRPr="001E101B" w:rsidRDefault="004C1ED9" w:rsidP="002E5069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  <w:r w:rsidR="00EF20CC"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อนุพันธ์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67CA2F" w14:textId="77777777" w:rsidR="00EF20CC" w:rsidRPr="001E101B" w:rsidRDefault="00EF20CC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8C446EB" w14:textId="77777777" w:rsidR="00EF20CC" w:rsidRPr="001E101B" w:rsidRDefault="00EF20CC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CE150AD" w14:textId="77777777" w:rsidR="00EF20CC" w:rsidRPr="001E101B" w:rsidRDefault="00EF20CC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AE0FC9A" w14:textId="77777777" w:rsidR="00EF20CC" w:rsidRPr="001E101B" w:rsidRDefault="00EF20CC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EF20CC" w:rsidRPr="001E101B" w14:paraId="70742BBC" w14:textId="77777777" w:rsidTr="00EF20CC">
        <w:tc>
          <w:tcPr>
            <w:tcW w:w="4090" w:type="dxa"/>
            <w:shd w:val="clear" w:color="auto" w:fill="auto"/>
          </w:tcPr>
          <w:p w14:paraId="035D399D" w14:textId="77777777" w:rsidR="00EF20CC" w:rsidRPr="001E101B" w:rsidRDefault="00EF20CC" w:rsidP="002E5069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7A654D" w14:textId="77777777" w:rsidR="00EF20CC" w:rsidRPr="001E101B" w:rsidRDefault="00EF20CC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98D0BF9" w14:textId="77777777" w:rsidR="00EF20CC" w:rsidRPr="001E101B" w:rsidRDefault="00EF20CC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311107E" w14:textId="77777777" w:rsidR="00EF20CC" w:rsidRPr="001E101B" w:rsidRDefault="00EF20CC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0B2A516" w14:textId="77777777" w:rsidR="00EF20CC" w:rsidRPr="001E101B" w:rsidRDefault="00EF20CC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EF20CC" w:rsidRPr="001E101B" w14:paraId="047D8056" w14:textId="77777777" w:rsidTr="00EF20CC">
        <w:tc>
          <w:tcPr>
            <w:tcW w:w="4090" w:type="dxa"/>
            <w:shd w:val="clear" w:color="auto" w:fill="auto"/>
          </w:tcPr>
          <w:p w14:paraId="33BEB6F8" w14:textId="77777777" w:rsidR="00EF20CC" w:rsidRPr="001E101B" w:rsidRDefault="00EF20CC" w:rsidP="002E5069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- </w:t>
            </w:r>
            <w:r w:rsidRPr="001E101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ป้องกันความเสี่ยงในกระแสเงินสด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055E34" w14:textId="77777777" w:rsidR="00EF20CC" w:rsidRPr="001E101B" w:rsidRDefault="00EF20CC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8FBC770" w14:textId="77777777" w:rsidR="00EF20CC" w:rsidRPr="001E101B" w:rsidRDefault="00EF20CC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E1EBF4C" w14:textId="77777777" w:rsidR="00EF20CC" w:rsidRPr="001E101B" w:rsidRDefault="00EF20CC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C9D9582" w14:textId="77777777" w:rsidR="00EF20CC" w:rsidRPr="001E101B" w:rsidRDefault="00EF20CC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EF20CC" w:rsidRPr="001E101B" w14:paraId="5FD9F68B" w14:textId="77777777" w:rsidTr="00EF20CC">
        <w:tc>
          <w:tcPr>
            <w:tcW w:w="4090" w:type="dxa"/>
            <w:shd w:val="clear" w:color="auto" w:fill="auto"/>
          </w:tcPr>
          <w:p w14:paraId="5DB10A21" w14:textId="77777777" w:rsidR="00EF20CC" w:rsidRPr="001E101B" w:rsidRDefault="00EF20CC" w:rsidP="002E5069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- กระแสเงินสดรับ</w:t>
            </w:r>
          </w:p>
        </w:tc>
        <w:tc>
          <w:tcPr>
            <w:tcW w:w="1368" w:type="dxa"/>
            <w:shd w:val="clear" w:color="auto" w:fill="auto"/>
          </w:tcPr>
          <w:p w14:paraId="50B7BDB6" w14:textId="7ED09FF0" w:rsidR="00EF20CC" w:rsidRPr="001E101B" w:rsidRDefault="00552E4A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368" w:type="dxa"/>
            <w:shd w:val="clear" w:color="auto" w:fill="auto"/>
          </w:tcPr>
          <w:p w14:paraId="33F5CB35" w14:textId="20309CB8" w:rsidR="00EF20CC" w:rsidRPr="001E101B" w:rsidRDefault="00552E4A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368" w:type="dxa"/>
            <w:shd w:val="clear" w:color="auto" w:fill="auto"/>
          </w:tcPr>
          <w:p w14:paraId="77816CCB" w14:textId="77777777" w:rsidR="00EF20CC" w:rsidRPr="001E101B" w:rsidRDefault="00EF20CC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B379EF5" w14:textId="04C7B3AD" w:rsidR="00EF20CC" w:rsidRPr="001E101B" w:rsidRDefault="00552E4A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  <w:r w:rsidR="00EF20CC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</w:tr>
      <w:tr w:rsidR="00EF20CC" w:rsidRPr="001E101B" w14:paraId="51BF6F12" w14:textId="77777777" w:rsidTr="00EF20CC">
        <w:tc>
          <w:tcPr>
            <w:tcW w:w="4090" w:type="dxa"/>
            <w:shd w:val="clear" w:color="auto" w:fill="auto"/>
          </w:tcPr>
          <w:p w14:paraId="47D40EA8" w14:textId="77777777" w:rsidR="00EF20CC" w:rsidRPr="001E101B" w:rsidRDefault="00EF20CC" w:rsidP="002E5069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- กระแสเงินสดจ่าย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51E8D03" w14:textId="6EB4A544" w:rsidR="00EF20CC" w:rsidRPr="001E101B" w:rsidRDefault="00EF20CC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Pr="001E10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0145F92" w14:textId="0B3FFEA6" w:rsidR="00EF20CC" w:rsidRPr="001E101B" w:rsidRDefault="00EF20CC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Pr="001E10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8A30F59" w14:textId="77777777" w:rsidR="00EF20CC" w:rsidRPr="001E101B" w:rsidRDefault="00EF20CC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290A2BA" w14:textId="1428F407" w:rsidR="00EF20CC" w:rsidRPr="001E101B" w:rsidRDefault="00EF20CC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Pr="001E10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F20CC" w:rsidRPr="001E101B" w14:paraId="7DF2104F" w14:textId="77777777" w:rsidTr="00EF20CC">
        <w:tc>
          <w:tcPr>
            <w:tcW w:w="4090" w:type="dxa"/>
            <w:shd w:val="clear" w:color="auto" w:fill="auto"/>
          </w:tcPr>
          <w:p w14:paraId="3814D38A" w14:textId="5839594C" w:rsidR="00EF20CC" w:rsidRPr="001E101B" w:rsidRDefault="00EF20CC" w:rsidP="002E5069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รวมหนี้สินอนุพันธ์</w:t>
            </w:r>
            <w:r w:rsidR="004C1ED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0C324F" w14:textId="59B77BA8" w:rsidR="00EF20CC" w:rsidRPr="001E101B" w:rsidRDefault="00EF20CC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039</w:t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196</w:t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F2E075" w14:textId="4D334A78" w:rsidR="00EF20CC" w:rsidRPr="001E101B" w:rsidRDefault="00EF20CC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149</w:t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048</w:t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99C796" w14:textId="77777777" w:rsidR="00EF20CC" w:rsidRPr="001E101B" w:rsidRDefault="00EF20CC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8AB296" w14:textId="12D20773" w:rsidR="00EF20CC" w:rsidRPr="001E101B" w:rsidRDefault="00EF20CC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188</w:t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244</w:t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EF20CC" w:rsidRPr="001E101B" w14:paraId="1344E8BD" w14:textId="77777777" w:rsidTr="00EF20CC">
        <w:tc>
          <w:tcPr>
            <w:tcW w:w="4090" w:type="dxa"/>
            <w:shd w:val="clear" w:color="auto" w:fill="auto"/>
          </w:tcPr>
          <w:p w14:paraId="4A68B583" w14:textId="77777777" w:rsidR="00EF20CC" w:rsidRPr="001E101B" w:rsidRDefault="00EF20CC" w:rsidP="002E5069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E398BAB" w14:textId="77777777" w:rsidR="00EF20CC" w:rsidRPr="001E101B" w:rsidRDefault="00EF20CC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pacing w:val="-4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0AFE16F" w14:textId="77777777" w:rsidR="00EF20CC" w:rsidRPr="001E101B" w:rsidRDefault="00EF20CC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pacing w:val="-4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6682FA7" w14:textId="77777777" w:rsidR="00EF20CC" w:rsidRPr="001E101B" w:rsidRDefault="00EF20CC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pacing w:val="-4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5F8C25A" w14:textId="77777777" w:rsidR="00EF20CC" w:rsidRPr="001E101B" w:rsidRDefault="00EF20CC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pacing w:val="-4"/>
                <w:szCs w:val="22"/>
                <w:lang w:val="en-GB"/>
              </w:rPr>
            </w:pPr>
          </w:p>
        </w:tc>
      </w:tr>
      <w:tr w:rsidR="00EF20CC" w:rsidRPr="001E101B" w14:paraId="71C39196" w14:textId="77777777" w:rsidTr="00EF20CC">
        <w:tc>
          <w:tcPr>
            <w:tcW w:w="4090" w:type="dxa"/>
            <w:shd w:val="clear" w:color="auto" w:fill="auto"/>
          </w:tcPr>
          <w:p w14:paraId="55A15FAB" w14:textId="77777777" w:rsidR="00EF20CC" w:rsidRPr="001E101B" w:rsidRDefault="00EF20CC" w:rsidP="002E5069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FA487C4" w14:textId="79D137CF" w:rsidR="00EF20CC" w:rsidRPr="001E101B" w:rsidRDefault="00552E4A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EF20CC" w:rsidRPr="001E10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170</w:t>
            </w:r>
            <w:r w:rsidR="00EF20CC" w:rsidRPr="001E10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181</w:t>
            </w:r>
            <w:r w:rsidR="00EF20CC" w:rsidRPr="001E10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5F969BC" w14:textId="22E5ED23" w:rsidR="00EF20CC" w:rsidRPr="001E101B" w:rsidRDefault="00552E4A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EF20CC" w:rsidRPr="001E10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526</w:t>
            </w:r>
            <w:r w:rsidR="00EF20CC" w:rsidRPr="001E10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401</w:t>
            </w:r>
            <w:r w:rsidR="00EF20CC" w:rsidRPr="001E10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C5A0AC5" w14:textId="04CBFB55" w:rsidR="00EF20CC" w:rsidRPr="001E101B" w:rsidRDefault="00552E4A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813</w:t>
            </w:r>
            <w:r w:rsidR="00EF20CC" w:rsidRPr="001E10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766</w:t>
            </w:r>
            <w:r w:rsidR="00EF20CC" w:rsidRPr="001E10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55BE741" w14:textId="356E6E15" w:rsidR="00EF20CC" w:rsidRPr="001E101B" w:rsidRDefault="00552E4A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EF20CC" w:rsidRPr="001E10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510</w:t>
            </w:r>
            <w:r w:rsidR="00EF20CC" w:rsidRPr="001E10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350</w:t>
            </w:r>
            <w:r w:rsidR="00EF20CC" w:rsidRPr="001E10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445</w:t>
            </w:r>
          </w:p>
        </w:tc>
      </w:tr>
    </w:tbl>
    <w:p w14:paraId="2395BA1E" w14:textId="77777777" w:rsidR="00BC7F9B" w:rsidRPr="001E101B" w:rsidRDefault="00613DD0" w:rsidP="00754D01">
      <w:pPr>
        <w:jc w:val="thaiDistribute"/>
        <w:rPr>
          <w:rFonts w:ascii="Browallia New" w:hAnsi="Browallia New" w:cs="Browallia New"/>
          <w:spacing w:val="-2"/>
          <w:lang w:val="en-GB"/>
        </w:rPr>
      </w:pPr>
      <w:r w:rsidRPr="001E101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br w:type="page"/>
      </w:r>
    </w:p>
    <w:p w14:paraId="34D606A2" w14:textId="13047065" w:rsidR="001D5BE4" w:rsidRPr="001E101B" w:rsidRDefault="00552E4A" w:rsidP="00A43286">
      <w:pPr>
        <w:pStyle w:val="Heading2"/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bidi="ar-SA"/>
        </w:rPr>
      </w:pPr>
      <w:bookmarkStart w:id="13" w:name="_Toc48681837"/>
      <w:r w:rsidRPr="00552E4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1D5BE4" w:rsidRPr="001E101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52E4A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ar-SA"/>
        </w:rPr>
        <w:t>2</w:t>
      </w:r>
      <w:r w:rsidR="001D5BE4" w:rsidRPr="001E101B">
        <w:rPr>
          <w:rFonts w:ascii="Browallia New" w:hAnsi="Browallia New" w:cs="Browallia New"/>
          <w:b/>
          <w:bCs/>
          <w:color w:val="CF4A02"/>
          <w:sz w:val="26"/>
          <w:szCs w:val="26"/>
          <w:lang w:bidi="ar-SA"/>
        </w:rPr>
        <w:tab/>
      </w:r>
      <w:r w:rsidR="001D5BE4" w:rsidRPr="001E101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การบริหารส่วนของเงินทุน</w:t>
      </w:r>
      <w:bookmarkEnd w:id="13"/>
    </w:p>
    <w:p w14:paraId="11C95510" w14:textId="77777777" w:rsidR="00364060" w:rsidRPr="001E101B" w:rsidRDefault="00364060" w:rsidP="00FB4C65">
      <w:pPr>
        <w:ind w:left="540"/>
        <w:jc w:val="thaiDistribute"/>
        <w:rPr>
          <w:rFonts w:ascii="Browallia New" w:eastAsia="Calibri" w:hAnsi="Browallia New" w:cs="Browallia New"/>
          <w:spacing w:val="-2"/>
          <w:sz w:val="26"/>
          <w:szCs w:val="26"/>
        </w:rPr>
      </w:pPr>
    </w:p>
    <w:p w14:paraId="73D102FA" w14:textId="77777777" w:rsidR="001D5BE4" w:rsidRPr="001E101B" w:rsidRDefault="001D5BE4" w:rsidP="00FB4C65">
      <w:pPr>
        <w:ind w:left="540"/>
        <w:jc w:val="thaiDistribute"/>
        <w:rPr>
          <w:rFonts w:ascii="Browallia New" w:eastAsia="Calibri" w:hAnsi="Browallia New" w:cs="Browallia New"/>
          <w:spacing w:val="-2"/>
          <w:sz w:val="26"/>
          <w:szCs w:val="26"/>
        </w:rPr>
      </w:pPr>
      <w:r w:rsidRPr="001E101B">
        <w:rPr>
          <w:rFonts w:ascii="Browallia New" w:eastAsia="Calibri" w:hAnsi="Browallia New" w:cs="Browallia New"/>
          <w:spacing w:val="-2"/>
          <w:sz w:val="26"/>
          <w:szCs w:val="26"/>
          <w:cs/>
        </w:rPr>
        <w:t>ว</w:t>
      </w:r>
      <w:r w:rsidR="00050D0A" w:rsidRPr="001E101B">
        <w:rPr>
          <w:rFonts w:ascii="Browallia New" w:eastAsia="Calibri" w:hAnsi="Browallia New" w:cs="Browallia New"/>
          <w:spacing w:val="-2"/>
          <w:sz w:val="26"/>
          <w:szCs w:val="26"/>
          <w:cs/>
        </w:rPr>
        <w:t>ั</w:t>
      </w:r>
      <w:r w:rsidRPr="001E101B">
        <w:rPr>
          <w:rFonts w:ascii="Browallia New" w:eastAsia="Calibri" w:hAnsi="Browallia New" w:cs="Browallia New"/>
          <w:spacing w:val="-2"/>
          <w:sz w:val="26"/>
          <w:szCs w:val="26"/>
          <w:cs/>
        </w:rPr>
        <w:t>ตถุประสงค์ของการบริหารส่วนของทุน คือ</w:t>
      </w:r>
      <w:r w:rsidR="00FB4C65" w:rsidRPr="001E101B">
        <w:rPr>
          <w:rFonts w:ascii="Browallia New" w:hAnsi="Browallia New" w:cs="Browallia New"/>
        </w:rPr>
        <w:t xml:space="preserve"> </w:t>
      </w:r>
      <w:r w:rsidR="00FB4C65" w:rsidRPr="001E101B">
        <w:rPr>
          <w:rFonts w:ascii="Browallia New" w:eastAsia="Calibri" w:hAnsi="Browallia New" w:cs="Browallia New"/>
          <w:spacing w:val="-2"/>
          <w:sz w:val="26"/>
          <w:szCs w:val="26"/>
          <w:cs/>
        </w:rPr>
        <w:t>รักษาไว้ซึ่งการดำเนินงานต่อเนื่องและเพื่อที่จะสามารถก่อให้เกิดผลตอบแทนแก่</w:t>
      </w:r>
      <w:r w:rsidR="00364060" w:rsidRPr="001E101B">
        <w:rPr>
          <w:rFonts w:ascii="Browallia New" w:eastAsia="Calibri" w:hAnsi="Browallia New" w:cs="Browallia New"/>
          <w:spacing w:val="-2"/>
          <w:sz w:val="26"/>
          <w:szCs w:val="26"/>
        </w:rPr>
        <w:br/>
      </w:r>
      <w:r w:rsidR="00FB4C65" w:rsidRPr="001E101B">
        <w:rPr>
          <w:rFonts w:ascii="Browallia New" w:eastAsia="Calibri" w:hAnsi="Browallia New" w:cs="Browallia New"/>
          <w:spacing w:val="-2"/>
          <w:sz w:val="26"/>
          <w:szCs w:val="26"/>
          <w:cs/>
        </w:rPr>
        <w:t>ผู้ถือหุ้นและยังประโยชน์ให้แก่ผู้มีส่วนได้เสียอื่นๆ และ</w:t>
      </w:r>
      <w:r w:rsidRPr="001E101B">
        <w:rPr>
          <w:rFonts w:ascii="Browallia New" w:hAnsi="Browallia New" w:cs="Browallia New"/>
          <w:spacing w:val="-2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</w:t>
      </w:r>
      <w:r w:rsidR="00364060" w:rsidRPr="001E101B">
        <w:rPr>
          <w:rFonts w:ascii="Browallia New" w:hAnsi="Browallia New" w:cs="Browallia New"/>
          <w:spacing w:val="-2"/>
          <w:sz w:val="26"/>
          <w:szCs w:val="26"/>
        </w:rPr>
        <w:br/>
      </w:r>
      <w:r w:rsidRPr="001E101B">
        <w:rPr>
          <w:rFonts w:ascii="Browallia New" w:hAnsi="Browallia New" w:cs="Browallia New"/>
          <w:spacing w:val="-2"/>
          <w:sz w:val="26"/>
          <w:szCs w:val="26"/>
          <w:cs/>
        </w:rPr>
        <w:t>และลดต้นทุนเงินทุน</w:t>
      </w:r>
    </w:p>
    <w:p w14:paraId="346C2B8E" w14:textId="77777777" w:rsidR="001D5BE4" w:rsidRPr="001E101B" w:rsidRDefault="001D5BE4" w:rsidP="009F79E8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4CFAE71" w14:textId="77777777" w:rsidR="00364060" w:rsidRPr="001E101B" w:rsidRDefault="001D5BE4" w:rsidP="00B961FF">
      <w:pPr>
        <w:ind w:left="540"/>
        <w:rPr>
          <w:rFonts w:ascii="Browallia New" w:eastAsia="Calibri" w:hAnsi="Browallia New" w:cs="Browallia New"/>
          <w:sz w:val="26"/>
          <w:szCs w:val="26"/>
        </w:rPr>
      </w:pPr>
      <w:r w:rsidRPr="001E101B">
        <w:rPr>
          <w:rFonts w:ascii="Browallia New" w:eastAsia="Calibri" w:hAnsi="Browallia New" w:cs="Browallia New"/>
          <w:sz w:val="26"/>
          <w:szCs w:val="26"/>
          <w:cs/>
        </w:rPr>
        <w:t>ในการที่จะรักษาหรือปรับระดับโครงสร้างของเงินทุนนั้น กลุ่มกิจการอาจต้องปรับจำนวนเงินปันผลจ่าย</w:t>
      </w:r>
      <w:r w:rsidR="00B961FF" w:rsidRPr="001E101B">
        <w:rPr>
          <w:rFonts w:ascii="Browallia New" w:eastAsia="Calibri" w:hAnsi="Browallia New" w:cs="Browallia New"/>
          <w:sz w:val="26"/>
          <w:szCs w:val="26"/>
          <w:cs/>
        </w:rPr>
        <w:t>ให้แก่ผู้ถือหุ้น</w:t>
      </w:r>
    </w:p>
    <w:p w14:paraId="1E64064F" w14:textId="77777777" w:rsidR="00364060" w:rsidRPr="001E101B" w:rsidRDefault="00364060" w:rsidP="00B961FF">
      <w:pPr>
        <w:ind w:left="540"/>
        <w:rPr>
          <w:rFonts w:ascii="Browallia New" w:eastAsia="Calibri" w:hAnsi="Browallia New" w:cs="Browallia New"/>
          <w:color w:val="000000"/>
          <w:spacing w:val="-2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45E7D" w:rsidRPr="001E101B" w14:paraId="19B25A21" w14:textId="77777777" w:rsidTr="00BB057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DCF511" w14:textId="070DB8AC" w:rsidR="00B45E7D" w:rsidRPr="001E101B" w:rsidRDefault="00552E4A" w:rsidP="008926B8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52E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B45E7D" w:rsidRPr="001E10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45E7D" w:rsidRPr="001E10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6A386C5E" w14:textId="77777777" w:rsidR="00733D32" w:rsidRPr="001E101B" w:rsidRDefault="00733D32" w:rsidP="0010603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1A23DD3" w14:textId="3F0832ED" w:rsidR="00B961FF" w:rsidRPr="001E101B" w:rsidRDefault="00B961FF" w:rsidP="00106031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ตารางต่อไปนี้แสดงมูลค่ายุติธรรม</w:t>
      </w:r>
      <w:r w:rsidR="0086793A" w:rsidRPr="001E101B">
        <w:rPr>
          <w:rFonts w:ascii="Browallia New" w:hAnsi="Browallia New" w:cs="Browallia New"/>
          <w:color w:val="000000"/>
          <w:sz w:val="26"/>
          <w:szCs w:val="26"/>
          <w:cs/>
        </w:rPr>
        <w:t>และราคาตามบัญชี</w:t>
      </w:r>
      <w:r w:rsidR="00050D0A" w:rsidRPr="001E101B">
        <w:rPr>
          <w:rFonts w:ascii="Browallia New" w:hAnsi="Browallia New" w:cs="Browallia New"/>
          <w:color w:val="000000"/>
          <w:sz w:val="26"/>
          <w:szCs w:val="26"/>
          <w:cs/>
        </w:rPr>
        <w:t>ข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องสินทรัพย์และหนี้สินทางการเงิน</w:t>
      </w:r>
      <w:r w:rsidR="00A459FC" w:rsidRPr="001E101B">
        <w:rPr>
          <w:rFonts w:ascii="Browallia New" w:hAnsi="Browallia New" w:cs="Browallia New"/>
          <w:color w:val="000000"/>
          <w:sz w:val="26"/>
          <w:szCs w:val="26"/>
          <w:cs/>
        </w:rPr>
        <w:t>แยกตามประเภท</w:t>
      </w:r>
    </w:p>
    <w:p w14:paraId="182A7BCE" w14:textId="77777777" w:rsidR="00106031" w:rsidRPr="001E101B" w:rsidRDefault="00106031" w:rsidP="0010603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2"/>
        <w:gridCol w:w="1296"/>
        <w:gridCol w:w="1296"/>
        <w:gridCol w:w="1296"/>
        <w:gridCol w:w="1307"/>
      </w:tblGrid>
      <w:tr w:rsidR="001743F8" w:rsidRPr="001E101B" w14:paraId="25153D12" w14:textId="77777777" w:rsidTr="00BE2036">
        <w:trPr>
          <w:trHeight w:val="20"/>
          <w:tblHeader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DC517F" w14:textId="77777777" w:rsidR="001743F8" w:rsidRPr="001E101B" w:rsidRDefault="001743F8" w:rsidP="007C5028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1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2F4FCE" w14:textId="77777777" w:rsidR="001743F8" w:rsidRPr="001E101B" w:rsidRDefault="001743F8" w:rsidP="005C7CC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53A02" w:rsidRPr="001E101B" w14:paraId="72DD3C11" w14:textId="77777777" w:rsidTr="00BE2036">
        <w:trPr>
          <w:trHeight w:val="70"/>
          <w:tblHeader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D4ADF6" w14:textId="77777777" w:rsidR="00D53A02" w:rsidRPr="001E101B" w:rsidRDefault="00D53A02" w:rsidP="005C7CC7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288B8" w14:textId="77777777" w:rsidR="00D53A02" w:rsidRPr="001E101B" w:rsidRDefault="00106031" w:rsidP="00FD2290">
            <w:pPr>
              <w:tabs>
                <w:tab w:val="right" w:pos="1050"/>
              </w:tabs>
              <w:ind w:left="-56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D53A02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39FDC" w14:textId="77777777" w:rsidR="00D53A02" w:rsidRPr="001E101B" w:rsidRDefault="00D53A02" w:rsidP="00106031">
            <w:pPr>
              <w:tabs>
                <w:tab w:val="right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88A6B" w14:textId="77777777" w:rsidR="00D53A02" w:rsidRPr="001E101B" w:rsidRDefault="00D53A02" w:rsidP="00106031">
            <w:pPr>
              <w:tabs>
                <w:tab w:val="decimal" w:pos="1020"/>
                <w:tab w:val="right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3205C" w14:textId="77777777" w:rsidR="00D53A02" w:rsidRPr="001E101B" w:rsidRDefault="00D53A02" w:rsidP="00106031">
            <w:pPr>
              <w:tabs>
                <w:tab w:val="decimal" w:pos="1020"/>
                <w:tab w:val="right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D53A02" w:rsidRPr="001E101B" w14:paraId="655DA9B2" w14:textId="77777777" w:rsidTr="00BE2036">
        <w:trPr>
          <w:trHeight w:val="20"/>
          <w:tblHeader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563F6E" w14:textId="77777777" w:rsidR="00D53A02" w:rsidRPr="001E101B" w:rsidRDefault="00D53A02" w:rsidP="001743F8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C1E21" w14:textId="77777777" w:rsidR="00D53A02" w:rsidRPr="001E101B" w:rsidRDefault="00106031" w:rsidP="00106031">
            <w:pPr>
              <w:tabs>
                <w:tab w:val="right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D53A02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ผ่านกำไรหรือ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C902F" w14:textId="77777777" w:rsidR="00D53A02" w:rsidRPr="001E101B" w:rsidRDefault="00106031" w:rsidP="00FD2290">
            <w:pPr>
              <w:tabs>
                <w:tab w:val="right" w:pos="108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D53A02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43DC2" w14:textId="77777777" w:rsidR="00D53A02" w:rsidRPr="001E101B" w:rsidRDefault="00106031" w:rsidP="00FD2290">
            <w:pPr>
              <w:tabs>
                <w:tab w:val="right" w:pos="108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D53A02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รวมราคา</w:t>
            </w:r>
          </w:p>
        </w:tc>
        <w:tc>
          <w:tcPr>
            <w:tcW w:w="13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1F76B" w14:textId="77777777" w:rsidR="00D53A02" w:rsidRPr="001E101B" w:rsidRDefault="00106031" w:rsidP="00FD2290">
            <w:pPr>
              <w:tabs>
                <w:tab w:val="right" w:pos="108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53A02"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</w:t>
            </w:r>
          </w:p>
        </w:tc>
      </w:tr>
      <w:tr w:rsidR="00D53A02" w:rsidRPr="001E101B" w14:paraId="06A167BC" w14:textId="77777777" w:rsidTr="00BE2036">
        <w:trPr>
          <w:trHeight w:val="20"/>
          <w:tblHeader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440C19" w14:textId="77777777" w:rsidR="00D53A02" w:rsidRPr="001E101B" w:rsidRDefault="00D53A02" w:rsidP="001743F8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0ED48" w14:textId="77777777" w:rsidR="00D53A02" w:rsidRPr="001E101B" w:rsidRDefault="00106031" w:rsidP="00FD2290">
            <w:pPr>
              <w:tabs>
                <w:tab w:val="right" w:pos="108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D53A02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BA09A" w14:textId="77777777" w:rsidR="00D53A02" w:rsidRPr="001E101B" w:rsidRDefault="00106031" w:rsidP="00FD2290">
            <w:pPr>
              <w:tabs>
                <w:tab w:val="right" w:pos="108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D53A02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CE552" w14:textId="77777777" w:rsidR="00D53A02" w:rsidRPr="001E101B" w:rsidRDefault="00106031" w:rsidP="00FD2290">
            <w:pPr>
              <w:tabs>
                <w:tab w:val="right" w:pos="108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D53A02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ตามบัญชี</w:t>
            </w:r>
          </w:p>
        </w:tc>
        <w:tc>
          <w:tcPr>
            <w:tcW w:w="130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C766F88" w14:textId="77777777" w:rsidR="00D53A02" w:rsidRPr="001E101B" w:rsidRDefault="00106031" w:rsidP="00FD2290">
            <w:pPr>
              <w:tabs>
                <w:tab w:val="right" w:pos="108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53A02"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ยุติธรรม</w:t>
            </w:r>
          </w:p>
        </w:tc>
      </w:tr>
      <w:tr w:rsidR="00D53A02" w:rsidRPr="001E101B" w14:paraId="138A9D36" w14:textId="77777777" w:rsidTr="00BE2036">
        <w:trPr>
          <w:trHeight w:val="20"/>
          <w:tblHeader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155B07" w14:textId="77777777" w:rsidR="00D53A02" w:rsidRPr="001E101B" w:rsidRDefault="00D53A02" w:rsidP="001743F8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52238A" w14:textId="77777777" w:rsidR="00D53A02" w:rsidRPr="001E101B" w:rsidRDefault="00106031" w:rsidP="00FD2290">
            <w:pPr>
              <w:tabs>
                <w:tab w:val="right" w:pos="108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D53A02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2A32AF" w14:textId="77777777" w:rsidR="00D53A02" w:rsidRPr="001E101B" w:rsidRDefault="00106031" w:rsidP="00FD2290">
            <w:pPr>
              <w:tabs>
                <w:tab w:val="right" w:pos="108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D53A02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E73D58" w14:textId="77777777" w:rsidR="00D53A02" w:rsidRPr="001E101B" w:rsidRDefault="00106031" w:rsidP="00FD2290">
            <w:pPr>
              <w:tabs>
                <w:tab w:val="right" w:pos="108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D53A02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28FD4F" w14:textId="77777777" w:rsidR="00D53A02" w:rsidRPr="001E101B" w:rsidRDefault="00106031" w:rsidP="00FD2290">
            <w:pPr>
              <w:tabs>
                <w:tab w:val="right" w:pos="108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D53A02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53A02" w:rsidRPr="001E101B" w14:paraId="7CC6EE4A" w14:textId="77777777" w:rsidTr="00BE2036">
        <w:trPr>
          <w:trHeight w:val="20"/>
          <w:tblHeader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DEE78" w14:textId="77777777" w:rsidR="00D53A02" w:rsidRPr="001E101B" w:rsidRDefault="00D53A02" w:rsidP="001743F8">
            <w:pPr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7240DE" w14:textId="77777777" w:rsidR="00D53A02" w:rsidRPr="001E101B" w:rsidRDefault="00D53A02" w:rsidP="000D7E1C">
            <w:pPr>
              <w:pStyle w:val="BlockText"/>
              <w:tabs>
                <w:tab w:val="decimal" w:pos="1086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2F653C" w14:textId="77777777" w:rsidR="00D53A02" w:rsidRPr="001E101B" w:rsidRDefault="00D53A02" w:rsidP="000D7E1C">
            <w:pPr>
              <w:pStyle w:val="BlockText"/>
              <w:tabs>
                <w:tab w:val="decimal" w:pos="1086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4B6772" w14:textId="77777777" w:rsidR="00D53A02" w:rsidRPr="001E101B" w:rsidRDefault="00D53A02" w:rsidP="000D7E1C">
            <w:pPr>
              <w:pStyle w:val="BlockText"/>
              <w:tabs>
                <w:tab w:val="decimal" w:pos="1086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CC402D" w14:textId="77777777" w:rsidR="00D53A02" w:rsidRPr="001E101B" w:rsidRDefault="00D53A02" w:rsidP="000D7E1C">
            <w:pPr>
              <w:pStyle w:val="BlockText"/>
              <w:tabs>
                <w:tab w:val="decimal" w:pos="1086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53A02" w:rsidRPr="001E101B" w14:paraId="63FAA324" w14:textId="77777777" w:rsidTr="00BE2036">
        <w:trPr>
          <w:trHeight w:val="20"/>
          <w:tblHeader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B08C08" w14:textId="65C2483F" w:rsidR="00D53A02" w:rsidRPr="001E101B" w:rsidRDefault="00D53A02" w:rsidP="001743F8">
            <w:pPr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</w:t>
            </w:r>
            <w:r w:rsidR="00F2398A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DF9188C" w14:textId="77777777" w:rsidR="00D53A02" w:rsidRPr="001E101B" w:rsidRDefault="00D53A02" w:rsidP="000D7E1C">
            <w:pPr>
              <w:pStyle w:val="BlockText"/>
              <w:tabs>
                <w:tab w:val="decimal" w:pos="1086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82FA6A1" w14:textId="77777777" w:rsidR="00D53A02" w:rsidRPr="001E101B" w:rsidRDefault="00D53A02" w:rsidP="000D7E1C">
            <w:pPr>
              <w:pStyle w:val="BlockText"/>
              <w:tabs>
                <w:tab w:val="decimal" w:pos="1086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7181407" w14:textId="77777777" w:rsidR="00D53A02" w:rsidRPr="001E101B" w:rsidRDefault="00D53A02" w:rsidP="000D7E1C">
            <w:pPr>
              <w:pStyle w:val="BlockText"/>
              <w:tabs>
                <w:tab w:val="decimal" w:pos="1086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1C52A75" w14:textId="77777777" w:rsidR="00D53A02" w:rsidRPr="001E101B" w:rsidRDefault="00D53A02" w:rsidP="000D7E1C">
            <w:pPr>
              <w:pStyle w:val="BlockText"/>
              <w:tabs>
                <w:tab w:val="decimal" w:pos="1086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904C1" w:rsidRPr="001E101B" w14:paraId="2CFCB036" w14:textId="77777777" w:rsidTr="00BE2036">
        <w:trPr>
          <w:trHeight w:val="20"/>
          <w:tblHeader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AFF3FC" w14:textId="0E16B7E3" w:rsidR="004904C1" w:rsidRPr="001E101B" w:rsidRDefault="00D74043" w:rsidP="004904C1">
            <w:pPr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t>สินทรัพย์</w:t>
            </w:r>
            <w:r w:rsidR="004904C1" w:rsidRPr="001E101B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t>ทางการเงินที่วัดด้วยมูลค่ายุติธรรม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02FD720" w14:textId="77777777" w:rsidR="004904C1" w:rsidRPr="001E101B" w:rsidRDefault="004904C1" w:rsidP="000D7E1C">
            <w:pPr>
              <w:pStyle w:val="BlockText"/>
              <w:tabs>
                <w:tab w:val="decimal" w:pos="1086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65CB287" w14:textId="77777777" w:rsidR="004904C1" w:rsidRPr="001E101B" w:rsidRDefault="004904C1" w:rsidP="000D7E1C">
            <w:pPr>
              <w:pStyle w:val="BlockText"/>
              <w:tabs>
                <w:tab w:val="decimal" w:pos="1086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D39BEF6" w14:textId="77777777" w:rsidR="004904C1" w:rsidRPr="001E101B" w:rsidRDefault="004904C1" w:rsidP="000D7E1C">
            <w:pPr>
              <w:pStyle w:val="BlockText"/>
              <w:tabs>
                <w:tab w:val="decimal" w:pos="1086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07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B5F95A5" w14:textId="77777777" w:rsidR="004904C1" w:rsidRPr="001E101B" w:rsidRDefault="004904C1" w:rsidP="000D7E1C">
            <w:pPr>
              <w:pStyle w:val="BlockText"/>
              <w:tabs>
                <w:tab w:val="decimal" w:pos="1086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904C1" w:rsidRPr="001E101B" w14:paraId="21F0B57B" w14:textId="77777777" w:rsidTr="00BE2036">
        <w:trPr>
          <w:trHeight w:val="20"/>
          <w:tblHeader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2B60EE" w14:textId="26EA5E7C" w:rsidR="004904C1" w:rsidRPr="001E101B" w:rsidRDefault="00D74043" w:rsidP="004904C1">
            <w:pPr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</w:t>
            </w:r>
            <w:r w:rsidR="004904C1" w:rsidRPr="001E101B">
              <w:rPr>
                <w:rFonts w:ascii="Browallia New" w:hAnsi="Browallia New" w:cs="Browallia New"/>
                <w:sz w:val="26"/>
                <w:szCs w:val="26"/>
                <w:cs/>
              </w:rPr>
              <w:t>อนุพันธ์ทางการเงิน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23266ED" w14:textId="18019A91" w:rsidR="004904C1" w:rsidRPr="001E101B" w:rsidRDefault="00552E4A" w:rsidP="004904C1">
            <w:pPr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904C1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="004904C1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2A34B1F" w14:textId="4F1A7C50" w:rsidR="004904C1" w:rsidRPr="001E101B" w:rsidRDefault="004904C1" w:rsidP="004904C1">
            <w:pPr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D85A081" w14:textId="0004F38B" w:rsidR="004904C1" w:rsidRPr="001E101B" w:rsidRDefault="00552E4A" w:rsidP="004904C1">
            <w:pPr>
              <w:tabs>
                <w:tab w:val="decimal" w:pos="1020"/>
                <w:tab w:val="decimal" w:pos="1086"/>
              </w:tabs>
              <w:ind w:left="332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904C1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="004904C1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A6B5035" w14:textId="68F61527" w:rsidR="004904C1" w:rsidRPr="001E101B" w:rsidRDefault="00552E4A" w:rsidP="004904C1">
            <w:pPr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904C1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="004904C1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</w:tr>
      <w:tr w:rsidR="004904C1" w:rsidRPr="001E101B" w14:paraId="1E69FB06" w14:textId="77777777" w:rsidTr="00BE2036">
        <w:trPr>
          <w:trHeight w:val="20"/>
          <w:tblHeader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9F4DF" w14:textId="77777777" w:rsidR="004904C1" w:rsidRPr="001E101B" w:rsidRDefault="004904C1" w:rsidP="004904C1">
            <w:pPr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DF3FA61" w14:textId="77777777" w:rsidR="004904C1" w:rsidRPr="001E101B" w:rsidRDefault="004904C1" w:rsidP="000D7E1C">
            <w:pPr>
              <w:pStyle w:val="BlockText"/>
              <w:tabs>
                <w:tab w:val="decimal" w:pos="1086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3D9669C" w14:textId="77777777" w:rsidR="004904C1" w:rsidRPr="001E101B" w:rsidRDefault="004904C1" w:rsidP="000D7E1C">
            <w:pPr>
              <w:pStyle w:val="BlockText"/>
              <w:tabs>
                <w:tab w:val="decimal" w:pos="1086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6421C75" w14:textId="77777777" w:rsidR="004904C1" w:rsidRPr="001E101B" w:rsidRDefault="004904C1" w:rsidP="000D7E1C">
            <w:pPr>
              <w:pStyle w:val="BlockText"/>
              <w:tabs>
                <w:tab w:val="decimal" w:pos="1086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14A674F" w14:textId="77777777" w:rsidR="004904C1" w:rsidRPr="001E101B" w:rsidRDefault="004904C1" w:rsidP="000D7E1C">
            <w:pPr>
              <w:pStyle w:val="BlockText"/>
              <w:tabs>
                <w:tab w:val="decimal" w:pos="1086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904C1" w:rsidRPr="001E101B" w14:paraId="6543723D" w14:textId="77777777" w:rsidTr="00BE2036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197B6" w14:textId="77777777" w:rsidR="004904C1" w:rsidRPr="001E101B" w:rsidRDefault="004904C1" w:rsidP="004904C1">
            <w:pPr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t>สินทรัพย์ทางการเงินที่ไม่ได้วัดด้วยมูลค่ายุติธรรม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235EFB7" w14:textId="77777777" w:rsidR="004904C1" w:rsidRPr="001E101B" w:rsidRDefault="004904C1" w:rsidP="000D7E1C">
            <w:pPr>
              <w:pStyle w:val="BlockText"/>
              <w:tabs>
                <w:tab w:val="decimal" w:pos="1086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A3A2E12" w14:textId="77777777" w:rsidR="004904C1" w:rsidRPr="001E101B" w:rsidRDefault="004904C1" w:rsidP="000D7E1C">
            <w:pPr>
              <w:pStyle w:val="BlockText"/>
              <w:tabs>
                <w:tab w:val="decimal" w:pos="1086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5066CA4" w14:textId="77777777" w:rsidR="004904C1" w:rsidRPr="001E101B" w:rsidRDefault="004904C1" w:rsidP="000D7E1C">
            <w:pPr>
              <w:pStyle w:val="BlockText"/>
              <w:tabs>
                <w:tab w:val="decimal" w:pos="1086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2828C0D" w14:textId="77777777" w:rsidR="004904C1" w:rsidRPr="001E101B" w:rsidRDefault="004904C1" w:rsidP="000D7E1C">
            <w:pPr>
              <w:pStyle w:val="BlockText"/>
              <w:tabs>
                <w:tab w:val="decimal" w:pos="1086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904C1" w:rsidRPr="001E101B" w14:paraId="3C51949C" w14:textId="77777777" w:rsidTr="00BE2036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26BBF" w14:textId="77777777" w:rsidR="004904C1" w:rsidRPr="001E101B" w:rsidRDefault="004904C1" w:rsidP="004904C1">
            <w:pPr>
              <w:ind w:left="-101" w:right="-72"/>
              <w:rPr>
                <w:rFonts w:ascii="Browallia New" w:hAnsi="Browallia New" w:cs="Browallia New"/>
                <w:i/>
                <w:i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16C6A36" w14:textId="0F777599" w:rsidR="004904C1" w:rsidRPr="001E101B" w:rsidRDefault="004904C1" w:rsidP="004904C1">
            <w:pPr>
              <w:pStyle w:val="BlockText"/>
              <w:tabs>
                <w:tab w:val="decimal" w:pos="1086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7335BB5" w14:textId="5BD0F355" w:rsidR="004904C1" w:rsidRPr="001E101B" w:rsidRDefault="00552E4A" w:rsidP="004904C1">
            <w:pPr>
              <w:pStyle w:val="BlockText"/>
              <w:tabs>
                <w:tab w:val="decimal" w:pos="1086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FF228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="00FF228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851EA2C" w14:textId="691C1745" w:rsidR="004904C1" w:rsidRPr="001E101B" w:rsidRDefault="00552E4A" w:rsidP="004904C1">
            <w:pPr>
              <w:pStyle w:val="BlockText"/>
              <w:tabs>
                <w:tab w:val="decimal" w:pos="1086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FF228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="00FF228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9917565" w14:textId="53BBF2CF" w:rsidR="004904C1" w:rsidRPr="001E101B" w:rsidRDefault="00552E4A" w:rsidP="004904C1">
            <w:pPr>
              <w:pStyle w:val="BlockText"/>
              <w:tabs>
                <w:tab w:val="decimal" w:pos="1086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FF228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="00FF228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</w:tr>
      <w:tr w:rsidR="004904C1" w:rsidRPr="001E101B" w14:paraId="7268D9F8" w14:textId="77777777" w:rsidTr="00BE2036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BEF43F" w14:textId="77777777" w:rsidR="004904C1" w:rsidRPr="001E101B" w:rsidRDefault="004904C1" w:rsidP="004904C1">
            <w:pPr>
              <w:ind w:left="176" w:right="-98" w:hanging="28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8ACEAFA" w14:textId="6C871D56" w:rsidR="004904C1" w:rsidRPr="001E101B" w:rsidRDefault="004904C1" w:rsidP="004904C1">
            <w:pPr>
              <w:pStyle w:val="BlockText"/>
              <w:tabs>
                <w:tab w:val="decimal" w:pos="1086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CBF6DB4" w14:textId="7E08CB33" w:rsidR="004904C1" w:rsidRPr="001E101B" w:rsidRDefault="00552E4A" w:rsidP="004904C1">
            <w:pPr>
              <w:pStyle w:val="BlockText"/>
              <w:tabs>
                <w:tab w:val="decimal" w:pos="1086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4904C1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6E0A061" w14:textId="67C165F5" w:rsidR="004904C1" w:rsidRPr="001E101B" w:rsidRDefault="00552E4A" w:rsidP="004904C1">
            <w:pPr>
              <w:pStyle w:val="BlockText"/>
              <w:tabs>
                <w:tab w:val="decimal" w:pos="1086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4904C1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2758B2C" w14:textId="73E04BA4" w:rsidR="004904C1" w:rsidRPr="001E101B" w:rsidRDefault="00552E4A" w:rsidP="004904C1">
            <w:pPr>
              <w:pStyle w:val="BlockText"/>
              <w:tabs>
                <w:tab w:val="decimal" w:pos="1086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4904C1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</w:tr>
      <w:tr w:rsidR="004904C1" w:rsidRPr="001E101B" w14:paraId="2C865406" w14:textId="77777777" w:rsidTr="00BE2036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EE7C6" w14:textId="77777777" w:rsidR="004904C1" w:rsidRPr="001E101B" w:rsidRDefault="004904C1" w:rsidP="004904C1">
            <w:pPr>
              <w:ind w:left="176" w:right="-98" w:hanging="2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E8E57E5" w14:textId="299F8FAA" w:rsidR="004904C1" w:rsidRPr="001E101B" w:rsidRDefault="004904C1" w:rsidP="004904C1">
            <w:pPr>
              <w:pStyle w:val="BlockText"/>
              <w:tabs>
                <w:tab w:val="decimal" w:pos="1086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5CEB22E" w14:textId="2D642220" w:rsidR="004904C1" w:rsidRPr="001E101B" w:rsidRDefault="00552E4A" w:rsidP="004904C1">
            <w:pPr>
              <w:pStyle w:val="BlockText"/>
              <w:tabs>
                <w:tab w:val="decimal" w:pos="1086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FF228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FF228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59634D9" w14:textId="7D00A970" w:rsidR="004904C1" w:rsidRPr="001E101B" w:rsidRDefault="00552E4A" w:rsidP="004904C1">
            <w:pPr>
              <w:pStyle w:val="BlockText"/>
              <w:tabs>
                <w:tab w:val="decimal" w:pos="1086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FF228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FF228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E765421" w14:textId="19145FEC" w:rsidR="004904C1" w:rsidRPr="001E101B" w:rsidRDefault="00552E4A" w:rsidP="004904C1">
            <w:pPr>
              <w:pStyle w:val="BlockText"/>
              <w:tabs>
                <w:tab w:val="decimal" w:pos="1086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FF228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FF228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</w:tr>
      <w:tr w:rsidR="004904C1" w:rsidRPr="001E101B" w14:paraId="7B7B1C98" w14:textId="77777777" w:rsidTr="00BE2036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524272" w14:textId="77777777" w:rsidR="004904C1" w:rsidRPr="001E101B" w:rsidRDefault="004904C1" w:rsidP="004904C1">
            <w:pPr>
              <w:ind w:left="176" w:right="-98" w:hanging="2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6CBE834" w14:textId="7F8C7E72" w:rsidR="004904C1" w:rsidRPr="001E101B" w:rsidRDefault="004904C1" w:rsidP="004904C1">
            <w:pPr>
              <w:pStyle w:val="BlockText"/>
              <w:tabs>
                <w:tab w:val="decimal" w:pos="1086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797F619" w14:textId="141174E1" w:rsidR="004904C1" w:rsidRPr="001E101B" w:rsidRDefault="00552E4A" w:rsidP="004904C1">
            <w:pPr>
              <w:pStyle w:val="BlockText"/>
              <w:tabs>
                <w:tab w:val="decimal" w:pos="1086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FF228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="00FF228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BC8E371" w14:textId="0E34CDC7" w:rsidR="004904C1" w:rsidRPr="001E101B" w:rsidRDefault="00552E4A" w:rsidP="004904C1">
            <w:pPr>
              <w:pStyle w:val="BlockText"/>
              <w:tabs>
                <w:tab w:val="decimal" w:pos="1086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FF228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="00FF228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4CA2F08" w14:textId="52B5C447" w:rsidR="004904C1" w:rsidRPr="001E101B" w:rsidRDefault="00552E4A" w:rsidP="004904C1">
            <w:pPr>
              <w:pStyle w:val="BlockText"/>
              <w:tabs>
                <w:tab w:val="decimal" w:pos="1086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FF228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  <w:r w:rsidR="00FF228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</w:p>
        </w:tc>
      </w:tr>
      <w:tr w:rsidR="004904C1" w:rsidRPr="001E101B" w14:paraId="094243C8" w14:textId="77777777" w:rsidTr="00BE2036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BE585" w14:textId="77777777" w:rsidR="004904C1" w:rsidRPr="001E101B" w:rsidRDefault="004904C1" w:rsidP="004904C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651116E" w14:textId="1137455E" w:rsidR="004904C1" w:rsidRPr="001E101B" w:rsidRDefault="004904C1" w:rsidP="004904C1">
            <w:pPr>
              <w:pStyle w:val="BlockText"/>
              <w:tabs>
                <w:tab w:val="decimal" w:pos="1086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F169B4C" w14:textId="60760E3C" w:rsidR="004904C1" w:rsidRPr="001E101B" w:rsidRDefault="00552E4A" w:rsidP="004904C1">
            <w:pPr>
              <w:pStyle w:val="BlockText"/>
              <w:tabs>
                <w:tab w:val="decimal" w:pos="1086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FF228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  <w:r w:rsidR="00FF228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150B9DB" w14:textId="0A0D74F9" w:rsidR="004904C1" w:rsidRPr="001E101B" w:rsidRDefault="00552E4A" w:rsidP="004904C1">
            <w:pPr>
              <w:pStyle w:val="BlockText"/>
              <w:tabs>
                <w:tab w:val="decimal" w:pos="1086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FF228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  <w:r w:rsidR="00FF228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0F6DB27" w14:textId="677C39A5" w:rsidR="004904C1" w:rsidRPr="001E101B" w:rsidRDefault="00552E4A" w:rsidP="004904C1">
            <w:pPr>
              <w:pStyle w:val="BlockText"/>
              <w:tabs>
                <w:tab w:val="decimal" w:pos="1086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FF228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FF228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</w:p>
        </w:tc>
      </w:tr>
      <w:tr w:rsidR="004904C1" w:rsidRPr="001E101B" w14:paraId="4E08ADD8" w14:textId="77777777" w:rsidTr="00BE2036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5D8D2" w14:textId="77777777" w:rsidR="004904C1" w:rsidRPr="001E101B" w:rsidRDefault="004904C1" w:rsidP="004904C1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0E9BB4DA" w14:textId="77777777" w:rsidR="004904C1" w:rsidRPr="001E101B" w:rsidRDefault="004904C1" w:rsidP="004904C1">
            <w:pPr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0675CA64" w14:textId="77777777" w:rsidR="004904C1" w:rsidRPr="001E101B" w:rsidRDefault="004904C1" w:rsidP="004904C1">
            <w:pPr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6FE224D5" w14:textId="77777777" w:rsidR="004904C1" w:rsidRPr="001E101B" w:rsidRDefault="004904C1" w:rsidP="004904C1">
            <w:pPr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51ABFCA9" w14:textId="77777777" w:rsidR="004904C1" w:rsidRPr="001E101B" w:rsidRDefault="004904C1" w:rsidP="004904C1">
            <w:pPr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904C1" w:rsidRPr="001E101B" w14:paraId="7B21DA32" w14:textId="77777777" w:rsidTr="00BE2036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8B006" w14:textId="77777777" w:rsidR="004904C1" w:rsidRPr="001E101B" w:rsidRDefault="004904C1" w:rsidP="004904C1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5755A4DB" w14:textId="77777777" w:rsidR="004904C1" w:rsidRPr="001E101B" w:rsidRDefault="004904C1" w:rsidP="004904C1">
            <w:pPr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0BA24BC4" w14:textId="77777777" w:rsidR="004904C1" w:rsidRPr="001E101B" w:rsidRDefault="004904C1" w:rsidP="004904C1">
            <w:pPr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6C414863" w14:textId="77777777" w:rsidR="004904C1" w:rsidRPr="001E101B" w:rsidRDefault="004904C1" w:rsidP="004904C1">
            <w:pPr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1F82E1EC" w14:textId="77777777" w:rsidR="004904C1" w:rsidRPr="001E101B" w:rsidRDefault="004904C1" w:rsidP="004904C1">
            <w:pPr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904C1" w:rsidRPr="001E101B" w14:paraId="028A46BB" w14:textId="77777777" w:rsidTr="00BE2036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3303C" w14:textId="77777777" w:rsidR="004904C1" w:rsidRPr="001E101B" w:rsidRDefault="004904C1" w:rsidP="004904C1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03E3C40" w14:textId="77777777" w:rsidR="004904C1" w:rsidRPr="001E101B" w:rsidRDefault="004904C1" w:rsidP="004904C1">
            <w:pPr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E9A1D8B" w14:textId="77777777" w:rsidR="004904C1" w:rsidRPr="001E101B" w:rsidRDefault="004904C1" w:rsidP="004904C1">
            <w:pPr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96C437A" w14:textId="77777777" w:rsidR="004904C1" w:rsidRPr="001E101B" w:rsidRDefault="004904C1" w:rsidP="004904C1">
            <w:pPr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965696D" w14:textId="77777777" w:rsidR="004904C1" w:rsidRPr="001E101B" w:rsidRDefault="004904C1" w:rsidP="004904C1">
            <w:pPr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904C1" w:rsidRPr="001E101B" w14:paraId="66D1F909" w14:textId="77777777" w:rsidTr="00BE2036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C81608" w14:textId="77777777" w:rsidR="004904C1" w:rsidRPr="001E101B" w:rsidRDefault="004904C1" w:rsidP="004904C1">
            <w:pPr>
              <w:ind w:left="176" w:hanging="2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001D6D2" w14:textId="2D3E0901" w:rsidR="004904C1" w:rsidRPr="001E101B" w:rsidRDefault="004904C1" w:rsidP="004904C1">
            <w:pPr>
              <w:pStyle w:val="BlockText"/>
              <w:tabs>
                <w:tab w:val="decimal" w:pos="1086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19B23AF" w14:textId="3E969AB9" w:rsidR="004904C1" w:rsidRPr="001E101B" w:rsidRDefault="00552E4A" w:rsidP="004904C1">
            <w:pPr>
              <w:pStyle w:val="BlockText"/>
              <w:tabs>
                <w:tab w:val="decimal" w:pos="1086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4904C1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904C1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7B4D1E7" w14:textId="387ACFF0" w:rsidR="004904C1" w:rsidRPr="001E101B" w:rsidRDefault="00552E4A" w:rsidP="004904C1">
            <w:pPr>
              <w:pStyle w:val="BlockText"/>
              <w:tabs>
                <w:tab w:val="decimal" w:pos="1086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4904C1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904C1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EE58953" w14:textId="2D91036B" w:rsidR="004904C1" w:rsidRPr="001E101B" w:rsidRDefault="00552E4A" w:rsidP="004904C1">
            <w:pPr>
              <w:pStyle w:val="BlockText"/>
              <w:tabs>
                <w:tab w:val="decimal" w:pos="1086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4904C1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904C1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904C1" w:rsidRPr="001E101B" w14:paraId="35C0B189" w14:textId="77777777" w:rsidTr="00BE2036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BBDD7" w14:textId="77777777" w:rsidR="004904C1" w:rsidRPr="001E101B" w:rsidRDefault="004904C1" w:rsidP="004904C1">
            <w:pPr>
              <w:ind w:left="176" w:hanging="280"/>
              <w:jc w:val="thaiDistribute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4BEA658" w14:textId="54AF0906" w:rsidR="004904C1" w:rsidRPr="001E101B" w:rsidRDefault="004904C1" w:rsidP="004904C1">
            <w:pPr>
              <w:pStyle w:val="BlockText"/>
              <w:tabs>
                <w:tab w:val="decimal" w:pos="1086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1002B26" w14:textId="6A99CDA0" w:rsidR="004904C1" w:rsidRPr="001E101B" w:rsidRDefault="00552E4A" w:rsidP="004904C1">
            <w:pPr>
              <w:pStyle w:val="BlockText"/>
              <w:tabs>
                <w:tab w:val="decimal" w:pos="1086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FF228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="00FF228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E843EF3" w14:textId="6E5ADB5A" w:rsidR="004904C1" w:rsidRPr="001E101B" w:rsidRDefault="00552E4A" w:rsidP="004904C1">
            <w:pPr>
              <w:pStyle w:val="BlockText"/>
              <w:tabs>
                <w:tab w:val="decimal" w:pos="1086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FF228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="00FF228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26FCAB8" w14:textId="4A98D1CC" w:rsidR="004904C1" w:rsidRPr="001E101B" w:rsidRDefault="00552E4A" w:rsidP="004904C1">
            <w:pPr>
              <w:pStyle w:val="BlockText"/>
              <w:tabs>
                <w:tab w:val="decimal" w:pos="1086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FF228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="00FF228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</w:p>
        </w:tc>
      </w:tr>
      <w:tr w:rsidR="004904C1" w:rsidRPr="001E101B" w14:paraId="57AABD0E" w14:textId="77777777" w:rsidTr="00BE2036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6C9BA8" w14:textId="7A22E295" w:rsidR="004904C1" w:rsidRPr="001E101B" w:rsidRDefault="004904C1" w:rsidP="004904C1">
            <w:pPr>
              <w:ind w:left="176" w:hanging="2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E9C53B3" w14:textId="180AA884" w:rsidR="004904C1" w:rsidRPr="001E101B" w:rsidRDefault="004904C1" w:rsidP="004904C1">
            <w:pPr>
              <w:pStyle w:val="BlockText"/>
              <w:tabs>
                <w:tab w:val="decimal" w:pos="1086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E43C16E" w14:textId="5C22BC0D" w:rsidR="004904C1" w:rsidRPr="001E101B" w:rsidRDefault="00552E4A" w:rsidP="004904C1">
            <w:pPr>
              <w:pStyle w:val="BlockText"/>
              <w:tabs>
                <w:tab w:val="decimal" w:pos="1086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4904C1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="004904C1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8609D23" w14:textId="253E898A" w:rsidR="004904C1" w:rsidRPr="001E101B" w:rsidRDefault="00552E4A" w:rsidP="004904C1">
            <w:pPr>
              <w:pStyle w:val="BlockText"/>
              <w:tabs>
                <w:tab w:val="decimal" w:pos="1086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4904C1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="004904C1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D790B13" w14:textId="5EAD1AD7" w:rsidR="004904C1" w:rsidRPr="001E101B" w:rsidRDefault="00552E4A" w:rsidP="004904C1">
            <w:pPr>
              <w:pStyle w:val="BlockText"/>
              <w:tabs>
                <w:tab w:val="decimal" w:pos="1086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4904C1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="004904C1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</w:tr>
      <w:tr w:rsidR="004904C1" w:rsidRPr="001E101B" w14:paraId="503ED524" w14:textId="77777777" w:rsidTr="00BE2036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67B38E" w14:textId="77777777" w:rsidR="004904C1" w:rsidRPr="001E101B" w:rsidRDefault="004904C1" w:rsidP="004904C1">
            <w:pPr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1601FCE" w14:textId="34E17614" w:rsidR="004904C1" w:rsidRPr="001E101B" w:rsidRDefault="004904C1" w:rsidP="004904C1">
            <w:pPr>
              <w:pStyle w:val="BlockText"/>
              <w:tabs>
                <w:tab w:val="decimal" w:pos="1086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FB11E25" w14:textId="34066304" w:rsidR="004904C1" w:rsidRPr="001E101B" w:rsidRDefault="00552E4A" w:rsidP="004904C1">
            <w:pPr>
              <w:pStyle w:val="BlockText"/>
              <w:tabs>
                <w:tab w:val="decimal" w:pos="1086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904C1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4904C1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4904C1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8DE321B" w14:textId="5B610E55" w:rsidR="004904C1" w:rsidRPr="001E101B" w:rsidRDefault="00552E4A" w:rsidP="004904C1">
            <w:pPr>
              <w:pStyle w:val="BlockText"/>
              <w:tabs>
                <w:tab w:val="decimal" w:pos="1086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904C1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4904C1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4904C1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F350649" w14:textId="175BEADD" w:rsidR="004904C1" w:rsidRPr="001E101B" w:rsidRDefault="00552E4A" w:rsidP="004904C1">
            <w:pPr>
              <w:pStyle w:val="BlockText"/>
              <w:tabs>
                <w:tab w:val="decimal" w:pos="1086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904C1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4904C1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4904C1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</w:tr>
      <w:tr w:rsidR="004904C1" w:rsidRPr="001E101B" w14:paraId="6804146A" w14:textId="77777777" w:rsidTr="00BE2036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83AFE1" w14:textId="77777777" w:rsidR="004904C1" w:rsidRPr="001E101B" w:rsidRDefault="004904C1" w:rsidP="004904C1">
            <w:pPr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7FF107E" w14:textId="4FEDE3CF" w:rsidR="004904C1" w:rsidRPr="001E101B" w:rsidRDefault="004904C1" w:rsidP="004904C1">
            <w:pPr>
              <w:pStyle w:val="BlockText"/>
              <w:tabs>
                <w:tab w:val="decimal" w:pos="1086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F28B61A" w14:textId="141A4AFA" w:rsidR="004904C1" w:rsidRPr="001E101B" w:rsidRDefault="00552E4A" w:rsidP="004904C1">
            <w:pPr>
              <w:pStyle w:val="BlockText"/>
              <w:tabs>
                <w:tab w:val="decimal" w:pos="1086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4904C1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="004904C1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7DEAE88" w14:textId="55B112D5" w:rsidR="004904C1" w:rsidRPr="001E101B" w:rsidRDefault="00552E4A" w:rsidP="004904C1">
            <w:pPr>
              <w:pStyle w:val="BlockText"/>
              <w:tabs>
                <w:tab w:val="decimal" w:pos="1086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4904C1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="004904C1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30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4DA5BE5" w14:textId="118016A8" w:rsidR="004904C1" w:rsidRPr="001E101B" w:rsidRDefault="00552E4A" w:rsidP="004904C1">
            <w:pPr>
              <w:pStyle w:val="BlockText"/>
              <w:tabs>
                <w:tab w:val="decimal" w:pos="1086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FF228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="00FF228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</w:p>
        </w:tc>
      </w:tr>
      <w:tr w:rsidR="004904C1" w:rsidRPr="001E101B" w14:paraId="151DD5F8" w14:textId="77777777" w:rsidTr="00BE2036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52808" w14:textId="77777777" w:rsidR="004904C1" w:rsidRPr="001E101B" w:rsidRDefault="004904C1" w:rsidP="004904C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0ADA7EE" w14:textId="0C825B99" w:rsidR="004904C1" w:rsidRPr="001E101B" w:rsidRDefault="004904C1" w:rsidP="004904C1">
            <w:pPr>
              <w:pStyle w:val="BlockText"/>
              <w:tabs>
                <w:tab w:val="decimal" w:pos="1086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11013F3" w14:textId="5FCEE106" w:rsidR="004904C1" w:rsidRPr="001E101B" w:rsidRDefault="00552E4A" w:rsidP="004904C1">
            <w:pPr>
              <w:pStyle w:val="BlockText"/>
              <w:tabs>
                <w:tab w:val="decimal" w:pos="1086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F228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FF228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FF228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0DA3DDA" w14:textId="5267C8D4" w:rsidR="004904C1" w:rsidRPr="001E101B" w:rsidRDefault="00552E4A" w:rsidP="004904C1">
            <w:pPr>
              <w:pStyle w:val="BlockText"/>
              <w:tabs>
                <w:tab w:val="decimal" w:pos="1086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F228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FF228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FF228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30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F838F51" w14:textId="4D6B047C" w:rsidR="004904C1" w:rsidRPr="001E101B" w:rsidRDefault="00552E4A" w:rsidP="004904C1">
            <w:pPr>
              <w:pStyle w:val="BlockText"/>
              <w:tabs>
                <w:tab w:val="decimal" w:pos="1086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F228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FF228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="00FF228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</w:tr>
    </w:tbl>
    <w:p w14:paraId="34A63FC5" w14:textId="2F75EA41" w:rsidR="00D53A02" w:rsidRPr="001E101B" w:rsidRDefault="00D53A02">
      <w:pPr>
        <w:rPr>
          <w:rFonts w:ascii="Browallia New" w:hAnsi="Browallia New" w:cs="Browallia New"/>
        </w:rPr>
      </w:pPr>
      <w:r w:rsidRPr="001E101B">
        <w:rPr>
          <w:rFonts w:ascii="Browallia New" w:hAnsi="Browallia New" w:cs="Browallia New"/>
        </w:rPr>
        <w:br w:type="page"/>
      </w: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30"/>
        <w:gridCol w:w="1296"/>
        <w:gridCol w:w="1296"/>
        <w:gridCol w:w="1296"/>
        <w:gridCol w:w="1332"/>
      </w:tblGrid>
      <w:tr w:rsidR="00FD2290" w:rsidRPr="001E101B" w14:paraId="321F45DE" w14:textId="77777777" w:rsidTr="00CB0ADD">
        <w:trPr>
          <w:trHeight w:val="70"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53D011" w14:textId="77777777" w:rsidR="00FD2290" w:rsidRPr="001E101B" w:rsidRDefault="00FD2290" w:rsidP="00FD2290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D56F64" w14:textId="2930DC58" w:rsidR="00FD2290" w:rsidRPr="001E101B" w:rsidRDefault="00FD2290" w:rsidP="00CB0ADD">
            <w:pPr>
              <w:tabs>
                <w:tab w:val="decimal" w:pos="1020"/>
                <w:tab w:val="right" w:pos="105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D2290" w:rsidRPr="001E101B" w14:paraId="0DDB5CCB" w14:textId="77777777" w:rsidTr="00CB0ADD">
        <w:trPr>
          <w:trHeight w:val="70"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49A46E" w14:textId="77777777" w:rsidR="00FD2290" w:rsidRPr="001E101B" w:rsidRDefault="00FD2290" w:rsidP="00FD2290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5E886" w14:textId="4FAEF238" w:rsidR="00FD2290" w:rsidRPr="001E101B" w:rsidRDefault="00FD2290" w:rsidP="001E101B">
            <w:pPr>
              <w:tabs>
                <w:tab w:val="right" w:pos="1050"/>
              </w:tabs>
              <w:ind w:left="-111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265159" w14:textId="77777777" w:rsidR="00FD2290" w:rsidRPr="001E101B" w:rsidRDefault="00FD2290" w:rsidP="00FD2290">
            <w:pPr>
              <w:tabs>
                <w:tab w:val="right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B6FB0" w14:textId="77777777" w:rsidR="00FD2290" w:rsidRPr="001E101B" w:rsidRDefault="00FD2290" w:rsidP="00FD2290">
            <w:pPr>
              <w:tabs>
                <w:tab w:val="decimal" w:pos="1020"/>
                <w:tab w:val="right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C8A128" w14:textId="77777777" w:rsidR="00FD2290" w:rsidRPr="001E101B" w:rsidRDefault="00FD2290" w:rsidP="00FD2290">
            <w:pPr>
              <w:tabs>
                <w:tab w:val="decimal" w:pos="1020"/>
                <w:tab w:val="right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FD2290" w:rsidRPr="001E101B" w14:paraId="2DB3789A" w14:textId="77777777" w:rsidTr="00FD2290">
        <w:trPr>
          <w:trHeight w:val="20"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C816C2" w14:textId="77777777" w:rsidR="00FD2290" w:rsidRPr="001E101B" w:rsidRDefault="00FD2290" w:rsidP="00FD2290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1E0AC3" w14:textId="77777777" w:rsidR="00FD2290" w:rsidRPr="001E101B" w:rsidRDefault="00FD2290" w:rsidP="00FD2290">
            <w:pPr>
              <w:tabs>
                <w:tab w:val="right" w:pos="106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ผ่านกำไรหรือ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F9F1A" w14:textId="77777777" w:rsidR="00FD2290" w:rsidRPr="001E101B" w:rsidRDefault="00FD2290" w:rsidP="00FD2290">
            <w:pPr>
              <w:tabs>
                <w:tab w:val="right" w:pos="10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76E21" w14:textId="77777777" w:rsidR="00FD2290" w:rsidRPr="001E101B" w:rsidRDefault="00FD2290" w:rsidP="00FD2290">
            <w:pPr>
              <w:tabs>
                <w:tab w:val="right" w:pos="107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รวมราคา</w:t>
            </w: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8BEFB" w14:textId="77777777" w:rsidR="00FD2290" w:rsidRPr="001E101B" w:rsidRDefault="00FD2290" w:rsidP="00FD2290">
            <w:pPr>
              <w:tabs>
                <w:tab w:val="right" w:pos="112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</w:t>
            </w:r>
          </w:p>
        </w:tc>
      </w:tr>
      <w:tr w:rsidR="00FD2290" w:rsidRPr="001E101B" w14:paraId="5644D4B8" w14:textId="77777777" w:rsidTr="00FD2290">
        <w:trPr>
          <w:trHeight w:val="20"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26887B" w14:textId="77777777" w:rsidR="00FD2290" w:rsidRPr="001E101B" w:rsidRDefault="00FD2290" w:rsidP="00FD2290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EBD09" w14:textId="77777777" w:rsidR="00FD2290" w:rsidRPr="001E101B" w:rsidRDefault="00FD2290" w:rsidP="00FD2290">
            <w:pPr>
              <w:tabs>
                <w:tab w:val="right" w:pos="106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6E0C2" w14:textId="77777777" w:rsidR="00FD2290" w:rsidRPr="001E101B" w:rsidRDefault="00FD2290" w:rsidP="00FD2290">
            <w:pPr>
              <w:tabs>
                <w:tab w:val="right" w:pos="106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927D3" w14:textId="77777777" w:rsidR="00FD2290" w:rsidRPr="001E101B" w:rsidRDefault="00FD2290" w:rsidP="00FD2290">
            <w:pPr>
              <w:tabs>
                <w:tab w:val="right" w:pos="107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ตามบัญชี</w:t>
            </w: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CD9B014" w14:textId="77777777" w:rsidR="00FD2290" w:rsidRPr="001E101B" w:rsidRDefault="00FD2290" w:rsidP="00FD2290">
            <w:pPr>
              <w:tabs>
                <w:tab w:val="right" w:pos="112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ยุติธรรม</w:t>
            </w:r>
          </w:p>
        </w:tc>
      </w:tr>
      <w:tr w:rsidR="00FD2290" w:rsidRPr="001E101B" w14:paraId="0087F3E7" w14:textId="77777777" w:rsidTr="00FD2290">
        <w:trPr>
          <w:trHeight w:val="20"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A16E70" w14:textId="77777777" w:rsidR="00FD2290" w:rsidRPr="001E101B" w:rsidRDefault="00FD2290" w:rsidP="00FD2290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167F21" w14:textId="77777777" w:rsidR="00FD2290" w:rsidRPr="001E101B" w:rsidRDefault="00FD2290" w:rsidP="00FD2290">
            <w:pPr>
              <w:tabs>
                <w:tab w:val="right" w:pos="106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17D08E" w14:textId="77777777" w:rsidR="00FD2290" w:rsidRPr="001E101B" w:rsidRDefault="00FD2290" w:rsidP="00FD2290">
            <w:pPr>
              <w:tabs>
                <w:tab w:val="right" w:pos="106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A8C0EF" w14:textId="77777777" w:rsidR="00FD2290" w:rsidRPr="001E101B" w:rsidRDefault="00FD2290" w:rsidP="00FD2290">
            <w:pPr>
              <w:tabs>
                <w:tab w:val="right" w:pos="107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FE7980" w14:textId="77777777" w:rsidR="00FD2290" w:rsidRPr="001E101B" w:rsidRDefault="00FD2290" w:rsidP="00FD2290">
            <w:pPr>
              <w:tabs>
                <w:tab w:val="right" w:pos="112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D2290" w:rsidRPr="001E101B" w14:paraId="142271B7" w14:textId="77777777" w:rsidTr="00FD2290">
        <w:trPr>
          <w:trHeight w:val="20"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49492" w14:textId="77777777" w:rsidR="00FD2290" w:rsidRPr="001E101B" w:rsidRDefault="00FD2290" w:rsidP="00FD2290">
            <w:pPr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492F6" w14:textId="77777777" w:rsidR="00FD2290" w:rsidRPr="001E101B" w:rsidRDefault="00FD2290" w:rsidP="00FD2290">
            <w:pPr>
              <w:tabs>
                <w:tab w:val="decimal" w:pos="10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6B85D" w14:textId="77777777" w:rsidR="00FD2290" w:rsidRPr="001E101B" w:rsidRDefault="00FD2290" w:rsidP="00FD2290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3BAF31" w14:textId="77777777" w:rsidR="00FD2290" w:rsidRPr="001E101B" w:rsidRDefault="00FD2290" w:rsidP="00FD2290">
            <w:pPr>
              <w:tabs>
                <w:tab w:val="decimal" w:pos="1020"/>
                <w:tab w:val="decimal" w:pos="10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C9164" w14:textId="77777777" w:rsidR="00FD2290" w:rsidRPr="001E101B" w:rsidRDefault="00FD2290" w:rsidP="00FD2290">
            <w:pPr>
              <w:tabs>
                <w:tab w:val="decimal" w:pos="112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FD2290" w:rsidRPr="001E101B" w14:paraId="4067F384" w14:textId="77777777" w:rsidTr="00FD2290">
        <w:trPr>
          <w:trHeight w:val="20"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712F6F" w14:textId="792F2534" w:rsidR="00FD2290" w:rsidRPr="001E101B" w:rsidRDefault="00FD2290" w:rsidP="00FD2290">
            <w:pPr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356068" w14:textId="77777777" w:rsidR="00FD2290" w:rsidRPr="001E101B" w:rsidRDefault="00FD2290" w:rsidP="00FD2290">
            <w:pPr>
              <w:tabs>
                <w:tab w:val="decimal" w:pos="10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C060A2" w14:textId="77777777" w:rsidR="00FD2290" w:rsidRPr="001E101B" w:rsidRDefault="00FD2290" w:rsidP="00FD2290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47DB3A" w14:textId="77777777" w:rsidR="00FD2290" w:rsidRPr="001E101B" w:rsidRDefault="00FD2290" w:rsidP="00FD2290">
            <w:pPr>
              <w:tabs>
                <w:tab w:val="decimal" w:pos="1020"/>
                <w:tab w:val="decimal" w:pos="10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218A2" w14:textId="77777777" w:rsidR="00FD2290" w:rsidRPr="001E101B" w:rsidRDefault="00FD2290" w:rsidP="00FD2290">
            <w:pPr>
              <w:tabs>
                <w:tab w:val="decimal" w:pos="11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D2290" w:rsidRPr="001E101B" w14:paraId="5D66FBBB" w14:textId="77777777" w:rsidTr="00FD2290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5E1BF" w14:textId="77777777" w:rsidR="00FD2290" w:rsidRPr="001E101B" w:rsidRDefault="00FD2290" w:rsidP="00FD2290">
            <w:pPr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t>สินทรัพย์ทางการเงินที่ไม่ได้วัดด้วยมูลค่ายุติธรรม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25193" w14:textId="77777777" w:rsidR="00FD2290" w:rsidRPr="001E101B" w:rsidRDefault="00FD2290" w:rsidP="00FD2290">
            <w:pPr>
              <w:tabs>
                <w:tab w:val="decimal" w:pos="10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0518A" w14:textId="77777777" w:rsidR="00FD2290" w:rsidRPr="001E101B" w:rsidRDefault="00FD2290" w:rsidP="00FD2290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4EC81" w14:textId="77777777" w:rsidR="00FD2290" w:rsidRPr="001E101B" w:rsidRDefault="00FD2290" w:rsidP="00FD2290">
            <w:pPr>
              <w:tabs>
                <w:tab w:val="decimal" w:pos="1020"/>
                <w:tab w:val="decimal" w:pos="10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1F4BE" w14:textId="77777777" w:rsidR="00FD2290" w:rsidRPr="001E101B" w:rsidRDefault="00FD2290" w:rsidP="00FD2290">
            <w:pPr>
              <w:tabs>
                <w:tab w:val="decimal" w:pos="11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D2290" w:rsidRPr="001E101B" w14:paraId="108A7DF2" w14:textId="77777777" w:rsidTr="00FD2290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4258D" w14:textId="77777777" w:rsidR="00FD2290" w:rsidRPr="001E101B" w:rsidRDefault="00FD2290" w:rsidP="00FD2290">
            <w:pPr>
              <w:ind w:left="-101" w:right="-72"/>
              <w:rPr>
                <w:rFonts w:ascii="Browallia New" w:hAnsi="Browallia New" w:cs="Browallia New"/>
                <w:i/>
                <w:i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16C4A" w14:textId="77777777" w:rsidR="00FD2290" w:rsidRPr="001E101B" w:rsidRDefault="00FD2290" w:rsidP="00FD2290">
            <w:pPr>
              <w:tabs>
                <w:tab w:val="decimal" w:pos="10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941319" w14:textId="6A5D484D" w:rsidR="00FD2290" w:rsidRPr="001E101B" w:rsidRDefault="00552E4A" w:rsidP="00FD2290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0FD229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="00FD229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AD731B" w14:textId="304F807D" w:rsidR="00FD2290" w:rsidRPr="001E101B" w:rsidRDefault="00552E4A" w:rsidP="00FD2290">
            <w:pPr>
              <w:tabs>
                <w:tab w:val="decimal" w:pos="10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0FD229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="00FD229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25C886" w14:textId="41EA3457" w:rsidR="00FD2290" w:rsidRPr="001E101B" w:rsidRDefault="00552E4A" w:rsidP="00FD2290">
            <w:pPr>
              <w:tabs>
                <w:tab w:val="decimal" w:pos="11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0FD229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="00FD229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</w:tr>
      <w:tr w:rsidR="00FD2290" w:rsidRPr="001E101B" w14:paraId="602AA6F5" w14:textId="77777777" w:rsidTr="00FD2290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0E6869" w14:textId="77777777" w:rsidR="00FD2290" w:rsidRPr="001E101B" w:rsidRDefault="00FD2290" w:rsidP="00FD2290">
            <w:pPr>
              <w:ind w:left="176" w:right="-98" w:hanging="28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C8402A" w14:textId="77777777" w:rsidR="00FD2290" w:rsidRPr="001E101B" w:rsidRDefault="00FD2290" w:rsidP="00FD2290">
            <w:pPr>
              <w:tabs>
                <w:tab w:val="decimal" w:pos="10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5251B2" w14:textId="541521B3" w:rsidR="00FD2290" w:rsidRPr="001E101B" w:rsidRDefault="00552E4A" w:rsidP="00FD2290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FD229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14C33F" w14:textId="1AB168B3" w:rsidR="00FD2290" w:rsidRPr="001E101B" w:rsidRDefault="00552E4A" w:rsidP="00FD2290">
            <w:pPr>
              <w:tabs>
                <w:tab w:val="decimal" w:pos="10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FD229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9340D3" w14:textId="606F1A22" w:rsidR="00FD2290" w:rsidRPr="001E101B" w:rsidRDefault="00552E4A" w:rsidP="00FD2290">
            <w:pPr>
              <w:tabs>
                <w:tab w:val="decimal" w:pos="11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FD229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</w:p>
        </w:tc>
      </w:tr>
      <w:tr w:rsidR="00FD2290" w:rsidRPr="001E101B" w14:paraId="0663C869" w14:textId="77777777" w:rsidTr="00FD2290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53E9B5" w14:textId="77777777" w:rsidR="00FD2290" w:rsidRPr="001E101B" w:rsidRDefault="00FD2290" w:rsidP="00FD2290">
            <w:pPr>
              <w:ind w:left="176" w:right="-98" w:hanging="2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39A364" w14:textId="77777777" w:rsidR="00FD2290" w:rsidRPr="001E101B" w:rsidRDefault="00FD2290" w:rsidP="00FD2290">
            <w:pPr>
              <w:tabs>
                <w:tab w:val="decimal" w:pos="10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3DF69E" w14:textId="41CBA316" w:rsidR="00FD2290" w:rsidRPr="001E101B" w:rsidRDefault="00552E4A" w:rsidP="00FD2290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FD229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="00FD229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2AC338" w14:textId="700A8858" w:rsidR="00FD2290" w:rsidRPr="001E101B" w:rsidRDefault="00552E4A" w:rsidP="00FD2290">
            <w:pPr>
              <w:tabs>
                <w:tab w:val="decimal" w:pos="10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FD229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="00FD229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90218B" w14:textId="0D4CA2C5" w:rsidR="00FD2290" w:rsidRPr="001E101B" w:rsidRDefault="00552E4A" w:rsidP="00FD2290">
            <w:pPr>
              <w:tabs>
                <w:tab w:val="decimal" w:pos="11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FD229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="00FD229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</w:p>
        </w:tc>
      </w:tr>
      <w:tr w:rsidR="00FD2290" w:rsidRPr="001E101B" w14:paraId="264C397C" w14:textId="77777777" w:rsidTr="00FD2290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0C21D0" w14:textId="77777777" w:rsidR="00FD2290" w:rsidRPr="001E101B" w:rsidRDefault="00FD2290" w:rsidP="00FD2290">
            <w:pPr>
              <w:ind w:left="176" w:right="-98" w:hanging="2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79EED9" w14:textId="77777777" w:rsidR="00FD2290" w:rsidRPr="001E101B" w:rsidRDefault="00FD2290" w:rsidP="00FD2290">
            <w:pPr>
              <w:tabs>
                <w:tab w:val="decimal" w:pos="10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1CCBCD9" w14:textId="04D8E5DC" w:rsidR="00FD2290" w:rsidRPr="001E101B" w:rsidRDefault="00552E4A" w:rsidP="00FD2290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FD229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="00FD229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758549" w14:textId="224E4428" w:rsidR="00FD2290" w:rsidRPr="001E101B" w:rsidRDefault="00552E4A" w:rsidP="00FD2290">
            <w:pPr>
              <w:tabs>
                <w:tab w:val="decimal" w:pos="10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FD229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="00FD229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86FAB2" w14:textId="7644ADB8" w:rsidR="00FD2290" w:rsidRPr="001E101B" w:rsidRDefault="00552E4A" w:rsidP="00FD2290">
            <w:pPr>
              <w:tabs>
                <w:tab w:val="decimal" w:pos="11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FD229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  <w:r w:rsidR="00FD229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</w:p>
        </w:tc>
      </w:tr>
      <w:tr w:rsidR="00FD2290" w:rsidRPr="001E101B" w14:paraId="093390AF" w14:textId="77777777" w:rsidTr="00FD2290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61413" w14:textId="77777777" w:rsidR="00FD2290" w:rsidRPr="001E101B" w:rsidRDefault="00FD2290" w:rsidP="00FD229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C7D086C" w14:textId="77777777" w:rsidR="00FD2290" w:rsidRPr="001E101B" w:rsidRDefault="00FD2290" w:rsidP="00FD2290">
            <w:pPr>
              <w:tabs>
                <w:tab w:val="decimal" w:pos="10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B90A2C" w14:textId="43554445" w:rsidR="00FD2290" w:rsidRPr="001E101B" w:rsidRDefault="00552E4A" w:rsidP="00FD2290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  <w:r w:rsidR="00FD2290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278</w:t>
            </w:r>
            <w:r w:rsidR="00FD2290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C82C66" w14:textId="6761CC16" w:rsidR="00FD2290" w:rsidRPr="001E101B" w:rsidRDefault="00552E4A" w:rsidP="00FD2290">
            <w:pPr>
              <w:tabs>
                <w:tab w:val="decimal" w:pos="10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  <w:r w:rsidR="00FD2290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278</w:t>
            </w:r>
            <w:r w:rsidR="00FD2290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745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5C2CE8" w14:textId="2E6C040D" w:rsidR="00FD2290" w:rsidRPr="001E101B" w:rsidRDefault="00552E4A" w:rsidP="00FD2290">
            <w:pPr>
              <w:tabs>
                <w:tab w:val="decimal" w:pos="11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  <w:r w:rsidR="00FD2290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  <w:r w:rsidR="00FD2290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596</w:t>
            </w:r>
          </w:p>
        </w:tc>
      </w:tr>
      <w:tr w:rsidR="00FD2290" w:rsidRPr="001E101B" w14:paraId="0D878599" w14:textId="77777777" w:rsidTr="00FD2290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2393B" w14:textId="77777777" w:rsidR="00FD2290" w:rsidRPr="001E101B" w:rsidRDefault="00FD2290" w:rsidP="00FD2290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9A53FD" w14:textId="77777777" w:rsidR="00FD2290" w:rsidRPr="001E101B" w:rsidRDefault="00FD2290" w:rsidP="00FD2290">
            <w:pPr>
              <w:tabs>
                <w:tab w:val="decimal" w:pos="10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94FCA9" w14:textId="77777777" w:rsidR="00FD2290" w:rsidRPr="001E101B" w:rsidRDefault="00FD2290" w:rsidP="00FD2290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AD9AA9" w14:textId="77777777" w:rsidR="00FD2290" w:rsidRPr="001E101B" w:rsidRDefault="00FD2290" w:rsidP="00FD2290">
            <w:pPr>
              <w:tabs>
                <w:tab w:val="decimal" w:pos="10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13393C" w14:textId="77777777" w:rsidR="00FD2290" w:rsidRPr="001E101B" w:rsidRDefault="00FD2290" w:rsidP="00FD2290">
            <w:pPr>
              <w:tabs>
                <w:tab w:val="decimal" w:pos="11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D2290" w:rsidRPr="001E101B" w14:paraId="6364A5A5" w14:textId="77777777" w:rsidTr="00FD2290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1CE70C" w14:textId="77777777" w:rsidR="00FD2290" w:rsidRPr="001E101B" w:rsidRDefault="00FD2290" w:rsidP="00FD2290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t>หนี้สินทางการเงินที่วัดด้วยมูลค่ายุติธรรม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D86E22" w14:textId="77777777" w:rsidR="00FD2290" w:rsidRPr="001E101B" w:rsidRDefault="00FD2290" w:rsidP="00FD2290">
            <w:pPr>
              <w:tabs>
                <w:tab w:val="decimal" w:pos="10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5DFB9" w14:textId="77777777" w:rsidR="00FD2290" w:rsidRPr="001E101B" w:rsidRDefault="00FD2290" w:rsidP="00FD2290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64A015" w14:textId="77777777" w:rsidR="00FD2290" w:rsidRPr="001E101B" w:rsidRDefault="00FD2290" w:rsidP="00FD2290">
            <w:pPr>
              <w:tabs>
                <w:tab w:val="decimal" w:pos="10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5E4AB3" w14:textId="77777777" w:rsidR="00FD2290" w:rsidRPr="001E101B" w:rsidRDefault="00FD2290" w:rsidP="00FD2290">
            <w:pPr>
              <w:tabs>
                <w:tab w:val="decimal" w:pos="11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D2290" w:rsidRPr="001E101B" w14:paraId="5EB38AE1" w14:textId="77777777" w:rsidTr="00FD2290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38502" w14:textId="77777777" w:rsidR="00FD2290" w:rsidRPr="001E101B" w:rsidRDefault="00FD2290" w:rsidP="00FD2290">
            <w:pPr>
              <w:ind w:left="176" w:hanging="280"/>
              <w:jc w:val="thaiDistribute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825DF0" w14:textId="4C8588E7" w:rsidR="00FD2290" w:rsidRPr="001E101B" w:rsidRDefault="00552E4A" w:rsidP="00FD2290">
            <w:pPr>
              <w:tabs>
                <w:tab w:val="decimal" w:pos="10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D229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FD229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5AB393" w14:textId="77777777" w:rsidR="00FD2290" w:rsidRPr="001E101B" w:rsidRDefault="00FD2290" w:rsidP="00FD2290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A8041E" w14:textId="29467322" w:rsidR="00FD2290" w:rsidRPr="001E101B" w:rsidRDefault="00552E4A" w:rsidP="00FD2290">
            <w:pPr>
              <w:tabs>
                <w:tab w:val="decimal" w:pos="10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D229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FD229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B2B416" w14:textId="4E3032D9" w:rsidR="00FD2290" w:rsidRPr="001E101B" w:rsidRDefault="00552E4A" w:rsidP="00FD2290">
            <w:pPr>
              <w:tabs>
                <w:tab w:val="decimal" w:pos="11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D229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FD229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</w:tr>
      <w:tr w:rsidR="00FD2290" w:rsidRPr="001E101B" w14:paraId="5E241035" w14:textId="77777777" w:rsidTr="00FD2290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3C03E" w14:textId="77777777" w:rsidR="00FD2290" w:rsidRPr="001E101B" w:rsidRDefault="00FD2290" w:rsidP="00FD2290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52D095" w14:textId="77777777" w:rsidR="00FD2290" w:rsidRPr="001E101B" w:rsidRDefault="00FD2290" w:rsidP="00FD2290">
            <w:pPr>
              <w:tabs>
                <w:tab w:val="decimal" w:pos="10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18B79A" w14:textId="77777777" w:rsidR="00FD2290" w:rsidRPr="001E101B" w:rsidRDefault="00FD2290" w:rsidP="00FD2290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484FC3" w14:textId="77777777" w:rsidR="00FD2290" w:rsidRPr="001E101B" w:rsidRDefault="00FD2290" w:rsidP="00FD2290">
            <w:pPr>
              <w:tabs>
                <w:tab w:val="decimal" w:pos="10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28A3E4" w14:textId="77777777" w:rsidR="00FD2290" w:rsidRPr="001E101B" w:rsidRDefault="00FD2290" w:rsidP="00FD2290">
            <w:pPr>
              <w:tabs>
                <w:tab w:val="decimal" w:pos="11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D2290" w:rsidRPr="001E101B" w14:paraId="36AB725C" w14:textId="77777777" w:rsidTr="00FD2290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EABCE" w14:textId="77777777" w:rsidR="00FD2290" w:rsidRPr="001E101B" w:rsidRDefault="00FD2290" w:rsidP="00FD2290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1BC8E" w14:textId="77777777" w:rsidR="00FD2290" w:rsidRPr="001E101B" w:rsidRDefault="00FD2290" w:rsidP="00FD2290">
            <w:pPr>
              <w:tabs>
                <w:tab w:val="decimal" w:pos="10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8B4856" w14:textId="77777777" w:rsidR="00FD2290" w:rsidRPr="001E101B" w:rsidRDefault="00FD2290" w:rsidP="00FD2290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62E049" w14:textId="77777777" w:rsidR="00FD2290" w:rsidRPr="001E101B" w:rsidRDefault="00FD2290" w:rsidP="00FD2290">
            <w:pPr>
              <w:tabs>
                <w:tab w:val="decimal" w:pos="10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433095" w14:textId="77777777" w:rsidR="00FD2290" w:rsidRPr="001E101B" w:rsidRDefault="00FD2290" w:rsidP="00FD2290">
            <w:pPr>
              <w:tabs>
                <w:tab w:val="decimal" w:pos="11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D2290" w:rsidRPr="001E101B" w14:paraId="3026EF5A" w14:textId="77777777" w:rsidTr="00FD2290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4F1008" w14:textId="77777777" w:rsidR="00FD2290" w:rsidRPr="001E101B" w:rsidRDefault="00FD2290" w:rsidP="00FD2290">
            <w:pPr>
              <w:ind w:left="176" w:hanging="2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26F039" w14:textId="77777777" w:rsidR="00FD2290" w:rsidRPr="001E101B" w:rsidRDefault="00FD2290" w:rsidP="00FD2290">
            <w:pPr>
              <w:tabs>
                <w:tab w:val="decimal" w:pos="10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DABB6F" w14:textId="59AB0926" w:rsidR="00FD2290" w:rsidRPr="001E101B" w:rsidRDefault="00552E4A" w:rsidP="00FD2290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D229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D229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D229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556D90" w14:textId="1536BE55" w:rsidR="00FD2290" w:rsidRPr="001E101B" w:rsidRDefault="00552E4A" w:rsidP="00FD2290">
            <w:pPr>
              <w:tabs>
                <w:tab w:val="decimal" w:pos="10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D229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D229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D229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58F7CB" w14:textId="0FA0A291" w:rsidR="00FD2290" w:rsidRPr="001E101B" w:rsidRDefault="00552E4A" w:rsidP="00FD2290">
            <w:pPr>
              <w:tabs>
                <w:tab w:val="decimal" w:pos="11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D229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D229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D229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D2290" w:rsidRPr="001E101B" w14:paraId="5165535E" w14:textId="77777777" w:rsidTr="00FD2290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929E8" w14:textId="77777777" w:rsidR="00FD2290" w:rsidRPr="001E101B" w:rsidRDefault="00FD2290" w:rsidP="00FD2290">
            <w:pPr>
              <w:ind w:left="176" w:hanging="280"/>
              <w:jc w:val="thaiDistribute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899DCC" w14:textId="77777777" w:rsidR="00FD2290" w:rsidRPr="001E101B" w:rsidRDefault="00FD2290" w:rsidP="00FD2290">
            <w:pPr>
              <w:tabs>
                <w:tab w:val="decimal" w:pos="10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775FE5" w14:textId="64B7A915" w:rsidR="00FD2290" w:rsidRPr="001E101B" w:rsidRDefault="00552E4A" w:rsidP="00FD2290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FD229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="00FD229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A6A44B" w14:textId="7C72BB7D" w:rsidR="00FD2290" w:rsidRPr="001E101B" w:rsidRDefault="00552E4A" w:rsidP="00FD2290">
            <w:pPr>
              <w:tabs>
                <w:tab w:val="decimal" w:pos="10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FD229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="00FD229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F98B65" w14:textId="3E8C42F7" w:rsidR="00FD2290" w:rsidRPr="001E101B" w:rsidRDefault="00552E4A" w:rsidP="00FD2290">
            <w:pPr>
              <w:tabs>
                <w:tab w:val="decimal" w:pos="11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FD229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="00FD229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</w:tr>
      <w:tr w:rsidR="00FD2290" w:rsidRPr="001E101B" w14:paraId="6D5325AE" w14:textId="77777777" w:rsidTr="00FD2290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3C2766" w14:textId="77777777" w:rsidR="00FD2290" w:rsidRPr="001E101B" w:rsidRDefault="00FD2290" w:rsidP="00FD2290">
            <w:pPr>
              <w:ind w:left="176" w:hanging="2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C03D43" w14:textId="77777777" w:rsidR="00FD2290" w:rsidRPr="001E101B" w:rsidRDefault="00FD2290" w:rsidP="00FD2290">
            <w:pPr>
              <w:tabs>
                <w:tab w:val="decimal" w:pos="10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FAF892" w14:textId="002E3F71" w:rsidR="00FD2290" w:rsidRPr="001E101B" w:rsidRDefault="00552E4A" w:rsidP="00FD2290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="00FD229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="00FD229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1EF2F2" w14:textId="23AC8A43" w:rsidR="00FD2290" w:rsidRPr="001E101B" w:rsidRDefault="00552E4A" w:rsidP="00FD2290">
            <w:pPr>
              <w:tabs>
                <w:tab w:val="decimal" w:pos="10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="00FD229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="00FD229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5B1C23" w14:textId="315776C4" w:rsidR="00FD2290" w:rsidRPr="001E101B" w:rsidRDefault="00552E4A" w:rsidP="00FD2290">
            <w:pPr>
              <w:tabs>
                <w:tab w:val="decimal" w:pos="11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="00FD229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="00FD229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</w:tr>
      <w:tr w:rsidR="00FD2290" w:rsidRPr="001E101B" w14:paraId="3E4A8937" w14:textId="77777777" w:rsidTr="00FD2290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D9828B" w14:textId="77777777" w:rsidR="00FD2290" w:rsidRPr="001E101B" w:rsidRDefault="00FD2290" w:rsidP="00FD2290">
            <w:pPr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71CB91" w14:textId="77777777" w:rsidR="00FD2290" w:rsidRPr="001E101B" w:rsidRDefault="00FD2290" w:rsidP="00FD2290">
            <w:pPr>
              <w:tabs>
                <w:tab w:val="decimal" w:pos="10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9B2E93" w14:textId="6AEC4BA1" w:rsidR="00FD2290" w:rsidRPr="001E101B" w:rsidRDefault="00552E4A" w:rsidP="00FD2290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D229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="00FD229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FD229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56A062" w14:textId="3F0AAD56" w:rsidR="00FD2290" w:rsidRPr="001E101B" w:rsidRDefault="00552E4A" w:rsidP="00FD2290">
            <w:pPr>
              <w:tabs>
                <w:tab w:val="decimal" w:pos="10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D229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="00FD229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FD229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53A76A" w14:textId="342DF495" w:rsidR="00FD2290" w:rsidRPr="001E101B" w:rsidRDefault="00552E4A" w:rsidP="00FD2290">
            <w:pPr>
              <w:tabs>
                <w:tab w:val="decimal" w:pos="11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D229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="00FD229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FD229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</w:tr>
      <w:tr w:rsidR="00FD2290" w:rsidRPr="001E101B" w14:paraId="22EFB5C1" w14:textId="77777777" w:rsidTr="00FD2290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7ED88C" w14:textId="77777777" w:rsidR="00FD2290" w:rsidRPr="001E101B" w:rsidRDefault="00FD2290" w:rsidP="00FD2290">
            <w:pPr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465D55" w14:textId="77777777" w:rsidR="00FD2290" w:rsidRPr="001E101B" w:rsidRDefault="00FD2290" w:rsidP="00FD2290">
            <w:pPr>
              <w:tabs>
                <w:tab w:val="decimal" w:pos="10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B7763FD" w14:textId="1F30BC2B" w:rsidR="00FD2290" w:rsidRPr="001E101B" w:rsidRDefault="00552E4A" w:rsidP="00FD2290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FD229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FD229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E43C026" w14:textId="05281708" w:rsidR="00FD2290" w:rsidRPr="001E101B" w:rsidRDefault="00552E4A" w:rsidP="00FD2290">
            <w:pPr>
              <w:tabs>
                <w:tab w:val="decimal" w:pos="1096"/>
              </w:tabs>
              <w:ind w:left="-59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FD229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FD229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</w:p>
        </w:tc>
        <w:tc>
          <w:tcPr>
            <w:tcW w:w="13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2F201C" w14:textId="501143A2" w:rsidR="00FD2290" w:rsidRPr="001E101B" w:rsidRDefault="00552E4A" w:rsidP="00FD2290">
            <w:pPr>
              <w:tabs>
                <w:tab w:val="decimal" w:pos="1127"/>
              </w:tabs>
              <w:ind w:left="-59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FD229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FD229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</w:p>
        </w:tc>
      </w:tr>
      <w:tr w:rsidR="00FD2290" w:rsidRPr="001E101B" w14:paraId="1315D89F" w14:textId="77777777" w:rsidTr="00FD2290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C6FF3" w14:textId="77777777" w:rsidR="00FD2290" w:rsidRPr="001E101B" w:rsidRDefault="00FD2290" w:rsidP="00FD229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AFF9805" w14:textId="77777777" w:rsidR="00FD2290" w:rsidRPr="001E101B" w:rsidRDefault="00FD2290" w:rsidP="00FD2290">
            <w:pPr>
              <w:tabs>
                <w:tab w:val="decimal" w:pos="10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77AA04" w14:textId="7B194DB5" w:rsidR="00FD2290" w:rsidRPr="001E101B" w:rsidRDefault="00552E4A" w:rsidP="00FD2290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FD2290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838</w:t>
            </w:r>
            <w:r w:rsidR="00FD2290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807</w:t>
            </w:r>
            <w:r w:rsidR="00FD2290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868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BC2501E" w14:textId="772050DB" w:rsidR="00FD2290" w:rsidRPr="001E101B" w:rsidRDefault="00552E4A" w:rsidP="00FD2290">
            <w:pPr>
              <w:tabs>
                <w:tab w:val="decimal" w:pos="10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FD2290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838</w:t>
            </w:r>
            <w:r w:rsidR="00FD2290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807</w:t>
            </w:r>
            <w:r w:rsidR="00FD2290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868</w:t>
            </w:r>
          </w:p>
        </w:tc>
        <w:tc>
          <w:tcPr>
            <w:tcW w:w="13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88619F" w14:textId="78D708C0" w:rsidR="00FD2290" w:rsidRPr="001E101B" w:rsidRDefault="00552E4A" w:rsidP="00FD2290">
            <w:pPr>
              <w:tabs>
                <w:tab w:val="decimal" w:pos="11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FD2290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838</w:t>
            </w:r>
            <w:r w:rsidR="00FD2290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  <w:r w:rsidR="00FD2290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818</w:t>
            </w:r>
          </w:p>
        </w:tc>
      </w:tr>
    </w:tbl>
    <w:p w14:paraId="401126A8" w14:textId="2C7A5DE3" w:rsidR="00FD2290" w:rsidRPr="001E101B" w:rsidRDefault="008D03F1" w:rsidP="00C55F30">
      <w:pPr>
        <w:jc w:val="both"/>
        <w:rPr>
          <w:rFonts w:ascii="Browallia New" w:hAnsi="Browallia New" w:cs="Browallia New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30"/>
        <w:gridCol w:w="1276"/>
        <w:gridCol w:w="1264"/>
        <w:gridCol w:w="1330"/>
        <w:gridCol w:w="1350"/>
      </w:tblGrid>
      <w:tr w:rsidR="00A30534" w:rsidRPr="001E101B" w14:paraId="254CEC24" w14:textId="77777777" w:rsidTr="00FD2290">
        <w:trPr>
          <w:trHeight w:val="20"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49F8E1" w14:textId="77777777" w:rsidR="00A30534" w:rsidRPr="001E101B" w:rsidRDefault="00A30534" w:rsidP="0033360D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DD9293" w14:textId="77777777" w:rsidR="00A30534" w:rsidRPr="001E101B" w:rsidRDefault="00A30534" w:rsidP="003336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30534" w:rsidRPr="001E101B" w14:paraId="33A76328" w14:textId="77777777" w:rsidTr="00FD2290">
        <w:trPr>
          <w:trHeight w:val="70"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0BF9A5" w14:textId="77777777" w:rsidR="00A30534" w:rsidRPr="001E101B" w:rsidRDefault="00A30534" w:rsidP="0033360D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4FD3E" w14:textId="77777777" w:rsidR="00A30534" w:rsidRPr="001E101B" w:rsidRDefault="009566FC" w:rsidP="001E101B">
            <w:pPr>
              <w:tabs>
                <w:tab w:val="right" w:pos="1065"/>
              </w:tabs>
              <w:ind w:left="-111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3053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4063F" w14:textId="77777777" w:rsidR="00A30534" w:rsidRPr="001E101B" w:rsidRDefault="00A30534" w:rsidP="009566FC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066BF" w14:textId="77777777" w:rsidR="00A30534" w:rsidRPr="001E101B" w:rsidRDefault="00A30534" w:rsidP="009566FC">
            <w:pPr>
              <w:tabs>
                <w:tab w:val="right" w:pos="10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26847" w14:textId="77777777" w:rsidR="00A30534" w:rsidRPr="001E101B" w:rsidRDefault="00A30534" w:rsidP="009566FC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A30534" w:rsidRPr="001E101B" w14:paraId="52D631EC" w14:textId="77777777" w:rsidTr="00FD2290">
        <w:trPr>
          <w:trHeight w:val="20"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93B692" w14:textId="77777777" w:rsidR="00A30534" w:rsidRPr="001E101B" w:rsidRDefault="00A30534" w:rsidP="0033360D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FCBFE" w14:textId="77777777" w:rsidR="00A30534" w:rsidRPr="001E101B" w:rsidRDefault="009566FC" w:rsidP="001E101B">
            <w:pPr>
              <w:tabs>
                <w:tab w:val="right" w:pos="1065"/>
              </w:tabs>
              <w:ind w:left="-21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3053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ผ่านกำไรหรือ</w:t>
            </w: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197A8" w14:textId="77777777" w:rsidR="00A30534" w:rsidRPr="001E101B" w:rsidRDefault="009566FC" w:rsidP="009566FC">
            <w:pPr>
              <w:tabs>
                <w:tab w:val="right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3053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3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3CD58" w14:textId="77777777" w:rsidR="00A30534" w:rsidRPr="001E101B" w:rsidRDefault="009566FC" w:rsidP="00FD2290">
            <w:pPr>
              <w:tabs>
                <w:tab w:val="right" w:pos="111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3053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รวมราคา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95D1E" w14:textId="77777777" w:rsidR="00A30534" w:rsidRPr="001E101B" w:rsidRDefault="009566FC" w:rsidP="00FD2290">
            <w:pPr>
              <w:tabs>
                <w:tab w:val="right" w:pos="115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30534"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</w:t>
            </w:r>
          </w:p>
        </w:tc>
      </w:tr>
      <w:tr w:rsidR="00A30534" w:rsidRPr="001E101B" w14:paraId="0D810116" w14:textId="77777777" w:rsidTr="00FD2290">
        <w:trPr>
          <w:trHeight w:val="20"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461C66" w14:textId="77777777" w:rsidR="00A30534" w:rsidRPr="001E101B" w:rsidRDefault="00A30534" w:rsidP="0033360D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BC63F2" w14:textId="77777777" w:rsidR="00A30534" w:rsidRPr="001E101B" w:rsidRDefault="009566FC" w:rsidP="009566FC">
            <w:pPr>
              <w:tabs>
                <w:tab w:val="right" w:pos="10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3053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33485" w14:textId="77777777" w:rsidR="00A30534" w:rsidRPr="001E101B" w:rsidRDefault="009566FC" w:rsidP="009566FC">
            <w:pPr>
              <w:tabs>
                <w:tab w:val="right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3053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3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2CAF3" w14:textId="77777777" w:rsidR="00A30534" w:rsidRPr="001E101B" w:rsidRDefault="009566FC" w:rsidP="00FD2290">
            <w:pPr>
              <w:tabs>
                <w:tab w:val="right" w:pos="111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3053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ตามบัญชี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300B733" w14:textId="77777777" w:rsidR="00A30534" w:rsidRPr="001E101B" w:rsidRDefault="009566FC" w:rsidP="00FD2290">
            <w:pPr>
              <w:tabs>
                <w:tab w:val="right" w:pos="115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30534"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ยุติธรรม</w:t>
            </w:r>
          </w:p>
        </w:tc>
      </w:tr>
      <w:tr w:rsidR="00A30534" w:rsidRPr="001E101B" w14:paraId="43371256" w14:textId="77777777" w:rsidTr="00FD2290">
        <w:trPr>
          <w:trHeight w:val="20"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136F80" w14:textId="77777777" w:rsidR="00A30534" w:rsidRPr="001E101B" w:rsidRDefault="00A30534" w:rsidP="0033360D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A9586A" w14:textId="77777777" w:rsidR="00A30534" w:rsidRPr="001E101B" w:rsidRDefault="009566FC" w:rsidP="009566FC">
            <w:pPr>
              <w:tabs>
                <w:tab w:val="right" w:pos="10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3053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B1CF53" w14:textId="77777777" w:rsidR="00A30534" w:rsidRPr="001E101B" w:rsidRDefault="009566FC" w:rsidP="009566FC">
            <w:pPr>
              <w:tabs>
                <w:tab w:val="right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3053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6B5D72" w14:textId="77777777" w:rsidR="00A30534" w:rsidRPr="001E101B" w:rsidRDefault="009566FC" w:rsidP="00FD2290">
            <w:pPr>
              <w:tabs>
                <w:tab w:val="right" w:pos="111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3053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ECC465" w14:textId="77777777" w:rsidR="00A30534" w:rsidRPr="001E101B" w:rsidRDefault="009566FC" w:rsidP="00FD2290">
            <w:pPr>
              <w:tabs>
                <w:tab w:val="right" w:pos="115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3053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30534" w:rsidRPr="001E101B" w14:paraId="68A2C747" w14:textId="77777777" w:rsidTr="00FD2290">
        <w:trPr>
          <w:trHeight w:val="20"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73733" w14:textId="77777777" w:rsidR="00A30534" w:rsidRPr="001E101B" w:rsidRDefault="00A30534" w:rsidP="0033360D">
            <w:pPr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9D5DB8" w14:textId="77777777" w:rsidR="00A30534" w:rsidRPr="001E101B" w:rsidRDefault="00A30534" w:rsidP="009566FC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212C8A" w14:textId="77777777" w:rsidR="00A30534" w:rsidRPr="001E101B" w:rsidRDefault="00A30534" w:rsidP="009566FC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B69C06" w14:textId="77777777" w:rsidR="00A30534" w:rsidRPr="001E101B" w:rsidRDefault="00A30534" w:rsidP="00FD2290">
            <w:pPr>
              <w:tabs>
                <w:tab w:val="decimal" w:pos="111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8C6F9E" w14:textId="77777777" w:rsidR="00A30534" w:rsidRPr="001E101B" w:rsidRDefault="00A30534" w:rsidP="00FD2290">
            <w:pPr>
              <w:tabs>
                <w:tab w:val="decimal" w:pos="111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A30534" w:rsidRPr="001E101B" w14:paraId="0F3B0121" w14:textId="77777777" w:rsidTr="00FD2290">
        <w:trPr>
          <w:trHeight w:val="20"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C3E88D" w14:textId="4A8B4ADD" w:rsidR="00A30534" w:rsidRPr="001E101B" w:rsidRDefault="00A30534" w:rsidP="0033360D">
            <w:pPr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</w:t>
            </w:r>
            <w:r w:rsidR="00F2398A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1BD496E" w14:textId="77777777" w:rsidR="00A30534" w:rsidRPr="001E101B" w:rsidRDefault="00A30534" w:rsidP="009566FC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5B6E37F" w14:textId="77777777" w:rsidR="00A30534" w:rsidRPr="001E101B" w:rsidRDefault="00A30534" w:rsidP="009566FC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4422D25" w14:textId="77777777" w:rsidR="00A30534" w:rsidRPr="001E101B" w:rsidRDefault="00A30534" w:rsidP="00FD2290">
            <w:pPr>
              <w:tabs>
                <w:tab w:val="decimal" w:pos="111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9CAAC27" w14:textId="77777777" w:rsidR="00A30534" w:rsidRPr="001E101B" w:rsidRDefault="00A30534" w:rsidP="00FD2290">
            <w:pPr>
              <w:tabs>
                <w:tab w:val="decimal" w:pos="111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FF228D" w:rsidRPr="001E101B" w14:paraId="08D7BD45" w14:textId="77777777" w:rsidTr="00FF228D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ED7EFD" w14:textId="0432C43F" w:rsidR="00FF228D" w:rsidRPr="001E101B" w:rsidRDefault="00D74043" w:rsidP="00FF228D">
            <w:pPr>
              <w:ind w:left="-101" w:right="-72"/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  <w:lang w:val="en-GB"/>
              </w:rPr>
              <w:t>สินทรัพย์</w:t>
            </w:r>
            <w:r w:rsidR="00FF228D" w:rsidRPr="001E101B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t>ทางการเงินที่วัดด้วยมูลค่ายุติธรรม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82DBF18" w14:textId="77777777" w:rsidR="00FF228D" w:rsidRPr="001E101B" w:rsidRDefault="00FF228D" w:rsidP="00FF228D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E09006C" w14:textId="77777777" w:rsidR="00FF228D" w:rsidRPr="001E101B" w:rsidRDefault="00FF228D" w:rsidP="00FF228D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A61D6BA" w14:textId="77777777" w:rsidR="00FF228D" w:rsidRPr="001E101B" w:rsidRDefault="00FF228D" w:rsidP="00FF228D">
            <w:pPr>
              <w:tabs>
                <w:tab w:val="decimal" w:pos="111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677467B" w14:textId="77777777" w:rsidR="00FF228D" w:rsidRPr="001E101B" w:rsidRDefault="00FF228D" w:rsidP="00FF228D">
            <w:pPr>
              <w:tabs>
                <w:tab w:val="decimal" w:pos="111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FF228D" w:rsidRPr="001E101B" w14:paraId="2E1A493C" w14:textId="77777777" w:rsidTr="00FF228D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84B8B6" w14:textId="028C0720" w:rsidR="00FF228D" w:rsidRPr="001E101B" w:rsidRDefault="00D74043" w:rsidP="00FF228D">
            <w:pPr>
              <w:ind w:left="-101" w:right="-72"/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</w:t>
            </w:r>
            <w:r w:rsidR="00FF228D" w:rsidRPr="001E101B">
              <w:rPr>
                <w:rFonts w:ascii="Browallia New" w:hAnsi="Browallia New" w:cs="Browallia New"/>
                <w:sz w:val="26"/>
                <w:szCs w:val="26"/>
                <w:cs/>
              </w:rPr>
              <w:t>อนุพันธ์ทางการเงิน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9AF043F" w14:textId="12999C4A" w:rsidR="00FF228D" w:rsidRPr="001E101B" w:rsidRDefault="00552E4A" w:rsidP="00FF228D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F228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425</w:t>
            </w:r>
            <w:r w:rsidR="00FF228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A42AE77" w14:textId="3BA6EE59" w:rsidR="00FF228D" w:rsidRPr="001E101B" w:rsidRDefault="00FF228D" w:rsidP="00FF228D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B2BF34F" w14:textId="5FEA4B75" w:rsidR="00FF228D" w:rsidRPr="001E101B" w:rsidRDefault="00552E4A" w:rsidP="00FF228D">
            <w:pPr>
              <w:tabs>
                <w:tab w:val="decimal" w:pos="111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F228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425</w:t>
            </w:r>
            <w:r w:rsidR="00FF228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021DCA5" w14:textId="3667EE9B" w:rsidR="00FF228D" w:rsidRPr="001E101B" w:rsidRDefault="00552E4A" w:rsidP="00FF228D">
            <w:pPr>
              <w:tabs>
                <w:tab w:val="decimal" w:pos="111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F228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425</w:t>
            </w:r>
            <w:r w:rsidR="00FF228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579</w:t>
            </w:r>
          </w:p>
        </w:tc>
      </w:tr>
      <w:tr w:rsidR="00FF228D" w:rsidRPr="001E101B" w14:paraId="6CC3192D" w14:textId="77777777" w:rsidTr="00FF228D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784B7B" w14:textId="77777777" w:rsidR="00FF228D" w:rsidRPr="001E101B" w:rsidRDefault="00FF228D" w:rsidP="00FF228D">
            <w:pPr>
              <w:ind w:left="-101" w:right="-72"/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EF476E4" w14:textId="77777777" w:rsidR="00FF228D" w:rsidRPr="001E101B" w:rsidRDefault="00FF228D" w:rsidP="00FF228D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381CE10" w14:textId="77777777" w:rsidR="00FF228D" w:rsidRPr="001E101B" w:rsidRDefault="00FF228D" w:rsidP="00FF228D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5CB0F5B" w14:textId="77777777" w:rsidR="00FF228D" w:rsidRPr="001E101B" w:rsidRDefault="00FF228D" w:rsidP="00FF228D">
            <w:pPr>
              <w:tabs>
                <w:tab w:val="decimal" w:pos="111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A190434" w14:textId="77777777" w:rsidR="00FF228D" w:rsidRPr="001E101B" w:rsidRDefault="00FF228D" w:rsidP="00FF228D">
            <w:pPr>
              <w:tabs>
                <w:tab w:val="decimal" w:pos="111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FF228D" w:rsidRPr="001E101B" w14:paraId="3F7889EC" w14:textId="77777777" w:rsidTr="00FD2290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701DD" w14:textId="77777777" w:rsidR="00FF228D" w:rsidRPr="001E101B" w:rsidRDefault="00FF228D" w:rsidP="00FF228D">
            <w:pPr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t>สินทรัพย์ทางการเงินที่ไม่ได้วัดด้วยมูลค่ายุติธรรม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52FF61F0" w14:textId="77777777" w:rsidR="00FF228D" w:rsidRPr="001E101B" w:rsidRDefault="00FF228D" w:rsidP="00FF228D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2A5D082F" w14:textId="77777777" w:rsidR="00FF228D" w:rsidRPr="001E101B" w:rsidRDefault="00FF228D" w:rsidP="00FF228D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4E0FBE4D" w14:textId="77777777" w:rsidR="00FF228D" w:rsidRPr="001E101B" w:rsidRDefault="00FF228D" w:rsidP="00FF228D">
            <w:pPr>
              <w:tabs>
                <w:tab w:val="decimal" w:pos="111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4D0477E6" w14:textId="77777777" w:rsidR="00FF228D" w:rsidRPr="001E101B" w:rsidRDefault="00FF228D" w:rsidP="00FF228D">
            <w:pPr>
              <w:tabs>
                <w:tab w:val="decimal" w:pos="111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FF228D" w:rsidRPr="001E101B" w14:paraId="5F770903" w14:textId="77777777" w:rsidTr="00FD2290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FF4A2" w14:textId="77777777" w:rsidR="00FF228D" w:rsidRPr="001E101B" w:rsidRDefault="00FF228D" w:rsidP="00FF228D">
            <w:pPr>
              <w:ind w:left="-101" w:right="-72"/>
              <w:rPr>
                <w:rFonts w:ascii="Browallia New" w:hAnsi="Browallia New" w:cs="Browallia New"/>
                <w:i/>
                <w:i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C68B2C9" w14:textId="1F22F54C" w:rsidR="00FF228D" w:rsidRPr="001E101B" w:rsidRDefault="00FF228D" w:rsidP="00FF228D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79F8AE2" w14:textId="1C5526E6" w:rsidR="00FF228D" w:rsidRPr="001E101B" w:rsidRDefault="00552E4A" w:rsidP="00FF228D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="00FF228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004</w:t>
            </w:r>
            <w:r w:rsidR="00FF228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E9FCCFA" w14:textId="174F2EBC" w:rsidR="00FF228D" w:rsidRPr="001E101B" w:rsidRDefault="00552E4A" w:rsidP="00FF228D">
            <w:pPr>
              <w:tabs>
                <w:tab w:val="decimal" w:pos="11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="00FF228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004</w:t>
            </w:r>
            <w:r w:rsidR="00FF228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3877A98" w14:textId="7FF0DE1F" w:rsidR="00FF228D" w:rsidRPr="001E101B" w:rsidRDefault="00552E4A" w:rsidP="00FF228D">
            <w:pPr>
              <w:tabs>
                <w:tab w:val="decimal" w:pos="114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="00FF228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004</w:t>
            </w:r>
            <w:r w:rsidR="00FF228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</w:p>
        </w:tc>
      </w:tr>
      <w:tr w:rsidR="00FF228D" w:rsidRPr="001E101B" w14:paraId="3259CC22" w14:textId="77777777" w:rsidTr="00FD2290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A1923A" w14:textId="77777777" w:rsidR="00FF228D" w:rsidRPr="001E101B" w:rsidRDefault="00FF228D" w:rsidP="00FF228D">
            <w:pPr>
              <w:ind w:left="176" w:right="-98" w:hanging="28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573A89D" w14:textId="408B6268" w:rsidR="00FF228D" w:rsidRPr="001E101B" w:rsidRDefault="00FF228D" w:rsidP="00FF228D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1187E73" w14:textId="548CFB76" w:rsidR="00FF228D" w:rsidRPr="001E101B" w:rsidRDefault="00552E4A" w:rsidP="00FF228D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="00FF228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829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3B805E0" w14:textId="3BDF5BDF" w:rsidR="00FF228D" w:rsidRPr="001E101B" w:rsidRDefault="00552E4A" w:rsidP="00FF228D">
            <w:pPr>
              <w:tabs>
                <w:tab w:val="decimal" w:pos="11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="00FF228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5C64534" w14:textId="28005417" w:rsidR="00FF228D" w:rsidRPr="001E101B" w:rsidRDefault="00552E4A" w:rsidP="00FF228D">
            <w:pPr>
              <w:tabs>
                <w:tab w:val="decimal" w:pos="114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="00FF228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829</w:t>
            </w:r>
          </w:p>
        </w:tc>
      </w:tr>
      <w:tr w:rsidR="00FF228D" w:rsidRPr="001E101B" w14:paraId="29A125B1" w14:textId="77777777" w:rsidTr="00FD2290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F911F0" w14:textId="77777777" w:rsidR="00FF228D" w:rsidRPr="001E101B" w:rsidRDefault="00FF228D" w:rsidP="00FF228D">
            <w:pPr>
              <w:ind w:left="176" w:right="-98" w:hanging="2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331F902" w14:textId="7B4089D3" w:rsidR="00FF228D" w:rsidRPr="001E101B" w:rsidRDefault="00FF228D" w:rsidP="00FF228D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F2A8CE1" w14:textId="4A540077" w:rsidR="00FF228D" w:rsidRPr="001E101B" w:rsidRDefault="00552E4A" w:rsidP="00FF228D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  <w:r w:rsidR="00FF228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728</w:t>
            </w:r>
            <w:r w:rsidR="00FF228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852</w:t>
            </w: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E6B74B2" w14:textId="5A68FCAA" w:rsidR="00FF228D" w:rsidRPr="001E101B" w:rsidRDefault="00552E4A" w:rsidP="00FF228D">
            <w:pPr>
              <w:tabs>
                <w:tab w:val="decimal" w:pos="11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  <w:r w:rsidR="00FF228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728</w:t>
            </w:r>
            <w:r w:rsidR="00FF228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B68AC26" w14:textId="254B5BFD" w:rsidR="00FF228D" w:rsidRPr="001E101B" w:rsidRDefault="00552E4A" w:rsidP="00FF228D">
            <w:pPr>
              <w:tabs>
                <w:tab w:val="decimal" w:pos="114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  <w:r w:rsidR="00FF228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728</w:t>
            </w:r>
            <w:r w:rsidR="00FF228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852</w:t>
            </w:r>
          </w:p>
        </w:tc>
      </w:tr>
      <w:tr w:rsidR="00FF228D" w:rsidRPr="001E101B" w14:paraId="52FCD54C" w14:textId="77777777" w:rsidTr="00FD2290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2FC2C1" w14:textId="77777777" w:rsidR="00FF228D" w:rsidRPr="001E101B" w:rsidRDefault="00FF228D" w:rsidP="00FF228D">
            <w:pPr>
              <w:ind w:left="176" w:right="-98" w:hanging="2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14F3C95" w14:textId="725C4FC0" w:rsidR="00FF228D" w:rsidRPr="001E101B" w:rsidRDefault="00FF228D" w:rsidP="00FF228D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7D3EB22" w14:textId="504596B4" w:rsidR="00FF228D" w:rsidRPr="001E101B" w:rsidRDefault="00552E4A" w:rsidP="00FF228D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FF228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446</w:t>
            </w:r>
            <w:r w:rsidR="00FF228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7F04A60" w14:textId="33AA45D0" w:rsidR="00FF228D" w:rsidRPr="001E101B" w:rsidRDefault="00552E4A" w:rsidP="00FF228D">
            <w:pPr>
              <w:tabs>
                <w:tab w:val="decimal" w:pos="11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FF228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446</w:t>
            </w:r>
            <w:r w:rsidR="00FF228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862023E" w14:textId="2CE17E9A" w:rsidR="00FF228D" w:rsidRPr="001E101B" w:rsidRDefault="00552E4A" w:rsidP="00FF228D">
            <w:pPr>
              <w:tabs>
                <w:tab w:val="decimal" w:pos="114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FF228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709</w:t>
            </w:r>
            <w:r w:rsidR="00FF228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</w:p>
        </w:tc>
      </w:tr>
      <w:tr w:rsidR="00FF228D" w:rsidRPr="001E101B" w14:paraId="1C3C71E2" w14:textId="77777777" w:rsidTr="00FD2290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46257" w14:textId="77777777" w:rsidR="00FF228D" w:rsidRPr="001E101B" w:rsidRDefault="00FF228D" w:rsidP="00FF228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81D7761" w14:textId="24548382" w:rsidR="00FF228D" w:rsidRPr="001E101B" w:rsidRDefault="00FF228D" w:rsidP="00FF228D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D797A8F" w14:textId="4054634D" w:rsidR="00FF228D" w:rsidRPr="001E101B" w:rsidRDefault="00552E4A" w:rsidP="00FF228D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  <w:r w:rsidR="00FF228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  <w:r w:rsidR="00FF228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811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85FB43C" w14:textId="3E746AD6" w:rsidR="00FF228D" w:rsidRPr="001E101B" w:rsidRDefault="00552E4A" w:rsidP="00FF228D">
            <w:pPr>
              <w:tabs>
                <w:tab w:val="decimal" w:pos="11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  <w:r w:rsidR="00FF228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  <w:r w:rsidR="00FF228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A925E67" w14:textId="00DA8CD9" w:rsidR="00FF228D" w:rsidRPr="001E101B" w:rsidRDefault="00552E4A" w:rsidP="00FF228D">
            <w:pPr>
              <w:tabs>
                <w:tab w:val="decimal" w:pos="114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  <w:r w:rsidR="00FF228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  <w:r w:rsidR="00FF228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043</w:t>
            </w:r>
          </w:p>
        </w:tc>
      </w:tr>
      <w:tr w:rsidR="00FF228D" w:rsidRPr="001E101B" w14:paraId="526E41E3" w14:textId="77777777" w:rsidTr="00FF228D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BA055" w14:textId="77777777" w:rsidR="00FF228D" w:rsidRPr="001E101B" w:rsidRDefault="00FF228D" w:rsidP="00FF228D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3532AF3A" w14:textId="77777777" w:rsidR="00FF228D" w:rsidRPr="001E101B" w:rsidRDefault="00FF228D" w:rsidP="00FF228D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74790F72" w14:textId="77777777" w:rsidR="00FF228D" w:rsidRPr="001E101B" w:rsidRDefault="00FF228D" w:rsidP="00FF228D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0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63527E46" w14:textId="77777777" w:rsidR="00FF228D" w:rsidRPr="001E101B" w:rsidRDefault="00FF228D" w:rsidP="00FF228D">
            <w:pPr>
              <w:tabs>
                <w:tab w:val="decimal" w:pos="111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6EC338FD" w14:textId="77777777" w:rsidR="00FF228D" w:rsidRPr="001E101B" w:rsidRDefault="00FF228D" w:rsidP="00FF228D">
            <w:pPr>
              <w:tabs>
                <w:tab w:val="decimal" w:pos="114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F228D" w:rsidRPr="001E101B" w14:paraId="3F6FD435" w14:textId="77777777" w:rsidTr="00FF228D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979BB6" w14:textId="77777777" w:rsidR="00FF228D" w:rsidRPr="001E101B" w:rsidRDefault="00FF228D" w:rsidP="00FF228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03D5C60" w14:textId="77777777" w:rsidR="00FF228D" w:rsidRPr="001E101B" w:rsidRDefault="00FF228D" w:rsidP="00FF228D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D0D9EBF" w14:textId="77777777" w:rsidR="00FF228D" w:rsidRPr="001E101B" w:rsidRDefault="00FF228D" w:rsidP="00FF228D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30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E8FF75A" w14:textId="77777777" w:rsidR="00FF228D" w:rsidRPr="001E101B" w:rsidRDefault="00FF228D" w:rsidP="00FF228D">
            <w:pPr>
              <w:tabs>
                <w:tab w:val="decimal" w:pos="11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4111C1A" w14:textId="77777777" w:rsidR="00FF228D" w:rsidRPr="001E101B" w:rsidRDefault="00FF228D" w:rsidP="00FF228D">
            <w:pPr>
              <w:tabs>
                <w:tab w:val="decimal" w:pos="114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F228D" w:rsidRPr="001E101B" w14:paraId="20E222CE" w14:textId="77777777" w:rsidTr="00FD2290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CC906" w14:textId="77777777" w:rsidR="00FF228D" w:rsidRPr="001E101B" w:rsidRDefault="00FF228D" w:rsidP="00FF228D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128C7DF" w14:textId="77777777" w:rsidR="00FF228D" w:rsidRPr="001E101B" w:rsidRDefault="00FF228D" w:rsidP="00FF228D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4885D92" w14:textId="77777777" w:rsidR="00FF228D" w:rsidRPr="001E101B" w:rsidRDefault="00FF228D" w:rsidP="00FF228D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E7AA6A5" w14:textId="77777777" w:rsidR="00FF228D" w:rsidRPr="001E101B" w:rsidRDefault="00FF228D" w:rsidP="00FF228D">
            <w:pPr>
              <w:tabs>
                <w:tab w:val="decimal" w:pos="111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257E468" w14:textId="77777777" w:rsidR="00FF228D" w:rsidRPr="001E101B" w:rsidRDefault="00FF228D" w:rsidP="00FF228D">
            <w:pPr>
              <w:tabs>
                <w:tab w:val="decimal" w:pos="114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F228D" w:rsidRPr="001E101B" w14:paraId="78F70F1E" w14:textId="77777777" w:rsidTr="00FD2290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5DF515" w14:textId="77777777" w:rsidR="00FF228D" w:rsidRPr="001E101B" w:rsidRDefault="00FF228D" w:rsidP="00FF228D">
            <w:pPr>
              <w:ind w:left="176" w:hanging="2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58FDB9B" w14:textId="036E5587" w:rsidR="00FF228D" w:rsidRPr="001E101B" w:rsidRDefault="00FF228D" w:rsidP="00FF228D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AE88CE5" w14:textId="38EE3405" w:rsidR="00FF228D" w:rsidRPr="001E101B" w:rsidRDefault="00552E4A" w:rsidP="00FF228D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  <w:r w:rsidR="00FF228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FF228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67200E3" w14:textId="50F4F3A8" w:rsidR="00FF228D" w:rsidRPr="001E101B" w:rsidRDefault="00552E4A" w:rsidP="00FF228D">
            <w:pPr>
              <w:tabs>
                <w:tab w:val="decimal" w:pos="11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  <w:r w:rsidR="00FF228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FF228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E98DA2E" w14:textId="538D7F4F" w:rsidR="00FF228D" w:rsidRPr="001E101B" w:rsidRDefault="00552E4A" w:rsidP="00FF228D">
            <w:pPr>
              <w:tabs>
                <w:tab w:val="decimal" w:pos="114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  <w:r w:rsidR="00FF228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FF228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FF228D" w:rsidRPr="001E101B" w14:paraId="6CBD6F4E" w14:textId="77777777" w:rsidTr="00FD2290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BEE35" w14:textId="77777777" w:rsidR="00FF228D" w:rsidRPr="001E101B" w:rsidRDefault="00FF228D" w:rsidP="00FF228D">
            <w:pPr>
              <w:ind w:left="176" w:hanging="280"/>
              <w:jc w:val="thaiDistribute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9BE27EB" w14:textId="4B0BE294" w:rsidR="00FF228D" w:rsidRPr="001E101B" w:rsidRDefault="00FF228D" w:rsidP="00FF228D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F0E32D8" w14:textId="5BCC63C0" w:rsidR="00FF228D" w:rsidRPr="001E101B" w:rsidRDefault="00552E4A" w:rsidP="00FF228D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  <w:r w:rsidR="00FF228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099</w:t>
            </w:r>
            <w:r w:rsidR="00FF228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361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EC16574" w14:textId="098F2B1E" w:rsidR="00FF228D" w:rsidRPr="001E101B" w:rsidRDefault="00552E4A" w:rsidP="00FF228D">
            <w:pPr>
              <w:tabs>
                <w:tab w:val="decimal" w:pos="11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  <w:r w:rsidR="00FF228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099</w:t>
            </w:r>
            <w:r w:rsidR="00FF228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C5DFCF0" w14:textId="03B758F8" w:rsidR="00FF228D" w:rsidRPr="001E101B" w:rsidRDefault="00552E4A" w:rsidP="00FF228D">
            <w:pPr>
              <w:tabs>
                <w:tab w:val="decimal" w:pos="114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  <w:r w:rsidR="00FF228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099</w:t>
            </w:r>
            <w:r w:rsidR="00FF228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361</w:t>
            </w:r>
          </w:p>
        </w:tc>
      </w:tr>
      <w:tr w:rsidR="00FF228D" w:rsidRPr="001E101B" w14:paraId="10F79649" w14:textId="77777777" w:rsidTr="00FD2290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711511" w14:textId="31FC025F" w:rsidR="00FF228D" w:rsidRPr="001E101B" w:rsidRDefault="00FF228D" w:rsidP="00FF228D">
            <w:pPr>
              <w:ind w:left="176" w:hanging="2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F41D75D" w14:textId="539B3F14" w:rsidR="00FF228D" w:rsidRPr="001E101B" w:rsidRDefault="00FF228D" w:rsidP="00FF228D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BEFC861" w14:textId="5039B362" w:rsidR="00FF228D" w:rsidRPr="001E101B" w:rsidRDefault="00552E4A" w:rsidP="00FF228D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844</w:t>
            </w:r>
            <w:r w:rsidR="00FF228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  <w:r w:rsidR="00FF228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914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8E6F08E" w14:textId="2D80257B" w:rsidR="00FF228D" w:rsidRPr="001E101B" w:rsidRDefault="00552E4A" w:rsidP="00FF228D">
            <w:pPr>
              <w:tabs>
                <w:tab w:val="decimal" w:pos="11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844</w:t>
            </w:r>
            <w:r w:rsidR="00FF228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  <w:r w:rsidR="00FF228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EA73DB9" w14:textId="0A1C1B5B" w:rsidR="00FF228D" w:rsidRPr="001E101B" w:rsidRDefault="00552E4A" w:rsidP="00FF228D">
            <w:pPr>
              <w:tabs>
                <w:tab w:val="decimal" w:pos="114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844</w:t>
            </w:r>
            <w:r w:rsidR="00FF228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  <w:r w:rsidR="00FF228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914</w:t>
            </w:r>
          </w:p>
        </w:tc>
      </w:tr>
      <w:tr w:rsidR="00FF228D" w:rsidRPr="001E101B" w14:paraId="2D5AEDC4" w14:textId="77777777" w:rsidTr="00FD2290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6407BC" w14:textId="77777777" w:rsidR="00FF228D" w:rsidRPr="001E101B" w:rsidRDefault="00FF228D" w:rsidP="00FF228D">
            <w:pPr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A898FA4" w14:textId="0A915868" w:rsidR="00FF228D" w:rsidRPr="001E101B" w:rsidRDefault="00FF228D" w:rsidP="00FF228D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A583FF8" w14:textId="31658B38" w:rsidR="00FF228D" w:rsidRPr="001E101B" w:rsidRDefault="00552E4A" w:rsidP="00FF228D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F228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498</w:t>
            </w:r>
            <w:r w:rsidR="00FF228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FF228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504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69B128B" w14:textId="0C3C1E10" w:rsidR="00FF228D" w:rsidRPr="001E101B" w:rsidRDefault="00552E4A" w:rsidP="00FF228D">
            <w:pPr>
              <w:tabs>
                <w:tab w:val="decimal" w:pos="11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F228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498</w:t>
            </w:r>
            <w:r w:rsidR="00FF228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FF228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623254E" w14:textId="0DB1BF67" w:rsidR="00FF228D" w:rsidRPr="001E101B" w:rsidRDefault="00552E4A" w:rsidP="00FF228D">
            <w:pPr>
              <w:tabs>
                <w:tab w:val="decimal" w:pos="114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F228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498</w:t>
            </w:r>
            <w:r w:rsidR="00FF228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FF228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504</w:t>
            </w:r>
          </w:p>
        </w:tc>
      </w:tr>
      <w:tr w:rsidR="00FF228D" w:rsidRPr="001E101B" w14:paraId="50A8C3FE" w14:textId="77777777" w:rsidTr="00FD2290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60362C" w14:textId="77777777" w:rsidR="00FF228D" w:rsidRPr="001E101B" w:rsidRDefault="00FF228D" w:rsidP="00FF228D">
            <w:pPr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A0AF1C7" w14:textId="015CE89F" w:rsidR="00FF228D" w:rsidRPr="001E101B" w:rsidRDefault="00FF228D" w:rsidP="00FF228D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0EA3730" w14:textId="20F77FF9" w:rsidR="00FF228D" w:rsidRPr="001E101B" w:rsidRDefault="00552E4A" w:rsidP="00FF228D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FF228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  <w:r w:rsidR="00FF228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756</w:t>
            </w:r>
          </w:p>
        </w:tc>
        <w:tc>
          <w:tcPr>
            <w:tcW w:w="13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453E263" w14:textId="10D001B8" w:rsidR="00FF228D" w:rsidRPr="001E101B" w:rsidRDefault="00552E4A" w:rsidP="00FF228D">
            <w:pPr>
              <w:tabs>
                <w:tab w:val="decimal" w:pos="11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FF228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  <w:r w:rsidR="00FF228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756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120C16A" w14:textId="1C647B1C" w:rsidR="00FF228D" w:rsidRPr="001E101B" w:rsidRDefault="00552E4A" w:rsidP="00FF228D">
            <w:pPr>
              <w:tabs>
                <w:tab w:val="decimal" w:pos="114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FF228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847</w:t>
            </w:r>
            <w:r w:rsidR="00FF228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814</w:t>
            </w:r>
          </w:p>
        </w:tc>
      </w:tr>
      <w:tr w:rsidR="00FF228D" w:rsidRPr="001E101B" w14:paraId="33582AF5" w14:textId="77777777" w:rsidTr="00FD2290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BAFB7" w14:textId="77777777" w:rsidR="00FF228D" w:rsidRPr="001E101B" w:rsidRDefault="00FF228D" w:rsidP="00FF228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110E0A9" w14:textId="03ECDA6D" w:rsidR="00FF228D" w:rsidRPr="001E101B" w:rsidRDefault="00FF228D" w:rsidP="00FF228D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F87A3C9" w14:textId="661741BF" w:rsidR="00FF228D" w:rsidRPr="001E101B" w:rsidRDefault="00552E4A" w:rsidP="00FF228D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FF228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387</w:t>
            </w:r>
            <w:r w:rsidR="00FF228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855</w:t>
            </w:r>
            <w:r w:rsidR="00FF228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535</w:t>
            </w:r>
          </w:p>
        </w:tc>
        <w:tc>
          <w:tcPr>
            <w:tcW w:w="13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1A3418A" w14:textId="4E01338B" w:rsidR="00FF228D" w:rsidRPr="001E101B" w:rsidRDefault="00552E4A" w:rsidP="00FF228D">
            <w:pPr>
              <w:tabs>
                <w:tab w:val="decimal" w:pos="11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FF228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387</w:t>
            </w:r>
            <w:r w:rsidR="00FF228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855</w:t>
            </w:r>
            <w:r w:rsidR="00FF228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535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F163E13" w14:textId="3105F576" w:rsidR="00FF228D" w:rsidRPr="001E101B" w:rsidRDefault="00552E4A" w:rsidP="00FF228D">
            <w:pPr>
              <w:tabs>
                <w:tab w:val="decimal" w:pos="114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FF228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387</w:t>
            </w:r>
            <w:r w:rsidR="00FF228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="00FF228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593</w:t>
            </w:r>
          </w:p>
        </w:tc>
      </w:tr>
    </w:tbl>
    <w:p w14:paraId="58C4A881" w14:textId="3A730939" w:rsidR="00FD2290" w:rsidRPr="001E101B" w:rsidRDefault="00A30534" w:rsidP="00A30534">
      <w:pPr>
        <w:rPr>
          <w:rFonts w:ascii="Browallia New" w:hAnsi="Browallia New" w:cs="Browallia New"/>
          <w:sz w:val="26"/>
          <w:szCs w:val="26"/>
        </w:rPr>
      </w:pPr>
      <w:r w:rsidRPr="001E101B">
        <w:rPr>
          <w:rFonts w:ascii="Browallia New" w:hAnsi="Browallia New" w:cs="Browallia New"/>
        </w:rPr>
        <w:br w:type="page"/>
      </w: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30"/>
        <w:gridCol w:w="1276"/>
        <w:gridCol w:w="1264"/>
        <w:gridCol w:w="1330"/>
        <w:gridCol w:w="1350"/>
      </w:tblGrid>
      <w:tr w:rsidR="008F675D" w:rsidRPr="001E101B" w14:paraId="3C79A0E3" w14:textId="77777777" w:rsidTr="00FD2290">
        <w:trPr>
          <w:trHeight w:val="20"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8E5457" w14:textId="77777777" w:rsidR="008F675D" w:rsidRPr="001E101B" w:rsidRDefault="008F675D" w:rsidP="002E5069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467169" w14:textId="77777777" w:rsidR="008F675D" w:rsidRPr="001E101B" w:rsidRDefault="008F675D" w:rsidP="002E506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F675D" w:rsidRPr="001E101B" w14:paraId="6EC7AE87" w14:textId="77777777" w:rsidTr="00FD2290">
        <w:trPr>
          <w:trHeight w:val="70"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1DF2D8" w14:textId="77777777" w:rsidR="008F675D" w:rsidRPr="001E101B" w:rsidRDefault="008F675D" w:rsidP="002E5069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F9FBCC" w14:textId="77777777" w:rsidR="008F675D" w:rsidRPr="001E101B" w:rsidRDefault="008F675D" w:rsidP="001E101B">
            <w:pPr>
              <w:tabs>
                <w:tab w:val="right" w:pos="1065"/>
              </w:tabs>
              <w:ind w:left="-66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3D84D8" w14:textId="77777777" w:rsidR="008F675D" w:rsidRPr="001E101B" w:rsidRDefault="008F675D" w:rsidP="002E5069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E341A" w14:textId="77777777" w:rsidR="008F675D" w:rsidRPr="001E101B" w:rsidRDefault="008F675D" w:rsidP="002E5069">
            <w:pPr>
              <w:tabs>
                <w:tab w:val="right" w:pos="10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196ED" w14:textId="77777777" w:rsidR="008F675D" w:rsidRPr="001E101B" w:rsidRDefault="008F675D" w:rsidP="002E5069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8F675D" w:rsidRPr="001E101B" w14:paraId="0BE7F54A" w14:textId="77777777" w:rsidTr="00FD2290">
        <w:trPr>
          <w:trHeight w:val="20"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7F663A" w14:textId="77777777" w:rsidR="008F675D" w:rsidRPr="001E101B" w:rsidRDefault="008F675D" w:rsidP="002E5069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1C292" w14:textId="77777777" w:rsidR="008F675D" w:rsidRPr="001E101B" w:rsidRDefault="008F675D" w:rsidP="001E101B">
            <w:pPr>
              <w:tabs>
                <w:tab w:val="right" w:pos="1065"/>
              </w:tabs>
              <w:ind w:left="-66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ผ่านกำไรหรือ</w:t>
            </w: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22C7C" w14:textId="77777777" w:rsidR="008F675D" w:rsidRPr="001E101B" w:rsidRDefault="008F675D" w:rsidP="002E5069">
            <w:pPr>
              <w:tabs>
                <w:tab w:val="right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3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17BE5" w14:textId="77777777" w:rsidR="008F675D" w:rsidRPr="001E101B" w:rsidRDefault="008F675D" w:rsidP="00FD2290">
            <w:pPr>
              <w:tabs>
                <w:tab w:val="right" w:pos="111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รวมราคา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ADAC8" w14:textId="77777777" w:rsidR="008F675D" w:rsidRPr="001E101B" w:rsidRDefault="008F675D" w:rsidP="00FD2290">
            <w:pPr>
              <w:tabs>
                <w:tab w:val="right" w:pos="11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</w:t>
            </w:r>
          </w:p>
        </w:tc>
      </w:tr>
      <w:tr w:rsidR="008F675D" w:rsidRPr="001E101B" w14:paraId="49A9494B" w14:textId="77777777" w:rsidTr="00FD2290">
        <w:trPr>
          <w:trHeight w:val="20"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B9C80F" w14:textId="77777777" w:rsidR="008F675D" w:rsidRPr="001E101B" w:rsidRDefault="008F675D" w:rsidP="002E5069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3CDFC8" w14:textId="77777777" w:rsidR="008F675D" w:rsidRPr="001E101B" w:rsidRDefault="008F675D" w:rsidP="002E5069">
            <w:pPr>
              <w:tabs>
                <w:tab w:val="right" w:pos="10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1F0EB" w14:textId="77777777" w:rsidR="008F675D" w:rsidRPr="001E101B" w:rsidRDefault="008F675D" w:rsidP="002E5069">
            <w:pPr>
              <w:tabs>
                <w:tab w:val="right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3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44B7A" w14:textId="77777777" w:rsidR="008F675D" w:rsidRPr="001E101B" w:rsidRDefault="008F675D" w:rsidP="00FD2290">
            <w:pPr>
              <w:tabs>
                <w:tab w:val="right" w:pos="111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ตามบัญชี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AB05493" w14:textId="77777777" w:rsidR="008F675D" w:rsidRPr="001E101B" w:rsidRDefault="008F675D" w:rsidP="00FD2290">
            <w:pPr>
              <w:tabs>
                <w:tab w:val="right" w:pos="11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ยุติธรรม</w:t>
            </w:r>
          </w:p>
        </w:tc>
      </w:tr>
      <w:tr w:rsidR="008F675D" w:rsidRPr="001E101B" w14:paraId="2B9A51B0" w14:textId="77777777" w:rsidTr="00FD2290">
        <w:trPr>
          <w:trHeight w:val="20"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6D9D6E" w14:textId="77777777" w:rsidR="008F675D" w:rsidRPr="001E101B" w:rsidRDefault="008F675D" w:rsidP="002E5069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3D8756" w14:textId="77777777" w:rsidR="008F675D" w:rsidRPr="001E101B" w:rsidRDefault="008F675D" w:rsidP="002E5069">
            <w:pPr>
              <w:tabs>
                <w:tab w:val="right" w:pos="10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7DCA2E" w14:textId="77777777" w:rsidR="008F675D" w:rsidRPr="001E101B" w:rsidRDefault="008F675D" w:rsidP="002E5069">
            <w:pPr>
              <w:tabs>
                <w:tab w:val="right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C21BAE" w14:textId="77777777" w:rsidR="008F675D" w:rsidRPr="001E101B" w:rsidRDefault="008F675D" w:rsidP="00FD2290">
            <w:pPr>
              <w:tabs>
                <w:tab w:val="right" w:pos="111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ACBB4E" w14:textId="77777777" w:rsidR="008F675D" w:rsidRPr="001E101B" w:rsidRDefault="008F675D" w:rsidP="00FD2290">
            <w:pPr>
              <w:tabs>
                <w:tab w:val="right" w:pos="11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F675D" w:rsidRPr="001E101B" w14:paraId="6106DC3D" w14:textId="77777777" w:rsidTr="00FD2290">
        <w:trPr>
          <w:trHeight w:val="20"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CA92C" w14:textId="77777777" w:rsidR="008F675D" w:rsidRPr="001E101B" w:rsidRDefault="008F675D" w:rsidP="002E5069">
            <w:pPr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2EDD3" w14:textId="77777777" w:rsidR="008F675D" w:rsidRPr="001E101B" w:rsidRDefault="008F675D" w:rsidP="002E5069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AA6A0" w14:textId="77777777" w:rsidR="008F675D" w:rsidRPr="001E101B" w:rsidRDefault="008F675D" w:rsidP="002E5069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6FBFA" w14:textId="77777777" w:rsidR="008F675D" w:rsidRPr="001E101B" w:rsidRDefault="008F675D" w:rsidP="00FD2290">
            <w:pPr>
              <w:tabs>
                <w:tab w:val="decimal" w:pos="111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6D73F8" w14:textId="77777777" w:rsidR="008F675D" w:rsidRPr="001E101B" w:rsidRDefault="008F675D" w:rsidP="00FD2290">
            <w:pPr>
              <w:tabs>
                <w:tab w:val="decimal" w:pos="11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8F675D" w:rsidRPr="001E101B" w14:paraId="2D0FF314" w14:textId="77777777" w:rsidTr="00FD2290">
        <w:trPr>
          <w:trHeight w:val="20"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3C06C5" w14:textId="7F85B274" w:rsidR="008F675D" w:rsidRPr="001E101B" w:rsidRDefault="008F675D" w:rsidP="002E5069">
            <w:pPr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DCA203" w14:textId="77777777" w:rsidR="008F675D" w:rsidRPr="001E101B" w:rsidRDefault="008F675D" w:rsidP="002E5069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401CE3" w14:textId="77777777" w:rsidR="008F675D" w:rsidRPr="001E101B" w:rsidRDefault="008F675D" w:rsidP="002E5069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A11B76" w14:textId="77777777" w:rsidR="008F675D" w:rsidRPr="001E101B" w:rsidRDefault="008F675D" w:rsidP="00FD2290">
            <w:pPr>
              <w:tabs>
                <w:tab w:val="decimal" w:pos="111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A76665" w14:textId="77777777" w:rsidR="008F675D" w:rsidRPr="001E101B" w:rsidRDefault="008F675D" w:rsidP="00FD2290">
            <w:pPr>
              <w:tabs>
                <w:tab w:val="decimal" w:pos="114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F675D" w:rsidRPr="001E101B" w14:paraId="773B9F2E" w14:textId="77777777" w:rsidTr="00FD2290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D1D8E" w14:textId="77777777" w:rsidR="008F675D" w:rsidRPr="001E101B" w:rsidRDefault="008F675D" w:rsidP="002E5069">
            <w:pPr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t>สินทรัพย์ทางการเงินที่ไม่ได้วัดด้วยมูลค่ายุติธรรม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3C1E1" w14:textId="77777777" w:rsidR="008F675D" w:rsidRPr="001E101B" w:rsidRDefault="008F675D" w:rsidP="002E5069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1A0CA" w14:textId="77777777" w:rsidR="008F675D" w:rsidRPr="001E101B" w:rsidRDefault="008F675D" w:rsidP="002E5069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24D3C" w14:textId="77777777" w:rsidR="008F675D" w:rsidRPr="001E101B" w:rsidRDefault="008F675D" w:rsidP="00FD2290">
            <w:pPr>
              <w:tabs>
                <w:tab w:val="decimal" w:pos="111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9C733" w14:textId="77777777" w:rsidR="008F675D" w:rsidRPr="001E101B" w:rsidRDefault="008F675D" w:rsidP="00FD2290">
            <w:pPr>
              <w:tabs>
                <w:tab w:val="decimal" w:pos="114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F675D" w:rsidRPr="001E101B" w14:paraId="421D32B5" w14:textId="77777777" w:rsidTr="00FD2290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695A1" w14:textId="77777777" w:rsidR="008F675D" w:rsidRPr="001E101B" w:rsidRDefault="008F675D" w:rsidP="002E5069">
            <w:pPr>
              <w:ind w:left="-101" w:right="-72"/>
              <w:rPr>
                <w:rFonts w:ascii="Browallia New" w:hAnsi="Browallia New" w:cs="Browallia New"/>
                <w:i/>
                <w:i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B72D50" w14:textId="77777777" w:rsidR="008F675D" w:rsidRPr="001E101B" w:rsidRDefault="008F675D" w:rsidP="002E5069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521825" w14:textId="297413A8" w:rsidR="008F675D" w:rsidRPr="001E101B" w:rsidRDefault="00552E4A" w:rsidP="002E5069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8F675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="008F675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754B97" w14:textId="03D38650" w:rsidR="008F675D" w:rsidRPr="001E101B" w:rsidRDefault="00552E4A" w:rsidP="00FD2290">
            <w:pPr>
              <w:tabs>
                <w:tab w:val="decimal" w:pos="111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8F675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="008F675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E194FB" w14:textId="44694CB7" w:rsidR="008F675D" w:rsidRPr="001E101B" w:rsidRDefault="00552E4A" w:rsidP="00FD2290">
            <w:pPr>
              <w:tabs>
                <w:tab w:val="decimal" w:pos="114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8F675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="008F675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</w:p>
        </w:tc>
      </w:tr>
      <w:tr w:rsidR="008F675D" w:rsidRPr="001E101B" w14:paraId="7B5FBAE8" w14:textId="77777777" w:rsidTr="00FD2290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2F1534" w14:textId="77777777" w:rsidR="008F675D" w:rsidRPr="001E101B" w:rsidRDefault="008F675D" w:rsidP="002E5069">
            <w:pPr>
              <w:ind w:left="176" w:right="-98" w:hanging="28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4D68B9" w14:textId="77777777" w:rsidR="008F675D" w:rsidRPr="001E101B" w:rsidRDefault="008F675D" w:rsidP="002E5069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B74C5B" w14:textId="3D27B3AC" w:rsidR="008F675D" w:rsidRPr="001E101B" w:rsidRDefault="00552E4A" w:rsidP="002E5069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8F675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F94660" w14:textId="1392F412" w:rsidR="008F675D" w:rsidRPr="001E101B" w:rsidRDefault="00552E4A" w:rsidP="00FD2290">
            <w:pPr>
              <w:tabs>
                <w:tab w:val="decimal" w:pos="111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8F675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0DD2E1" w14:textId="2154CCDE" w:rsidR="008F675D" w:rsidRPr="001E101B" w:rsidRDefault="00552E4A" w:rsidP="00FD2290">
            <w:pPr>
              <w:tabs>
                <w:tab w:val="decimal" w:pos="114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8F675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</w:p>
        </w:tc>
      </w:tr>
      <w:tr w:rsidR="008F675D" w:rsidRPr="001E101B" w14:paraId="0C6904F8" w14:textId="77777777" w:rsidTr="00FD2290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9246D3" w14:textId="77777777" w:rsidR="008F675D" w:rsidRPr="001E101B" w:rsidRDefault="008F675D" w:rsidP="002E5069">
            <w:pPr>
              <w:ind w:left="176" w:right="-98" w:hanging="2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B3DFE5" w14:textId="77777777" w:rsidR="008F675D" w:rsidRPr="001E101B" w:rsidRDefault="008F675D" w:rsidP="002E5069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FA14CD3" w14:textId="1BC1ABA2" w:rsidR="008F675D" w:rsidRPr="001E101B" w:rsidRDefault="00552E4A" w:rsidP="002E5069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8F675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="008F675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A0D256E" w14:textId="54AF869C" w:rsidR="008F675D" w:rsidRPr="001E101B" w:rsidRDefault="00552E4A" w:rsidP="00FD2290">
            <w:pPr>
              <w:tabs>
                <w:tab w:val="decimal" w:pos="111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8F675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="008F675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5619A4C" w14:textId="69698FCE" w:rsidR="008F675D" w:rsidRPr="001E101B" w:rsidRDefault="00552E4A" w:rsidP="00FD2290">
            <w:pPr>
              <w:tabs>
                <w:tab w:val="decimal" w:pos="114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8F675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="008F675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</w:tr>
      <w:tr w:rsidR="008F675D" w:rsidRPr="001E101B" w14:paraId="086F82E7" w14:textId="77777777" w:rsidTr="00FD2290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F049C7" w14:textId="77777777" w:rsidR="008F675D" w:rsidRPr="001E101B" w:rsidRDefault="008F675D" w:rsidP="002E5069">
            <w:pPr>
              <w:ind w:left="176" w:right="-98" w:hanging="2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4B2D2A" w14:textId="77777777" w:rsidR="008F675D" w:rsidRPr="001E101B" w:rsidRDefault="008F675D" w:rsidP="002E5069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3105DE0" w14:textId="5AC5F075" w:rsidR="008F675D" w:rsidRPr="001E101B" w:rsidRDefault="00552E4A" w:rsidP="002E5069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8F675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="008F675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EE4E5D" w14:textId="07570E09" w:rsidR="008F675D" w:rsidRPr="001E101B" w:rsidRDefault="00552E4A" w:rsidP="00FD2290">
            <w:pPr>
              <w:tabs>
                <w:tab w:val="decimal" w:pos="111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8F675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="008F675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2412685" w14:textId="2DBCDB41" w:rsidR="008F675D" w:rsidRPr="001E101B" w:rsidRDefault="00552E4A" w:rsidP="00FD2290">
            <w:pPr>
              <w:tabs>
                <w:tab w:val="decimal" w:pos="114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8F675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8F675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</w:p>
        </w:tc>
      </w:tr>
      <w:tr w:rsidR="008F675D" w:rsidRPr="001E101B" w14:paraId="69F2BFCF" w14:textId="77777777" w:rsidTr="00FD2290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D8F71" w14:textId="77777777" w:rsidR="008F675D" w:rsidRPr="001E101B" w:rsidRDefault="008F675D" w:rsidP="002E5069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274AC60" w14:textId="77777777" w:rsidR="008F675D" w:rsidRPr="001E101B" w:rsidRDefault="008F675D" w:rsidP="002E5069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105E646" w14:textId="1807159D" w:rsidR="008F675D" w:rsidRPr="001E101B" w:rsidRDefault="00552E4A" w:rsidP="002E5069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  <w:r w:rsidR="008F675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046</w:t>
            </w:r>
            <w:r w:rsidR="008F675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841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5FC799" w14:textId="1C437343" w:rsidR="008F675D" w:rsidRPr="001E101B" w:rsidRDefault="00552E4A" w:rsidP="00FD2290">
            <w:pPr>
              <w:tabs>
                <w:tab w:val="decimal" w:pos="11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  <w:r w:rsidR="008F675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046</w:t>
            </w:r>
            <w:r w:rsidR="008F675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790CF4" w14:textId="11395E3A" w:rsidR="008F675D" w:rsidRPr="001E101B" w:rsidRDefault="00552E4A" w:rsidP="00FD2290">
            <w:pPr>
              <w:tabs>
                <w:tab w:val="decimal" w:pos="114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362</w:t>
            </w:r>
            <w:r w:rsidR="008F675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910</w:t>
            </w:r>
            <w:r w:rsidR="008F675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</w:p>
        </w:tc>
      </w:tr>
      <w:tr w:rsidR="008F675D" w:rsidRPr="001E101B" w14:paraId="1D7C8C83" w14:textId="77777777" w:rsidTr="00FD2290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559DE" w14:textId="77777777" w:rsidR="008F675D" w:rsidRPr="001E101B" w:rsidRDefault="008F675D" w:rsidP="002E5069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45622D" w14:textId="77777777" w:rsidR="008F675D" w:rsidRPr="001E101B" w:rsidRDefault="008F675D" w:rsidP="002E5069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D451F5" w14:textId="77777777" w:rsidR="008F675D" w:rsidRPr="001E101B" w:rsidRDefault="008F675D" w:rsidP="002E5069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8F647" w14:textId="77777777" w:rsidR="008F675D" w:rsidRPr="001E101B" w:rsidRDefault="008F675D" w:rsidP="00FD2290">
            <w:pPr>
              <w:tabs>
                <w:tab w:val="decimal" w:pos="111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ECC634" w14:textId="77777777" w:rsidR="008F675D" w:rsidRPr="001E101B" w:rsidRDefault="008F675D" w:rsidP="00FD2290">
            <w:pPr>
              <w:tabs>
                <w:tab w:val="decimal" w:pos="114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F675D" w:rsidRPr="001E101B" w14:paraId="1BA1FFB1" w14:textId="77777777" w:rsidTr="00FD2290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274C57" w14:textId="77777777" w:rsidR="008F675D" w:rsidRPr="001E101B" w:rsidRDefault="008F675D" w:rsidP="002E5069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t>หนี้สินทางการเงินที่วัดด้วยมูลค่ายุติธรรม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A87BC6" w14:textId="77777777" w:rsidR="008F675D" w:rsidRPr="001E101B" w:rsidRDefault="008F675D" w:rsidP="002E5069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A1306C" w14:textId="77777777" w:rsidR="008F675D" w:rsidRPr="001E101B" w:rsidRDefault="008F675D" w:rsidP="002E5069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CB82BD" w14:textId="77777777" w:rsidR="008F675D" w:rsidRPr="001E101B" w:rsidRDefault="008F675D" w:rsidP="00FD2290">
            <w:pPr>
              <w:tabs>
                <w:tab w:val="decimal" w:pos="111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636EE4" w14:textId="77777777" w:rsidR="008F675D" w:rsidRPr="001E101B" w:rsidRDefault="008F675D" w:rsidP="00FD2290">
            <w:pPr>
              <w:tabs>
                <w:tab w:val="decimal" w:pos="114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F675D" w:rsidRPr="001E101B" w14:paraId="2F94BD4B" w14:textId="77777777" w:rsidTr="00FD2290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ADB21" w14:textId="77777777" w:rsidR="008F675D" w:rsidRPr="001E101B" w:rsidRDefault="008F675D" w:rsidP="002E5069">
            <w:pPr>
              <w:ind w:left="176" w:hanging="280"/>
              <w:jc w:val="thaiDistribute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1552CF" w14:textId="24494AD7" w:rsidR="008F675D" w:rsidRPr="001E101B" w:rsidRDefault="00552E4A" w:rsidP="002E5069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F675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8F675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816B686" w14:textId="77777777" w:rsidR="008F675D" w:rsidRPr="001E101B" w:rsidRDefault="008F675D" w:rsidP="002E5069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651F07" w14:textId="7677C84C" w:rsidR="008F675D" w:rsidRPr="001E101B" w:rsidRDefault="00552E4A" w:rsidP="00FD2290">
            <w:pPr>
              <w:tabs>
                <w:tab w:val="decimal" w:pos="111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F675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8F675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641C0C" w14:textId="38632ADE" w:rsidR="008F675D" w:rsidRPr="001E101B" w:rsidRDefault="00552E4A" w:rsidP="00FD2290">
            <w:pPr>
              <w:tabs>
                <w:tab w:val="decimal" w:pos="114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F675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8F675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</w:tr>
      <w:tr w:rsidR="008F675D" w:rsidRPr="001E101B" w14:paraId="779F3489" w14:textId="77777777" w:rsidTr="00FD2290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2EC447" w14:textId="77777777" w:rsidR="008F675D" w:rsidRPr="001E101B" w:rsidRDefault="008F675D" w:rsidP="002E5069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2CD66C" w14:textId="77777777" w:rsidR="008F675D" w:rsidRPr="001E101B" w:rsidRDefault="008F675D" w:rsidP="002E5069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2AC62D" w14:textId="77777777" w:rsidR="008F675D" w:rsidRPr="001E101B" w:rsidRDefault="008F675D" w:rsidP="002E5069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017720" w14:textId="77777777" w:rsidR="008F675D" w:rsidRPr="001E101B" w:rsidRDefault="008F675D" w:rsidP="00FD2290">
            <w:pPr>
              <w:tabs>
                <w:tab w:val="decimal" w:pos="11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43EB1A" w14:textId="77777777" w:rsidR="008F675D" w:rsidRPr="001E101B" w:rsidRDefault="008F675D" w:rsidP="00FD2290">
            <w:pPr>
              <w:tabs>
                <w:tab w:val="decimal" w:pos="114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F675D" w:rsidRPr="001E101B" w14:paraId="5C99129E" w14:textId="77777777" w:rsidTr="00FD2290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F61C8" w14:textId="77777777" w:rsidR="008F675D" w:rsidRPr="001E101B" w:rsidRDefault="008F675D" w:rsidP="002E5069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4712CB" w14:textId="77777777" w:rsidR="008F675D" w:rsidRPr="001E101B" w:rsidRDefault="008F675D" w:rsidP="002E5069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A8C71F" w14:textId="77777777" w:rsidR="008F675D" w:rsidRPr="001E101B" w:rsidRDefault="008F675D" w:rsidP="002E5069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EBADC7" w14:textId="77777777" w:rsidR="008F675D" w:rsidRPr="001E101B" w:rsidRDefault="008F675D" w:rsidP="00FD2290">
            <w:pPr>
              <w:tabs>
                <w:tab w:val="decimal" w:pos="111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768A01" w14:textId="77777777" w:rsidR="008F675D" w:rsidRPr="001E101B" w:rsidRDefault="008F675D" w:rsidP="00FD2290">
            <w:pPr>
              <w:tabs>
                <w:tab w:val="decimal" w:pos="114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F675D" w:rsidRPr="001E101B" w14:paraId="5A05CF66" w14:textId="77777777" w:rsidTr="00FD2290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6C1176" w14:textId="77777777" w:rsidR="008F675D" w:rsidRPr="001E101B" w:rsidRDefault="008F675D" w:rsidP="002E5069">
            <w:pPr>
              <w:ind w:left="176" w:hanging="2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E6C273" w14:textId="77777777" w:rsidR="008F675D" w:rsidRPr="001E101B" w:rsidRDefault="008F675D" w:rsidP="002E5069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BE5C84" w14:textId="1AD0D136" w:rsidR="008F675D" w:rsidRPr="001E101B" w:rsidRDefault="00552E4A" w:rsidP="002E5069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F675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F675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F675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F00A46" w14:textId="306E51F8" w:rsidR="008F675D" w:rsidRPr="001E101B" w:rsidRDefault="00552E4A" w:rsidP="00FD2290">
            <w:pPr>
              <w:tabs>
                <w:tab w:val="decimal" w:pos="111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F675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F675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F675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C6DC80" w14:textId="4C755DD2" w:rsidR="008F675D" w:rsidRPr="001E101B" w:rsidRDefault="00552E4A" w:rsidP="00FD2290">
            <w:pPr>
              <w:tabs>
                <w:tab w:val="decimal" w:pos="114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F675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F675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F675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F675D" w:rsidRPr="001E101B" w14:paraId="0B2B8899" w14:textId="77777777" w:rsidTr="00FD2290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25F09" w14:textId="77777777" w:rsidR="008F675D" w:rsidRPr="001E101B" w:rsidRDefault="008F675D" w:rsidP="002E5069">
            <w:pPr>
              <w:ind w:left="176" w:hanging="280"/>
              <w:jc w:val="thaiDistribute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4B417" w14:textId="77777777" w:rsidR="008F675D" w:rsidRPr="001E101B" w:rsidRDefault="008F675D" w:rsidP="002E5069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ED8556" w14:textId="244C776E" w:rsidR="008F675D" w:rsidRPr="001E101B" w:rsidRDefault="00552E4A" w:rsidP="002E5069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8F675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8F675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2109D0" w14:textId="09EEB5D3" w:rsidR="008F675D" w:rsidRPr="001E101B" w:rsidRDefault="00552E4A" w:rsidP="00FD2290">
            <w:pPr>
              <w:tabs>
                <w:tab w:val="decimal" w:pos="111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8F675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8F675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8234AC" w14:textId="21422C37" w:rsidR="008F675D" w:rsidRPr="001E101B" w:rsidRDefault="00552E4A" w:rsidP="00FD2290">
            <w:pPr>
              <w:tabs>
                <w:tab w:val="decimal" w:pos="114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8F675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8F675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</w:p>
        </w:tc>
      </w:tr>
      <w:tr w:rsidR="008F675D" w:rsidRPr="001E101B" w14:paraId="69542D27" w14:textId="77777777" w:rsidTr="00FD2290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240E74" w14:textId="77777777" w:rsidR="008F675D" w:rsidRPr="001E101B" w:rsidRDefault="008F675D" w:rsidP="002E5069">
            <w:pPr>
              <w:ind w:left="176" w:hanging="2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4B4CD0" w14:textId="77777777" w:rsidR="008F675D" w:rsidRPr="001E101B" w:rsidRDefault="008F675D" w:rsidP="002E5069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E84C8" w14:textId="54B6DAAE" w:rsidR="008F675D" w:rsidRPr="001E101B" w:rsidRDefault="00552E4A" w:rsidP="002E5069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8F675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="008F675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C8AF7E" w14:textId="21FCF45E" w:rsidR="008F675D" w:rsidRPr="001E101B" w:rsidRDefault="00552E4A" w:rsidP="00FD2290">
            <w:pPr>
              <w:tabs>
                <w:tab w:val="decimal" w:pos="111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8F675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="008F675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014F83" w14:textId="4A0BC1A2" w:rsidR="008F675D" w:rsidRPr="001E101B" w:rsidRDefault="00552E4A" w:rsidP="00FD2290">
            <w:pPr>
              <w:tabs>
                <w:tab w:val="decimal" w:pos="114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8F675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="008F675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</w:p>
        </w:tc>
      </w:tr>
      <w:tr w:rsidR="008F675D" w:rsidRPr="001E101B" w14:paraId="758A2E5C" w14:textId="77777777" w:rsidTr="00FD2290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5525D4" w14:textId="77777777" w:rsidR="008F675D" w:rsidRPr="001E101B" w:rsidRDefault="008F675D" w:rsidP="002E5069">
            <w:pPr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992F1A" w14:textId="77777777" w:rsidR="008F675D" w:rsidRPr="001E101B" w:rsidRDefault="008F675D" w:rsidP="002E5069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B0C04D" w14:textId="38E8EB4F" w:rsidR="008F675D" w:rsidRPr="001E101B" w:rsidRDefault="00552E4A" w:rsidP="002E5069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F675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="008F675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8F675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CE2B3A" w14:textId="7EF9A950" w:rsidR="008F675D" w:rsidRPr="001E101B" w:rsidRDefault="00552E4A" w:rsidP="00FD2290">
            <w:pPr>
              <w:tabs>
                <w:tab w:val="decimal" w:pos="111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F675D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="008F675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8F675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5D476E" w14:textId="1B20BCB3" w:rsidR="008F675D" w:rsidRPr="001E101B" w:rsidRDefault="00552E4A" w:rsidP="00FD2290">
            <w:pPr>
              <w:tabs>
                <w:tab w:val="decimal" w:pos="114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F675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="008F675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8F675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</w:tr>
      <w:tr w:rsidR="008F675D" w:rsidRPr="001E101B" w14:paraId="53C47F97" w14:textId="77777777" w:rsidTr="00FD2290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2172BC" w14:textId="77777777" w:rsidR="008F675D" w:rsidRPr="001E101B" w:rsidRDefault="008F675D" w:rsidP="002E5069">
            <w:pPr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3B851F" w14:textId="77777777" w:rsidR="008F675D" w:rsidRPr="001E101B" w:rsidRDefault="008F675D" w:rsidP="002E5069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6E9C2E" w14:textId="15EA41FB" w:rsidR="008F675D" w:rsidRPr="001E101B" w:rsidRDefault="00552E4A" w:rsidP="002E5069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8F675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="008F675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3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6A40BD" w14:textId="1C08E91E" w:rsidR="008F675D" w:rsidRPr="001E101B" w:rsidRDefault="00552E4A" w:rsidP="00FD2290">
            <w:pPr>
              <w:tabs>
                <w:tab w:val="decimal" w:pos="111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8F675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="008F675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427D0F" w14:textId="48716D61" w:rsidR="008F675D" w:rsidRPr="001E101B" w:rsidRDefault="00552E4A" w:rsidP="00FD2290">
            <w:pPr>
              <w:tabs>
                <w:tab w:val="decimal" w:pos="114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8F675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8F675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</w:p>
        </w:tc>
      </w:tr>
      <w:tr w:rsidR="008F675D" w:rsidRPr="001E101B" w14:paraId="5D66DBE9" w14:textId="77777777" w:rsidTr="00FD2290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FA736" w14:textId="77777777" w:rsidR="008F675D" w:rsidRPr="001E101B" w:rsidRDefault="008F675D" w:rsidP="002E5069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49E96E9" w14:textId="77777777" w:rsidR="008F675D" w:rsidRPr="001E101B" w:rsidRDefault="008F675D" w:rsidP="002E5069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104FBE" w14:textId="1516F4BC" w:rsidR="008F675D" w:rsidRPr="001E101B" w:rsidRDefault="00552E4A" w:rsidP="002E5069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8F675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="008F675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591</w:t>
            </w:r>
            <w:r w:rsidR="008F675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</w:p>
        </w:tc>
        <w:tc>
          <w:tcPr>
            <w:tcW w:w="13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3D029D5" w14:textId="51F3F3F1" w:rsidR="008F675D" w:rsidRPr="001E101B" w:rsidRDefault="00552E4A" w:rsidP="00FD2290">
            <w:pPr>
              <w:tabs>
                <w:tab w:val="decimal" w:pos="11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8F675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="008F675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591</w:t>
            </w:r>
            <w:r w:rsidR="008F675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E182E1" w14:textId="016369CA" w:rsidR="008F675D" w:rsidRPr="001E101B" w:rsidRDefault="00552E4A" w:rsidP="00FD2290">
            <w:pPr>
              <w:tabs>
                <w:tab w:val="decimal" w:pos="114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8F675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8F675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826</w:t>
            </w:r>
            <w:r w:rsidR="008F675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379</w:t>
            </w:r>
          </w:p>
        </w:tc>
      </w:tr>
    </w:tbl>
    <w:p w14:paraId="5253488A" w14:textId="77777777" w:rsidR="00A30534" w:rsidRPr="001E101B" w:rsidRDefault="00A30534" w:rsidP="00C55F30">
      <w:pPr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6012BCEF" w14:textId="77777777" w:rsidR="00C55F30" w:rsidRPr="001E101B" w:rsidRDefault="00C55F30" w:rsidP="00C55F30">
      <w:pPr>
        <w:jc w:val="both"/>
        <w:rPr>
          <w:rFonts w:ascii="Browallia New" w:hAnsi="Browallia New" w:cs="Browallia New"/>
          <w:sz w:val="26"/>
          <w:szCs w:val="26"/>
          <w:cs/>
          <w:lang w:val="en-GB"/>
        </w:rPr>
      </w:pPr>
      <w:r w:rsidRPr="001E101B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กลุ่มกิจการมีสินทรัพย์ที่ไม่ใช่สินทรัพย์ทางการเงินที่วัดโดยมูลค่ายุติธรรมดังต่อไปนี้</w:t>
      </w:r>
    </w:p>
    <w:p w14:paraId="49E6FEC1" w14:textId="77777777" w:rsidR="00C55F30" w:rsidRPr="001E101B" w:rsidRDefault="00C55F30" w:rsidP="00C55F30">
      <w:pPr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0"/>
        <w:gridCol w:w="864"/>
        <w:gridCol w:w="864"/>
        <w:gridCol w:w="864"/>
        <w:gridCol w:w="864"/>
        <w:gridCol w:w="1008"/>
        <w:gridCol w:w="1008"/>
        <w:gridCol w:w="1008"/>
        <w:gridCol w:w="1008"/>
      </w:tblGrid>
      <w:tr w:rsidR="00E6781D" w:rsidRPr="001E101B" w14:paraId="62B4B2D1" w14:textId="77777777" w:rsidTr="00CC1424">
        <w:tc>
          <w:tcPr>
            <w:tcW w:w="1980" w:type="dxa"/>
            <w:shd w:val="clear" w:color="auto" w:fill="auto"/>
          </w:tcPr>
          <w:p w14:paraId="3DC81B77" w14:textId="77777777" w:rsidR="00E6781D" w:rsidRPr="001E101B" w:rsidRDefault="00E6781D" w:rsidP="00E6781D">
            <w:pPr>
              <w:ind w:left="-101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8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D2668B" w14:textId="77777777" w:rsidR="00E6781D" w:rsidRPr="001E101B" w:rsidRDefault="00E6781D" w:rsidP="00E6781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E101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E6781D" w:rsidRPr="001E101B" w14:paraId="79E1F906" w14:textId="77777777" w:rsidTr="009A59BC">
        <w:tc>
          <w:tcPr>
            <w:tcW w:w="1980" w:type="dxa"/>
            <w:shd w:val="clear" w:color="auto" w:fill="auto"/>
          </w:tcPr>
          <w:p w14:paraId="493CF157" w14:textId="77777777" w:rsidR="00E6781D" w:rsidRPr="001E101B" w:rsidRDefault="00E6781D" w:rsidP="00E6781D">
            <w:pPr>
              <w:ind w:left="-101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036249" w14:textId="45F420CA" w:rsidR="00E6781D" w:rsidRPr="001E101B" w:rsidRDefault="00E6781D" w:rsidP="00E6781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E101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ระดับ </w:t>
            </w:r>
            <w:r w:rsidR="00552E4A" w:rsidRPr="00552E4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DE4F88" w14:textId="5757F5CA" w:rsidR="00E6781D" w:rsidRPr="001E101B" w:rsidRDefault="00E6781D" w:rsidP="00E6781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E101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ระดับ </w:t>
            </w:r>
            <w:r w:rsidR="00552E4A" w:rsidRPr="00552E4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9DD30B" w14:textId="01D34882" w:rsidR="00E6781D" w:rsidRPr="001E101B" w:rsidRDefault="00E6781D" w:rsidP="00E6781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E101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ระดับ </w:t>
            </w:r>
            <w:r w:rsidR="00552E4A" w:rsidRPr="00552E4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B64780" w14:textId="77777777" w:rsidR="00E6781D" w:rsidRPr="001E101B" w:rsidRDefault="00E6781D" w:rsidP="00E6781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E101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9A59BC" w:rsidRPr="001E101B" w14:paraId="5275637A" w14:textId="77777777" w:rsidTr="009A59BC">
        <w:tc>
          <w:tcPr>
            <w:tcW w:w="1980" w:type="dxa"/>
            <w:shd w:val="clear" w:color="auto" w:fill="auto"/>
          </w:tcPr>
          <w:p w14:paraId="6D1B6139" w14:textId="77777777" w:rsidR="009A59BC" w:rsidRPr="001E101B" w:rsidRDefault="009A59BC" w:rsidP="009A59BC">
            <w:pPr>
              <w:ind w:left="-101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6DC643" w14:textId="3425A2EE" w:rsidR="009A59BC" w:rsidRPr="001E101B" w:rsidRDefault="009A59BC" w:rsidP="009A59BC">
            <w:pPr>
              <w:tabs>
                <w:tab w:val="right" w:pos="654"/>
              </w:tabs>
              <w:ind w:right="-105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E101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691C24" w:rsidRPr="001E101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5BCA3C" w14:textId="4468A4D2" w:rsidR="009A59BC" w:rsidRPr="001E101B" w:rsidRDefault="009A59BC" w:rsidP="009A59BC">
            <w:pPr>
              <w:tabs>
                <w:tab w:val="right" w:pos="6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E101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691C24" w:rsidRPr="001E101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6A4E18" w14:textId="0C6AB7BE" w:rsidR="009A59BC" w:rsidRPr="001E101B" w:rsidRDefault="009A59BC" w:rsidP="009A59BC">
            <w:pPr>
              <w:tabs>
                <w:tab w:val="right" w:pos="654"/>
              </w:tabs>
              <w:ind w:right="-120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E101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691C24" w:rsidRPr="001E101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42B094" w14:textId="26F1F1A4" w:rsidR="009A59BC" w:rsidRPr="001E101B" w:rsidRDefault="009A59BC" w:rsidP="009A59BC">
            <w:pPr>
              <w:tabs>
                <w:tab w:val="right" w:pos="6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E101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691C24" w:rsidRPr="001E101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7D1102" w14:textId="584AF52E" w:rsidR="009A59BC" w:rsidRPr="001E101B" w:rsidRDefault="009A59BC" w:rsidP="009A59BC">
            <w:pPr>
              <w:tabs>
                <w:tab w:val="right" w:pos="794"/>
              </w:tabs>
              <w:ind w:right="-105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E101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691C24" w:rsidRPr="001E101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023B49" w14:textId="5881A4C0" w:rsidR="009A59BC" w:rsidRPr="001E101B" w:rsidRDefault="009A59BC" w:rsidP="009A59BC">
            <w:pPr>
              <w:tabs>
                <w:tab w:val="right" w:pos="79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E101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691C24" w:rsidRPr="001E101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A95D40" w14:textId="06963275" w:rsidR="009A59BC" w:rsidRPr="001E101B" w:rsidRDefault="009A59BC" w:rsidP="009A59BC">
            <w:pPr>
              <w:tabs>
                <w:tab w:val="right" w:pos="794"/>
              </w:tabs>
              <w:ind w:right="-105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E101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691C24" w:rsidRPr="001E101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6B324C" w14:textId="4C125F06" w:rsidR="009A59BC" w:rsidRPr="001E101B" w:rsidRDefault="009A59BC" w:rsidP="009A59BC">
            <w:pPr>
              <w:tabs>
                <w:tab w:val="right" w:pos="79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E101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691C24" w:rsidRPr="001E101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</w:tr>
      <w:tr w:rsidR="00C55F30" w:rsidRPr="001E101B" w14:paraId="23A9346C" w14:textId="77777777" w:rsidTr="009A59BC">
        <w:tc>
          <w:tcPr>
            <w:tcW w:w="1980" w:type="dxa"/>
            <w:shd w:val="clear" w:color="auto" w:fill="auto"/>
          </w:tcPr>
          <w:p w14:paraId="7C761F4D" w14:textId="77777777" w:rsidR="00C55F30" w:rsidRPr="001E101B" w:rsidRDefault="00C55F30" w:rsidP="00E6781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5A9BC0F6" w14:textId="77777777" w:rsidR="00C55F30" w:rsidRPr="001E101B" w:rsidRDefault="00C55F30" w:rsidP="009A59BC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24467E1A" w14:textId="77777777" w:rsidR="00C55F30" w:rsidRPr="001E101B" w:rsidRDefault="00C55F30" w:rsidP="009A59BC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3F607207" w14:textId="77777777" w:rsidR="00C55F30" w:rsidRPr="001E101B" w:rsidRDefault="00C55F30" w:rsidP="009A59BC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7203546D" w14:textId="77777777" w:rsidR="00C55F30" w:rsidRPr="001E101B" w:rsidRDefault="00C55F30" w:rsidP="009A59BC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04CACA4B" w14:textId="77777777" w:rsidR="00C55F30" w:rsidRPr="001E101B" w:rsidRDefault="00C55F30" w:rsidP="009A59BC">
            <w:pPr>
              <w:tabs>
                <w:tab w:val="decimal" w:pos="79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72BF59EA" w14:textId="77777777" w:rsidR="00C55F30" w:rsidRPr="001E101B" w:rsidRDefault="00C55F30" w:rsidP="009A59BC">
            <w:pPr>
              <w:tabs>
                <w:tab w:val="decimal" w:pos="79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31E94877" w14:textId="77777777" w:rsidR="00C55F30" w:rsidRPr="001E101B" w:rsidRDefault="00C55F30" w:rsidP="009A59BC">
            <w:pPr>
              <w:tabs>
                <w:tab w:val="decimal" w:pos="79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5D8DCAC8" w14:textId="77777777" w:rsidR="00C55F30" w:rsidRPr="001E101B" w:rsidRDefault="00C55F30" w:rsidP="009A59BC">
            <w:pPr>
              <w:tabs>
                <w:tab w:val="decimal" w:pos="79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C55F30" w:rsidRPr="001E101B" w14:paraId="1F12383C" w14:textId="77777777" w:rsidTr="009A59BC">
        <w:tc>
          <w:tcPr>
            <w:tcW w:w="1980" w:type="dxa"/>
            <w:shd w:val="clear" w:color="auto" w:fill="auto"/>
          </w:tcPr>
          <w:p w14:paraId="2D4CDDF0" w14:textId="77777777" w:rsidR="00C55F30" w:rsidRPr="001E101B" w:rsidRDefault="00C55F30" w:rsidP="00E6781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E101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864" w:type="dxa"/>
            <w:shd w:val="clear" w:color="auto" w:fill="FAFAFA"/>
          </w:tcPr>
          <w:p w14:paraId="78EB1DB2" w14:textId="77777777" w:rsidR="00C55F30" w:rsidRPr="001E101B" w:rsidRDefault="00C55F30" w:rsidP="009A59BC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6EDF29E0" w14:textId="77777777" w:rsidR="00C55F30" w:rsidRPr="001E101B" w:rsidRDefault="00C55F30" w:rsidP="009A59BC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02566C17" w14:textId="77777777" w:rsidR="00C55F30" w:rsidRPr="001E101B" w:rsidRDefault="00C55F30" w:rsidP="009A59BC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487D6F9E" w14:textId="77777777" w:rsidR="00C55F30" w:rsidRPr="001E101B" w:rsidRDefault="00C55F30" w:rsidP="009A59BC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0F2FE243" w14:textId="77777777" w:rsidR="00C55F30" w:rsidRPr="001E101B" w:rsidRDefault="00C55F30" w:rsidP="009A59BC">
            <w:pPr>
              <w:tabs>
                <w:tab w:val="decimal" w:pos="79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3B07D0FF" w14:textId="77777777" w:rsidR="00C55F30" w:rsidRPr="001E101B" w:rsidRDefault="00C55F30" w:rsidP="009A59BC">
            <w:pPr>
              <w:tabs>
                <w:tab w:val="decimal" w:pos="79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35E9AA5E" w14:textId="77777777" w:rsidR="00C55F30" w:rsidRPr="001E101B" w:rsidRDefault="00C55F30" w:rsidP="009A59BC">
            <w:pPr>
              <w:tabs>
                <w:tab w:val="decimal" w:pos="79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6039A8EB" w14:textId="77777777" w:rsidR="00C55F30" w:rsidRPr="001E101B" w:rsidRDefault="00C55F30" w:rsidP="009A59BC">
            <w:pPr>
              <w:tabs>
                <w:tab w:val="decimal" w:pos="79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596F3E" w:rsidRPr="001E101B" w14:paraId="44A1E087" w14:textId="77777777" w:rsidTr="009A59BC">
        <w:tc>
          <w:tcPr>
            <w:tcW w:w="1980" w:type="dxa"/>
            <w:shd w:val="clear" w:color="auto" w:fill="auto"/>
          </w:tcPr>
          <w:p w14:paraId="6D411B81" w14:textId="25CC65D2" w:rsidR="00596F3E" w:rsidRPr="001E101B" w:rsidRDefault="00596F3E" w:rsidP="00596F3E">
            <w:pPr>
              <w:ind w:left="-101" w:right="-108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1E101B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   ที่ดิน อาคารและอุปกรณ์</w:t>
            </w:r>
            <w:r w:rsidRPr="001E101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1E101B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- ที่ดิน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75C9033E" w14:textId="3979F235" w:rsidR="00596F3E" w:rsidRPr="001E101B" w:rsidRDefault="00FF228D" w:rsidP="00596F3E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E101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3B8E6A91" w14:textId="77777777" w:rsidR="00596F3E" w:rsidRPr="001E101B" w:rsidRDefault="00596F3E" w:rsidP="00596F3E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E101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619B1F0E" w14:textId="164D9DDE" w:rsidR="00596F3E" w:rsidRPr="001E101B" w:rsidRDefault="00FF228D" w:rsidP="00596F3E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E101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170348E2" w14:textId="77777777" w:rsidR="00596F3E" w:rsidRPr="001E101B" w:rsidRDefault="00596F3E" w:rsidP="00596F3E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E101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740FD60C" w14:textId="6241ABD6" w:rsidR="00596F3E" w:rsidRPr="001E101B" w:rsidRDefault="00552E4A" w:rsidP="00596F3E">
            <w:pPr>
              <w:tabs>
                <w:tab w:val="decimal" w:pos="794"/>
              </w:tabs>
              <w:ind w:left="-21" w:right="-72"/>
              <w:jc w:val="both"/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</w:pPr>
            <w:r w:rsidRPr="00552E4A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3</w:t>
            </w:r>
            <w:r w:rsidR="00596F3E" w:rsidRPr="001E101B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,</w:t>
            </w:r>
            <w:r w:rsidRPr="00552E4A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200</w:t>
            </w:r>
            <w:r w:rsidR="00596F3E" w:rsidRPr="001E101B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,</w:t>
            </w:r>
            <w:r w:rsidRPr="00552E4A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000</w:t>
            </w:r>
            <w:r w:rsidR="00596F3E" w:rsidRPr="001E101B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,</w:t>
            </w:r>
            <w:r w:rsidRPr="00552E4A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1E93834C" w14:textId="017CD68D" w:rsidR="00596F3E" w:rsidRPr="001E101B" w:rsidRDefault="00552E4A" w:rsidP="00596F3E">
            <w:pPr>
              <w:tabs>
                <w:tab w:val="decimal" w:pos="794"/>
              </w:tabs>
              <w:ind w:left="-21" w:right="-72"/>
              <w:jc w:val="both"/>
              <w:rPr>
                <w:rFonts w:ascii="Browallia New" w:eastAsia="SimSun" w:hAnsi="Browallia New" w:cs="Browallia New"/>
                <w:sz w:val="20"/>
                <w:szCs w:val="20"/>
              </w:rPr>
            </w:pPr>
            <w:r w:rsidRPr="00552E4A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3</w:t>
            </w:r>
            <w:r w:rsidR="00596F3E" w:rsidRPr="001E101B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552E4A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040</w:t>
            </w:r>
            <w:r w:rsidR="00596F3E" w:rsidRPr="001E101B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552E4A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000</w:t>
            </w:r>
            <w:r w:rsidR="00596F3E" w:rsidRPr="001E101B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552E4A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1C20B4AE" w14:textId="2DB8A8C0" w:rsidR="00596F3E" w:rsidRPr="001E101B" w:rsidRDefault="00552E4A" w:rsidP="00596F3E">
            <w:pPr>
              <w:tabs>
                <w:tab w:val="decimal" w:pos="794"/>
              </w:tabs>
              <w:ind w:right="-72"/>
              <w:jc w:val="both"/>
              <w:rPr>
                <w:rFonts w:ascii="Browallia New" w:eastAsia="SimSun" w:hAnsi="Browallia New" w:cs="Browallia New"/>
                <w:sz w:val="20"/>
                <w:szCs w:val="20"/>
              </w:rPr>
            </w:pPr>
            <w:r w:rsidRPr="00552E4A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3</w:t>
            </w:r>
            <w:r w:rsidR="00596F3E" w:rsidRPr="001E101B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,</w:t>
            </w:r>
            <w:r w:rsidRPr="00552E4A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200</w:t>
            </w:r>
            <w:r w:rsidR="00596F3E" w:rsidRPr="001E101B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,</w:t>
            </w:r>
            <w:r w:rsidRPr="00552E4A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000</w:t>
            </w:r>
            <w:r w:rsidR="00596F3E" w:rsidRPr="001E101B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,</w:t>
            </w:r>
            <w:r w:rsidRPr="00552E4A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2DC04849" w14:textId="781D0F07" w:rsidR="00596F3E" w:rsidRPr="001E101B" w:rsidRDefault="00552E4A" w:rsidP="00596F3E">
            <w:pPr>
              <w:tabs>
                <w:tab w:val="decimal" w:pos="794"/>
              </w:tabs>
              <w:ind w:right="-72"/>
              <w:jc w:val="both"/>
              <w:rPr>
                <w:rFonts w:ascii="Browallia New" w:eastAsia="SimSun" w:hAnsi="Browallia New" w:cs="Browallia New"/>
                <w:sz w:val="20"/>
                <w:szCs w:val="20"/>
              </w:rPr>
            </w:pPr>
            <w:r w:rsidRPr="00552E4A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3</w:t>
            </w:r>
            <w:r w:rsidR="00596F3E" w:rsidRPr="001E101B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552E4A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040</w:t>
            </w:r>
            <w:r w:rsidR="00596F3E" w:rsidRPr="001E101B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552E4A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000</w:t>
            </w:r>
            <w:r w:rsidR="00596F3E" w:rsidRPr="001E101B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552E4A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000</w:t>
            </w:r>
          </w:p>
        </w:tc>
      </w:tr>
      <w:tr w:rsidR="00596F3E" w:rsidRPr="001E101B" w14:paraId="7500471B" w14:textId="77777777" w:rsidTr="009A59BC">
        <w:tc>
          <w:tcPr>
            <w:tcW w:w="1980" w:type="dxa"/>
            <w:shd w:val="clear" w:color="auto" w:fill="auto"/>
          </w:tcPr>
          <w:p w14:paraId="112F63E0" w14:textId="77777777" w:rsidR="00596F3E" w:rsidRPr="001E101B" w:rsidRDefault="00596F3E" w:rsidP="00596F3E">
            <w:pPr>
              <w:ind w:left="-101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2175121" w14:textId="77777777" w:rsidR="00596F3E" w:rsidRPr="001E101B" w:rsidRDefault="00596F3E" w:rsidP="00596F3E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904724" w14:textId="77777777" w:rsidR="00596F3E" w:rsidRPr="001E101B" w:rsidRDefault="00596F3E" w:rsidP="00596F3E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105F5FD" w14:textId="77777777" w:rsidR="00596F3E" w:rsidRPr="001E101B" w:rsidRDefault="00596F3E" w:rsidP="00596F3E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BAB072" w14:textId="77777777" w:rsidR="00596F3E" w:rsidRPr="001E101B" w:rsidRDefault="00596F3E" w:rsidP="00596F3E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10FCE78" w14:textId="77777777" w:rsidR="00596F3E" w:rsidRPr="001E101B" w:rsidRDefault="00596F3E" w:rsidP="00596F3E">
            <w:pPr>
              <w:tabs>
                <w:tab w:val="decimal" w:pos="794"/>
              </w:tabs>
              <w:ind w:left="-21" w:right="-72"/>
              <w:jc w:val="both"/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70AF42" w14:textId="77777777" w:rsidR="00596F3E" w:rsidRPr="001E101B" w:rsidRDefault="00596F3E" w:rsidP="00596F3E">
            <w:pPr>
              <w:tabs>
                <w:tab w:val="decimal" w:pos="794"/>
              </w:tabs>
              <w:ind w:left="-21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C002C66" w14:textId="77777777" w:rsidR="00596F3E" w:rsidRPr="001E101B" w:rsidRDefault="00596F3E" w:rsidP="00596F3E">
            <w:pPr>
              <w:tabs>
                <w:tab w:val="decimal" w:pos="794"/>
              </w:tabs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B43274" w14:textId="77777777" w:rsidR="00596F3E" w:rsidRPr="001E101B" w:rsidRDefault="00596F3E" w:rsidP="00596F3E">
            <w:pPr>
              <w:tabs>
                <w:tab w:val="decimal" w:pos="794"/>
              </w:tabs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596F3E" w:rsidRPr="001E101B" w14:paraId="215B2921" w14:textId="77777777" w:rsidTr="009A59BC">
        <w:tc>
          <w:tcPr>
            <w:tcW w:w="1980" w:type="dxa"/>
            <w:shd w:val="clear" w:color="auto" w:fill="auto"/>
          </w:tcPr>
          <w:p w14:paraId="26B4D524" w14:textId="77777777" w:rsidR="00596F3E" w:rsidRPr="001E101B" w:rsidRDefault="00596F3E" w:rsidP="00596F3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E101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02618326" w14:textId="77777777" w:rsidR="00596F3E" w:rsidRPr="001E101B" w:rsidRDefault="00596F3E" w:rsidP="00596F3E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71F0FDB4" w14:textId="77777777" w:rsidR="00596F3E" w:rsidRPr="001E101B" w:rsidRDefault="00596F3E" w:rsidP="00596F3E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center"/>
          </w:tcPr>
          <w:p w14:paraId="4541C560" w14:textId="77777777" w:rsidR="00596F3E" w:rsidRPr="001E101B" w:rsidRDefault="00596F3E" w:rsidP="00596F3E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073DBC56" w14:textId="77777777" w:rsidR="00596F3E" w:rsidRPr="001E101B" w:rsidRDefault="00596F3E" w:rsidP="00596F3E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center"/>
          </w:tcPr>
          <w:p w14:paraId="666ED527" w14:textId="77777777" w:rsidR="00596F3E" w:rsidRPr="001E101B" w:rsidRDefault="00596F3E" w:rsidP="00596F3E">
            <w:pPr>
              <w:tabs>
                <w:tab w:val="decimal" w:pos="794"/>
              </w:tabs>
              <w:ind w:left="-21" w:right="-72"/>
              <w:jc w:val="both"/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44F435EC" w14:textId="77777777" w:rsidR="00596F3E" w:rsidRPr="001E101B" w:rsidRDefault="00596F3E" w:rsidP="00596F3E">
            <w:pPr>
              <w:tabs>
                <w:tab w:val="decimal" w:pos="794"/>
              </w:tabs>
              <w:ind w:left="-21" w:right="-72"/>
              <w:jc w:val="both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center"/>
          </w:tcPr>
          <w:p w14:paraId="67C58921" w14:textId="77777777" w:rsidR="00596F3E" w:rsidRPr="001E101B" w:rsidRDefault="00596F3E" w:rsidP="00596F3E">
            <w:pPr>
              <w:tabs>
                <w:tab w:val="decimal" w:pos="794"/>
              </w:tabs>
              <w:ind w:right="-72"/>
              <w:jc w:val="both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202AB47F" w14:textId="77777777" w:rsidR="00596F3E" w:rsidRPr="001E101B" w:rsidRDefault="00596F3E" w:rsidP="00596F3E">
            <w:pPr>
              <w:tabs>
                <w:tab w:val="decimal" w:pos="794"/>
              </w:tabs>
              <w:ind w:right="-72"/>
              <w:jc w:val="both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</w:tr>
      <w:tr w:rsidR="00596F3E" w:rsidRPr="001E101B" w14:paraId="7CB67102" w14:textId="77777777" w:rsidTr="009A59BC">
        <w:tc>
          <w:tcPr>
            <w:tcW w:w="1980" w:type="dxa"/>
            <w:shd w:val="clear" w:color="auto" w:fill="auto"/>
          </w:tcPr>
          <w:p w14:paraId="4145AB48" w14:textId="29A40E26" w:rsidR="00596F3E" w:rsidRPr="001E101B" w:rsidRDefault="00596F3E" w:rsidP="00596F3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E101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</w:t>
            </w:r>
            <w:r w:rsidRPr="001E101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 </w:t>
            </w:r>
            <w:r w:rsidRPr="001E101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ที่วัดด้วย</w:t>
            </w:r>
            <w:r w:rsidR="00A76176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มูลค่า</w:t>
            </w:r>
            <w:r w:rsidRPr="001E101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ยุติธรรม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8C8D042" w14:textId="3AAE137B" w:rsidR="00596F3E" w:rsidRPr="001E101B" w:rsidRDefault="00FF228D" w:rsidP="00596F3E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E101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EA4B6B" w14:textId="77777777" w:rsidR="00596F3E" w:rsidRPr="001E101B" w:rsidRDefault="00596F3E" w:rsidP="00596F3E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E101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95C20BC" w14:textId="432E3A9D" w:rsidR="00596F3E" w:rsidRPr="001E101B" w:rsidRDefault="00FF228D" w:rsidP="00596F3E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E101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60B678" w14:textId="77777777" w:rsidR="00596F3E" w:rsidRPr="001E101B" w:rsidRDefault="00596F3E" w:rsidP="00596F3E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E101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F450232" w14:textId="5E236D67" w:rsidR="00596F3E" w:rsidRPr="001E101B" w:rsidRDefault="00552E4A" w:rsidP="00596F3E">
            <w:pPr>
              <w:tabs>
                <w:tab w:val="decimal" w:pos="794"/>
              </w:tabs>
              <w:ind w:left="-21" w:right="-72"/>
              <w:jc w:val="both"/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</w:pPr>
            <w:r w:rsidRPr="00552E4A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3</w:t>
            </w:r>
            <w:r w:rsidR="00596F3E" w:rsidRPr="001E101B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,</w:t>
            </w:r>
            <w:r w:rsidRPr="00552E4A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200</w:t>
            </w:r>
            <w:r w:rsidR="00596F3E" w:rsidRPr="001E101B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,</w:t>
            </w:r>
            <w:r w:rsidRPr="00552E4A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000</w:t>
            </w:r>
            <w:r w:rsidR="00596F3E" w:rsidRPr="001E101B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,</w:t>
            </w:r>
            <w:r w:rsidRPr="00552E4A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720184" w14:textId="79C2DAAA" w:rsidR="00596F3E" w:rsidRPr="001E101B" w:rsidRDefault="00552E4A" w:rsidP="00596F3E">
            <w:pPr>
              <w:tabs>
                <w:tab w:val="decimal" w:pos="794"/>
              </w:tabs>
              <w:ind w:left="-21" w:right="-72"/>
              <w:jc w:val="both"/>
              <w:rPr>
                <w:rFonts w:ascii="Browallia New" w:eastAsia="SimSun" w:hAnsi="Browallia New" w:cs="Browallia New"/>
                <w:sz w:val="20"/>
                <w:szCs w:val="20"/>
              </w:rPr>
            </w:pPr>
            <w:r w:rsidRPr="00552E4A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3</w:t>
            </w:r>
            <w:r w:rsidR="00596F3E" w:rsidRPr="001E101B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552E4A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040</w:t>
            </w:r>
            <w:r w:rsidR="00596F3E" w:rsidRPr="001E101B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552E4A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000</w:t>
            </w:r>
            <w:r w:rsidR="00596F3E" w:rsidRPr="001E101B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552E4A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1B11E7C" w14:textId="70255B54" w:rsidR="00596F3E" w:rsidRPr="001E101B" w:rsidRDefault="00552E4A" w:rsidP="00596F3E">
            <w:pPr>
              <w:tabs>
                <w:tab w:val="decimal" w:pos="794"/>
              </w:tabs>
              <w:ind w:right="-72"/>
              <w:jc w:val="both"/>
              <w:rPr>
                <w:rFonts w:ascii="Browallia New" w:eastAsia="SimSun" w:hAnsi="Browallia New" w:cs="Browallia New"/>
                <w:sz w:val="20"/>
                <w:szCs w:val="20"/>
              </w:rPr>
            </w:pPr>
            <w:r w:rsidRPr="00552E4A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3</w:t>
            </w:r>
            <w:r w:rsidR="00596F3E" w:rsidRPr="001E101B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,</w:t>
            </w:r>
            <w:r w:rsidRPr="00552E4A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200</w:t>
            </w:r>
            <w:r w:rsidR="00596F3E" w:rsidRPr="001E101B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,</w:t>
            </w:r>
            <w:r w:rsidRPr="00552E4A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000</w:t>
            </w:r>
            <w:r w:rsidR="00596F3E" w:rsidRPr="001E101B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,</w:t>
            </w:r>
            <w:r w:rsidRPr="00552E4A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EB6CB6" w14:textId="456A9838" w:rsidR="00596F3E" w:rsidRPr="001E101B" w:rsidRDefault="00552E4A" w:rsidP="00596F3E">
            <w:pPr>
              <w:tabs>
                <w:tab w:val="decimal" w:pos="794"/>
              </w:tabs>
              <w:ind w:right="-72"/>
              <w:jc w:val="both"/>
              <w:rPr>
                <w:rFonts w:ascii="Browallia New" w:eastAsia="SimSun" w:hAnsi="Browallia New" w:cs="Browallia New"/>
                <w:sz w:val="20"/>
                <w:szCs w:val="20"/>
              </w:rPr>
            </w:pPr>
            <w:r w:rsidRPr="00552E4A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3</w:t>
            </w:r>
            <w:r w:rsidR="00596F3E" w:rsidRPr="001E101B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552E4A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040</w:t>
            </w:r>
            <w:r w:rsidR="00596F3E" w:rsidRPr="001E101B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552E4A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000</w:t>
            </w:r>
            <w:r w:rsidR="00596F3E" w:rsidRPr="001E101B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552E4A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000</w:t>
            </w:r>
          </w:p>
        </w:tc>
      </w:tr>
    </w:tbl>
    <w:p w14:paraId="7E1A5355" w14:textId="77777777" w:rsidR="00C55F30" w:rsidRPr="001E101B" w:rsidRDefault="00E6781D" w:rsidP="009A59BC">
      <w:pPr>
        <w:jc w:val="both"/>
        <w:rPr>
          <w:rFonts w:ascii="Browallia New" w:hAnsi="Browallia New" w:cs="Browallia New"/>
          <w:color w:val="000000"/>
          <w:sz w:val="26"/>
          <w:szCs w:val="26"/>
        </w:rPr>
      </w:pPr>
      <w:r w:rsidRPr="001E101B">
        <w:rPr>
          <w:rFonts w:ascii="Browallia New" w:hAnsi="Browallia New" w:cs="Browallia New"/>
          <w:sz w:val="18"/>
          <w:szCs w:val="18"/>
          <w:lang w:val="en-GB"/>
        </w:rPr>
        <w:br w:type="page"/>
      </w:r>
    </w:p>
    <w:p w14:paraId="52FBDC96" w14:textId="2B0895CC" w:rsidR="00883F45" w:rsidRPr="001E101B" w:rsidRDefault="00883F45" w:rsidP="009A59BC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1E101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1E101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กลุ่มกิจการไม่มีสินทรัพย์และหนี้สินทางการเงินที่วัดมูลค่าด้วยมูลค่ายุติธรรม</w:t>
      </w:r>
      <w:r w:rsidR="00733D32" w:rsidRPr="001E101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33D32" w:rsidRPr="001E101B">
        <w:rPr>
          <w:rFonts w:ascii="Browallia New" w:hAnsi="Browallia New" w:cs="Browallia New"/>
          <w:color w:val="000000"/>
          <w:sz w:val="26"/>
          <w:szCs w:val="26"/>
          <w:cs/>
        </w:rPr>
        <w:t xml:space="preserve">ยกเว้น ที่ดิน และ </w:t>
      </w:r>
      <w:r w:rsidR="00A76176">
        <w:rPr>
          <w:rFonts w:ascii="Browallia New" w:hAnsi="Browallia New" w:cs="Browallia New" w:hint="cs"/>
          <w:color w:val="000000"/>
          <w:sz w:val="26"/>
          <w:szCs w:val="26"/>
          <w:cs/>
        </w:rPr>
        <w:t>สินทรัพย์</w:t>
      </w:r>
      <w:r w:rsidR="00733D32" w:rsidRPr="001E101B">
        <w:rPr>
          <w:rFonts w:ascii="Browallia New" w:hAnsi="Browallia New" w:cs="Browallia New"/>
          <w:sz w:val="26"/>
          <w:szCs w:val="26"/>
          <w:cs/>
        </w:rPr>
        <w:t>อนุพันธ์ทางการเงิน</w:t>
      </w:r>
      <w:r w:rsidR="00F2213A" w:rsidRPr="001E101B">
        <w:rPr>
          <w:rFonts w:ascii="Browallia New" w:hAnsi="Browallia New" w:cs="Browallia New"/>
          <w:color w:val="000000"/>
          <w:sz w:val="26"/>
          <w:szCs w:val="26"/>
          <w:cs/>
        </w:rPr>
        <w:t>ที่</w:t>
      </w:r>
      <w:r w:rsidR="00225B1A" w:rsidRPr="001E101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ได้เปิดเผยไว้ใน</w:t>
      </w:r>
      <w:r w:rsidR="00225B1A" w:rsidRPr="001E101B">
        <w:rPr>
          <w:rFonts w:ascii="Browallia New" w:hAnsi="Browallia New" w:cs="Browallia New"/>
          <w:sz w:val="26"/>
          <w:szCs w:val="26"/>
          <w:cs/>
          <w:lang w:val="en-GB"/>
        </w:rPr>
        <w:t xml:space="preserve">หมายเหตุประกอบงบการเงินข้อ </w:t>
      </w:r>
      <w:r w:rsidR="00552E4A" w:rsidRPr="00552E4A">
        <w:rPr>
          <w:rFonts w:ascii="Browallia New" w:hAnsi="Browallia New" w:cs="Browallia New"/>
          <w:sz w:val="26"/>
          <w:szCs w:val="26"/>
          <w:lang w:val="en-GB"/>
        </w:rPr>
        <w:t>14</w:t>
      </w:r>
      <w:r w:rsidR="00225B1A" w:rsidRPr="001E10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25B1A" w:rsidRPr="001E101B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และข้อ </w:t>
      </w:r>
      <w:r w:rsidR="00552E4A" w:rsidRPr="00552E4A">
        <w:rPr>
          <w:rFonts w:ascii="Browallia New" w:hAnsi="Browallia New" w:cs="Browallia New"/>
          <w:sz w:val="26"/>
          <w:szCs w:val="26"/>
          <w:lang w:val="en-GB"/>
        </w:rPr>
        <w:t>20</w:t>
      </w:r>
      <w:r w:rsidR="00225B1A" w:rsidRPr="001E10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25B1A" w:rsidRPr="001E101B">
        <w:rPr>
          <w:rFonts w:ascii="Browallia New" w:hAnsi="Browallia New" w:cs="Browallia New"/>
          <w:sz w:val="26"/>
          <w:szCs w:val="26"/>
          <w:cs/>
          <w:lang w:val="en-GB"/>
        </w:rPr>
        <w:t>ตามลำดับ</w:t>
      </w:r>
      <w:r w:rsidR="00F971D5"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วิธีการประมาณมูลค่ายุติธรรมตามความแตกต่างของระดับข้อมูลมีดังนี้</w:t>
      </w:r>
    </w:p>
    <w:p w14:paraId="234A584F" w14:textId="77777777" w:rsidR="00883F45" w:rsidRPr="001E101B" w:rsidRDefault="00883F45" w:rsidP="009A59B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62AA52A" w14:textId="31B6BE36" w:rsidR="00883F45" w:rsidRPr="001E101B" w:rsidRDefault="00883F45" w:rsidP="009A59BC">
      <w:pPr>
        <w:pStyle w:val="a0"/>
        <w:numPr>
          <w:ilvl w:val="0"/>
          <w:numId w:val="1"/>
        </w:numPr>
        <w:tabs>
          <w:tab w:val="left" w:pos="270"/>
        </w:tabs>
        <w:ind w:right="0" w:hanging="14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="00401B59" w:rsidRPr="001E101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มูลค่ายุติธรรมของเครื่องมือทางการเงินอ้างอิงจาก ราคาเสนอซื้อปัจจุบัน</w:t>
      </w:r>
      <w:r w:rsidR="008D3954" w:rsidRPr="001E101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01B59" w:rsidRPr="001E101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/</w:t>
      </w:r>
      <w:r w:rsidR="008D3954" w:rsidRPr="001E101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01B59" w:rsidRPr="001E101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ราคาปิด ที่อ้างอิงจาก ตลาดหลักทรัพย์</w:t>
      </w:r>
      <w:r w:rsidR="00401B59" w:rsidRPr="001E10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แห่งประเทศไทย</w:t>
      </w:r>
      <w:r w:rsidR="009C7A7B" w:rsidRPr="001E101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01B59" w:rsidRPr="001E10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/</w:t>
      </w:r>
      <w:r w:rsidR="009C7A7B" w:rsidRPr="001E101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01B59" w:rsidRPr="001E10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สมาคมตลาดตราสารหนี้ไทย</w:t>
      </w:r>
    </w:p>
    <w:p w14:paraId="5D0F2D9F" w14:textId="4E6B6A38" w:rsidR="00883F45" w:rsidRPr="001E101B" w:rsidRDefault="00883F45" w:rsidP="009A59BC">
      <w:pPr>
        <w:pStyle w:val="a0"/>
        <w:numPr>
          <w:ilvl w:val="0"/>
          <w:numId w:val="3"/>
        </w:numPr>
        <w:tabs>
          <w:tab w:val="left" w:pos="270"/>
        </w:tabs>
        <w:ind w:right="0" w:hanging="14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="00401B59" w:rsidRPr="001E10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2A562639" w14:textId="0613268C" w:rsidR="00401B59" w:rsidRPr="001E101B" w:rsidRDefault="00883F45" w:rsidP="009A59BC">
      <w:pPr>
        <w:pStyle w:val="a0"/>
        <w:numPr>
          <w:ilvl w:val="0"/>
          <w:numId w:val="3"/>
        </w:numPr>
        <w:tabs>
          <w:tab w:val="left" w:pos="270"/>
        </w:tabs>
        <w:ind w:right="0" w:hanging="14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="00401B59"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="00401B59" w:rsidRPr="001E101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46051D0B" w14:textId="77777777" w:rsidR="00C55F30" w:rsidRPr="001E101B" w:rsidRDefault="00C55F30" w:rsidP="009A59BC">
      <w:pPr>
        <w:pStyle w:val="a0"/>
        <w:tabs>
          <w:tab w:val="left" w:pos="900"/>
          <w:tab w:val="left" w:pos="198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4D37FBA6" w14:textId="173F97B6" w:rsidR="00883F45" w:rsidRPr="001E101B" w:rsidRDefault="00883F45" w:rsidP="009A59B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เนื่องจากสินทรัพย์ทางการเงินส่วนใหญ่จัดอยู่ในประเภทระยะสั้น และ</w:t>
      </w:r>
      <w:r w:rsidR="0086793A" w:rsidRPr="001E101B">
        <w:rPr>
          <w:rFonts w:ascii="Browallia New" w:hAnsi="Browallia New" w:cs="Browallia New"/>
          <w:color w:val="000000"/>
          <w:sz w:val="26"/>
          <w:szCs w:val="26"/>
          <w:cs/>
        </w:rPr>
        <w:t>หนี้สินทางการเงินส่วนใหญ่เป็น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เงินกู้ยืม</w:t>
      </w:r>
      <w:r w:rsidR="0086793A" w:rsidRPr="001E101B">
        <w:rPr>
          <w:rFonts w:ascii="Browallia New" w:hAnsi="Browallia New" w:cs="Browallia New"/>
          <w:color w:val="000000"/>
          <w:sz w:val="26"/>
          <w:szCs w:val="26"/>
          <w:cs/>
        </w:rPr>
        <w:t>ระยะยาวซึ่ง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มีอัตราดอกเบี้ยใกล้เคียงกับอัตราดอกเบี้ยในตลาด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และอัตราดอกเบี้ยลอยตัว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 xml:space="preserve"> ฝ่ายบริหารของกลุ่มกิจการเชื่อว่ามูลค่ายุติธรรมของสินทรัพย์ทางการเงินและหนี้สินทางการเงินของกลุ่มกิจการดังกล่าวไม่แตกต่างอย่างเป็นสาระสำคัญกับราคาตามบัญชีของสินทรัพย์ทางการเงินและหนี้สินทางการเงินเหล่านั้น</w:t>
      </w:r>
    </w:p>
    <w:p w14:paraId="77BDE22C" w14:textId="77777777" w:rsidR="00883F45" w:rsidRPr="001E101B" w:rsidRDefault="00883F45" w:rsidP="009A59B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A9AAE24" w14:textId="77777777" w:rsidR="00883F45" w:rsidRPr="001E101B" w:rsidRDefault="00883F45" w:rsidP="009A59B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ของสัญญาประกันความเสี่ยงจากดอกเบี้ยขาขึ้นคำนวณด้วยมูลค่าปัจจุบันของกระแสเงินสดในอนาคตที่ประมาณการไว้</w:t>
      </w:r>
    </w:p>
    <w:p w14:paraId="2B17742B" w14:textId="77777777" w:rsidR="00883F45" w:rsidRPr="001E101B" w:rsidRDefault="00883F45" w:rsidP="009A59BC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3DD06E56" w14:textId="16C29975" w:rsidR="00883F45" w:rsidRPr="001E101B" w:rsidRDefault="00883F45" w:rsidP="009A59B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E101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มูลค่ายุติธรรมโดยประมาณของสินทรัพย์ทางการเงินและหนี้สินทางการเงินที่มีอายุคงเหลือต่ำกว่าหนึ่งปีมีค่าใกล้เคียงกับมูลค่าที่ตราไว้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หักด้วยจำนวนเงินที่เปลี่ยนแปลงไปจากการประมาณการปรับปรุงด้วยระดับความน่าเชื่อถือ มูลค่ายุติธรรม</w:t>
      </w:r>
      <w:r w:rsidRPr="001E101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ของหนี้สินทางการเงินที่ใช้เพื่อการเปิดเผยข้อมูลประมาณขึ้นจากการคิดลดกระแสเงินสดที่กลุ่มกิจการหรือบริษัทสามารถกู้ยืมได้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ด้วยเครื่องมือทางการเงิน</w:t>
      </w:r>
      <w:r w:rsidR="00762736" w:rsidRPr="001E101B">
        <w:rPr>
          <w:rFonts w:ascii="Browallia New" w:hAnsi="Browallia New" w:cs="Browallia New"/>
          <w:color w:val="000000"/>
          <w:sz w:val="26"/>
          <w:szCs w:val="26"/>
        </w:rPr>
        <w:br/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ที่คล้ายคลึงกันตามอัตราดอกเบี้ย ณ อัตราตลาดในปัจจุบัน</w:t>
      </w:r>
    </w:p>
    <w:p w14:paraId="0025B57C" w14:textId="77777777" w:rsidR="008E2CB3" w:rsidRPr="001E101B" w:rsidRDefault="008E2CB3" w:rsidP="009A59B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E2CB3" w:rsidRPr="001E101B" w14:paraId="171CE5DE" w14:textId="77777777" w:rsidTr="00BB057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1AFFA2A" w14:textId="0E5767EE" w:rsidR="008E2CB3" w:rsidRPr="001E101B" w:rsidRDefault="00552E4A" w:rsidP="008926B8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52E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8E2CB3" w:rsidRPr="001E10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E2CB3" w:rsidRPr="001E10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ประมาณการทางบัญชีที่สำคัญ และการใช้ดุลยพินิจ</w:t>
            </w:r>
          </w:p>
        </w:tc>
      </w:tr>
    </w:tbl>
    <w:p w14:paraId="4AAB37E2" w14:textId="77777777" w:rsidR="008E2CB3" w:rsidRPr="001E101B" w:rsidRDefault="008E2CB3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258BC8D2" w14:textId="77777777" w:rsidR="008E2CB3" w:rsidRPr="001E101B" w:rsidRDefault="008E2CB3" w:rsidP="008926B8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1E101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การประมาณการ ข้อสมมติฐาน และการใช้ดุลยพินิจได้มีการประเมินทบทวนอย่างต่อเนื่อง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7EA3F375" w14:textId="77777777" w:rsidR="008E2CB3" w:rsidRPr="001E101B" w:rsidRDefault="008E2CB3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04E38FA" w14:textId="77777777" w:rsidR="00401B59" w:rsidRPr="001E101B" w:rsidRDefault="00401B59" w:rsidP="00E03CDD">
      <w:pPr>
        <w:numPr>
          <w:ilvl w:val="0"/>
          <w:numId w:val="10"/>
        </w:num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การด้อยค่าของ</w:t>
      </w:r>
      <w:r w:rsidR="00E03CDD" w:rsidRPr="001E101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</w:t>
      </w:r>
      <w:r w:rsidR="00E03CDD" w:rsidRPr="001E10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43C60211" w14:textId="77777777" w:rsidR="00EC7D6B" w:rsidRPr="001E101B" w:rsidRDefault="00EC7D6B" w:rsidP="00B327F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3EC9F4B" w14:textId="2A4F5393" w:rsidR="00401B59" w:rsidRPr="001E101B" w:rsidRDefault="004D7D40" w:rsidP="00B327F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กลุ่มกิจการทดสอบการด้อยค่าของ</w:t>
      </w:r>
      <w:r w:rsidR="00E03CDD" w:rsidRPr="001E101B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สินทรัพย์ประกอบไปด้วย</w:t>
      </w:r>
      <w:r w:rsidRPr="001E101B">
        <w:rPr>
          <w:rFonts w:ascii="Browallia New" w:hAnsi="Browallia New" w:cs="Browallia New"/>
          <w:sz w:val="26"/>
          <w:szCs w:val="26"/>
          <w:cs/>
          <w:lang w:val="en-GB"/>
        </w:rPr>
        <w:t>ที่ดิน อาคารและอุปกรณ์ และสินทรัพย์สิทธิการใช้ ตามที่ได้</w:t>
      </w:r>
      <w:r w:rsidR="00D8212C" w:rsidRPr="001E101B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1E101B">
        <w:rPr>
          <w:rFonts w:ascii="Browallia New" w:hAnsi="Browallia New" w:cs="Browallia New"/>
          <w:sz w:val="26"/>
          <w:szCs w:val="26"/>
          <w:cs/>
          <w:lang w:val="en-GB"/>
        </w:rPr>
        <w:t>กล่าวไว้ในหมายเหตุ</w:t>
      </w:r>
      <w:r w:rsidR="00F2213A" w:rsidRPr="001E101B">
        <w:rPr>
          <w:rFonts w:ascii="Browallia New" w:hAnsi="Browallia New" w:cs="Browallia New"/>
          <w:sz w:val="26"/>
          <w:szCs w:val="26"/>
          <w:cs/>
          <w:lang w:val="en-GB"/>
        </w:rPr>
        <w:t>ประกอบงบการเงินข้อ</w:t>
      </w:r>
      <w:r w:rsidRPr="001E101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52E4A" w:rsidRPr="00552E4A">
        <w:rPr>
          <w:rFonts w:ascii="Browallia New" w:hAnsi="Browallia New" w:cs="Browallia New"/>
          <w:sz w:val="26"/>
          <w:szCs w:val="26"/>
          <w:lang w:val="en-GB"/>
        </w:rPr>
        <w:t>5</w:t>
      </w:r>
      <w:r w:rsidR="00A058DD" w:rsidRPr="001E101B">
        <w:rPr>
          <w:rFonts w:ascii="Browallia New" w:hAnsi="Browallia New" w:cs="Browallia New"/>
          <w:sz w:val="26"/>
          <w:szCs w:val="26"/>
          <w:lang w:val="en-GB"/>
        </w:rPr>
        <w:t>.</w:t>
      </w:r>
      <w:r w:rsidR="00552E4A" w:rsidRPr="00552E4A">
        <w:rPr>
          <w:rFonts w:ascii="Browallia New" w:hAnsi="Browallia New" w:cs="Browallia New"/>
          <w:sz w:val="26"/>
          <w:szCs w:val="26"/>
          <w:lang w:val="en-GB"/>
        </w:rPr>
        <w:t>9</w:t>
      </w:r>
      <w:r w:rsidRPr="001E101B">
        <w:rPr>
          <w:rFonts w:ascii="Browallia New" w:hAnsi="Browallia New" w:cs="Browallia New"/>
          <w:sz w:val="26"/>
          <w:szCs w:val="26"/>
          <w:cs/>
          <w:lang w:val="en-GB"/>
        </w:rPr>
        <w:t xml:space="preserve"> มูลค่าที่คาดว่าจะได้รับคืนของหน่วยสินทรัพย์ที่ก่อให้เกิดเงินสดซึ่งพิจารณาจากการคำนวณมูลค่าจากการใช้หรือการคำนวณมูลค่ายุติธรรมหักด้วยต้นทุนในการขายของสินทรัพย์ตามความเหมาะสม </w:t>
      </w:r>
      <w:r w:rsidR="00D8212C" w:rsidRPr="001E101B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1E101B">
        <w:rPr>
          <w:rFonts w:ascii="Browallia New" w:hAnsi="Browallia New" w:cs="Browallia New"/>
          <w:sz w:val="26"/>
          <w:szCs w:val="26"/>
          <w:cs/>
          <w:lang w:val="en-GB"/>
        </w:rPr>
        <w:t>การคำนวณดังกล่าวอาศัย</w:t>
      </w:r>
      <w:r w:rsidRPr="001E101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การประมาณการ รายละเอียดของประมาณการด้อยค่าของเงินลงทุนในบริษัทย่อย ที่ดิน อาคารและอุปกรณ์ </w:t>
      </w:r>
      <w:r w:rsidR="00126028" w:rsidRPr="001E101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และสินทรัพย์สิทธิการใช้</w:t>
      </w:r>
      <w:r w:rsidR="00126028" w:rsidRPr="001E101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1E101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ได้เปิดเผยไว้ใน</w:t>
      </w:r>
      <w:r w:rsidRPr="001E101B">
        <w:rPr>
          <w:rFonts w:ascii="Browallia New" w:hAnsi="Browallia New" w:cs="Browallia New"/>
          <w:sz w:val="26"/>
          <w:szCs w:val="26"/>
          <w:cs/>
          <w:lang w:val="en-GB"/>
        </w:rPr>
        <w:t xml:space="preserve">หมายเหตุประกอบงบการเงินข้อ </w:t>
      </w:r>
      <w:r w:rsidR="00552E4A" w:rsidRPr="00552E4A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1E10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E101B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และข้อ </w:t>
      </w:r>
      <w:r w:rsidR="00552E4A" w:rsidRPr="00552E4A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1E10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E101B">
        <w:rPr>
          <w:rFonts w:ascii="Browallia New" w:hAnsi="Browallia New" w:cs="Browallia New"/>
          <w:sz w:val="26"/>
          <w:szCs w:val="26"/>
          <w:cs/>
          <w:lang w:val="en-GB"/>
        </w:rPr>
        <w:t>ตามลำดับ</w:t>
      </w:r>
    </w:p>
    <w:p w14:paraId="67A7DD3B" w14:textId="0DE4007F" w:rsidR="00E6781D" w:rsidRPr="001E101B" w:rsidRDefault="00E6781D" w:rsidP="00E6781D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2DDF0A3C" w14:textId="77777777" w:rsidR="00A058DD" w:rsidRPr="001E101B" w:rsidRDefault="00A058DD" w:rsidP="00B327F7">
      <w:pPr>
        <w:numPr>
          <w:ilvl w:val="0"/>
          <w:numId w:val="10"/>
        </w:num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มูลค่ายุติธรรม </w:t>
      </w:r>
      <w:r w:rsidRPr="001E10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- </w:t>
      </w:r>
      <w:r w:rsidRPr="001E101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ที่ดิน</w:t>
      </w:r>
    </w:p>
    <w:p w14:paraId="6098658E" w14:textId="77777777" w:rsidR="00A400CE" w:rsidRPr="001E101B" w:rsidRDefault="00A400CE" w:rsidP="003E1C6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highlight w:val="yellow"/>
          <w:lang w:val="en-GB"/>
        </w:rPr>
      </w:pPr>
    </w:p>
    <w:p w14:paraId="517CD68C" w14:textId="0EF0B8BE" w:rsidR="00A400CE" w:rsidRPr="001E101B" w:rsidRDefault="00A400CE" w:rsidP="003E1C6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ของที่ดินขึ้นอยู่กับจำนวนสมมติฐานประเมินโดยผู้เชี่ยวชาญด้านการประเมินมูลค่าอสังหาริมทรัพย์ สมมติฐาน</w:t>
      </w:r>
      <w:r w:rsidR="005B11FE" w:rsidRPr="001E101B">
        <w:rPr>
          <w:rFonts w:ascii="Browallia New" w:hAnsi="Browallia New" w:cs="Browallia New"/>
          <w:sz w:val="26"/>
          <w:szCs w:val="26"/>
          <w:lang w:val="en-GB"/>
        </w:rPr>
        <w:br/>
      </w:r>
      <w:r w:rsidRPr="001E101B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ในการประเมินแบ่งเป็น </w:t>
      </w:r>
      <w:r w:rsidR="00552E4A" w:rsidRPr="00552E4A">
        <w:rPr>
          <w:rFonts w:ascii="Browallia New" w:hAnsi="Browallia New" w:cs="Browallia New"/>
          <w:sz w:val="26"/>
          <w:szCs w:val="26"/>
          <w:lang w:val="en-GB"/>
        </w:rPr>
        <w:t>2</w:t>
      </w:r>
      <w:r w:rsidRPr="001E101B">
        <w:rPr>
          <w:rFonts w:ascii="Browallia New" w:hAnsi="Browallia New" w:cs="Browallia New"/>
          <w:sz w:val="26"/>
          <w:szCs w:val="26"/>
        </w:rPr>
        <w:t xml:space="preserve"> </w:t>
      </w:r>
      <w:r w:rsidRPr="001E101B">
        <w:rPr>
          <w:rFonts w:ascii="Browallia New" w:hAnsi="Browallia New" w:cs="Browallia New"/>
          <w:sz w:val="26"/>
          <w:szCs w:val="26"/>
          <w:cs/>
          <w:lang w:val="en-GB"/>
        </w:rPr>
        <w:t>ประเภท ได้แก่ สมมติฐานทางการเงิน และสมมติฐานทางคุณลักษณะ</w:t>
      </w:r>
    </w:p>
    <w:p w14:paraId="3D3F8A28" w14:textId="77777777" w:rsidR="00A400CE" w:rsidRPr="001E101B" w:rsidRDefault="00A400CE" w:rsidP="003E1C6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9A3FD71" w14:textId="45792AE3" w:rsidR="00A400CE" w:rsidRPr="001E101B" w:rsidRDefault="00A400CE" w:rsidP="003E1C6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sz w:val="26"/>
          <w:szCs w:val="26"/>
          <w:cs/>
          <w:lang w:val="en-GB"/>
        </w:rPr>
        <w:t>สำหรับสมมติฐานทางการเงิน ผู้</w:t>
      </w:r>
      <w:r w:rsidR="00690C03" w:rsidRPr="001E101B">
        <w:rPr>
          <w:rFonts w:ascii="Browallia New" w:hAnsi="Browallia New" w:cs="Browallia New"/>
          <w:sz w:val="26"/>
          <w:szCs w:val="26"/>
          <w:cs/>
          <w:lang w:val="en-GB"/>
        </w:rPr>
        <w:t>ประเมิน</w:t>
      </w:r>
      <w:r w:rsidRPr="001E101B">
        <w:rPr>
          <w:rFonts w:ascii="Browallia New" w:hAnsi="Browallia New" w:cs="Browallia New"/>
          <w:sz w:val="26"/>
          <w:szCs w:val="26"/>
          <w:cs/>
          <w:lang w:val="en-GB"/>
        </w:rPr>
        <w:t>ใช้ราคาขายที่ดิน</w:t>
      </w:r>
      <w:r w:rsidR="00690C03" w:rsidRPr="001E101B">
        <w:rPr>
          <w:rFonts w:ascii="Browallia New" w:hAnsi="Browallia New" w:cs="Browallia New"/>
          <w:sz w:val="26"/>
          <w:szCs w:val="26"/>
          <w:cs/>
          <w:lang w:val="en-GB"/>
        </w:rPr>
        <w:t xml:space="preserve">ควบคู่กับปัจจัยภายนอกของที่ดิน </w:t>
      </w:r>
      <w:r w:rsidR="00552E4A" w:rsidRPr="00552E4A">
        <w:rPr>
          <w:rFonts w:ascii="Browallia New" w:hAnsi="Browallia New" w:cs="Browallia New"/>
          <w:sz w:val="26"/>
          <w:szCs w:val="26"/>
          <w:lang w:val="en-GB"/>
        </w:rPr>
        <w:t>4</w:t>
      </w:r>
      <w:r w:rsidR="00690C03" w:rsidRPr="001E101B">
        <w:rPr>
          <w:rFonts w:ascii="Browallia New" w:hAnsi="Browallia New" w:cs="Browallia New"/>
          <w:sz w:val="26"/>
          <w:szCs w:val="26"/>
        </w:rPr>
        <w:t xml:space="preserve"> </w:t>
      </w:r>
      <w:r w:rsidR="00690C03" w:rsidRPr="001E101B">
        <w:rPr>
          <w:rFonts w:ascii="Browallia New" w:hAnsi="Browallia New" w:cs="Browallia New"/>
          <w:sz w:val="26"/>
          <w:szCs w:val="26"/>
          <w:cs/>
        </w:rPr>
        <w:t>แห่ง</w:t>
      </w:r>
      <w:r w:rsidR="00690C03" w:rsidRPr="001E101B">
        <w:rPr>
          <w:rFonts w:ascii="Browallia New" w:hAnsi="Browallia New" w:cs="Browallia New"/>
          <w:sz w:val="26"/>
          <w:szCs w:val="26"/>
          <w:cs/>
          <w:lang w:val="en-GB"/>
        </w:rPr>
        <w:t>ที่มีความใกล้เคียงกับ</w:t>
      </w:r>
      <w:r w:rsidR="00364060" w:rsidRPr="001E101B">
        <w:rPr>
          <w:rFonts w:ascii="Browallia New" w:hAnsi="Browallia New" w:cs="Browallia New"/>
          <w:sz w:val="26"/>
          <w:szCs w:val="26"/>
          <w:lang w:val="en-GB"/>
        </w:rPr>
        <w:br/>
      </w:r>
      <w:r w:rsidR="00690C03" w:rsidRPr="001E101B">
        <w:rPr>
          <w:rFonts w:ascii="Browallia New" w:hAnsi="Browallia New" w:cs="Browallia New"/>
          <w:sz w:val="26"/>
          <w:szCs w:val="26"/>
          <w:cs/>
          <w:lang w:val="en-GB"/>
        </w:rPr>
        <w:t>ที่ดินของบริษัท</w:t>
      </w:r>
    </w:p>
    <w:p w14:paraId="333EBAE2" w14:textId="77777777" w:rsidR="00690C03" w:rsidRPr="001E101B" w:rsidRDefault="00690C03" w:rsidP="003E1C6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89439FC" w14:textId="36C2721E" w:rsidR="00690C03" w:rsidRPr="001E101B" w:rsidRDefault="00690C03" w:rsidP="003E1C6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1E101B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สำหรับสมมติฐานทางคุณลักษณะ ผู้ประเมินใช้สมมติฐานย่อย </w:t>
      </w:r>
      <w:r w:rsidR="00552E4A" w:rsidRPr="00552E4A">
        <w:rPr>
          <w:rFonts w:ascii="Browallia New" w:hAnsi="Browallia New" w:cs="Browallia New"/>
          <w:sz w:val="26"/>
          <w:szCs w:val="26"/>
          <w:lang w:val="en-GB"/>
        </w:rPr>
        <w:t>3</w:t>
      </w:r>
      <w:r w:rsidRPr="001E101B">
        <w:rPr>
          <w:rFonts w:ascii="Browallia New" w:hAnsi="Browallia New" w:cs="Browallia New"/>
          <w:sz w:val="26"/>
          <w:szCs w:val="26"/>
        </w:rPr>
        <w:t xml:space="preserve"> </w:t>
      </w:r>
      <w:r w:rsidRPr="001E101B">
        <w:rPr>
          <w:rFonts w:ascii="Browallia New" w:hAnsi="Browallia New" w:cs="Browallia New"/>
          <w:sz w:val="26"/>
          <w:szCs w:val="26"/>
          <w:cs/>
          <w:lang w:val="en-GB"/>
        </w:rPr>
        <w:t>เรื่อง ซึ่งสถานที่ตั้งเป็นปัจจัยที่มีสาระสำคัญต่อการประเมินมูลค่ายุติธรรมของที่ดินของบริษัท</w:t>
      </w:r>
    </w:p>
    <w:p w14:paraId="39812FC5" w14:textId="058827B1" w:rsidR="00A058DD" w:rsidRPr="001E101B" w:rsidRDefault="00A058DD" w:rsidP="003E1C6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C126D63" w14:textId="77777777" w:rsidR="008E2CB3" w:rsidRPr="001E101B" w:rsidRDefault="008E2CB3" w:rsidP="003E1C6F">
      <w:pPr>
        <w:numPr>
          <w:ilvl w:val="0"/>
          <w:numId w:val="10"/>
        </w:num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ภาระผูกพันผลประโยชน์พนักงานเมื่อเกษียณอายุ</w:t>
      </w:r>
    </w:p>
    <w:p w14:paraId="59FB3A1E" w14:textId="77777777" w:rsidR="00CA25EE" w:rsidRPr="001E101B" w:rsidRDefault="00CA25EE" w:rsidP="00B327F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5F171DC" w14:textId="1A312E51" w:rsidR="008E2CB3" w:rsidRPr="001E101B" w:rsidRDefault="008E2CB3" w:rsidP="00B327F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sz w:val="26"/>
          <w:szCs w:val="26"/>
          <w:cs/>
          <w:lang w:val="en-GB"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</w:t>
      </w:r>
      <w:r w:rsidR="00A76176">
        <w:rPr>
          <w:rFonts w:ascii="Browallia New" w:hAnsi="Browallia New" w:cs="Browallia New" w:hint="cs"/>
          <w:sz w:val="26"/>
          <w:szCs w:val="26"/>
          <w:cs/>
          <w:lang w:val="en-GB"/>
        </w:rPr>
        <w:t>ประกอบงบการเงิน</w:t>
      </w:r>
      <w:r w:rsidRPr="001E101B">
        <w:rPr>
          <w:rFonts w:ascii="Browallia New" w:hAnsi="Browallia New" w:cs="Browallia New"/>
          <w:sz w:val="26"/>
          <w:szCs w:val="26"/>
          <w:cs/>
          <w:lang w:val="en-GB"/>
        </w:rPr>
        <w:t xml:space="preserve">ข้อ </w:t>
      </w:r>
      <w:r w:rsidR="00552E4A" w:rsidRPr="00552E4A">
        <w:rPr>
          <w:rFonts w:ascii="Browallia New" w:hAnsi="Browallia New" w:cs="Browallia New"/>
          <w:sz w:val="26"/>
          <w:szCs w:val="26"/>
          <w:lang w:val="en-GB"/>
        </w:rPr>
        <w:t>23</w:t>
      </w:r>
    </w:p>
    <w:p w14:paraId="6AA9BA0B" w14:textId="77777777" w:rsidR="008E2CB3" w:rsidRPr="001E101B" w:rsidRDefault="008E2CB3" w:rsidP="00B327F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C532FE3" w14:textId="77777777" w:rsidR="008E2CB3" w:rsidRPr="001E101B" w:rsidRDefault="008E2CB3" w:rsidP="00B327F7">
      <w:pPr>
        <w:numPr>
          <w:ilvl w:val="0"/>
          <w:numId w:val="10"/>
        </w:num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สินทรัพย์ภาษีเงินได้รอตัดบัญชีสำหรับผลขาดทุนทางภาษียกมา</w:t>
      </w:r>
    </w:p>
    <w:p w14:paraId="6E60BC8D" w14:textId="05F9DB51" w:rsidR="008E2CB3" w:rsidRPr="001E101B" w:rsidRDefault="008E2CB3" w:rsidP="00B327F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02E6A0E" w14:textId="57DF9967" w:rsidR="008E2CB3" w:rsidRPr="001E101B" w:rsidRDefault="00E03CDD" w:rsidP="00B327F7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1E101B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>กลุ่มกิจการ</w:t>
      </w:r>
      <w:r w:rsidR="008E2CB3" w:rsidRPr="001E101B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>มีผลขาดทุน</w:t>
      </w:r>
      <w:r w:rsidR="00941422" w:rsidRPr="001E101B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>ต่อเนื่องหลายปี</w:t>
      </w:r>
      <w:r w:rsidR="008E2CB3" w:rsidRPr="001E101B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>เนื่องจาก</w:t>
      </w:r>
      <w:r w:rsidRPr="001E101B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>ผลกระทบจาก</w:t>
      </w:r>
      <w:r w:rsidR="007417A5" w:rsidRPr="001E101B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>สถานการณ์การแพร่ระบาดของ</w:t>
      </w:r>
      <w:r w:rsidRPr="001E101B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 xml:space="preserve"> </w:t>
      </w:r>
      <w:r w:rsidRPr="001E101B">
        <w:rPr>
          <w:rFonts w:ascii="Browallia New" w:hAnsi="Browallia New" w:cs="Browallia New"/>
          <w:spacing w:val="-3"/>
          <w:sz w:val="26"/>
          <w:szCs w:val="26"/>
          <w:lang w:val="en-GB"/>
        </w:rPr>
        <w:t>C</w:t>
      </w:r>
      <w:r w:rsidR="006169A1" w:rsidRPr="001E101B">
        <w:rPr>
          <w:rFonts w:ascii="Browallia New" w:hAnsi="Browallia New" w:cs="Browallia New"/>
          <w:spacing w:val="-3"/>
          <w:sz w:val="26"/>
          <w:szCs w:val="26"/>
          <w:lang w:val="en-GB"/>
        </w:rPr>
        <w:t>OVID</w:t>
      </w:r>
      <w:r w:rsidR="006169A1" w:rsidRPr="001E101B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>-</w:t>
      </w:r>
      <w:r w:rsidR="00552E4A" w:rsidRPr="00552E4A">
        <w:rPr>
          <w:rFonts w:ascii="Browallia New" w:hAnsi="Browallia New" w:cs="Browallia New"/>
          <w:spacing w:val="-3"/>
          <w:sz w:val="26"/>
          <w:szCs w:val="26"/>
          <w:lang w:val="en-GB"/>
        </w:rPr>
        <w:t>19</w:t>
      </w:r>
      <w:r w:rsidRPr="001E101B">
        <w:rPr>
          <w:rFonts w:ascii="Browallia New" w:hAnsi="Browallia New" w:cs="Browallia New"/>
          <w:spacing w:val="-3"/>
          <w:sz w:val="26"/>
          <w:szCs w:val="26"/>
          <w:lang w:val="en-GB"/>
        </w:rPr>
        <w:t xml:space="preserve"> </w:t>
      </w:r>
      <w:r w:rsidR="00051737" w:rsidRPr="001E101B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>ส่งผลให้จำนวน</w:t>
      </w:r>
      <w:r w:rsidR="007417A5" w:rsidRPr="001E101B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>ลูกค้า</w:t>
      </w:r>
      <w:r w:rsidR="00051737" w:rsidRPr="001E101B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>ที่เข้าพัก</w:t>
      </w:r>
      <w:r w:rsidR="007417A5" w:rsidRPr="001E101B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>ในโรงแรมมีจำนวน</w:t>
      </w:r>
      <w:r w:rsidR="00051737" w:rsidRPr="001E101B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>ลดลง โดยเฉพาะ</w:t>
      </w:r>
      <w:r w:rsidR="007417A5" w:rsidRPr="001E101B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>ลูกค้าจากต่างประเทศ</w:t>
      </w:r>
      <w:r w:rsidR="00051737" w:rsidRPr="001E101B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>ซึ่งถือว่าเป็นกลุ่มเป้าหมายหลักของกิจการ</w:t>
      </w:r>
      <w:r w:rsidR="008F5AB6" w:rsidRPr="001E101B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 xml:space="preserve"> นอกจากนี้</w:t>
      </w:r>
      <w:r w:rsidR="00762736" w:rsidRPr="001E101B">
        <w:rPr>
          <w:rFonts w:ascii="Browallia New" w:hAnsi="Browallia New" w:cs="Browallia New"/>
          <w:spacing w:val="-3"/>
          <w:sz w:val="26"/>
          <w:szCs w:val="26"/>
          <w:lang w:val="en-GB"/>
        </w:rPr>
        <w:t xml:space="preserve"> </w:t>
      </w:r>
      <w:r w:rsidR="008F5AB6" w:rsidRPr="001E101B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>โรงแรม</w:t>
      </w:r>
      <w:r w:rsidR="008F5AB6" w:rsidRPr="001E101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ยังต้องปิด</w:t>
      </w:r>
      <w:r w:rsidR="007417A5" w:rsidRPr="001E101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สิ่งอำนวยความสะดวกต่าง ๆ ภายในโรงแรม</w:t>
      </w:r>
      <w:r w:rsidR="008F5AB6" w:rsidRPr="001E101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เพื่อปฏิบัติตามประกาศของรัฐบาล เรื่อง การปิดสถานประกอบการต่าง ๆ</w:t>
      </w:r>
      <w:r w:rsidR="008D03F1" w:rsidRPr="001E10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F5AB6" w:rsidRPr="001E10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เป็นการชั่วคราวในช่วงกลางปี พ.ศ. </w:t>
      </w:r>
      <w:r w:rsidR="00552E4A" w:rsidRPr="00552E4A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="008F5AB6" w:rsidRPr="001E101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5E3BC5" w:rsidRPr="001E10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ผลการดำเนินงานของกลุ่มกิจการกลับมา</w:t>
      </w:r>
      <w:r w:rsidR="00A76176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เป็น</w:t>
      </w:r>
      <w:r w:rsidR="005E3BC5" w:rsidRPr="001E101B">
        <w:rPr>
          <w:rFonts w:ascii="Browallia New" w:hAnsi="Browallia New" w:cs="Browallia New"/>
          <w:sz w:val="26"/>
          <w:szCs w:val="26"/>
          <w:cs/>
        </w:rPr>
        <w:t>ปกติ</w:t>
      </w:r>
      <w:r w:rsidR="00A76176">
        <w:rPr>
          <w:rFonts w:ascii="Browallia New" w:hAnsi="Browallia New" w:cs="Browallia New" w:hint="cs"/>
          <w:sz w:val="26"/>
          <w:szCs w:val="26"/>
          <w:cs/>
        </w:rPr>
        <w:t>ในปีนี้</w:t>
      </w:r>
      <w:r w:rsidR="005E3BC5" w:rsidRPr="001E101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C131F" w:rsidRPr="001E101B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="008E2CB3" w:rsidRPr="001E101B">
        <w:rPr>
          <w:rFonts w:ascii="Browallia New" w:hAnsi="Browallia New" w:cs="Browallia New"/>
          <w:sz w:val="26"/>
          <w:szCs w:val="26"/>
          <w:cs/>
          <w:lang w:val="en-GB"/>
        </w:rPr>
        <w:t>คำนวณกำไรทางภาษีในอนาคตซึ่งอ้างอิงจากแผนธุรกิจและงบประมาณที่ได้รับ</w:t>
      </w:r>
      <w:r w:rsidR="007417A5" w:rsidRPr="001E101B">
        <w:rPr>
          <w:rFonts w:ascii="Browallia New" w:hAnsi="Browallia New" w:cs="Browallia New"/>
          <w:sz w:val="26"/>
          <w:szCs w:val="26"/>
          <w:cs/>
          <w:lang w:val="en-GB"/>
        </w:rPr>
        <w:t>การ</w:t>
      </w:r>
      <w:r w:rsidR="008E2CB3" w:rsidRPr="001E101B">
        <w:rPr>
          <w:rFonts w:ascii="Browallia New" w:hAnsi="Browallia New" w:cs="Browallia New"/>
          <w:sz w:val="26"/>
          <w:szCs w:val="26"/>
          <w:cs/>
          <w:lang w:val="en-GB"/>
        </w:rPr>
        <w:t xml:space="preserve">อนุมัติ </w:t>
      </w:r>
      <w:r w:rsidR="007417A5" w:rsidRPr="001E101B">
        <w:rPr>
          <w:rFonts w:ascii="Browallia New" w:hAnsi="Browallia New" w:cs="Browallia New"/>
          <w:sz w:val="26"/>
          <w:szCs w:val="26"/>
          <w:cs/>
          <w:lang w:val="en-GB"/>
        </w:rPr>
        <w:t>และคาด</w:t>
      </w:r>
      <w:r w:rsidR="008E2CB3" w:rsidRPr="001E101B">
        <w:rPr>
          <w:rFonts w:ascii="Browallia New" w:hAnsi="Browallia New" w:cs="Browallia New"/>
          <w:sz w:val="26"/>
          <w:szCs w:val="26"/>
          <w:cs/>
          <w:lang w:val="en-GB"/>
        </w:rPr>
        <w:t xml:space="preserve">ว่าจะสามารถใช้ประโยชน์จากสินทรัพย์ภาษีเงินได้รอตัดบัญชีดังกล่าวได้ภายในระยะเวลา </w:t>
      </w:r>
      <w:r w:rsidR="00552E4A" w:rsidRPr="00552E4A">
        <w:rPr>
          <w:rFonts w:ascii="Browallia New" w:hAnsi="Browallia New" w:cs="Browallia New"/>
          <w:sz w:val="26"/>
          <w:szCs w:val="26"/>
          <w:lang w:val="en-GB"/>
        </w:rPr>
        <w:t>5</w:t>
      </w:r>
      <w:r w:rsidR="008E2CB3" w:rsidRPr="001E101B">
        <w:rPr>
          <w:rFonts w:ascii="Browallia New" w:hAnsi="Browallia New" w:cs="Browallia New"/>
          <w:sz w:val="26"/>
          <w:szCs w:val="26"/>
          <w:cs/>
          <w:lang w:val="en-GB"/>
        </w:rPr>
        <w:t xml:space="preserve"> ปี</w:t>
      </w:r>
    </w:p>
    <w:p w14:paraId="5FA7663D" w14:textId="272C862F" w:rsidR="008E2CB3" w:rsidRPr="001E101B" w:rsidRDefault="008E2CB3" w:rsidP="008926B8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340A131E" w14:textId="77777777" w:rsidR="001D02DF" w:rsidRPr="001E101B" w:rsidRDefault="001D02DF" w:rsidP="00B327F7">
      <w:pPr>
        <w:numPr>
          <w:ilvl w:val="0"/>
          <w:numId w:val="10"/>
        </w:num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การกำหนดอายุสัญญาเช่า</w:t>
      </w:r>
    </w:p>
    <w:p w14:paraId="018C4164" w14:textId="77777777" w:rsidR="001D02DF" w:rsidRPr="001E101B" w:rsidRDefault="001D02DF" w:rsidP="00B327F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CB5447C" w14:textId="5C16DA16" w:rsidR="001D02DF" w:rsidRPr="001E101B" w:rsidRDefault="001D02DF" w:rsidP="00B327F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51113ADD" w14:textId="77777777" w:rsidR="001D02DF" w:rsidRPr="001E101B" w:rsidRDefault="001D02DF" w:rsidP="00B327F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D0C125E" w14:textId="77777777" w:rsidR="001D02DF" w:rsidRPr="001E101B" w:rsidRDefault="001D02DF" w:rsidP="00B327F7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สำหรับการเช่าอสังหาริมทรัพย์ ปัจจัยหลักที่เกี่ยวข้องมากที่สุดคือระยะสัญญาเช่าในอดีต ค่าใช้จ่าย และสภาพของสินทรัพย์ที่เช่า</w:t>
      </w:r>
    </w:p>
    <w:p w14:paraId="73297111" w14:textId="77777777" w:rsidR="001D02DF" w:rsidRPr="001E101B" w:rsidRDefault="001D02DF" w:rsidP="00B327F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7E39FF9" w14:textId="77777777" w:rsidR="001D02DF" w:rsidRPr="001E101B" w:rsidRDefault="001D02DF" w:rsidP="00B327F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sz w:val="26"/>
          <w:szCs w:val="26"/>
          <w:cs/>
          <w:lang w:val="en-GB"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สัญญาเช่า เนื่องจากกลุ่มกิจการพิจารณา ก) สภาพของสินทรัพย์ที่เช่า และ/หรือ ข) การเปลี่ยนแทนสินทรัพย์จะไม่ก่อให้เกิดต้นทุนอย่างมีสาระสำคัญ</w:t>
      </w:r>
    </w:p>
    <w:p w14:paraId="2C6A600D" w14:textId="77777777" w:rsidR="008F675D" w:rsidRPr="001E101B" w:rsidRDefault="008F675D" w:rsidP="00893A6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4E7FE3B" w14:textId="465B020C" w:rsidR="00D5568A" w:rsidRPr="001E101B" w:rsidRDefault="001D02DF" w:rsidP="00893A6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sz w:val="26"/>
          <w:szCs w:val="26"/>
          <w:cs/>
          <w:lang w:val="en-GB"/>
        </w:rPr>
        <w:t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</w:t>
      </w:r>
      <w:r w:rsidR="0002302D" w:rsidRPr="001E101B">
        <w:rPr>
          <w:rFonts w:ascii="Browallia New" w:hAnsi="Browallia New" w:cs="Browallia New"/>
          <w:sz w:val="26"/>
          <w:szCs w:val="26"/>
          <w:cs/>
          <w:lang w:val="en-GB"/>
        </w:rPr>
        <w:t xml:space="preserve">) </w:t>
      </w:r>
      <w:r w:rsidRPr="001E101B">
        <w:rPr>
          <w:rFonts w:ascii="Browallia New" w:hAnsi="Browallia New" w:cs="Browallia New"/>
          <w:sz w:val="26"/>
          <w:szCs w:val="26"/>
          <w:cs/>
          <w:lang w:val="en-GB"/>
        </w:rPr>
        <w:t>สิทธิ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ซึ่งมีผลกระทบต่อการประเมินอายุสัญญาเช่าและอยู่ภายใต้การควบคุมของกลุ่มกิจการ</w:t>
      </w:r>
    </w:p>
    <w:p w14:paraId="20783CD0" w14:textId="6E498343" w:rsidR="001867D1" w:rsidRPr="001E101B" w:rsidRDefault="00893A68" w:rsidP="00B327F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7310E690" w14:textId="77777777" w:rsidR="001D02DF" w:rsidRPr="001E101B" w:rsidRDefault="001D02DF" w:rsidP="00B327F7">
      <w:pPr>
        <w:numPr>
          <w:ilvl w:val="0"/>
          <w:numId w:val="10"/>
        </w:num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การกำหนดอัตราการคิดลดของหนี้สินตามสัญญาเช่า</w:t>
      </w:r>
    </w:p>
    <w:p w14:paraId="6A6A06F0" w14:textId="77777777" w:rsidR="001D02DF" w:rsidRPr="001E101B" w:rsidRDefault="001D02DF" w:rsidP="00B327F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099234C" w14:textId="77777777" w:rsidR="001D02DF" w:rsidRPr="001E101B" w:rsidRDefault="001D02DF" w:rsidP="00B327F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0DEBC2A0" w14:textId="77777777" w:rsidR="001D02DF" w:rsidRPr="001E101B" w:rsidRDefault="001D02DF" w:rsidP="00B327F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8962774" w14:textId="77777777" w:rsidR="001D02DF" w:rsidRPr="001E101B" w:rsidRDefault="001D02DF" w:rsidP="00B327F7">
      <w:pPr>
        <w:numPr>
          <w:ilvl w:val="1"/>
          <w:numId w:val="2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</w:t>
      </w:r>
      <w:r w:rsidRPr="001E101B">
        <w:rPr>
          <w:rFonts w:ascii="Browallia New" w:hAnsi="Browallia New" w:cs="Browallia New"/>
          <w:sz w:val="26"/>
          <w:szCs w:val="26"/>
          <w:cs/>
          <w:lang w:val="en-GB"/>
        </w:rPr>
        <w:t>ในปัจจัยทางด้านการเงินของผู้เช่าหากเป็นไปได้</w:t>
      </w:r>
    </w:p>
    <w:p w14:paraId="23745C61" w14:textId="77777777" w:rsidR="001817BD" w:rsidRPr="001E101B" w:rsidRDefault="001D02DF" w:rsidP="00B327F7">
      <w:pPr>
        <w:numPr>
          <w:ilvl w:val="1"/>
          <w:numId w:val="2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sz w:val="26"/>
          <w:szCs w:val="26"/>
          <w:cs/>
          <w:lang w:val="en-GB"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4208BF28" w14:textId="77777777" w:rsidR="00571F9C" w:rsidRPr="001E101B" w:rsidRDefault="00571F9C" w:rsidP="00E6781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71F9C" w:rsidRPr="001E101B" w14:paraId="0A1A01C7" w14:textId="77777777" w:rsidTr="0098152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49A2F6B" w14:textId="6432738E" w:rsidR="00571F9C" w:rsidRPr="001E101B" w:rsidRDefault="00552E4A" w:rsidP="008926B8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52E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571F9C" w:rsidRPr="001E10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ข้อมูลจำแนกตามส่วนงาน</w:t>
            </w:r>
          </w:p>
        </w:tc>
      </w:tr>
    </w:tbl>
    <w:p w14:paraId="22C2E3F8" w14:textId="77777777" w:rsidR="00571F9C" w:rsidRPr="001E101B" w:rsidRDefault="00571F9C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9B06F2C" w14:textId="77777777" w:rsidR="00571F9C" w:rsidRPr="001E101B" w:rsidRDefault="00571F9C" w:rsidP="0010603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E101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กลุ่มกิจการได้นำเสนอข้อมูลจำแนกตามส่วนงานธุรกิจ รูปแบบหลักในการรายงานส่วนงานธุรกิจพิจารณาจากระบบการบริหาร การจัดการ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และโครงสร้างการรายงานทางการเงินภายในของบริษัทและบริษัทย่อยเป็นเกณฑ์ในการกำหนดส่วนงาน</w:t>
      </w:r>
    </w:p>
    <w:p w14:paraId="70A5A8CC" w14:textId="77777777" w:rsidR="00571F9C" w:rsidRPr="001E101B" w:rsidRDefault="00571F9C" w:rsidP="0010603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E4994B2" w14:textId="77777777" w:rsidR="00571F9C" w:rsidRPr="001E101B" w:rsidRDefault="00571F9C" w:rsidP="00106031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การกำหนดราคาระหว่างส่วนงานอยู่บนเงื่อนไขที่ตกลงร่วมกันทั้งสองฝ่าย</w:t>
      </w:r>
    </w:p>
    <w:p w14:paraId="07DA2A70" w14:textId="77777777" w:rsidR="00571F9C" w:rsidRPr="001E101B" w:rsidRDefault="00571F9C" w:rsidP="0010603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79ABFE3" w14:textId="77777777" w:rsidR="00571F9C" w:rsidRPr="001E101B" w:rsidRDefault="00571F9C" w:rsidP="0010603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E101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ผลได้ (เสีย) ตามส่วนงาน รวมรายการที่เกี่ยวข้องโดยตรงกับส่วนงาน หรือที่สามารถปันส่วนให้กับส่วนงานได้อย่างสมเหตุสมผล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B327F7" w:rsidRPr="001E101B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รายการที่ไม่สามารถปันส่วนได้ส่วนใหญ่ประกอบด้วย ดอกเบี้ยรับ ดอกเบี้ยจ่าย และค่าใช้จ่ายของกิจการโดยรวม</w:t>
      </w:r>
    </w:p>
    <w:p w14:paraId="713CF715" w14:textId="77777777" w:rsidR="00571F9C" w:rsidRPr="001E101B" w:rsidRDefault="00571F9C" w:rsidP="0010603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ADFCE8C" w14:textId="77777777" w:rsidR="00571F9C" w:rsidRPr="001E101B" w:rsidRDefault="00571F9C" w:rsidP="00106031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1E101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ส่วนงานธุรกิจ</w:t>
      </w:r>
    </w:p>
    <w:p w14:paraId="0703BCAF" w14:textId="77777777" w:rsidR="00571F9C" w:rsidRPr="001E101B" w:rsidRDefault="00571F9C" w:rsidP="0010603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56A47A9" w14:textId="77777777" w:rsidR="00571F9C" w:rsidRPr="001E101B" w:rsidRDefault="00571F9C" w:rsidP="0010603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บริษัทและบริษัทย่อยเสนอส่วนงานธุรกิจที่สำคัญดังนี้</w:t>
      </w:r>
    </w:p>
    <w:p w14:paraId="494C002D" w14:textId="77777777" w:rsidR="00571F9C" w:rsidRPr="001E101B" w:rsidRDefault="00571F9C" w:rsidP="0010603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3AF99C4" w14:textId="7C1F3D31" w:rsidR="00571F9C" w:rsidRPr="001E101B" w:rsidRDefault="00571F9C" w:rsidP="00893A68">
      <w:pPr>
        <w:tabs>
          <w:tab w:val="left" w:pos="99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 xml:space="preserve">ส่วนงาน 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ab/>
        <w:t>ส่วนงานโรงแรม</w:t>
      </w:r>
    </w:p>
    <w:p w14:paraId="02AA9866" w14:textId="234262E1" w:rsidR="00571F9C" w:rsidRPr="001E101B" w:rsidRDefault="00571F9C" w:rsidP="00893A68">
      <w:pPr>
        <w:tabs>
          <w:tab w:val="left" w:pos="99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 xml:space="preserve">ส่วนงาน 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ab/>
        <w:t>ส่วนงานการขายอาหารและเครื่องดื่ม</w:t>
      </w:r>
    </w:p>
    <w:p w14:paraId="65A52A43" w14:textId="53A37610" w:rsidR="00BC0535" w:rsidRPr="001E101B" w:rsidRDefault="00BC0535" w:rsidP="00893A68">
      <w:pPr>
        <w:tabs>
          <w:tab w:val="left" w:pos="99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sz w:val="26"/>
          <w:szCs w:val="26"/>
          <w:cs/>
        </w:rPr>
        <w:t xml:space="preserve">ส่วนงาน </w:t>
      </w:r>
      <w:r w:rsidR="00552E4A" w:rsidRPr="00552E4A">
        <w:rPr>
          <w:rFonts w:ascii="Browallia New" w:hAnsi="Browallia New" w:cs="Browallia New"/>
          <w:sz w:val="26"/>
          <w:szCs w:val="26"/>
          <w:lang w:val="en-GB"/>
        </w:rPr>
        <w:t>3</w:t>
      </w:r>
      <w:r w:rsidRPr="001E101B">
        <w:rPr>
          <w:rFonts w:ascii="Browallia New" w:hAnsi="Browallia New" w:cs="Browallia New"/>
          <w:sz w:val="26"/>
          <w:szCs w:val="26"/>
          <w:lang w:val="en-GB"/>
        </w:rPr>
        <w:tab/>
      </w:r>
      <w:r w:rsidRPr="001E101B">
        <w:rPr>
          <w:rFonts w:ascii="Browallia New" w:hAnsi="Browallia New" w:cs="Browallia New"/>
          <w:sz w:val="26"/>
          <w:szCs w:val="26"/>
          <w:cs/>
        </w:rPr>
        <w:t>ส่วนงานร้านค้าภายนอกโรงแรม</w:t>
      </w:r>
    </w:p>
    <w:p w14:paraId="0C5348CD" w14:textId="77777777" w:rsidR="00571F9C" w:rsidRPr="001E101B" w:rsidRDefault="00571F9C" w:rsidP="0010603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21C9FA2" w14:textId="77777777" w:rsidR="00571F9C" w:rsidRPr="001E101B" w:rsidRDefault="00571F9C" w:rsidP="00106031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1E101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จังหวะเวลาการรับรู้รายได้</w:t>
      </w:r>
    </w:p>
    <w:p w14:paraId="4F250EC6" w14:textId="77777777" w:rsidR="00571F9C" w:rsidRPr="001E101B" w:rsidRDefault="00571F9C" w:rsidP="0010603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BB4A4C2" w14:textId="73E1C81D" w:rsidR="00571F9C" w:rsidRPr="001E101B" w:rsidRDefault="00571F9C" w:rsidP="003E4A4D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รายได้จากส่วนงานโรงแรมมีการรับรู้รายได้ตลอดช่วงเวลาที่ปฏิบัติตามภาระที่ต้องปฏิบัติ </w:t>
      </w:r>
      <w:r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t>(Over</w:t>
      </w:r>
      <w:r w:rsidR="007C5028"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t>time)</w:t>
      </w:r>
    </w:p>
    <w:p w14:paraId="37C6FBF1" w14:textId="77777777" w:rsidR="003E4A4D" w:rsidRPr="001E101B" w:rsidRDefault="003E4A4D" w:rsidP="003E4A4D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C2196B8" w14:textId="67BC2CAF" w:rsidR="00571F9C" w:rsidRPr="001E101B" w:rsidRDefault="00571F9C" w:rsidP="003E4A4D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รายได้จากส่วนงาน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การขายอาหารและเครื่องดื่มมีการรับรู้รายได้เมื่อภาระที่ต้องปฏิบัติเสร็จสิ้น ณ เวลาใดเวลาหนึ่ง </w:t>
      </w:r>
      <w:r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t>(Point in time)</w:t>
      </w:r>
    </w:p>
    <w:p w14:paraId="390B1123" w14:textId="77777777" w:rsidR="003E4A4D" w:rsidRPr="001E101B" w:rsidRDefault="003E4A4D" w:rsidP="003E4A4D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F9FEE6D" w14:textId="77777777" w:rsidR="00BC0535" w:rsidRPr="001E101B" w:rsidRDefault="00BC0535" w:rsidP="003E4A4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E101B">
        <w:rPr>
          <w:rFonts w:ascii="Browallia New" w:hAnsi="Browallia New" w:cs="Browallia New"/>
          <w:sz w:val="26"/>
          <w:szCs w:val="26"/>
          <w:cs/>
        </w:rPr>
        <w:t>รายได้จากส่วนงานร</w:t>
      </w:r>
      <w:r w:rsidRPr="001E101B">
        <w:rPr>
          <w:rFonts w:ascii="Browallia New" w:hAnsi="Browallia New" w:cs="Browallia New"/>
          <w:sz w:val="26"/>
          <w:szCs w:val="26"/>
          <w:cs/>
          <w:lang w:val="en-GB"/>
        </w:rPr>
        <w:t>้าน</w:t>
      </w:r>
      <w:r w:rsidRPr="001E101B">
        <w:rPr>
          <w:rFonts w:ascii="Browallia New" w:hAnsi="Browallia New" w:cs="Browallia New"/>
          <w:sz w:val="26"/>
          <w:szCs w:val="26"/>
          <w:cs/>
        </w:rPr>
        <w:t>ค้าภายนอกโรงแรมมีการรับรู้รายได้เมื่อภาระที่ต้องปฏิบัติเสร็จสิ้น</w:t>
      </w:r>
      <w:r w:rsidRPr="001E101B">
        <w:rPr>
          <w:rFonts w:ascii="Browallia New" w:hAnsi="Browallia New" w:cs="Browallia New"/>
          <w:sz w:val="26"/>
          <w:szCs w:val="26"/>
        </w:rPr>
        <w:t xml:space="preserve"> </w:t>
      </w:r>
      <w:r w:rsidRPr="001E101B">
        <w:rPr>
          <w:rFonts w:ascii="Browallia New" w:hAnsi="Browallia New" w:cs="Browallia New"/>
          <w:sz w:val="26"/>
          <w:szCs w:val="26"/>
          <w:cs/>
        </w:rPr>
        <w:t>ณ เวลาใดเวลาหนึ่ง (</w:t>
      </w:r>
      <w:r w:rsidRPr="001E101B">
        <w:rPr>
          <w:rFonts w:ascii="Browallia New" w:hAnsi="Browallia New" w:cs="Browallia New"/>
          <w:sz w:val="26"/>
          <w:szCs w:val="26"/>
          <w:lang w:val="en-GB"/>
        </w:rPr>
        <w:t>Point in</w:t>
      </w:r>
      <w:r w:rsidRPr="001E101B">
        <w:rPr>
          <w:rFonts w:ascii="Browallia New" w:hAnsi="Browallia New" w:cs="Browallia New"/>
          <w:sz w:val="26"/>
          <w:szCs w:val="26"/>
        </w:rPr>
        <w:t xml:space="preserve"> time)</w:t>
      </w:r>
    </w:p>
    <w:p w14:paraId="17F8B1D0" w14:textId="77777777" w:rsidR="00571F9C" w:rsidRPr="001E101B" w:rsidRDefault="00571F9C" w:rsidP="00E6781D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3ACA3328" w14:textId="77777777" w:rsidR="00601F11" w:rsidRPr="001E101B" w:rsidRDefault="00601F11" w:rsidP="00B327F7">
      <w:pPr>
        <w:tabs>
          <w:tab w:val="left" w:pos="1560"/>
        </w:tabs>
        <w:ind w:left="540"/>
        <w:rPr>
          <w:rFonts w:ascii="Browallia New" w:eastAsia="Arial Unicode MS" w:hAnsi="Browallia New" w:cs="Browallia New"/>
          <w:sz w:val="26"/>
          <w:szCs w:val="26"/>
          <w:cs/>
          <w:lang w:val="en-GB"/>
        </w:rPr>
        <w:sectPr w:rsidR="00601F11" w:rsidRPr="001E101B" w:rsidSect="00385160">
          <w:headerReference w:type="default" r:id="rId8"/>
          <w:footerReference w:type="default" r:id="rId9"/>
          <w:pgSz w:w="11909" w:h="16834" w:code="9"/>
          <w:pgMar w:top="1440" w:right="720" w:bottom="720" w:left="1729" w:header="709" w:footer="578" w:gutter="0"/>
          <w:pgNumType w:start="15"/>
          <w:cols w:space="720"/>
        </w:sectPr>
      </w:pPr>
    </w:p>
    <w:p w14:paraId="7A196104" w14:textId="77777777" w:rsidR="00601F11" w:rsidRPr="001E101B" w:rsidRDefault="00601F11" w:rsidP="008926B8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AABCE57" w14:textId="2EC09BA3" w:rsidR="00601F11" w:rsidRPr="001E101B" w:rsidRDefault="00601F11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รายได้และผลการดำเนินงานจากส่วนงานทางธุรกิจในงบการเงินรวมสำหรับปีสิ้นสุดวันที่ 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691C24"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</w:t>
      </w:r>
      <w:r w:rsidR="00691C24"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6C17AB0E" w14:textId="77777777" w:rsidR="00601F11" w:rsidRPr="001E101B" w:rsidRDefault="00601F11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903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2079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7C4346" w:rsidRPr="001E101B" w14:paraId="334483A3" w14:textId="77777777" w:rsidTr="00762736">
        <w:tc>
          <w:tcPr>
            <w:tcW w:w="2079" w:type="dxa"/>
          </w:tcPr>
          <w:p w14:paraId="630A34EA" w14:textId="77777777" w:rsidR="007C4346" w:rsidRPr="001E101B" w:rsidRDefault="007C4346" w:rsidP="007C4346">
            <w:pPr>
              <w:pStyle w:val="BodyText"/>
              <w:ind w:left="-30" w:right="-105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3824" w:type="dxa"/>
            <w:gridSpan w:val="16"/>
            <w:tcBorders>
              <w:bottom w:val="single" w:sz="4" w:space="0" w:color="auto"/>
            </w:tcBorders>
          </w:tcPr>
          <w:p w14:paraId="199CE687" w14:textId="77777777" w:rsidR="007C4346" w:rsidRPr="001E101B" w:rsidRDefault="007C4346" w:rsidP="007C4346">
            <w:pPr>
              <w:pStyle w:val="BodyText"/>
              <w:ind w:right="-105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</w:rPr>
              <w:t>(</w:t>
            </w:r>
            <w:proofErr w:type="gramStart"/>
            <w:r w:rsidRPr="001E101B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หน่วย </w:t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</w:rPr>
              <w:t>:</w:t>
            </w:r>
            <w:proofErr w:type="gramEnd"/>
            <w:r w:rsidRPr="001E101B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</w:rPr>
              <w:t>)</w:t>
            </w:r>
          </w:p>
        </w:tc>
      </w:tr>
      <w:tr w:rsidR="007C4346" w:rsidRPr="001E101B" w14:paraId="6EBC5575" w14:textId="77777777" w:rsidTr="00762736">
        <w:tc>
          <w:tcPr>
            <w:tcW w:w="2079" w:type="dxa"/>
          </w:tcPr>
          <w:p w14:paraId="667ADFB3" w14:textId="77777777" w:rsidR="007C4346" w:rsidRPr="001E101B" w:rsidRDefault="007C4346" w:rsidP="008926B8">
            <w:pPr>
              <w:pStyle w:val="BodyText"/>
              <w:ind w:left="-30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3824" w:type="dxa"/>
            <w:gridSpan w:val="16"/>
            <w:tcBorders>
              <w:top w:val="single" w:sz="4" w:space="0" w:color="auto"/>
            </w:tcBorders>
          </w:tcPr>
          <w:p w14:paraId="12E4CDEA" w14:textId="77777777" w:rsidR="007C4346" w:rsidRPr="001E101B" w:rsidRDefault="007C4346" w:rsidP="008926B8">
            <w:pPr>
              <w:pStyle w:val="BodyTex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งบการเงินรวม </w:t>
            </w:r>
          </w:p>
        </w:tc>
      </w:tr>
      <w:tr w:rsidR="007C4346" w:rsidRPr="001E101B" w14:paraId="0F1EA328" w14:textId="77777777" w:rsidTr="00762736">
        <w:tc>
          <w:tcPr>
            <w:tcW w:w="2079" w:type="dxa"/>
          </w:tcPr>
          <w:p w14:paraId="4A276656" w14:textId="77777777" w:rsidR="007C4346" w:rsidRPr="001E101B" w:rsidRDefault="007C4346" w:rsidP="008926B8">
            <w:pPr>
              <w:pStyle w:val="BodyText"/>
              <w:ind w:left="-30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</w:tcPr>
          <w:p w14:paraId="648DBC65" w14:textId="77777777" w:rsidR="007C4346" w:rsidRPr="001E101B" w:rsidRDefault="007C4346" w:rsidP="008926B8">
            <w:pPr>
              <w:pStyle w:val="BodyText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</w:tcPr>
          <w:p w14:paraId="2C814FA6" w14:textId="77777777" w:rsidR="007C4346" w:rsidRPr="001E101B" w:rsidRDefault="007C4346" w:rsidP="008926B8">
            <w:pPr>
              <w:pStyle w:val="BodyText"/>
              <w:ind w:left="-117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  <w:p w14:paraId="77D96ECA" w14:textId="77777777" w:rsidR="007C4346" w:rsidRPr="001E101B" w:rsidRDefault="007C4346" w:rsidP="008926B8">
            <w:pPr>
              <w:pStyle w:val="BodyText"/>
              <w:ind w:left="-117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ส่วนงานการขาย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</w:tcPr>
          <w:p w14:paraId="6B7C3344" w14:textId="77777777" w:rsidR="007C4346" w:rsidRPr="001E101B" w:rsidRDefault="007C4346" w:rsidP="008926B8">
            <w:pPr>
              <w:pStyle w:val="BodyTex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</w:tcPr>
          <w:p w14:paraId="16C7A986" w14:textId="77777777" w:rsidR="007C4346" w:rsidRPr="001E101B" w:rsidRDefault="007C4346" w:rsidP="008926B8">
            <w:pPr>
              <w:pStyle w:val="BodyTex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</w:tcPr>
          <w:p w14:paraId="04BF29DD" w14:textId="77777777" w:rsidR="007C4346" w:rsidRPr="001E101B" w:rsidRDefault="007C4346" w:rsidP="008926B8">
            <w:pPr>
              <w:pStyle w:val="BodyTex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รายได้</w:t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</w:rPr>
              <w:t xml:space="preserve"> (</w:t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ค่าใช้จ่าย</w:t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)</w:t>
            </w:r>
          </w:p>
          <w:p w14:paraId="34B5AEE5" w14:textId="77777777" w:rsidR="007C4346" w:rsidRPr="001E101B" w:rsidRDefault="007C4346" w:rsidP="008926B8">
            <w:pPr>
              <w:pStyle w:val="BodyTex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จากการดำเนินงาน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</w:tcPr>
          <w:p w14:paraId="39035617" w14:textId="77777777" w:rsidR="007C4346" w:rsidRPr="001E101B" w:rsidRDefault="007C4346" w:rsidP="008926B8">
            <w:pPr>
              <w:pStyle w:val="BodyText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</w:tcPr>
          <w:p w14:paraId="500A9476" w14:textId="77777777" w:rsidR="007C4346" w:rsidRPr="001E101B" w:rsidRDefault="007C4346" w:rsidP="008926B8">
            <w:pPr>
              <w:pStyle w:val="BodyTex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</w:tcPr>
          <w:p w14:paraId="40EE401E" w14:textId="77777777" w:rsidR="007C4346" w:rsidRPr="001E101B" w:rsidRDefault="007C4346" w:rsidP="008926B8">
            <w:pPr>
              <w:pStyle w:val="BodyText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</w:tr>
      <w:tr w:rsidR="007C4346" w:rsidRPr="001E101B" w14:paraId="2F4A6B07" w14:textId="77777777" w:rsidTr="00762736">
        <w:tc>
          <w:tcPr>
            <w:tcW w:w="2079" w:type="dxa"/>
          </w:tcPr>
          <w:p w14:paraId="2565EA5C" w14:textId="77777777" w:rsidR="007C4346" w:rsidRPr="001E101B" w:rsidRDefault="007C4346" w:rsidP="008926B8">
            <w:pPr>
              <w:pStyle w:val="BodyText"/>
              <w:ind w:left="-30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bottom"/>
          </w:tcPr>
          <w:p w14:paraId="51DC8112" w14:textId="77777777" w:rsidR="007C4346" w:rsidRPr="001E101B" w:rsidRDefault="007C4346" w:rsidP="008926B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ส่วนงานโรงแรม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bottom"/>
          </w:tcPr>
          <w:p w14:paraId="13506B7B" w14:textId="77777777" w:rsidR="007C4346" w:rsidRPr="001E101B" w:rsidRDefault="007C4346" w:rsidP="008926B8">
            <w:pPr>
              <w:pStyle w:val="BodyText"/>
              <w:ind w:left="-7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อาหารและเครื่องดื่ม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</w:tcPr>
          <w:p w14:paraId="0F37FC4B" w14:textId="77777777" w:rsidR="007C4346" w:rsidRPr="001E101B" w:rsidRDefault="007C4346" w:rsidP="008926B8">
            <w:pPr>
              <w:pStyle w:val="BodyTex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1E101B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ร้านค้าภายนอกโรงแรม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bottom"/>
          </w:tcPr>
          <w:p w14:paraId="71D67BF8" w14:textId="77777777" w:rsidR="007C4346" w:rsidRPr="001E101B" w:rsidRDefault="007C4346" w:rsidP="008926B8">
            <w:pPr>
              <w:pStyle w:val="BodyTex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ส่วนงานอื่น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bottom"/>
          </w:tcPr>
          <w:p w14:paraId="4C5ED82C" w14:textId="77777777" w:rsidR="007C4346" w:rsidRPr="001E101B" w:rsidRDefault="007C4346" w:rsidP="008926B8">
            <w:pPr>
              <w:pStyle w:val="BodyTex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ที่ไม่สามารถปันส่วนได้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bottom"/>
          </w:tcPr>
          <w:p w14:paraId="6D97EC38" w14:textId="77777777" w:rsidR="007C4346" w:rsidRPr="001E101B" w:rsidRDefault="007C4346" w:rsidP="008926B8">
            <w:pPr>
              <w:pStyle w:val="BodyText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bottom"/>
          </w:tcPr>
          <w:p w14:paraId="784E112F" w14:textId="77777777" w:rsidR="007C4346" w:rsidRPr="001E101B" w:rsidRDefault="007C4346" w:rsidP="008926B8">
            <w:pPr>
              <w:pStyle w:val="BodyTex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ตัดรายการระหว่างกัน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bottom"/>
          </w:tcPr>
          <w:p w14:paraId="65F62731" w14:textId="77777777" w:rsidR="007C4346" w:rsidRPr="001E101B" w:rsidRDefault="007C4346" w:rsidP="008926B8">
            <w:pPr>
              <w:pStyle w:val="BodyText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525E73" w:rsidRPr="001E101B" w14:paraId="6BB83152" w14:textId="77777777" w:rsidTr="00762736">
        <w:tc>
          <w:tcPr>
            <w:tcW w:w="2079" w:type="dxa"/>
          </w:tcPr>
          <w:p w14:paraId="54F8B86B" w14:textId="77777777" w:rsidR="00525E73" w:rsidRPr="001E101B" w:rsidRDefault="00525E73" w:rsidP="00525E73">
            <w:pPr>
              <w:pStyle w:val="BodyText"/>
              <w:ind w:left="-30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64C7C8A5" w14:textId="234CF088" w:rsidR="00525E73" w:rsidRPr="001E101B" w:rsidRDefault="003E1C6F" w:rsidP="003E1C6F">
            <w:pPr>
              <w:pStyle w:val="BodyText"/>
              <w:tabs>
                <w:tab w:val="clear" w:pos="720"/>
                <w:tab w:val="right" w:pos="64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5F6951BC" w14:textId="74617CA8" w:rsidR="00525E73" w:rsidRPr="001E101B" w:rsidRDefault="003E1C6F" w:rsidP="003E1C6F">
            <w:pPr>
              <w:pStyle w:val="BodyText"/>
              <w:tabs>
                <w:tab w:val="clear" w:pos="720"/>
                <w:tab w:val="right" w:pos="64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6671736F" w14:textId="0D6A1217" w:rsidR="00525E73" w:rsidRPr="001E101B" w:rsidRDefault="003E1C6F" w:rsidP="003E1C6F">
            <w:pPr>
              <w:pStyle w:val="BodyText"/>
              <w:tabs>
                <w:tab w:val="clear" w:pos="720"/>
                <w:tab w:val="right" w:pos="64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296656DF" w14:textId="1C80E7EB" w:rsidR="00525E73" w:rsidRPr="001E101B" w:rsidRDefault="003E1C6F" w:rsidP="003E1C6F">
            <w:pPr>
              <w:pStyle w:val="BodyText"/>
              <w:tabs>
                <w:tab w:val="clear" w:pos="720"/>
                <w:tab w:val="right" w:pos="64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561F71EA" w14:textId="138157D5" w:rsidR="00525E73" w:rsidRPr="001E101B" w:rsidRDefault="003E1C6F" w:rsidP="003E1C6F">
            <w:pPr>
              <w:pStyle w:val="BodyText"/>
              <w:tabs>
                <w:tab w:val="clear" w:pos="720"/>
                <w:tab w:val="right" w:pos="64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0F621419" w14:textId="4FC4E20F" w:rsidR="00525E73" w:rsidRPr="001E101B" w:rsidRDefault="003E1C6F" w:rsidP="003E1C6F">
            <w:pPr>
              <w:pStyle w:val="BodyText"/>
              <w:tabs>
                <w:tab w:val="clear" w:pos="720"/>
                <w:tab w:val="right" w:pos="64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40A9C0C0" w14:textId="11237BDD" w:rsidR="00525E73" w:rsidRPr="001E101B" w:rsidRDefault="003E1C6F" w:rsidP="003E1C6F">
            <w:pPr>
              <w:pStyle w:val="BodyText"/>
              <w:tabs>
                <w:tab w:val="clear" w:pos="720"/>
                <w:tab w:val="right" w:pos="64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4B544C08" w14:textId="36372B37" w:rsidR="00525E73" w:rsidRPr="001E101B" w:rsidRDefault="003E1C6F" w:rsidP="003E1C6F">
            <w:pPr>
              <w:pStyle w:val="BodyText"/>
              <w:tabs>
                <w:tab w:val="clear" w:pos="720"/>
                <w:tab w:val="right" w:pos="64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7BF5B747" w14:textId="1A745CB6" w:rsidR="00525E73" w:rsidRPr="001E101B" w:rsidRDefault="003E1C6F" w:rsidP="003E1C6F">
            <w:pPr>
              <w:pStyle w:val="BodyText"/>
              <w:tabs>
                <w:tab w:val="clear" w:pos="720"/>
                <w:tab w:val="right" w:pos="64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1C851FF9" w14:textId="38B94BF6" w:rsidR="00525E73" w:rsidRPr="001E101B" w:rsidRDefault="003E1C6F" w:rsidP="003E1C6F">
            <w:pPr>
              <w:pStyle w:val="BodyText"/>
              <w:tabs>
                <w:tab w:val="clear" w:pos="720"/>
                <w:tab w:val="right" w:pos="64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3A284CA1" w14:textId="064B14A1" w:rsidR="00525E73" w:rsidRPr="001E101B" w:rsidRDefault="003E1C6F" w:rsidP="003E1C6F">
            <w:pPr>
              <w:pStyle w:val="BodyText"/>
              <w:tabs>
                <w:tab w:val="clear" w:pos="720"/>
                <w:tab w:val="right" w:pos="64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371086AB" w14:textId="3ADD21EB" w:rsidR="00525E73" w:rsidRPr="001E101B" w:rsidRDefault="003E1C6F" w:rsidP="003E1C6F">
            <w:pPr>
              <w:pStyle w:val="BodyText"/>
              <w:tabs>
                <w:tab w:val="clear" w:pos="720"/>
                <w:tab w:val="right" w:pos="64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100B2138" w14:textId="0151CE33" w:rsidR="00525E73" w:rsidRPr="001E101B" w:rsidRDefault="003E1C6F" w:rsidP="003E1C6F">
            <w:pPr>
              <w:pStyle w:val="BodyText"/>
              <w:tabs>
                <w:tab w:val="clear" w:pos="720"/>
                <w:tab w:val="right" w:pos="64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160625AE" w14:textId="14D2050F" w:rsidR="00525E73" w:rsidRPr="001E101B" w:rsidRDefault="003E1C6F" w:rsidP="003E1C6F">
            <w:pPr>
              <w:pStyle w:val="BodyText"/>
              <w:tabs>
                <w:tab w:val="clear" w:pos="720"/>
                <w:tab w:val="right" w:pos="64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04E050DE" w14:textId="315EB19C" w:rsidR="00525E73" w:rsidRPr="001E101B" w:rsidRDefault="003E1C6F" w:rsidP="003E1C6F">
            <w:pPr>
              <w:pStyle w:val="BodyText"/>
              <w:tabs>
                <w:tab w:val="clear" w:pos="720"/>
                <w:tab w:val="right" w:pos="64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2C8B0128" w14:textId="0FBE02DD" w:rsidR="00525E73" w:rsidRPr="001E101B" w:rsidRDefault="003E1C6F" w:rsidP="003E1C6F">
            <w:pPr>
              <w:pStyle w:val="BodyText"/>
              <w:tabs>
                <w:tab w:val="clear" w:pos="720"/>
                <w:tab w:val="right" w:pos="64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</w:tr>
      <w:tr w:rsidR="007C4346" w:rsidRPr="001E101B" w14:paraId="1F6269F5" w14:textId="77777777" w:rsidTr="00762736">
        <w:tc>
          <w:tcPr>
            <w:tcW w:w="2079" w:type="dxa"/>
          </w:tcPr>
          <w:p w14:paraId="1449162C" w14:textId="77777777" w:rsidR="007C4346" w:rsidRPr="001E101B" w:rsidRDefault="007C4346" w:rsidP="007C4346">
            <w:pPr>
              <w:pStyle w:val="BalloonText"/>
              <w:ind w:left="-30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E4415E" w14:textId="77777777" w:rsidR="007C4346" w:rsidRPr="001E101B" w:rsidRDefault="007C4346" w:rsidP="003E1C6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AC9382" w14:textId="77777777" w:rsidR="007C4346" w:rsidRPr="001E101B" w:rsidRDefault="007C4346" w:rsidP="003E1C6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A3AC56" w14:textId="77777777" w:rsidR="007C4346" w:rsidRPr="001E101B" w:rsidRDefault="007C4346" w:rsidP="003E1C6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170501" w14:textId="77777777" w:rsidR="007C4346" w:rsidRPr="001E101B" w:rsidRDefault="007C4346" w:rsidP="003E1C6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5427E62E" w14:textId="77777777" w:rsidR="007C4346" w:rsidRPr="001E101B" w:rsidRDefault="007C4346" w:rsidP="003E1C6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19B6656E" w14:textId="77777777" w:rsidR="007C4346" w:rsidRPr="001E101B" w:rsidRDefault="007C4346" w:rsidP="003E1C6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5DE3F6" w14:textId="77777777" w:rsidR="007C4346" w:rsidRPr="001E101B" w:rsidRDefault="007C4346" w:rsidP="003E1C6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DFF1447" w14:textId="77777777" w:rsidR="007C4346" w:rsidRPr="001E101B" w:rsidRDefault="007C4346" w:rsidP="003E1C6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B9E5AC" w14:textId="77777777" w:rsidR="007C4346" w:rsidRPr="001E101B" w:rsidRDefault="007C4346" w:rsidP="003E1C6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FACD752" w14:textId="77777777" w:rsidR="007C4346" w:rsidRPr="001E101B" w:rsidRDefault="007C4346" w:rsidP="003E1C6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CD247A" w14:textId="77777777" w:rsidR="007C4346" w:rsidRPr="001E101B" w:rsidRDefault="007C4346" w:rsidP="003E1C6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CFD454C" w14:textId="77777777" w:rsidR="007C4346" w:rsidRPr="001E101B" w:rsidRDefault="007C4346" w:rsidP="003E1C6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583A71" w14:textId="77777777" w:rsidR="007C4346" w:rsidRPr="001E101B" w:rsidRDefault="007C4346" w:rsidP="003E1C6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2C6E5FB" w14:textId="77777777" w:rsidR="007C4346" w:rsidRPr="001E101B" w:rsidRDefault="007C4346" w:rsidP="003E1C6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719B70" w14:textId="77777777" w:rsidR="007C4346" w:rsidRPr="001E101B" w:rsidRDefault="007C4346" w:rsidP="003E1C6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864D595" w14:textId="77777777" w:rsidR="007C4346" w:rsidRPr="001E101B" w:rsidRDefault="007C4346" w:rsidP="003E1C6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</w:tr>
      <w:tr w:rsidR="00596F3E" w:rsidRPr="001E101B" w14:paraId="3D641460" w14:textId="77777777" w:rsidTr="00762736">
        <w:tc>
          <w:tcPr>
            <w:tcW w:w="2079" w:type="dxa"/>
          </w:tcPr>
          <w:p w14:paraId="1D8791A8" w14:textId="77777777" w:rsidR="00596F3E" w:rsidRPr="001E101B" w:rsidRDefault="00596F3E" w:rsidP="00596F3E">
            <w:pPr>
              <w:pStyle w:val="BalloonText"/>
              <w:ind w:left="-30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1E101B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รายได้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4EB8F9A" w14:textId="6BBA8FC6" w:rsidR="00596F3E" w:rsidRPr="001E101B" w:rsidRDefault="00552E4A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596F3E" w:rsidRPr="001E101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162</w:t>
            </w:r>
            <w:r w:rsidR="00596F3E" w:rsidRPr="001E101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523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BF10248" w14:textId="4F9CA9EE" w:rsidR="00596F3E" w:rsidRPr="001E101B" w:rsidRDefault="00552E4A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785</w:t>
            </w:r>
            <w:r w:rsidR="00596F3E" w:rsidRPr="001E101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723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7F13709" w14:textId="3334F4D8" w:rsidR="00596F3E" w:rsidRPr="001E101B" w:rsidRDefault="00552E4A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990</w:t>
            </w:r>
            <w:r w:rsidR="00596F3E" w:rsidRPr="001E101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257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BD9148F" w14:textId="74D8F551" w:rsidR="00596F3E" w:rsidRPr="001E101B" w:rsidRDefault="00552E4A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826</w:t>
            </w:r>
            <w:r w:rsidR="00596F3E" w:rsidRPr="001E101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303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1F685F2" w14:textId="0A28CD64" w:rsidR="00596F3E" w:rsidRPr="001E101B" w:rsidRDefault="00552E4A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highlight w:val="yellow"/>
                <w:lang w:val="en-GB"/>
              </w:rPr>
            </w:pPr>
            <w:r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117</w:t>
            </w:r>
            <w:r w:rsidR="00596F3E" w:rsidRPr="001E101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790</w:t>
            </w:r>
          </w:p>
        </w:tc>
        <w:tc>
          <w:tcPr>
            <w:tcW w:w="864" w:type="dxa"/>
          </w:tcPr>
          <w:p w14:paraId="397D6025" w14:textId="1DAA2C18" w:rsidR="00596F3E" w:rsidRPr="001E101B" w:rsidRDefault="00552E4A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115</w:t>
            </w:r>
            <w:r w:rsidR="00596F3E" w:rsidRPr="001E101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590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9DE2D02" w14:textId="64B4E607" w:rsidR="00596F3E" w:rsidRPr="001E101B" w:rsidRDefault="00552E4A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246</w:t>
            </w:r>
            <w:r w:rsidR="00366601" w:rsidRPr="001E101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428</w:t>
            </w:r>
          </w:p>
        </w:tc>
        <w:tc>
          <w:tcPr>
            <w:tcW w:w="864" w:type="dxa"/>
            <w:vAlign w:val="bottom"/>
          </w:tcPr>
          <w:p w14:paraId="7B7156BA" w14:textId="0EF16000" w:rsidR="00596F3E" w:rsidRPr="001E101B" w:rsidRDefault="00552E4A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  <w:r w:rsidR="00596F3E" w:rsidRPr="001E101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330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61915D5" w14:textId="0B65B0AF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vAlign w:val="bottom"/>
          </w:tcPr>
          <w:p w14:paraId="4B675462" w14:textId="572B6AC9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61D22CB" w14:textId="63021ABB" w:rsidR="00596F3E" w:rsidRPr="001E101B" w:rsidRDefault="00552E4A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366601" w:rsidRPr="001E101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516</w:t>
            </w:r>
            <w:r w:rsidR="00366601" w:rsidRPr="001E101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998</w:t>
            </w:r>
          </w:p>
        </w:tc>
        <w:tc>
          <w:tcPr>
            <w:tcW w:w="864" w:type="dxa"/>
            <w:vAlign w:val="bottom"/>
          </w:tcPr>
          <w:p w14:paraId="36CCB4DE" w14:textId="311F3EE7" w:rsidR="00596F3E" w:rsidRPr="001E101B" w:rsidRDefault="00552E4A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596F3E" w:rsidRPr="001E101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927</w:t>
            </w:r>
            <w:r w:rsidR="00596F3E" w:rsidRPr="001E101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946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6436A6F" w14:textId="5999D347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175</w:t>
            </w:r>
            <w:r w:rsidRPr="001E101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64" w:type="dxa"/>
            <w:vAlign w:val="bottom"/>
          </w:tcPr>
          <w:p w14:paraId="43571099" w14:textId="4AF95C49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175</w:t>
            </w:r>
            <w:r w:rsidRPr="001E101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E24831D" w14:textId="43E05CF6" w:rsidR="00596F3E" w:rsidRPr="001E101B" w:rsidRDefault="00552E4A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366601" w:rsidRPr="001E101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516</w:t>
            </w:r>
            <w:r w:rsidR="00366601" w:rsidRPr="001E101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823</w:t>
            </w:r>
          </w:p>
        </w:tc>
        <w:tc>
          <w:tcPr>
            <w:tcW w:w="864" w:type="dxa"/>
            <w:vAlign w:val="bottom"/>
          </w:tcPr>
          <w:p w14:paraId="59C6DEF4" w14:textId="6999A194" w:rsidR="00596F3E" w:rsidRPr="001E101B" w:rsidRDefault="00552E4A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596F3E" w:rsidRPr="001E101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927</w:t>
            </w:r>
            <w:r w:rsidR="00596F3E" w:rsidRPr="001E101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771</w:t>
            </w:r>
          </w:p>
        </w:tc>
      </w:tr>
      <w:tr w:rsidR="00596F3E" w:rsidRPr="001E101B" w14:paraId="6A4A89F3" w14:textId="77777777" w:rsidTr="00762736">
        <w:tc>
          <w:tcPr>
            <w:tcW w:w="2079" w:type="dxa"/>
          </w:tcPr>
          <w:p w14:paraId="436E89A1" w14:textId="77777777" w:rsidR="00596F3E" w:rsidRPr="001E101B" w:rsidRDefault="00596F3E" w:rsidP="00596F3E">
            <w:pPr>
              <w:pStyle w:val="BodyText3"/>
              <w:ind w:left="-30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1E101B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2A2CEC4" w14:textId="326E29D0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AE2F08C" w14:textId="6393866C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F32FF4F" w14:textId="5B95D1A4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2793903" w14:textId="351377A2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F8D1497" w14:textId="0E173B90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14:paraId="325B98EF" w14:textId="46234227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F06C583" w14:textId="254F8784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14:paraId="41D437BD" w14:textId="091F86F4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56B1EF6" w14:textId="23EA405B" w:rsidR="00596F3E" w:rsidRPr="001E101B" w:rsidRDefault="00552E4A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596F3E" w:rsidRPr="001E101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597</w:t>
            </w:r>
          </w:p>
        </w:tc>
        <w:tc>
          <w:tcPr>
            <w:tcW w:w="864" w:type="dxa"/>
            <w:vAlign w:val="bottom"/>
          </w:tcPr>
          <w:p w14:paraId="798F79E9" w14:textId="71B88A89" w:rsidR="00596F3E" w:rsidRPr="001E101B" w:rsidRDefault="00552E4A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872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044E8D7" w14:textId="416C0E64" w:rsidR="00596F3E" w:rsidRPr="001E101B" w:rsidRDefault="00552E4A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596F3E" w:rsidRPr="001E101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597</w:t>
            </w:r>
          </w:p>
        </w:tc>
        <w:tc>
          <w:tcPr>
            <w:tcW w:w="864" w:type="dxa"/>
            <w:vAlign w:val="bottom"/>
          </w:tcPr>
          <w:p w14:paraId="3EA54A0F" w14:textId="699E9BC3" w:rsidR="00596F3E" w:rsidRPr="001E101B" w:rsidRDefault="00552E4A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872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6170600" w14:textId="67AC74A1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210</w:t>
            </w:r>
            <w:r w:rsidRPr="001E101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64" w:type="dxa"/>
            <w:vAlign w:val="bottom"/>
          </w:tcPr>
          <w:p w14:paraId="1C4E2510" w14:textId="29132279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549</w:t>
            </w:r>
            <w:r w:rsidRPr="001E101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CF0A256" w14:textId="672592EF" w:rsidR="00596F3E" w:rsidRPr="001E101B" w:rsidRDefault="00552E4A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596F3E" w:rsidRPr="001E101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387</w:t>
            </w:r>
          </w:p>
        </w:tc>
        <w:tc>
          <w:tcPr>
            <w:tcW w:w="864" w:type="dxa"/>
            <w:vAlign w:val="bottom"/>
          </w:tcPr>
          <w:p w14:paraId="3690C10B" w14:textId="18265294" w:rsidR="00596F3E" w:rsidRPr="001E101B" w:rsidRDefault="00552E4A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323</w:t>
            </w:r>
          </w:p>
        </w:tc>
      </w:tr>
      <w:tr w:rsidR="00596F3E" w:rsidRPr="001E101B" w14:paraId="6EFD66EC" w14:textId="77777777" w:rsidTr="00762736">
        <w:tc>
          <w:tcPr>
            <w:tcW w:w="2079" w:type="dxa"/>
          </w:tcPr>
          <w:p w14:paraId="489B3001" w14:textId="77777777" w:rsidR="00596F3E" w:rsidRPr="001E101B" w:rsidRDefault="00596F3E" w:rsidP="00596F3E">
            <w:pPr>
              <w:pStyle w:val="BodyText3"/>
              <w:ind w:left="-30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1E101B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8D7274" w14:textId="4746E070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6C88AF" w14:textId="59ED2075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C4726B" w14:textId="1D986DC0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6672B3" w14:textId="4EF4A20F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4B1260" w14:textId="2C54CE64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660C9C14" w14:textId="0C457614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CC95BE" w14:textId="770EABD1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1F9951C6" w14:textId="337E5470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E2D1CD" w14:textId="465CDE3A" w:rsidR="00596F3E" w:rsidRPr="001E101B" w:rsidRDefault="00552E4A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596F3E" w:rsidRPr="001E101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101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3977A25" w14:textId="539F2123" w:rsidR="00596F3E" w:rsidRPr="001E101B" w:rsidRDefault="00552E4A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596F3E" w:rsidRPr="001E101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304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359AA8" w14:textId="164C20F0" w:rsidR="00596F3E" w:rsidRPr="001E101B" w:rsidRDefault="00552E4A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596F3E" w:rsidRPr="001E101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101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47B083C" w14:textId="64D48043" w:rsidR="00596F3E" w:rsidRPr="001E101B" w:rsidRDefault="00552E4A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596F3E" w:rsidRPr="001E101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304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F79A2B" w14:textId="5E7CC548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BE2628C" w14:textId="69A361E7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EB89AC" w14:textId="4D8E89BC" w:rsidR="00596F3E" w:rsidRPr="001E101B" w:rsidRDefault="00552E4A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596F3E" w:rsidRPr="001E101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101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50D6C39" w14:textId="67DC9021" w:rsidR="00596F3E" w:rsidRPr="001E101B" w:rsidRDefault="00552E4A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596F3E" w:rsidRPr="001E101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304</w:t>
            </w:r>
          </w:p>
        </w:tc>
      </w:tr>
      <w:tr w:rsidR="00596F3E" w:rsidRPr="001E101B" w14:paraId="3FEE56D0" w14:textId="77777777" w:rsidTr="00762736">
        <w:tc>
          <w:tcPr>
            <w:tcW w:w="2079" w:type="dxa"/>
          </w:tcPr>
          <w:p w14:paraId="0A626FFD" w14:textId="77777777" w:rsidR="00596F3E" w:rsidRPr="001E101B" w:rsidRDefault="00596F3E" w:rsidP="00596F3E">
            <w:pPr>
              <w:pStyle w:val="BalloonText"/>
              <w:ind w:left="-30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6EE0F2" w14:textId="7B4B3B33" w:rsidR="00596F3E" w:rsidRPr="001E101B" w:rsidRDefault="00552E4A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596F3E" w:rsidRPr="001E101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163</w:t>
            </w:r>
            <w:r w:rsidR="00596F3E" w:rsidRPr="001E101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523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B8B248" w14:textId="6210CD9A" w:rsidR="00596F3E" w:rsidRPr="001E101B" w:rsidRDefault="00552E4A" w:rsidP="00596F3E">
            <w:pPr>
              <w:pStyle w:val="Heading4"/>
              <w:tabs>
                <w:tab w:val="decimal" w:pos="648"/>
              </w:tabs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785</w:t>
            </w:r>
            <w:r w:rsidR="00596F3E" w:rsidRPr="001E101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723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9C2C21" w14:textId="6BE91642" w:rsidR="00596F3E" w:rsidRPr="001E101B" w:rsidRDefault="00552E4A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990</w:t>
            </w:r>
            <w:r w:rsidR="00596F3E" w:rsidRPr="001E101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527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55BBC4" w14:textId="27B90A21" w:rsidR="00596F3E" w:rsidRPr="001E101B" w:rsidRDefault="00552E4A" w:rsidP="00596F3E">
            <w:pPr>
              <w:pStyle w:val="Heading4"/>
              <w:tabs>
                <w:tab w:val="decimal" w:pos="648"/>
              </w:tabs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826</w:t>
            </w:r>
            <w:r w:rsidR="00596F3E" w:rsidRPr="001E101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303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111682" w14:textId="10ED16ED" w:rsidR="00596F3E" w:rsidRPr="001E101B" w:rsidRDefault="00552E4A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117</w:t>
            </w:r>
            <w:r w:rsidR="00596F3E" w:rsidRPr="001E101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790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9995DEE" w14:textId="64515640" w:rsidR="00596F3E" w:rsidRPr="001E101B" w:rsidRDefault="00552E4A" w:rsidP="00596F3E">
            <w:pPr>
              <w:pStyle w:val="Heading4"/>
              <w:tabs>
                <w:tab w:val="decimal" w:pos="648"/>
              </w:tabs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115</w:t>
            </w:r>
            <w:r w:rsidR="00596F3E" w:rsidRPr="001E101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590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B55218" w14:textId="56E915C4" w:rsidR="00596F3E" w:rsidRPr="001E101B" w:rsidRDefault="00552E4A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246</w:t>
            </w:r>
            <w:r w:rsidR="00366601" w:rsidRPr="001E101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428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61B4C5F" w14:textId="4A315856" w:rsidR="00596F3E" w:rsidRPr="001E101B" w:rsidRDefault="00552E4A" w:rsidP="00596F3E">
            <w:pPr>
              <w:pStyle w:val="Heading4"/>
              <w:tabs>
                <w:tab w:val="decimal" w:pos="648"/>
              </w:tabs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200</w:t>
            </w:r>
            <w:r w:rsidR="00596F3E" w:rsidRPr="001E101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330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4D9055" w14:textId="42B0C782" w:rsidR="00596F3E" w:rsidRPr="001E101B" w:rsidRDefault="00552E4A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  <w:r w:rsidR="00596F3E" w:rsidRPr="001E101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698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AA6F315" w14:textId="2F3A1970" w:rsidR="00596F3E" w:rsidRPr="001E101B" w:rsidRDefault="00552E4A" w:rsidP="00596F3E">
            <w:pPr>
              <w:pStyle w:val="Heading4"/>
              <w:tabs>
                <w:tab w:val="decimal" w:pos="648"/>
              </w:tabs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4</w:t>
            </w:r>
            <w:r w:rsidR="00596F3E" w:rsidRPr="001E101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176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C83D2E" w14:textId="1BB33762" w:rsidR="00596F3E" w:rsidRPr="001E101B" w:rsidRDefault="00552E4A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  <w:r w:rsidR="00366601" w:rsidRPr="001E101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520</w:t>
            </w:r>
            <w:r w:rsidR="00366601" w:rsidRPr="001E101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696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9DFCB4D" w14:textId="20924E13" w:rsidR="00596F3E" w:rsidRPr="001E101B" w:rsidRDefault="00552E4A" w:rsidP="00596F3E">
            <w:pPr>
              <w:pStyle w:val="Heading4"/>
              <w:tabs>
                <w:tab w:val="decimal" w:pos="648"/>
              </w:tabs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596F3E" w:rsidRPr="001E101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932</w:t>
            </w:r>
            <w:r w:rsidR="00596F3E" w:rsidRPr="001E101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122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872EA7" w14:textId="651E52F0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(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385</w:t>
            </w:r>
            <w:r w:rsidRPr="001E101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21582CD" w14:textId="78FE1EFE" w:rsidR="00596F3E" w:rsidRPr="001E101B" w:rsidRDefault="00596F3E" w:rsidP="00596F3E">
            <w:pPr>
              <w:pStyle w:val="Heading4"/>
              <w:tabs>
                <w:tab w:val="decimal" w:pos="648"/>
              </w:tabs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(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724</w:t>
            </w:r>
            <w:r w:rsidRPr="001E101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47CCE9" w14:textId="44E5D77B" w:rsidR="00596F3E" w:rsidRPr="001E101B" w:rsidRDefault="00552E4A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  <w:r w:rsidR="00366601" w:rsidRPr="001E101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520</w:t>
            </w:r>
            <w:r w:rsidR="00366601" w:rsidRPr="001E101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311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38CE9B3" w14:textId="407C53F5" w:rsidR="00596F3E" w:rsidRPr="001E101B" w:rsidRDefault="00552E4A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596F3E" w:rsidRPr="001E101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931</w:t>
            </w:r>
            <w:r w:rsidR="00596F3E" w:rsidRPr="001E101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398</w:t>
            </w:r>
          </w:p>
        </w:tc>
      </w:tr>
      <w:tr w:rsidR="00596F3E" w:rsidRPr="001E101B" w14:paraId="52E1872E" w14:textId="77777777" w:rsidTr="00762736">
        <w:tc>
          <w:tcPr>
            <w:tcW w:w="2079" w:type="dxa"/>
          </w:tcPr>
          <w:p w14:paraId="35853AC9" w14:textId="77777777" w:rsidR="00596F3E" w:rsidRPr="001E101B" w:rsidRDefault="00596F3E" w:rsidP="00596F3E">
            <w:pPr>
              <w:pStyle w:val="BodyText"/>
              <w:tabs>
                <w:tab w:val="decimal" w:pos="657"/>
              </w:tabs>
              <w:ind w:left="-30" w:right="-108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32D06F6" w14:textId="77777777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170F253" w14:textId="77777777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50CFD4B" w14:textId="77777777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E5E075B" w14:textId="77777777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84CFC96" w14:textId="77777777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7C82C7C0" w14:textId="77777777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03618F8" w14:textId="77777777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7668C49F" w14:textId="77777777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C4C027F" w14:textId="77777777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7B0889FD" w14:textId="77777777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1A2B689" w14:textId="77777777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2A41508E" w14:textId="77777777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6BC2690" w14:textId="77777777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1B202706" w14:textId="77777777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B85DA4F" w14:textId="77777777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1914ED55" w14:textId="77777777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596F3E" w:rsidRPr="001E101B" w14:paraId="63789C6E" w14:textId="77777777" w:rsidTr="00762736">
        <w:tc>
          <w:tcPr>
            <w:tcW w:w="2079" w:type="dxa"/>
          </w:tcPr>
          <w:p w14:paraId="310BDD7B" w14:textId="77777777" w:rsidR="00596F3E" w:rsidRPr="001E101B" w:rsidRDefault="00596F3E" w:rsidP="00596F3E">
            <w:pPr>
              <w:pStyle w:val="BalloonText"/>
              <w:ind w:left="-30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1E101B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ต้นทุนขายและบริการ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F3C957F" w14:textId="2560227B" w:rsidR="00596F3E" w:rsidRPr="001E101B" w:rsidRDefault="00366601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430</w:t>
            </w:r>
            <w:r w:rsidRPr="001E101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028</w:t>
            </w:r>
            <w:r w:rsidR="00596F3E" w:rsidRPr="001E101B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23FEC7F" w14:textId="2D3984C0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372</w:t>
            </w:r>
            <w:r w:rsidRPr="001E101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719</w:t>
            </w:r>
            <w:r w:rsidRPr="001E101B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960A94B" w14:textId="17348AAD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721</w:t>
            </w:r>
            <w:r w:rsidR="00366601" w:rsidRPr="001E101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984</w:t>
            </w:r>
            <w:r w:rsidRPr="001E101B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C4B5DF6" w14:textId="153C142D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635</w:t>
            </w:r>
            <w:r w:rsidRPr="001E101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710</w:t>
            </w:r>
            <w:r w:rsidRPr="001E101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2609DA6" w14:textId="6F3A32A6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78</w:t>
            </w:r>
            <w:r w:rsidR="00366601" w:rsidRPr="001E101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031</w:t>
            </w:r>
            <w:r w:rsidRPr="001E101B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vAlign w:val="bottom"/>
          </w:tcPr>
          <w:p w14:paraId="7F8CF019" w14:textId="2AEA0880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70</w:t>
            </w:r>
            <w:r w:rsidRPr="001E101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961</w:t>
            </w:r>
            <w:r w:rsidRPr="001E101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CE3E697" w14:textId="6FD6823F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78</w:t>
            </w:r>
            <w:r w:rsidR="00366601" w:rsidRPr="001E101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813</w:t>
            </w:r>
            <w:r w:rsidRPr="001E101B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vAlign w:val="bottom"/>
          </w:tcPr>
          <w:p w14:paraId="2E122445" w14:textId="23B4A64E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63</w:t>
            </w:r>
            <w:r w:rsidRPr="001E101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420</w:t>
            </w:r>
            <w:r w:rsidRPr="001E101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90636BF" w14:textId="25CC2B5A" w:rsidR="00596F3E" w:rsidRPr="001E101B" w:rsidRDefault="00366601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46</w:t>
            </w:r>
            <w:r w:rsidRPr="001E101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697</w:t>
            </w:r>
            <w:r w:rsidR="00596F3E" w:rsidRPr="001E101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64" w:type="dxa"/>
            <w:vAlign w:val="bottom"/>
          </w:tcPr>
          <w:p w14:paraId="4E6F0265" w14:textId="523B5CFB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50</w:t>
            </w:r>
            <w:r w:rsidRPr="001E101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445</w:t>
            </w:r>
            <w:r w:rsidRPr="001E101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3BBC1B3" w14:textId="3D7060C0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1E101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355</w:t>
            </w:r>
            <w:r w:rsidR="00366601" w:rsidRPr="001E101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553</w:t>
            </w:r>
            <w:r w:rsidRPr="001E101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64" w:type="dxa"/>
            <w:vAlign w:val="bottom"/>
          </w:tcPr>
          <w:p w14:paraId="25029DCF" w14:textId="5866F2C1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1E101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193</w:t>
            </w:r>
            <w:r w:rsidRPr="001E101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255</w:t>
            </w:r>
            <w:r w:rsidRPr="001E101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06CE75C" w14:textId="597D7C89" w:rsidR="00596F3E" w:rsidRPr="001E101B" w:rsidRDefault="00552E4A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175</w:t>
            </w:r>
          </w:p>
        </w:tc>
        <w:tc>
          <w:tcPr>
            <w:tcW w:w="864" w:type="dxa"/>
            <w:vAlign w:val="bottom"/>
          </w:tcPr>
          <w:p w14:paraId="1CF4BA79" w14:textId="58355A67" w:rsidR="00596F3E" w:rsidRPr="001E101B" w:rsidRDefault="00552E4A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175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3A265C8" w14:textId="732F79FE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1E101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355</w:t>
            </w:r>
            <w:r w:rsidR="00366601" w:rsidRPr="001E101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378</w:t>
            </w:r>
            <w:r w:rsidRPr="001E101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64" w:type="dxa"/>
            <w:vAlign w:val="bottom"/>
          </w:tcPr>
          <w:p w14:paraId="3827A1D8" w14:textId="25282928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1E101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193</w:t>
            </w:r>
            <w:r w:rsidRPr="001E101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080</w:t>
            </w:r>
            <w:r w:rsidRPr="001E101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596F3E" w:rsidRPr="001E101B" w14:paraId="683CBA4F" w14:textId="77777777" w:rsidTr="00762736">
        <w:tc>
          <w:tcPr>
            <w:tcW w:w="2079" w:type="dxa"/>
          </w:tcPr>
          <w:p w14:paraId="2516144F" w14:textId="77777777" w:rsidR="00596F3E" w:rsidRPr="001E101B" w:rsidRDefault="00596F3E" w:rsidP="00596F3E">
            <w:pPr>
              <w:pStyle w:val="BodyText3"/>
              <w:ind w:left="-30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1E101B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  <w:t>ค่าใช้จ่ายในการขาย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B15E733" w14:textId="68B6B66B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2537AD2" w14:textId="765AFBD6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79BCEB1" w14:textId="6EB54833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F550E46" w14:textId="0B8BFD15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D11998C" w14:textId="42E5F847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14:paraId="273C9575" w14:textId="39295A1A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A3E7E3F" w14:textId="0587C398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14:paraId="2A7E2170" w14:textId="6DA4333E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3D58467" w14:textId="5E922E0B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116</w:t>
            </w:r>
            <w:r w:rsidRPr="001E101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486</w:t>
            </w:r>
            <w:r w:rsidRPr="001E101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64" w:type="dxa"/>
            <w:vAlign w:val="bottom"/>
          </w:tcPr>
          <w:p w14:paraId="71453E87" w14:textId="262FC9EE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88</w:t>
            </w:r>
            <w:r w:rsidRPr="001E101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397</w:t>
            </w:r>
            <w:r w:rsidRPr="001E101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87CBC74" w14:textId="64A70A79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116</w:t>
            </w:r>
            <w:r w:rsidRPr="001E101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486</w:t>
            </w:r>
            <w:r w:rsidRPr="001E101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64" w:type="dxa"/>
            <w:vAlign w:val="bottom"/>
          </w:tcPr>
          <w:p w14:paraId="345667E9" w14:textId="65B21951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88</w:t>
            </w:r>
            <w:r w:rsidRPr="001E101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397</w:t>
            </w:r>
            <w:r w:rsidRPr="001E101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1DD3134" w14:textId="136E79DE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vAlign w:val="bottom"/>
          </w:tcPr>
          <w:p w14:paraId="4DB596BE" w14:textId="6393A41C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A64E4CB" w14:textId="5D006084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116</w:t>
            </w:r>
            <w:r w:rsidRPr="001E101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486</w:t>
            </w:r>
            <w:r w:rsidRPr="001E101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64" w:type="dxa"/>
            <w:vAlign w:val="bottom"/>
          </w:tcPr>
          <w:p w14:paraId="1BAA1D8F" w14:textId="26948A60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88</w:t>
            </w:r>
            <w:r w:rsidRPr="001E101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397</w:t>
            </w:r>
            <w:r w:rsidRPr="001E101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596F3E" w:rsidRPr="001E101B" w14:paraId="3E9D4B3C" w14:textId="77777777" w:rsidTr="00762736">
        <w:tc>
          <w:tcPr>
            <w:tcW w:w="2079" w:type="dxa"/>
          </w:tcPr>
          <w:p w14:paraId="7CC44DD9" w14:textId="77777777" w:rsidR="00596F3E" w:rsidRPr="001E101B" w:rsidRDefault="00596F3E" w:rsidP="00596F3E">
            <w:pPr>
              <w:pStyle w:val="BodyText3"/>
              <w:ind w:left="-30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1E101B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EB8648" w14:textId="4481238D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8B22CB" w14:textId="07DD20C9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C286C8" w14:textId="3B9FB0A2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B999F8" w14:textId="77DAF60E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54ADD6" w14:textId="0B72951C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A9DD669" w14:textId="7A2BFDCD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377B19" w14:textId="4467403C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2F7A38C9" w14:textId="1DD09E52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E15487" w14:textId="3E162CBF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582</w:t>
            </w:r>
            <w:r w:rsidRPr="001E101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044</w:t>
            </w:r>
            <w:r w:rsidRPr="001E101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2574B342" w14:textId="2533A221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441</w:t>
            </w:r>
            <w:r w:rsidRPr="001E101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702</w:t>
            </w:r>
            <w:r w:rsidRPr="001E101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0DBA54" w14:textId="137F7E0E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582</w:t>
            </w:r>
            <w:r w:rsidRPr="001E101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044</w:t>
            </w:r>
            <w:r w:rsidRPr="001E101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6EB1E9B3" w14:textId="417D2627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441</w:t>
            </w:r>
            <w:r w:rsidRPr="001E101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702</w:t>
            </w:r>
            <w:r w:rsidRPr="001E101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5F7948" w14:textId="1045FC0A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BBC7F5E" w14:textId="04D53B68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6F2C8B" w14:textId="14715E66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582</w:t>
            </w:r>
            <w:r w:rsidRPr="001E101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044</w:t>
            </w:r>
            <w:r w:rsidRPr="001E101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90C797C" w14:textId="60D9C6CE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441</w:t>
            </w:r>
            <w:r w:rsidRPr="001E101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702</w:t>
            </w:r>
            <w:r w:rsidRPr="001E101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596F3E" w:rsidRPr="001E101B" w14:paraId="36D39E91" w14:textId="77777777" w:rsidTr="00762736">
        <w:tc>
          <w:tcPr>
            <w:tcW w:w="2079" w:type="dxa"/>
          </w:tcPr>
          <w:p w14:paraId="335C17B0" w14:textId="77777777" w:rsidR="00596F3E" w:rsidRPr="001E101B" w:rsidRDefault="00596F3E" w:rsidP="00596F3E">
            <w:pPr>
              <w:pStyle w:val="BalloonText"/>
              <w:ind w:left="-30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รวมค่าใช้จ่าย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057B13" w14:textId="7F4A33FC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430</w:t>
            </w:r>
            <w:r w:rsidR="00366601" w:rsidRPr="001E101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028</w:t>
            </w:r>
            <w:r w:rsidRPr="001E101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4F7453" w14:textId="6441A028" w:rsidR="00596F3E" w:rsidRPr="001E101B" w:rsidRDefault="00596F3E" w:rsidP="00596F3E">
            <w:pPr>
              <w:pStyle w:val="Heading4"/>
              <w:tabs>
                <w:tab w:val="decimal" w:pos="648"/>
              </w:tabs>
              <w:ind w:right="-56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372</w:t>
            </w:r>
            <w:r w:rsidRPr="001E101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719</w:t>
            </w:r>
            <w:r w:rsidRPr="001E101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2E67B3" w14:textId="4C72AF17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721</w:t>
            </w:r>
            <w:r w:rsidR="00366601" w:rsidRPr="001E101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984</w:t>
            </w:r>
            <w:r w:rsidRPr="001E101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4D05CE" w14:textId="012DC7AE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(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635</w:t>
            </w:r>
            <w:r w:rsidRPr="001E101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710</w:t>
            </w:r>
            <w:r w:rsidRPr="001E101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E4B07D" w14:textId="6D5FEAA6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78</w:t>
            </w:r>
            <w:r w:rsidR="00366601" w:rsidRPr="001E101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031</w:t>
            </w:r>
            <w:r w:rsidRPr="001E101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7538087" w14:textId="1ED3C3D6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(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70</w:t>
            </w:r>
            <w:r w:rsidRPr="001E101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961</w:t>
            </w:r>
            <w:r w:rsidRPr="001E101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76A213" w14:textId="06F0A578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78</w:t>
            </w:r>
            <w:r w:rsidR="00366601" w:rsidRPr="001E101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813</w:t>
            </w:r>
            <w:r w:rsidRPr="001E101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27345D04" w14:textId="7ED09E8B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(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63</w:t>
            </w:r>
            <w:r w:rsidRPr="001E101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420</w:t>
            </w:r>
            <w:r w:rsidRPr="001E101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E11914" w14:textId="74AC8C4A" w:rsidR="00596F3E" w:rsidRPr="001E101B" w:rsidRDefault="00366601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(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745</w:t>
            </w:r>
            <w:r w:rsidRPr="001E101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227</w:t>
            </w:r>
            <w:r w:rsidR="00596F3E" w:rsidRPr="001E101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C8BD7B4" w14:textId="3CDA4E3A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(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580</w:t>
            </w:r>
            <w:r w:rsidRPr="001E101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544</w:t>
            </w:r>
            <w:r w:rsidRPr="001E101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DEDA26" w14:textId="47E9AE6C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(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  <w:r w:rsidRPr="001E101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054</w:t>
            </w:r>
            <w:r w:rsidR="00366601" w:rsidRPr="001E101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083</w:t>
            </w:r>
            <w:r w:rsidRPr="001E101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F63C1C5" w14:textId="7586ED66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(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Pr="001E101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723</w:t>
            </w:r>
            <w:r w:rsidRPr="001E101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354</w:t>
            </w:r>
            <w:r w:rsidRPr="001E101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0D4D81" w14:textId="5D1C7B4F" w:rsidR="00596F3E" w:rsidRPr="001E101B" w:rsidRDefault="00552E4A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175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6630468" w14:textId="03E3A8A1" w:rsidR="00596F3E" w:rsidRPr="001E101B" w:rsidRDefault="00552E4A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175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AD12FA" w14:textId="2AD9FF19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(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  <w:r w:rsidRPr="001E101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053</w:t>
            </w:r>
            <w:r w:rsidR="00366601" w:rsidRPr="001E101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908</w:t>
            </w:r>
            <w:r w:rsidRPr="001E101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DBDD650" w14:textId="3E1C9F71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(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Pr="001E101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723</w:t>
            </w:r>
            <w:r w:rsidRPr="001E101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179</w:t>
            </w:r>
            <w:r w:rsidRPr="001E101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)</w:t>
            </w:r>
          </w:p>
        </w:tc>
      </w:tr>
      <w:tr w:rsidR="00596F3E" w:rsidRPr="001E101B" w14:paraId="535B7488" w14:textId="77777777" w:rsidTr="00762736">
        <w:tc>
          <w:tcPr>
            <w:tcW w:w="2079" w:type="dxa"/>
          </w:tcPr>
          <w:p w14:paraId="6F7702E7" w14:textId="77777777" w:rsidR="00596F3E" w:rsidRPr="001E101B" w:rsidRDefault="00596F3E" w:rsidP="00596F3E">
            <w:pPr>
              <w:pStyle w:val="BodyText"/>
              <w:ind w:left="-30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3B75D24" w14:textId="77777777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6C7D066B" w14:textId="77777777" w:rsidR="00596F3E" w:rsidRPr="001E101B" w:rsidRDefault="00596F3E" w:rsidP="00596F3E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36C16A2" w14:textId="77777777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34ACFDB9" w14:textId="77777777" w:rsidR="00596F3E" w:rsidRPr="001E101B" w:rsidRDefault="00596F3E" w:rsidP="00596F3E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B8E76E0" w14:textId="77777777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</w:tcPr>
          <w:p w14:paraId="537352F4" w14:textId="77777777" w:rsidR="00596F3E" w:rsidRPr="001E101B" w:rsidRDefault="00596F3E" w:rsidP="00596F3E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A4243EB" w14:textId="77777777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</w:tcPr>
          <w:p w14:paraId="2B3449B7" w14:textId="77777777" w:rsidR="00596F3E" w:rsidRPr="001E101B" w:rsidRDefault="00596F3E" w:rsidP="00596F3E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FFCC5EE" w14:textId="77777777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</w:tcPr>
          <w:p w14:paraId="6F41E3C5" w14:textId="77777777" w:rsidR="00596F3E" w:rsidRPr="001E101B" w:rsidRDefault="00596F3E" w:rsidP="00596F3E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DCBF221" w14:textId="77777777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</w:tcPr>
          <w:p w14:paraId="2414B5AE" w14:textId="77777777" w:rsidR="00596F3E" w:rsidRPr="001E101B" w:rsidRDefault="00596F3E" w:rsidP="00596F3E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98A97F2" w14:textId="77777777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</w:tcPr>
          <w:p w14:paraId="64F4008B" w14:textId="77777777" w:rsidR="00596F3E" w:rsidRPr="001E101B" w:rsidRDefault="00596F3E" w:rsidP="00596F3E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FC5C855" w14:textId="77777777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</w:tcPr>
          <w:p w14:paraId="61A35E09" w14:textId="77777777" w:rsidR="00596F3E" w:rsidRPr="001E101B" w:rsidRDefault="00596F3E" w:rsidP="00596F3E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</w:tr>
      <w:tr w:rsidR="00596F3E" w:rsidRPr="001E101B" w14:paraId="091EA3AC" w14:textId="77777777" w:rsidTr="00762736">
        <w:tc>
          <w:tcPr>
            <w:tcW w:w="2079" w:type="dxa"/>
          </w:tcPr>
          <w:p w14:paraId="76926982" w14:textId="53C65C71" w:rsidR="00596F3E" w:rsidRPr="001E101B" w:rsidRDefault="00596F3E" w:rsidP="00596F3E">
            <w:pPr>
              <w:pStyle w:val="BodyText"/>
              <w:ind w:left="-30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1E101B">
              <w:rPr>
                <w:rFonts w:ascii="Browallia New" w:hAnsi="Browallia New" w:cs="Browallia New"/>
                <w:color w:val="000000"/>
                <w:cs/>
              </w:rPr>
              <w:t>ส่วนแบ่ง</w:t>
            </w:r>
            <w:r w:rsidRPr="001E101B">
              <w:rPr>
                <w:rFonts w:ascii="Browallia New" w:hAnsi="Browallia New" w:cs="Browallia New"/>
                <w:color w:val="000000"/>
                <w:cs/>
                <w:lang w:val="en-GB"/>
              </w:rPr>
              <w:t>ขาดทุน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9E693D7" w14:textId="4F20FE0C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4DC2836F" w14:textId="77777777" w:rsidR="00596F3E" w:rsidRPr="001E101B" w:rsidRDefault="00596F3E" w:rsidP="00596F3E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A391B7B" w14:textId="0D60A184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3BE01593" w14:textId="77777777" w:rsidR="00596F3E" w:rsidRPr="001E101B" w:rsidRDefault="00596F3E" w:rsidP="00596F3E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EA884B7" w14:textId="45DEBF60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</w:tcPr>
          <w:p w14:paraId="41F831ED" w14:textId="77777777" w:rsidR="00596F3E" w:rsidRPr="001E101B" w:rsidRDefault="00596F3E" w:rsidP="00596F3E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9A03BF1" w14:textId="78112C55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</w:tcPr>
          <w:p w14:paraId="43288D81" w14:textId="77777777" w:rsidR="00596F3E" w:rsidRPr="001E101B" w:rsidRDefault="00596F3E" w:rsidP="00596F3E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5C9587F" w14:textId="71983AB5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</w:tcPr>
          <w:p w14:paraId="1854B052" w14:textId="77777777" w:rsidR="00596F3E" w:rsidRPr="001E101B" w:rsidRDefault="00596F3E" w:rsidP="00596F3E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3FCE567" w14:textId="42953828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</w:tcPr>
          <w:p w14:paraId="17F948F5" w14:textId="77777777" w:rsidR="00596F3E" w:rsidRPr="001E101B" w:rsidRDefault="00596F3E" w:rsidP="00596F3E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1709CBE" w14:textId="2496A719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</w:tcPr>
          <w:p w14:paraId="683A18A3" w14:textId="77777777" w:rsidR="00596F3E" w:rsidRPr="001E101B" w:rsidRDefault="00596F3E" w:rsidP="00596F3E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7D00979" w14:textId="4C383D5B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</w:tcPr>
          <w:p w14:paraId="23081BC9" w14:textId="77777777" w:rsidR="00596F3E" w:rsidRPr="001E101B" w:rsidRDefault="00596F3E" w:rsidP="00596F3E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</w:tr>
      <w:tr w:rsidR="00596F3E" w:rsidRPr="001E101B" w14:paraId="5AE2F2FE" w14:textId="77777777" w:rsidTr="00762736">
        <w:trPr>
          <w:trHeight w:val="207"/>
        </w:trPr>
        <w:tc>
          <w:tcPr>
            <w:tcW w:w="2079" w:type="dxa"/>
          </w:tcPr>
          <w:p w14:paraId="7779B30E" w14:textId="20EEB286" w:rsidR="00596F3E" w:rsidRPr="001E101B" w:rsidRDefault="00596F3E" w:rsidP="00596F3E">
            <w:pPr>
              <w:pStyle w:val="BalloonText"/>
              <w:ind w:left="-30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1E101B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จากเงินลงทุนในบริษัทร่วม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D71B6C" w14:textId="3FBEFBEF" w:rsidR="00596F3E" w:rsidRPr="001E101B" w:rsidRDefault="00366601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43B11C" w14:textId="59D82A75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EE65D2" w14:textId="1CD3D70B" w:rsidR="00596F3E" w:rsidRPr="001E101B" w:rsidRDefault="00366601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523A5" w14:textId="04127B2E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F5629D" w14:textId="540C54D3" w:rsidR="00596F3E" w:rsidRPr="001E101B" w:rsidRDefault="00366601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1D4C334" w14:textId="6CB24F7B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517523" w14:textId="781EF692" w:rsidR="00596F3E" w:rsidRPr="001E101B" w:rsidRDefault="00366601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20791FD" w14:textId="78658D91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785B51" w14:textId="56E629A9" w:rsidR="00596F3E" w:rsidRPr="001E101B" w:rsidRDefault="00366601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F542C6A" w14:textId="7EB6A73C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1E101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909</w:t>
            </w:r>
            <w:r w:rsidRPr="001E101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3886E5" w14:textId="56D92484" w:rsidR="00596F3E" w:rsidRPr="001E101B" w:rsidRDefault="00366601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29BD55C" w14:textId="4DA05D67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1E101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909</w:t>
            </w:r>
            <w:r w:rsidRPr="001E101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54FFEB" w14:textId="635AB9E9" w:rsidR="00596F3E" w:rsidRPr="001E101B" w:rsidRDefault="00366601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1AEA9784" w14:textId="3F1C2E2E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C35ED2" w14:textId="2A9B174F" w:rsidR="00596F3E" w:rsidRPr="001E101B" w:rsidRDefault="00366601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46197D26" w14:textId="359D8A8F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1E101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909</w:t>
            </w:r>
            <w:r w:rsidRPr="001E101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596F3E" w:rsidRPr="001E101B" w14:paraId="172C4B3B" w14:textId="77777777" w:rsidTr="00762736">
        <w:tc>
          <w:tcPr>
            <w:tcW w:w="2079" w:type="dxa"/>
          </w:tcPr>
          <w:p w14:paraId="4F90F275" w14:textId="68BD583C" w:rsidR="00596F3E" w:rsidRPr="001E101B" w:rsidRDefault="00596F3E" w:rsidP="00596F3E">
            <w:pPr>
              <w:pStyle w:val="CommentText"/>
              <w:ind w:left="-30" w:right="-708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กำไร </w:t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>(</w:t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ขาดทุน</w:t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) </w:t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ก่อน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B259D5" w14:textId="77777777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2D065E" w14:textId="77777777" w:rsidR="00596F3E" w:rsidRPr="001E101B" w:rsidRDefault="00596F3E" w:rsidP="00596F3E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59EA49" w14:textId="77777777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7DDDD2" w14:textId="77777777" w:rsidR="00596F3E" w:rsidRPr="001E101B" w:rsidRDefault="00596F3E" w:rsidP="00596F3E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B39009" w14:textId="77777777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27A9A5CD" w14:textId="77777777" w:rsidR="00596F3E" w:rsidRPr="001E101B" w:rsidRDefault="00596F3E" w:rsidP="00596F3E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4A7F1E" w14:textId="77777777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EFB6CF9" w14:textId="77777777" w:rsidR="00596F3E" w:rsidRPr="001E101B" w:rsidRDefault="00596F3E" w:rsidP="00596F3E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908CCF" w14:textId="77777777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A76C0E2" w14:textId="77777777" w:rsidR="00596F3E" w:rsidRPr="001E101B" w:rsidRDefault="00596F3E" w:rsidP="00596F3E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D27638" w14:textId="77777777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D0E0D32" w14:textId="77777777" w:rsidR="00596F3E" w:rsidRPr="001E101B" w:rsidRDefault="00596F3E" w:rsidP="00596F3E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1D229D" w14:textId="77777777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BC5A6A6" w14:textId="77777777" w:rsidR="00596F3E" w:rsidRPr="001E101B" w:rsidRDefault="00596F3E" w:rsidP="00596F3E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96D7F7" w14:textId="77777777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DE7F846" w14:textId="77777777" w:rsidR="00596F3E" w:rsidRPr="001E101B" w:rsidRDefault="00596F3E" w:rsidP="00596F3E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</w:tr>
      <w:tr w:rsidR="00596F3E" w:rsidRPr="001E101B" w14:paraId="00A3162B" w14:textId="77777777" w:rsidTr="00762736">
        <w:tc>
          <w:tcPr>
            <w:tcW w:w="2079" w:type="dxa"/>
          </w:tcPr>
          <w:p w14:paraId="194ED9F2" w14:textId="6BAD18F9" w:rsidR="00596F3E" w:rsidRPr="001E101B" w:rsidRDefault="00596F3E" w:rsidP="00596F3E">
            <w:pPr>
              <w:pStyle w:val="CommentText"/>
              <w:ind w:left="-30" w:right="-708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  ต้นทุนทางการเงินและ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10BE5A5" w14:textId="77777777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0759E6B" w14:textId="77777777" w:rsidR="00596F3E" w:rsidRPr="001E101B" w:rsidRDefault="00596F3E" w:rsidP="00596F3E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B4B408A" w14:textId="77777777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0F7F95A" w14:textId="77777777" w:rsidR="00596F3E" w:rsidRPr="001E101B" w:rsidRDefault="00596F3E" w:rsidP="00596F3E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425B80E" w14:textId="77777777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0612BA12" w14:textId="77777777" w:rsidR="00596F3E" w:rsidRPr="001E101B" w:rsidRDefault="00596F3E" w:rsidP="00596F3E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778F4DF" w14:textId="77777777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1656C88F" w14:textId="77777777" w:rsidR="00596F3E" w:rsidRPr="001E101B" w:rsidRDefault="00596F3E" w:rsidP="00596F3E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A58DC9C" w14:textId="77777777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5E140B29" w14:textId="77777777" w:rsidR="00596F3E" w:rsidRPr="001E101B" w:rsidRDefault="00596F3E" w:rsidP="00596F3E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1FD1077" w14:textId="77777777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246D86A4" w14:textId="77777777" w:rsidR="00596F3E" w:rsidRPr="001E101B" w:rsidRDefault="00596F3E" w:rsidP="00596F3E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8D2FA27" w14:textId="449F95CA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70D362F6" w14:textId="77777777" w:rsidR="00596F3E" w:rsidRPr="001E101B" w:rsidRDefault="00596F3E" w:rsidP="00596F3E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8886B6E" w14:textId="77777777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248E42BD" w14:textId="77777777" w:rsidR="00596F3E" w:rsidRPr="001E101B" w:rsidRDefault="00596F3E" w:rsidP="00596F3E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</w:tr>
      <w:tr w:rsidR="00596F3E" w:rsidRPr="001E101B" w14:paraId="47432151" w14:textId="77777777" w:rsidTr="00762736">
        <w:tc>
          <w:tcPr>
            <w:tcW w:w="2079" w:type="dxa"/>
          </w:tcPr>
          <w:p w14:paraId="0B962A5E" w14:textId="44EFE551" w:rsidR="00596F3E" w:rsidRPr="001E101B" w:rsidRDefault="00596F3E" w:rsidP="00596F3E">
            <w:pPr>
              <w:pStyle w:val="BodyTextIndent3"/>
              <w:ind w:left="-30" w:right="-708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  </w:t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AE41B37" w14:textId="692CAE07" w:rsidR="00596F3E" w:rsidRPr="001E101B" w:rsidRDefault="00552E4A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732</w:t>
            </w:r>
            <w:r w:rsidR="00366601" w:rsidRPr="001E101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495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BF4BB66" w14:textId="7BF8BF8E" w:rsidR="00596F3E" w:rsidRPr="001E101B" w:rsidRDefault="00552E4A" w:rsidP="00596F3E">
            <w:pPr>
              <w:tabs>
                <w:tab w:val="decimal" w:pos="648"/>
              </w:tabs>
              <w:overflowPunct/>
              <w:autoSpaceDE/>
              <w:adjustRightInd/>
              <w:ind w:left="-20" w:right="3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413</w:t>
            </w:r>
            <w:r w:rsidR="00596F3E" w:rsidRPr="001E101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004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6C612E8" w14:textId="1473B1D0" w:rsidR="00596F3E" w:rsidRPr="001E101B" w:rsidRDefault="00552E4A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268</w:t>
            </w:r>
            <w:r w:rsidR="00366601" w:rsidRPr="001E101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273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7D01E27" w14:textId="606AF8F6" w:rsidR="00596F3E" w:rsidRPr="001E101B" w:rsidRDefault="00552E4A" w:rsidP="00596F3E">
            <w:pPr>
              <w:tabs>
                <w:tab w:val="decimal" w:pos="648"/>
              </w:tabs>
              <w:overflowPunct/>
              <w:autoSpaceDE/>
              <w:adjustRightInd/>
              <w:ind w:left="-20" w:right="3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190</w:t>
            </w:r>
            <w:r w:rsidR="00596F3E" w:rsidRPr="001E101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593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621B023" w14:textId="0AC92FF8" w:rsidR="00596F3E" w:rsidRPr="001E101B" w:rsidRDefault="00552E4A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39</w:t>
            </w:r>
            <w:r w:rsidR="00366601" w:rsidRPr="001E101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759</w:t>
            </w:r>
          </w:p>
        </w:tc>
        <w:tc>
          <w:tcPr>
            <w:tcW w:w="864" w:type="dxa"/>
            <w:vAlign w:val="bottom"/>
          </w:tcPr>
          <w:p w14:paraId="456EECC1" w14:textId="74B6B733" w:rsidR="00596F3E" w:rsidRPr="001E101B" w:rsidRDefault="00552E4A" w:rsidP="00596F3E">
            <w:pPr>
              <w:tabs>
                <w:tab w:val="decimal" w:pos="648"/>
              </w:tabs>
              <w:overflowPunct/>
              <w:autoSpaceDE/>
              <w:adjustRightInd/>
              <w:ind w:left="-20" w:right="3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44</w:t>
            </w:r>
            <w:r w:rsidR="00596F3E" w:rsidRPr="001E101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629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B7D913D" w14:textId="78B1C360" w:rsidR="00596F3E" w:rsidRPr="001E101B" w:rsidRDefault="00552E4A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167</w:t>
            </w:r>
            <w:r w:rsidR="00366601" w:rsidRPr="001E101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615</w:t>
            </w:r>
          </w:p>
        </w:tc>
        <w:tc>
          <w:tcPr>
            <w:tcW w:w="864" w:type="dxa"/>
            <w:vAlign w:val="bottom"/>
          </w:tcPr>
          <w:p w14:paraId="2B39A4EE" w14:textId="1046E0A7" w:rsidR="00596F3E" w:rsidRPr="001E101B" w:rsidRDefault="00552E4A" w:rsidP="00596F3E">
            <w:pPr>
              <w:tabs>
                <w:tab w:val="decimal" w:pos="648"/>
              </w:tabs>
              <w:overflowPunct/>
              <w:autoSpaceDE/>
              <w:adjustRightInd/>
              <w:ind w:left="-20" w:right="3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136</w:t>
            </w:r>
            <w:r w:rsidR="00596F3E" w:rsidRPr="001E101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910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D791B25" w14:textId="4B68FA9F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(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741</w:t>
            </w:r>
            <w:r w:rsidR="00366601" w:rsidRPr="001E101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529</w:t>
            </w:r>
            <w:r w:rsidRPr="001E101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864" w:type="dxa"/>
            <w:vAlign w:val="bottom"/>
          </w:tcPr>
          <w:p w14:paraId="0A134EBC" w14:textId="069AF64A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left="-20" w:right="3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(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578</w:t>
            </w:r>
            <w:r w:rsidRPr="001E101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277</w:t>
            </w:r>
            <w:r w:rsidRPr="001E101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1C0322E" w14:textId="142CA6AE" w:rsidR="00596F3E" w:rsidRPr="001E101B" w:rsidRDefault="00552E4A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466</w:t>
            </w:r>
            <w:r w:rsidR="00366601" w:rsidRPr="001E101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613</w:t>
            </w:r>
          </w:p>
        </w:tc>
        <w:tc>
          <w:tcPr>
            <w:tcW w:w="864" w:type="dxa"/>
            <w:vAlign w:val="bottom"/>
          </w:tcPr>
          <w:p w14:paraId="6551C4CF" w14:textId="284AC447" w:rsidR="00596F3E" w:rsidRPr="001E101B" w:rsidRDefault="00552E4A" w:rsidP="00596F3E">
            <w:pPr>
              <w:tabs>
                <w:tab w:val="decimal" w:pos="648"/>
              </w:tabs>
              <w:overflowPunct/>
              <w:autoSpaceDE/>
              <w:adjustRightInd/>
              <w:ind w:left="-20" w:right="3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206</w:t>
            </w:r>
            <w:r w:rsidR="00596F3E" w:rsidRPr="001E101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859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CF81896" w14:textId="4B2B0572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(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210</w:t>
            </w:r>
            <w:r w:rsidRPr="001E101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864" w:type="dxa"/>
            <w:vAlign w:val="bottom"/>
          </w:tcPr>
          <w:p w14:paraId="24D3EEBD" w14:textId="7F811295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left="-20" w:right="3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549</w:t>
            </w:r>
            <w:r w:rsidRPr="001E101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17A7DA2" w14:textId="1312736E" w:rsidR="00596F3E" w:rsidRPr="001E101B" w:rsidRDefault="00552E4A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466</w:t>
            </w:r>
            <w:r w:rsidR="00366601" w:rsidRPr="001E101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403</w:t>
            </w:r>
          </w:p>
        </w:tc>
        <w:tc>
          <w:tcPr>
            <w:tcW w:w="864" w:type="dxa"/>
            <w:vAlign w:val="bottom"/>
          </w:tcPr>
          <w:p w14:paraId="033299CE" w14:textId="30AD25FF" w:rsidR="00596F3E" w:rsidRPr="001E101B" w:rsidRDefault="00552E4A" w:rsidP="00596F3E">
            <w:pPr>
              <w:tabs>
                <w:tab w:val="decimal" w:pos="648"/>
              </w:tabs>
              <w:overflowPunct/>
              <w:autoSpaceDE/>
              <w:adjustRightInd/>
              <w:ind w:left="-20" w:right="3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206</w:t>
            </w:r>
            <w:r w:rsidR="00596F3E" w:rsidRPr="001E101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310</w:t>
            </w:r>
          </w:p>
        </w:tc>
      </w:tr>
      <w:tr w:rsidR="00596F3E" w:rsidRPr="001E101B" w14:paraId="277280E6" w14:textId="77777777" w:rsidTr="00762736">
        <w:tc>
          <w:tcPr>
            <w:tcW w:w="2079" w:type="dxa"/>
          </w:tcPr>
          <w:p w14:paraId="75620414" w14:textId="54C2144B" w:rsidR="00596F3E" w:rsidRPr="001E101B" w:rsidRDefault="00596F3E" w:rsidP="00596F3E">
            <w:pPr>
              <w:pStyle w:val="BodyTextIndent3"/>
              <w:ind w:left="-30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1E101B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ต้นทุนทางการเงิน</w:t>
            </w:r>
            <w:r w:rsidRPr="001E101B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Pr="001E101B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  <w:r w:rsidRPr="001E101B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Pr="001E101B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C437A70" w14:textId="2D6F8EFE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3BCE83D" w14:textId="4EC5EFE7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12645ED" w14:textId="7D81D68B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4555FCE" w14:textId="66747BB2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A4918FB" w14:textId="461B967C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14:paraId="41504966" w14:textId="2A17EB2C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01C9D54" w14:textId="7C2A7365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14:paraId="24CC801A" w14:textId="618BC5F2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45B1E17" w14:textId="3D423F44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146</w:t>
            </w:r>
            <w:r w:rsidRPr="001E101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576</w:t>
            </w:r>
            <w:r w:rsidRPr="001E101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64" w:type="dxa"/>
            <w:vAlign w:val="bottom"/>
          </w:tcPr>
          <w:p w14:paraId="469E3E7C" w14:textId="09199F4A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139</w:t>
            </w:r>
            <w:r w:rsidRPr="001E101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251</w:t>
            </w:r>
            <w:r w:rsidRPr="001E101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FCFE4A0" w14:textId="6134F726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146</w:t>
            </w:r>
            <w:r w:rsidRPr="001E101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576</w:t>
            </w:r>
            <w:r w:rsidRPr="001E101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64" w:type="dxa"/>
            <w:vAlign w:val="bottom"/>
          </w:tcPr>
          <w:p w14:paraId="2582B634" w14:textId="2AAEFA6F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139</w:t>
            </w:r>
            <w:r w:rsidRPr="001E101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251</w:t>
            </w:r>
            <w:r w:rsidRPr="001E101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294A7D5" w14:textId="5D5827E1" w:rsidR="00596F3E" w:rsidRPr="001E101B" w:rsidRDefault="00552E4A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596F3E" w:rsidRPr="001E101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111</w:t>
            </w:r>
          </w:p>
        </w:tc>
        <w:tc>
          <w:tcPr>
            <w:tcW w:w="864" w:type="dxa"/>
            <w:vAlign w:val="bottom"/>
          </w:tcPr>
          <w:p w14:paraId="3BF76009" w14:textId="0CD4117E" w:rsidR="00596F3E" w:rsidRPr="001E101B" w:rsidRDefault="00552E4A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="00596F3E" w:rsidRPr="001E101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033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C2C01F4" w14:textId="43582054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125</w:t>
            </w:r>
            <w:r w:rsidRPr="001E101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465</w:t>
            </w:r>
            <w:r w:rsidRPr="001E101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64" w:type="dxa"/>
            <w:vAlign w:val="bottom"/>
          </w:tcPr>
          <w:p w14:paraId="5F53A875" w14:textId="2AC7AE9D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117</w:t>
            </w:r>
            <w:r w:rsidRPr="001E101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218</w:t>
            </w:r>
            <w:r w:rsidRPr="001E101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596F3E" w:rsidRPr="001E101B" w14:paraId="6BD579B6" w14:textId="77777777" w:rsidTr="00762736">
        <w:tc>
          <w:tcPr>
            <w:tcW w:w="2079" w:type="dxa"/>
          </w:tcPr>
          <w:p w14:paraId="6EC7BCB6" w14:textId="55C40C97" w:rsidR="00596F3E" w:rsidRPr="001E101B" w:rsidRDefault="00596F3E" w:rsidP="00596F3E">
            <w:pPr>
              <w:pStyle w:val="CommentSubject"/>
              <w:ind w:left="-30"/>
              <w:rPr>
                <w:rFonts w:ascii="Browallia New" w:hAnsi="Browallia New" w:cs="Browallia New"/>
                <w:b w:val="0"/>
                <w:bCs w:val="0"/>
                <w:color w:val="000000"/>
                <w:szCs w:val="20"/>
                <w:cs/>
              </w:rPr>
            </w:pPr>
            <w:r w:rsidRPr="001E101B">
              <w:rPr>
                <w:rFonts w:ascii="Browallia New" w:hAnsi="Browallia New" w:cs="Browallia New"/>
                <w:b w:val="0"/>
                <w:bCs w:val="0"/>
                <w:color w:val="00000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9F850E" w14:textId="2BCD7686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C05C81" w14:textId="52C867D4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A9826D" w14:textId="79108EF3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FD66F8" w14:textId="0EF64142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63E3A1" w14:textId="2B68F20F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B205F6B" w14:textId="5E1262C8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F97419" w14:textId="0399D30B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3E7B009" w14:textId="0969A92F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5911A6" w14:textId="08D88477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63</w:t>
            </w:r>
            <w:r w:rsidRPr="001E101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494</w:t>
            </w:r>
            <w:r w:rsidRPr="001E101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2606F8FB" w14:textId="44133877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885</w:t>
            </w:r>
            <w:r w:rsidRPr="001E101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8A6955" w14:textId="45A394C3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63</w:t>
            </w:r>
            <w:r w:rsidRPr="001E101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494</w:t>
            </w:r>
            <w:r w:rsidRPr="001E101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CF7CBE6" w14:textId="3FE1B702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885</w:t>
            </w:r>
            <w:r w:rsidRPr="001E101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5637A8" w14:textId="5B43F3DE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BA200AD" w14:textId="410A0239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009BC0" w14:textId="149DF098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63</w:t>
            </w:r>
            <w:r w:rsidRPr="001E101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494</w:t>
            </w:r>
            <w:r w:rsidRPr="001E101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6F6409B6" w14:textId="32C13E08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1E101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0"/>
                <w:szCs w:val="20"/>
                <w:lang w:val="en-GB"/>
              </w:rPr>
              <w:t>885</w:t>
            </w:r>
            <w:r w:rsidRPr="001E101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596F3E" w:rsidRPr="001E101B" w14:paraId="3BD0F674" w14:textId="77777777" w:rsidTr="00762736">
        <w:tc>
          <w:tcPr>
            <w:tcW w:w="2079" w:type="dxa"/>
          </w:tcPr>
          <w:p w14:paraId="77AB18D9" w14:textId="7D53754B" w:rsidR="00596F3E" w:rsidRPr="001E101B" w:rsidRDefault="00596F3E" w:rsidP="00596F3E">
            <w:pPr>
              <w:pStyle w:val="BodyTextIndent3"/>
              <w:tabs>
                <w:tab w:val="left" w:pos="1950"/>
              </w:tabs>
              <w:ind w:left="-30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กำไร </w:t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>(</w:t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ขาดทุน</w:t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) </w:t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สำหรับปี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E54606" w14:textId="17802782" w:rsidR="00596F3E" w:rsidRPr="001E101B" w:rsidRDefault="00552E4A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732</w:t>
            </w:r>
            <w:r w:rsidR="00366601" w:rsidRPr="001E101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495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BC447F" w14:textId="28DB0E3B" w:rsidR="00596F3E" w:rsidRPr="001E101B" w:rsidRDefault="00552E4A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413</w:t>
            </w:r>
            <w:r w:rsidR="00596F3E" w:rsidRPr="001E101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004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9CA0C4" w14:textId="4B381ECF" w:rsidR="00596F3E" w:rsidRPr="001E101B" w:rsidRDefault="00552E4A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268</w:t>
            </w:r>
            <w:r w:rsidR="00366601" w:rsidRPr="001E101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273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D056F3" w14:textId="7569E1D4" w:rsidR="00596F3E" w:rsidRPr="001E101B" w:rsidRDefault="00552E4A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190</w:t>
            </w:r>
            <w:r w:rsidR="00596F3E" w:rsidRPr="001E101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593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A45049" w14:textId="1F2B02A2" w:rsidR="00596F3E" w:rsidRPr="001E101B" w:rsidRDefault="00552E4A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39</w:t>
            </w:r>
            <w:r w:rsidR="00366601" w:rsidRPr="001E101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759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A90093" w14:textId="2D80B991" w:rsidR="00596F3E" w:rsidRPr="001E101B" w:rsidRDefault="00552E4A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44</w:t>
            </w:r>
            <w:r w:rsidR="00596F3E" w:rsidRPr="001E101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629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87CB23" w14:textId="375A121D" w:rsidR="00596F3E" w:rsidRPr="001E101B" w:rsidRDefault="00552E4A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167</w:t>
            </w:r>
            <w:r w:rsidR="00366601" w:rsidRPr="001E101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615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88DF5A" w14:textId="5F8B7E70" w:rsidR="00596F3E" w:rsidRPr="001E101B" w:rsidRDefault="00552E4A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136</w:t>
            </w:r>
            <w:r w:rsidR="00596F3E" w:rsidRPr="001E101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910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ED26CF" w14:textId="0F974627" w:rsidR="00596F3E" w:rsidRPr="001E101B" w:rsidRDefault="00366601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(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951</w:t>
            </w:r>
            <w:r w:rsidRPr="001E101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599</w:t>
            </w:r>
            <w:r w:rsidR="00596F3E" w:rsidRPr="001E101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F6A5FE" w14:textId="5CE63B73" w:rsidR="00596F3E" w:rsidRPr="001E101B" w:rsidRDefault="00596F3E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(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718</w:t>
            </w:r>
            <w:r w:rsidRPr="001E101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413</w:t>
            </w:r>
            <w:r w:rsidRPr="001E101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4AF677" w14:textId="6C3C9CA4" w:rsidR="00596F3E" w:rsidRPr="001E101B" w:rsidRDefault="00552E4A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="00366601" w:rsidRPr="001E101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543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DDEA01" w14:textId="74745063" w:rsidR="00596F3E" w:rsidRPr="001E101B" w:rsidRDefault="00552E4A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66</w:t>
            </w:r>
            <w:r w:rsidR="00596F3E" w:rsidRPr="001E101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723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66F9BC" w14:textId="5B115CEB" w:rsidR="00596F3E" w:rsidRPr="001E101B" w:rsidRDefault="00552E4A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20</w:t>
            </w:r>
            <w:r w:rsidR="00596F3E" w:rsidRPr="001E101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901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87852E" w14:textId="5D357F8A" w:rsidR="00596F3E" w:rsidRPr="001E101B" w:rsidRDefault="00552E4A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21</w:t>
            </w:r>
            <w:r w:rsidR="00596F3E" w:rsidRPr="001E101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484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0CEE0F" w14:textId="23A59598" w:rsidR="00596F3E" w:rsidRPr="001E101B" w:rsidRDefault="00552E4A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277</w:t>
            </w:r>
            <w:r w:rsidR="00366601" w:rsidRPr="001E101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444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157FB5" w14:textId="5D373A26" w:rsidR="00596F3E" w:rsidRPr="001E101B" w:rsidRDefault="00552E4A" w:rsidP="00596F3E">
            <w:pPr>
              <w:tabs>
                <w:tab w:val="decimal" w:pos="648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88</w:t>
            </w:r>
            <w:r w:rsidR="00596F3E" w:rsidRPr="001E101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207</w:t>
            </w:r>
          </w:p>
        </w:tc>
      </w:tr>
    </w:tbl>
    <w:p w14:paraId="5A8BA6B7" w14:textId="77777777" w:rsidR="00601F11" w:rsidRPr="001E101B" w:rsidRDefault="00601F11" w:rsidP="008926B8">
      <w:pPr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3A87ADDF" w14:textId="77777777" w:rsidR="00601F11" w:rsidRPr="001E101B" w:rsidRDefault="00601F11" w:rsidP="008926B8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sectPr w:rsidR="00601F11" w:rsidRPr="001E101B" w:rsidSect="00762736">
          <w:pgSz w:w="16834" w:h="11909" w:orient="landscape" w:code="9"/>
          <w:pgMar w:top="1440" w:right="504" w:bottom="720" w:left="504" w:header="706" w:footer="576" w:gutter="0"/>
          <w:cols w:space="720"/>
          <w:docGrid w:linePitch="326"/>
        </w:sectPr>
      </w:pPr>
    </w:p>
    <w:p w14:paraId="0226135D" w14:textId="77777777" w:rsidR="002B1DFC" w:rsidRPr="001E101B" w:rsidRDefault="002B1DFC" w:rsidP="008926B8">
      <w:pPr>
        <w:tabs>
          <w:tab w:val="left" w:pos="1560"/>
        </w:tabs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63B38" w:rsidRPr="001E101B" w14:paraId="62F00658" w14:textId="77777777" w:rsidTr="00B53D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C197FA" w14:textId="7F4CC02D" w:rsidR="00F63B38" w:rsidRPr="001E101B" w:rsidRDefault="00552E4A" w:rsidP="008926B8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52E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F63B38" w:rsidRPr="001E10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63B38" w:rsidRPr="001E10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2D305B77" w14:textId="77777777" w:rsidR="008B0A93" w:rsidRPr="001E101B" w:rsidRDefault="008B0A93" w:rsidP="008926B8">
      <w:pPr>
        <w:ind w:left="540" w:hanging="54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794DB5" w:rsidRPr="001E101B" w14:paraId="3585E257" w14:textId="77777777" w:rsidTr="00CC1424">
        <w:tc>
          <w:tcPr>
            <w:tcW w:w="3989" w:type="dxa"/>
            <w:vAlign w:val="bottom"/>
          </w:tcPr>
          <w:p w14:paraId="3331B84D" w14:textId="77777777" w:rsidR="00794DB5" w:rsidRPr="001E101B" w:rsidRDefault="00794DB5" w:rsidP="00762736">
            <w:pPr>
              <w:spacing w:line="320" w:lineRule="exact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78342C" w14:textId="77777777" w:rsidR="00794DB5" w:rsidRPr="001E101B" w:rsidRDefault="00794DB5" w:rsidP="00762736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76396D" w14:textId="77777777" w:rsidR="00794DB5" w:rsidRPr="001E101B" w:rsidRDefault="00794DB5" w:rsidP="00762736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</w:t>
            </w:r>
            <w:r w:rsidR="00233F0B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FA3371" w:rsidRPr="001E101B" w14:paraId="2AB8A310" w14:textId="77777777" w:rsidTr="00EC7D6B">
        <w:tc>
          <w:tcPr>
            <w:tcW w:w="3989" w:type="dxa"/>
            <w:vAlign w:val="bottom"/>
          </w:tcPr>
          <w:p w14:paraId="6C48F1FA" w14:textId="77777777" w:rsidR="00FA3371" w:rsidRPr="001E101B" w:rsidRDefault="00FA3371" w:rsidP="00762736">
            <w:pPr>
              <w:spacing w:line="320" w:lineRule="exact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7803DF" w14:textId="3424E600" w:rsidR="00FA3371" w:rsidRPr="001E101B" w:rsidRDefault="00FA3371" w:rsidP="00762736">
            <w:pPr>
              <w:tabs>
                <w:tab w:val="right" w:pos="115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396C30" w14:textId="1D451244" w:rsidR="00FA3371" w:rsidRPr="001E101B" w:rsidRDefault="00FA3371" w:rsidP="00762736">
            <w:pPr>
              <w:tabs>
                <w:tab w:val="right" w:pos="115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82FAD" w14:textId="14C46462" w:rsidR="00FA3371" w:rsidRPr="001E101B" w:rsidRDefault="00FA3371" w:rsidP="00762736">
            <w:pPr>
              <w:tabs>
                <w:tab w:val="right" w:pos="115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49C933" w14:textId="6D0BC850" w:rsidR="00FA3371" w:rsidRPr="001E101B" w:rsidRDefault="00FA3371" w:rsidP="00762736">
            <w:pPr>
              <w:tabs>
                <w:tab w:val="right" w:pos="115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9B663A" w:rsidRPr="001E101B" w14:paraId="5A804392" w14:textId="77777777" w:rsidTr="00EC7D6B">
        <w:tc>
          <w:tcPr>
            <w:tcW w:w="3989" w:type="dxa"/>
            <w:vAlign w:val="bottom"/>
          </w:tcPr>
          <w:p w14:paraId="08546845" w14:textId="77777777" w:rsidR="009B663A" w:rsidRPr="001E101B" w:rsidRDefault="009B663A" w:rsidP="00762736">
            <w:pPr>
              <w:spacing w:line="320" w:lineRule="exact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30CF2C" w14:textId="77777777" w:rsidR="009B663A" w:rsidRPr="001E101B" w:rsidRDefault="009B663A" w:rsidP="00762736">
            <w:pPr>
              <w:tabs>
                <w:tab w:val="right" w:pos="115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8895FD" w14:textId="77777777" w:rsidR="009B663A" w:rsidRPr="001E101B" w:rsidRDefault="009B663A" w:rsidP="00762736">
            <w:pPr>
              <w:tabs>
                <w:tab w:val="right" w:pos="115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EEDDEF" w14:textId="77777777" w:rsidR="009B663A" w:rsidRPr="001E101B" w:rsidRDefault="009B663A" w:rsidP="00762736">
            <w:pPr>
              <w:tabs>
                <w:tab w:val="right" w:pos="115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C4D731" w14:textId="77777777" w:rsidR="009B663A" w:rsidRPr="001E101B" w:rsidRDefault="009B663A" w:rsidP="00762736">
            <w:pPr>
              <w:tabs>
                <w:tab w:val="right" w:pos="115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</w:tr>
      <w:tr w:rsidR="009B663A" w:rsidRPr="001E101B" w14:paraId="1504F193" w14:textId="77777777" w:rsidTr="00EC7D6B">
        <w:tc>
          <w:tcPr>
            <w:tcW w:w="3989" w:type="dxa"/>
            <w:vAlign w:val="bottom"/>
          </w:tcPr>
          <w:p w14:paraId="05AD30E7" w14:textId="77777777" w:rsidR="009B663A" w:rsidRPr="001E101B" w:rsidRDefault="009B663A" w:rsidP="008926B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39C0DE" w14:textId="77777777" w:rsidR="009B663A" w:rsidRPr="001E101B" w:rsidRDefault="009B663A" w:rsidP="00EC7D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A8F245" w14:textId="77777777" w:rsidR="009B663A" w:rsidRPr="001E101B" w:rsidRDefault="009B663A" w:rsidP="00EC7D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6310F1" w14:textId="77777777" w:rsidR="009B663A" w:rsidRPr="001E101B" w:rsidRDefault="009B663A" w:rsidP="00EC7D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8DB927" w14:textId="77777777" w:rsidR="009B663A" w:rsidRPr="001E101B" w:rsidRDefault="009B663A" w:rsidP="00EC7D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596F3E" w:rsidRPr="001E101B" w14:paraId="220FADB4" w14:textId="77777777" w:rsidTr="00EC7D6B">
        <w:tc>
          <w:tcPr>
            <w:tcW w:w="3989" w:type="dxa"/>
            <w:vAlign w:val="bottom"/>
          </w:tcPr>
          <w:p w14:paraId="79B45729" w14:textId="77777777" w:rsidR="00596F3E" w:rsidRPr="001E101B" w:rsidRDefault="00596F3E" w:rsidP="00762736">
            <w:pPr>
              <w:pStyle w:val="a0"/>
              <w:tabs>
                <w:tab w:val="left" w:pos="720"/>
                <w:tab w:val="right" w:pos="7560"/>
                <w:tab w:val="right" w:pos="90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1" w:right="0"/>
              <w:jc w:val="thaiDistribute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680BA08" w14:textId="362060F0" w:rsidR="00596F3E" w:rsidRPr="001E101B" w:rsidRDefault="00552E4A" w:rsidP="00762736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96F3E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="00596F3E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368" w:type="dxa"/>
            <w:vAlign w:val="bottom"/>
          </w:tcPr>
          <w:p w14:paraId="636D7B61" w14:textId="3F2701B8" w:rsidR="00596F3E" w:rsidRPr="001E101B" w:rsidRDefault="00552E4A" w:rsidP="00762736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96F3E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="00596F3E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231419" w14:textId="7E7882C3" w:rsidR="00596F3E" w:rsidRPr="001E101B" w:rsidRDefault="00552E4A" w:rsidP="00762736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96F3E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="00596F3E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368" w:type="dxa"/>
            <w:vAlign w:val="bottom"/>
          </w:tcPr>
          <w:p w14:paraId="2EC6F772" w14:textId="7EA7536E" w:rsidR="00596F3E" w:rsidRPr="001E101B" w:rsidRDefault="00552E4A" w:rsidP="00762736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96F3E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="00596F3E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</w:tr>
      <w:tr w:rsidR="00596F3E" w:rsidRPr="001E101B" w14:paraId="172EFFB3" w14:textId="77777777" w:rsidTr="00EC7D6B">
        <w:tc>
          <w:tcPr>
            <w:tcW w:w="3989" w:type="dxa"/>
            <w:vAlign w:val="bottom"/>
          </w:tcPr>
          <w:p w14:paraId="4E878B56" w14:textId="77777777" w:rsidR="00596F3E" w:rsidRPr="001E101B" w:rsidRDefault="00596F3E" w:rsidP="00762736">
            <w:pPr>
              <w:pStyle w:val="a0"/>
              <w:tabs>
                <w:tab w:val="left" w:pos="720"/>
                <w:tab w:val="right" w:pos="7560"/>
                <w:tab w:val="right" w:pos="90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1" w:right="0"/>
              <w:jc w:val="thaiDistribute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F93DE1" w14:textId="77777777" w:rsidR="00596F3E" w:rsidRPr="001E101B" w:rsidRDefault="00596F3E" w:rsidP="00762736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4C7C033" w14:textId="77777777" w:rsidR="00596F3E" w:rsidRPr="001E101B" w:rsidRDefault="00596F3E" w:rsidP="00762736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E2527BC" w14:textId="77777777" w:rsidR="00596F3E" w:rsidRPr="001E101B" w:rsidRDefault="00596F3E" w:rsidP="00762736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27254E1" w14:textId="77777777" w:rsidR="00596F3E" w:rsidRPr="001E101B" w:rsidRDefault="00596F3E" w:rsidP="00762736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96F3E" w:rsidRPr="001E101B" w14:paraId="0EF3987F" w14:textId="77777777" w:rsidTr="00462625">
        <w:tc>
          <w:tcPr>
            <w:tcW w:w="3989" w:type="dxa"/>
            <w:vAlign w:val="bottom"/>
          </w:tcPr>
          <w:p w14:paraId="01144634" w14:textId="77777777" w:rsidR="00596F3E" w:rsidRPr="001E101B" w:rsidRDefault="00596F3E" w:rsidP="00762736">
            <w:pPr>
              <w:pStyle w:val="a0"/>
              <w:tabs>
                <w:tab w:val="right" w:pos="7560"/>
                <w:tab w:val="right" w:pos="90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1" w:right="0"/>
              <w:jc w:val="thaiDistribute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ประเภทกระแสรายวัน</w:t>
            </w:r>
          </w:p>
        </w:tc>
        <w:tc>
          <w:tcPr>
            <w:tcW w:w="1368" w:type="dxa"/>
            <w:shd w:val="clear" w:color="auto" w:fill="FAFAFA"/>
          </w:tcPr>
          <w:p w14:paraId="01D5FA02" w14:textId="3DE93C36" w:rsidR="00596F3E" w:rsidRPr="001E101B" w:rsidRDefault="00552E4A" w:rsidP="00762736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66601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="00366601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368" w:type="dxa"/>
          </w:tcPr>
          <w:p w14:paraId="08E4CC4A" w14:textId="0886B996" w:rsidR="00596F3E" w:rsidRPr="001E101B" w:rsidRDefault="00552E4A" w:rsidP="00762736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596F3E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="00596F3E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7DDC47" w14:textId="454CEC90" w:rsidR="00596F3E" w:rsidRPr="001E101B" w:rsidRDefault="00552E4A" w:rsidP="00762736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66601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366601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368" w:type="dxa"/>
            <w:vAlign w:val="bottom"/>
          </w:tcPr>
          <w:p w14:paraId="1378737F" w14:textId="1B822A7E" w:rsidR="00596F3E" w:rsidRPr="001E101B" w:rsidRDefault="00552E4A" w:rsidP="00762736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="00596F3E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</w:p>
        </w:tc>
      </w:tr>
      <w:tr w:rsidR="00596F3E" w:rsidRPr="001E101B" w14:paraId="0153DB0B" w14:textId="77777777" w:rsidTr="00462625">
        <w:tc>
          <w:tcPr>
            <w:tcW w:w="3989" w:type="dxa"/>
            <w:vAlign w:val="bottom"/>
          </w:tcPr>
          <w:p w14:paraId="33A3E7B2" w14:textId="67D509DB" w:rsidR="00596F3E" w:rsidRPr="001E101B" w:rsidRDefault="00596F3E" w:rsidP="00762736">
            <w:pPr>
              <w:pStyle w:val="a0"/>
              <w:tabs>
                <w:tab w:val="right" w:pos="7560"/>
                <w:tab w:val="right" w:pos="90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1" w:right="0"/>
              <w:jc w:val="thaiDistribute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ประเภทออมทรัพย์</w:t>
            </w:r>
          </w:p>
        </w:tc>
        <w:tc>
          <w:tcPr>
            <w:tcW w:w="1368" w:type="dxa"/>
            <w:shd w:val="clear" w:color="auto" w:fill="FAFAFA"/>
          </w:tcPr>
          <w:p w14:paraId="31FC600C" w14:textId="3197193F" w:rsidR="00596F3E" w:rsidRPr="001E101B" w:rsidRDefault="00552E4A" w:rsidP="00762736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596F3E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="00596F3E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368" w:type="dxa"/>
          </w:tcPr>
          <w:p w14:paraId="39FD71AB" w14:textId="44861422" w:rsidR="00596F3E" w:rsidRPr="001E101B" w:rsidRDefault="00552E4A" w:rsidP="00762736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596F3E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="00596F3E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AFE87A2" w14:textId="62AED2C3" w:rsidR="00596F3E" w:rsidRPr="001E101B" w:rsidRDefault="00552E4A" w:rsidP="00762736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596F3E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  <w:r w:rsidR="00596F3E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368" w:type="dxa"/>
            <w:vAlign w:val="bottom"/>
          </w:tcPr>
          <w:p w14:paraId="21A63BE1" w14:textId="34C56DB4" w:rsidR="00596F3E" w:rsidRPr="001E101B" w:rsidRDefault="00552E4A" w:rsidP="00762736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596F3E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596F3E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</w:p>
        </w:tc>
      </w:tr>
      <w:tr w:rsidR="00596F3E" w:rsidRPr="001E101B" w14:paraId="56F686AE" w14:textId="77777777" w:rsidTr="00462625">
        <w:tc>
          <w:tcPr>
            <w:tcW w:w="3989" w:type="dxa"/>
            <w:vAlign w:val="bottom"/>
          </w:tcPr>
          <w:p w14:paraId="322DECF2" w14:textId="7AD86811" w:rsidR="00596F3E" w:rsidRPr="001E101B" w:rsidRDefault="00596F3E" w:rsidP="00762736">
            <w:pPr>
              <w:pStyle w:val="a0"/>
              <w:tabs>
                <w:tab w:val="right" w:pos="7560"/>
                <w:tab w:val="right" w:pos="90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1" w:right="0"/>
              <w:jc w:val="thaiDistribute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ประเภทเงินฝากประจำ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6E7CB38" w14:textId="54438EB0" w:rsidR="00596F3E" w:rsidRPr="001E101B" w:rsidRDefault="00596F3E" w:rsidP="00762736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56BEBE0" w14:textId="43037A4C" w:rsidR="00596F3E" w:rsidRPr="001E101B" w:rsidRDefault="00552E4A" w:rsidP="00762736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596F3E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96F3E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44C39F" w14:textId="7C6EF8DB" w:rsidR="00596F3E" w:rsidRPr="001E101B" w:rsidRDefault="00596F3E" w:rsidP="00762736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1117D09" w14:textId="41E393A5" w:rsidR="00596F3E" w:rsidRPr="001E101B" w:rsidRDefault="00552E4A" w:rsidP="00762736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596F3E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96F3E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96F3E" w:rsidRPr="001E101B" w14:paraId="73D9E6C2" w14:textId="77777777" w:rsidTr="00EC7D6B">
        <w:tc>
          <w:tcPr>
            <w:tcW w:w="3989" w:type="dxa"/>
            <w:vAlign w:val="bottom"/>
          </w:tcPr>
          <w:p w14:paraId="4A9994D5" w14:textId="77777777" w:rsidR="00596F3E" w:rsidRPr="001E101B" w:rsidRDefault="00596F3E" w:rsidP="00762736">
            <w:pPr>
              <w:pStyle w:val="a0"/>
              <w:tabs>
                <w:tab w:val="left" w:pos="720"/>
                <w:tab w:val="right" w:pos="7560"/>
                <w:tab w:val="right" w:pos="90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1" w:right="0"/>
              <w:jc w:val="thaiDistribute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EF7E22" w14:textId="6D61487D" w:rsidR="00596F3E" w:rsidRPr="001E101B" w:rsidRDefault="00552E4A" w:rsidP="00762736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366601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="00366601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EC68E27" w14:textId="6391D9AB" w:rsidR="00596F3E" w:rsidRPr="001E101B" w:rsidRDefault="00552E4A" w:rsidP="00762736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  <w:r w:rsidR="00596F3E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639</w:t>
            </w:r>
            <w:r w:rsidR="00596F3E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486A07" w14:textId="75B1091C" w:rsidR="00596F3E" w:rsidRPr="001E101B" w:rsidRDefault="00552E4A" w:rsidP="00762736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366601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="00366601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F18574C" w14:textId="703EA083" w:rsidR="00596F3E" w:rsidRPr="001E101B" w:rsidRDefault="00552E4A" w:rsidP="00762736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  <w:r w:rsidR="00596F3E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745</w:t>
            </w:r>
            <w:r w:rsidR="00596F3E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</w:p>
        </w:tc>
      </w:tr>
    </w:tbl>
    <w:p w14:paraId="09768CC0" w14:textId="77777777" w:rsidR="009D45FD" w:rsidRPr="001E101B" w:rsidRDefault="009D45FD" w:rsidP="008926B8">
      <w:pPr>
        <w:tabs>
          <w:tab w:val="left" w:pos="900"/>
          <w:tab w:val="left" w:pos="2160"/>
          <w:tab w:val="left" w:pos="6300"/>
          <w:tab w:val="center" w:pos="6740"/>
          <w:tab w:val="right" w:pos="7200"/>
          <w:tab w:val="left" w:pos="7820"/>
          <w:tab w:val="right" w:pos="8540"/>
        </w:tabs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5801BF05" w14:textId="3BFF7EAD" w:rsidR="00742E6E" w:rsidRPr="001E101B" w:rsidRDefault="009D45FD" w:rsidP="008926B8">
      <w:pPr>
        <w:tabs>
          <w:tab w:val="left" w:pos="900"/>
          <w:tab w:val="left" w:pos="2160"/>
          <w:tab w:val="left" w:pos="6300"/>
          <w:tab w:val="center" w:pos="6740"/>
          <w:tab w:val="right" w:pos="7200"/>
          <w:tab w:val="left" w:pos="7820"/>
          <w:tab w:val="right" w:pos="8540"/>
        </w:tabs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1E101B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ณ วันที่ </w:t>
      </w:r>
      <w:r w:rsidR="00552E4A" w:rsidRPr="00552E4A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31</w:t>
      </w:r>
      <w:r w:rsidRPr="001E101B">
        <w:rPr>
          <w:rFonts w:ascii="Browallia New" w:hAnsi="Browallia New" w:cs="Browallia New"/>
          <w:color w:val="000000"/>
          <w:spacing w:val="-10"/>
          <w:sz w:val="26"/>
          <w:szCs w:val="26"/>
        </w:rPr>
        <w:t xml:space="preserve"> </w:t>
      </w:r>
      <w:r w:rsidRPr="001E101B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ธันวาคม </w:t>
      </w:r>
      <w:r w:rsidR="00691C24" w:rsidRPr="001E101B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พ.ศ. </w:t>
      </w:r>
      <w:r w:rsidR="00552E4A" w:rsidRPr="00552E4A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2566</w:t>
      </w:r>
      <w:r w:rsidRPr="001E101B">
        <w:rPr>
          <w:rFonts w:ascii="Browallia New" w:hAnsi="Browallia New" w:cs="Browallia New"/>
          <w:color w:val="000000"/>
          <w:spacing w:val="-10"/>
          <w:sz w:val="26"/>
          <w:szCs w:val="26"/>
        </w:rPr>
        <w:t xml:space="preserve"> </w:t>
      </w:r>
      <w:r w:rsidRPr="001E101B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เงินฝากธนาคารประเภทออมทรัพย์มีอัตราดอกเบี้ยร้อยละ</w:t>
      </w:r>
      <w:r w:rsidR="00CF5D20" w:rsidRPr="001E101B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="00552E4A" w:rsidRPr="00552E4A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0</w:t>
      </w:r>
      <w:r w:rsidR="00366601" w:rsidRPr="001E101B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.</w:t>
      </w:r>
      <w:r w:rsidR="00552E4A" w:rsidRPr="00552E4A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05</w:t>
      </w:r>
      <w:r w:rsidR="009D43C9" w:rsidRPr="001E101B">
        <w:rPr>
          <w:rFonts w:ascii="Browallia New" w:hAnsi="Browallia New" w:cs="Browallia New"/>
          <w:color w:val="000000"/>
          <w:spacing w:val="-10"/>
          <w:sz w:val="26"/>
          <w:szCs w:val="26"/>
        </w:rPr>
        <w:t xml:space="preserve"> </w:t>
      </w:r>
      <w:r w:rsidRPr="001E101B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ถึงร้อยละ</w:t>
      </w:r>
      <w:r w:rsidR="00CF5D20" w:rsidRPr="001E101B">
        <w:rPr>
          <w:rFonts w:ascii="Browallia New" w:hAnsi="Browallia New" w:cs="Browallia New"/>
          <w:color w:val="000000"/>
          <w:spacing w:val="-10"/>
          <w:sz w:val="26"/>
          <w:szCs w:val="26"/>
        </w:rPr>
        <w:t xml:space="preserve"> </w:t>
      </w:r>
      <w:r w:rsidR="00552E4A" w:rsidRPr="00552E4A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1</w:t>
      </w:r>
      <w:r w:rsidR="00366601" w:rsidRPr="001E101B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.</w:t>
      </w:r>
      <w:r w:rsidR="00552E4A" w:rsidRPr="00552E4A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15</w:t>
      </w:r>
      <w:r w:rsidR="00BF34C0" w:rsidRPr="001E101B">
        <w:rPr>
          <w:rFonts w:ascii="Browallia New" w:hAnsi="Browallia New" w:cs="Browallia New"/>
          <w:color w:val="000000"/>
          <w:spacing w:val="-10"/>
          <w:sz w:val="26"/>
          <w:szCs w:val="26"/>
        </w:rPr>
        <w:t xml:space="preserve"> </w:t>
      </w:r>
      <w:bookmarkStart w:id="14" w:name="OLE_LINK3"/>
      <w:r w:rsidRPr="001E101B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ต่อปี </w:t>
      </w:r>
      <w:bookmarkEnd w:id="14"/>
      <w:r w:rsidRPr="001E101B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(</w:t>
      </w:r>
      <w:r w:rsidR="00691C24" w:rsidRPr="001E101B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พ.ศ. </w:t>
      </w:r>
      <w:r w:rsidR="00552E4A" w:rsidRPr="00552E4A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2565</w:t>
      </w:r>
      <w:r w:rsidR="007A4E0F" w:rsidRPr="001E101B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 xml:space="preserve"> :</w:t>
      </w:r>
      <w:r w:rsidRPr="001E101B">
        <w:rPr>
          <w:rFonts w:ascii="Browallia New" w:hAnsi="Browallia New" w:cs="Browallia New"/>
          <w:color w:val="000000"/>
          <w:spacing w:val="-10"/>
          <w:sz w:val="26"/>
          <w:szCs w:val="26"/>
        </w:rPr>
        <w:t xml:space="preserve"> </w:t>
      </w:r>
      <w:r w:rsidRPr="001E101B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อัตราดอกเบี้ย</w:t>
      </w:r>
      <w:r w:rsidRPr="001E101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ร้อยละ </w:t>
      </w:r>
      <w:r w:rsidR="00552E4A" w:rsidRPr="00552E4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</w:t>
      </w:r>
      <w:r w:rsidR="008F675D" w:rsidRPr="001E101B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552E4A" w:rsidRPr="00552E4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01</w:t>
      </w:r>
      <w:r w:rsidR="008F675D" w:rsidRPr="001E101B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8F675D" w:rsidRPr="001E101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ถึงร้อยละ</w:t>
      </w:r>
      <w:r w:rsidR="008F675D" w:rsidRPr="001E101B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552E4A" w:rsidRPr="00552E4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</w:t>
      </w:r>
      <w:r w:rsidR="008F675D" w:rsidRPr="001E101B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552E4A" w:rsidRPr="00552E4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40</w:t>
      </w:r>
      <w:r w:rsidR="008F675D" w:rsidRPr="001E101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FA3371" w:rsidRPr="001E101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ต่อปี</w:t>
      </w:r>
      <w:r w:rsidRPr="001E101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)</w:t>
      </w:r>
      <w:r w:rsidR="005E3BC5" w:rsidRPr="001E101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</w:p>
    <w:p w14:paraId="0B440473" w14:textId="24506706" w:rsidR="00BF7C6D" w:rsidRPr="001E101B" w:rsidRDefault="00BF7C6D" w:rsidP="008926B8">
      <w:pPr>
        <w:tabs>
          <w:tab w:val="left" w:pos="900"/>
          <w:tab w:val="left" w:pos="2160"/>
          <w:tab w:val="left" w:pos="6300"/>
          <w:tab w:val="center" w:pos="6740"/>
          <w:tab w:val="right" w:pos="7200"/>
          <w:tab w:val="left" w:pos="7820"/>
          <w:tab w:val="right" w:pos="8540"/>
        </w:tabs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63B38" w:rsidRPr="001E101B" w14:paraId="71C006CD" w14:textId="77777777" w:rsidTr="00B53D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B6B62F4" w14:textId="390B66A2" w:rsidR="00F63B38" w:rsidRPr="001E101B" w:rsidRDefault="00552E4A" w:rsidP="008D03F1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52E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F63B38" w:rsidRPr="001E10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63B38" w:rsidRPr="001E10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ลูกหนี้การค้าและลูกหนี้อื่น </w:t>
            </w:r>
          </w:p>
        </w:tc>
      </w:tr>
    </w:tbl>
    <w:p w14:paraId="6ED1D058" w14:textId="77777777" w:rsidR="00F63B38" w:rsidRPr="001E101B" w:rsidRDefault="00F63B38" w:rsidP="008926B8">
      <w:pPr>
        <w:ind w:left="540" w:hanging="54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0232B323" w14:textId="3FF06B78" w:rsidR="00136191" w:rsidRPr="001E101B" w:rsidRDefault="00552E4A" w:rsidP="008D03F1">
      <w:pPr>
        <w:pStyle w:val="Heading2"/>
        <w:keepLines/>
        <w:tabs>
          <w:tab w:val="left" w:pos="540"/>
        </w:tabs>
        <w:overflowPunct/>
        <w:autoSpaceDE/>
        <w:autoSpaceDN/>
        <w:adjustRightInd/>
        <w:ind w:left="540" w:right="0" w:hanging="540"/>
        <w:jc w:val="left"/>
        <w:textAlignment w:val="auto"/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</w:pPr>
      <w:bookmarkStart w:id="15" w:name="_Toc48681860"/>
      <w:r w:rsidRPr="00552E4A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11</w:t>
      </w:r>
      <w:r w:rsidR="00136191" w:rsidRPr="001E101B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.</w:t>
      </w:r>
      <w:r w:rsidRPr="00552E4A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="00136191" w:rsidRPr="001E101B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  <w:tab/>
      </w:r>
      <w:r w:rsidR="00136191" w:rsidRPr="001E101B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ลูกหนี้การค้าและลูกหนี้อื่น</w:t>
      </w:r>
      <w:bookmarkEnd w:id="15"/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6781D" w:rsidRPr="001E101B" w14:paraId="7336F1B5" w14:textId="77777777" w:rsidTr="008D03F1">
        <w:trPr>
          <w:trHeight w:val="20"/>
        </w:trPr>
        <w:tc>
          <w:tcPr>
            <w:tcW w:w="3989" w:type="dxa"/>
            <w:vAlign w:val="bottom"/>
          </w:tcPr>
          <w:p w14:paraId="5088D251" w14:textId="77777777" w:rsidR="00E6781D" w:rsidRPr="001E101B" w:rsidRDefault="00E6781D" w:rsidP="00762736">
            <w:pPr>
              <w:spacing w:line="320" w:lineRule="exact"/>
              <w:ind w:left="42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F95A26" w14:textId="77777777" w:rsidR="00E6781D" w:rsidRPr="001E101B" w:rsidRDefault="00E6781D" w:rsidP="00762736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042CCA" w14:textId="77777777" w:rsidR="00E6781D" w:rsidRPr="001E101B" w:rsidRDefault="00E6781D" w:rsidP="00762736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A3371" w:rsidRPr="001E101B" w14:paraId="68082B3E" w14:textId="77777777" w:rsidTr="008D03F1">
        <w:trPr>
          <w:trHeight w:val="20"/>
        </w:trPr>
        <w:tc>
          <w:tcPr>
            <w:tcW w:w="3989" w:type="dxa"/>
            <w:vAlign w:val="bottom"/>
          </w:tcPr>
          <w:p w14:paraId="1DE3B307" w14:textId="77777777" w:rsidR="00FA3371" w:rsidRPr="001E101B" w:rsidRDefault="00FA3371" w:rsidP="00762736">
            <w:pPr>
              <w:spacing w:line="320" w:lineRule="exact"/>
              <w:ind w:left="42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57DA33" w14:textId="3BAFFCA9" w:rsidR="00FA3371" w:rsidRPr="001E101B" w:rsidRDefault="00FA3371" w:rsidP="00762736">
            <w:pPr>
              <w:tabs>
                <w:tab w:val="right" w:pos="1139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5ABB62" w14:textId="715C5EA5" w:rsidR="00FA3371" w:rsidRPr="001E101B" w:rsidRDefault="00FA3371" w:rsidP="00762736">
            <w:pPr>
              <w:tabs>
                <w:tab w:val="right" w:pos="115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D364CF" w14:textId="572CF7FE" w:rsidR="00FA3371" w:rsidRPr="001E101B" w:rsidRDefault="00FA3371" w:rsidP="00762736">
            <w:pPr>
              <w:tabs>
                <w:tab w:val="right" w:pos="115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CF3A9B" w14:textId="7AAA078C" w:rsidR="00FA3371" w:rsidRPr="001E101B" w:rsidRDefault="00FA3371" w:rsidP="00762736">
            <w:pPr>
              <w:tabs>
                <w:tab w:val="right" w:pos="115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CE37DA" w:rsidRPr="001E101B" w14:paraId="3EDEAC76" w14:textId="77777777" w:rsidTr="008D03F1">
        <w:trPr>
          <w:trHeight w:val="20"/>
        </w:trPr>
        <w:tc>
          <w:tcPr>
            <w:tcW w:w="3989" w:type="dxa"/>
            <w:vAlign w:val="bottom"/>
          </w:tcPr>
          <w:p w14:paraId="1C6FC8AF" w14:textId="77777777" w:rsidR="00CE37DA" w:rsidRPr="001E101B" w:rsidRDefault="00CE37DA" w:rsidP="00762736">
            <w:pPr>
              <w:spacing w:line="320" w:lineRule="exact"/>
              <w:ind w:left="42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772AF47" w14:textId="77777777" w:rsidR="00CE37DA" w:rsidRPr="001E101B" w:rsidRDefault="00CE37DA" w:rsidP="00762736">
            <w:pPr>
              <w:tabs>
                <w:tab w:val="right" w:pos="1139"/>
              </w:tabs>
              <w:spacing w:line="32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5BAF821" w14:textId="77777777" w:rsidR="00CE37DA" w:rsidRPr="001E101B" w:rsidRDefault="00CE37DA" w:rsidP="00762736">
            <w:pPr>
              <w:tabs>
                <w:tab w:val="right" w:pos="115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0CDF2D1" w14:textId="77777777" w:rsidR="00CE37DA" w:rsidRPr="001E101B" w:rsidRDefault="00CE37DA" w:rsidP="00762736">
            <w:pPr>
              <w:tabs>
                <w:tab w:val="right" w:pos="1152"/>
              </w:tabs>
              <w:spacing w:line="32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7E8F3D2" w14:textId="77777777" w:rsidR="00CE37DA" w:rsidRPr="001E101B" w:rsidRDefault="00CE37DA" w:rsidP="00762736">
            <w:pPr>
              <w:tabs>
                <w:tab w:val="right" w:pos="1152"/>
              </w:tabs>
              <w:spacing w:line="32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</w:tr>
      <w:tr w:rsidR="00093659" w:rsidRPr="001E101B" w14:paraId="01815A01" w14:textId="77777777" w:rsidTr="008D03F1">
        <w:trPr>
          <w:trHeight w:val="20"/>
        </w:trPr>
        <w:tc>
          <w:tcPr>
            <w:tcW w:w="3989" w:type="dxa"/>
            <w:vAlign w:val="bottom"/>
          </w:tcPr>
          <w:p w14:paraId="459518D3" w14:textId="723CF84E" w:rsidR="00093659" w:rsidRPr="001E101B" w:rsidRDefault="006651ED" w:rsidP="00762736">
            <w:pPr>
              <w:spacing w:line="320" w:lineRule="exact"/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E624CE" w14:textId="77777777" w:rsidR="00093659" w:rsidRPr="001E101B" w:rsidRDefault="00093659" w:rsidP="00762736">
            <w:pPr>
              <w:tabs>
                <w:tab w:val="decimal" w:pos="115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F1EB79F" w14:textId="77777777" w:rsidR="00093659" w:rsidRPr="001E101B" w:rsidRDefault="00093659" w:rsidP="00762736">
            <w:pPr>
              <w:tabs>
                <w:tab w:val="decimal" w:pos="115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8771EDC" w14:textId="77777777" w:rsidR="00093659" w:rsidRPr="001E101B" w:rsidRDefault="00093659" w:rsidP="00762736">
            <w:pPr>
              <w:tabs>
                <w:tab w:val="decimal" w:pos="115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CE7BE6F" w14:textId="77777777" w:rsidR="00093659" w:rsidRPr="001E101B" w:rsidRDefault="00093659" w:rsidP="00762736">
            <w:pPr>
              <w:tabs>
                <w:tab w:val="decimal" w:pos="115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96F3E" w:rsidRPr="001E101B" w14:paraId="68367A94" w14:textId="77777777" w:rsidTr="003631E0">
        <w:trPr>
          <w:trHeight w:val="20"/>
        </w:trPr>
        <w:tc>
          <w:tcPr>
            <w:tcW w:w="3989" w:type="dxa"/>
            <w:vAlign w:val="bottom"/>
          </w:tcPr>
          <w:p w14:paraId="5A669C3F" w14:textId="2E3E3790" w:rsidR="00596F3E" w:rsidRPr="001E101B" w:rsidRDefault="00596F3E" w:rsidP="00762736">
            <w:pPr>
              <w:tabs>
                <w:tab w:val="left" w:pos="1605"/>
              </w:tabs>
              <w:spacing w:line="320" w:lineRule="exact"/>
              <w:ind w:left="43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ลูกหนี้การค้า - 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D850C75" w14:textId="58DF57DE" w:rsidR="00596F3E" w:rsidRPr="001E101B" w:rsidRDefault="00552E4A" w:rsidP="00762736">
            <w:pPr>
              <w:tabs>
                <w:tab w:val="decimal" w:pos="115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596F3E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="00596F3E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368" w:type="dxa"/>
            <w:vAlign w:val="bottom"/>
          </w:tcPr>
          <w:p w14:paraId="643BB533" w14:textId="4C74BD59" w:rsidR="00596F3E" w:rsidRPr="001E101B" w:rsidRDefault="00552E4A" w:rsidP="00762736">
            <w:pPr>
              <w:tabs>
                <w:tab w:val="decimal" w:pos="115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596F3E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="00596F3E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A3576B" w14:textId="6A3ABBEE" w:rsidR="00596F3E" w:rsidRPr="001E101B" w:rsidRDefault="00552E4A" w:rsidP="00762736">
            <w:pPr>
              <w:tabs>
                <w:tab w:val="decimal" w:pos="115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596F3E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="00596F3E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368" w:type="dxa"/>
            <w:vAlign w:val="bottom"/>
          </w:tcPr>
          <w:p w14:paraId="525D814E" w14:textId="1277CCAF" w:rsidR="00596F3E" w:rsidRPr="001E101B" w:rsidRDefault="00552E4A" w:rsidP="00762736">
            <w:pPr>
              <w:tabs>
                <w:tab w:val="decimal" w:pos="115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596F3E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="00596F3E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</w:p>
        </w:tc>
      </w:tr>
      <w:tr w:rsidR="00596F3E" w:rsidRPr="001E101B" w14:paraId="0F1457A2" w14:textId="77777777" w:rsidTr="008D03F1">
        <w:trPr>
          <w:trHeight w:val="20"/>
        </w:trPr>
        <w:tc>
          <w:tcPr>
            <w:tcW w:w="3989" w:type="dxa"/>
            <w:vAlign w:val="bottom"/>
          </w:tcPr>
          <w:p w14:paraId="612797DE" w14:textId="4B59DCBA" w:rsidR="00596F3E" w:rsidRPr="001E101B" w:rsidRDefault="00596F3E" w:rsidP="00762736">
            <w:pPr>
              <w:tabs>
                <w:tab w:val="left" w:pos="1605"/>
              </w:tabs>
              <w:spacing w:line="320" w:lineRule="exact"/>
              <w:ind w:left="43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ลูกหนี้การค้า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บริษัทที่เกี่ยวข้องกัน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FA02EE" w14:textId="77777777" w:rsidR="00596F3E" w:rsidRPr="001E101B" w:rsidRDefault="00596F3E" w:rsidP="00762736">
            <w:pPr>
              <w:tabs>
                <w:tab w:val="decimal" w:pos="115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04F31CB" w14:textId="77777777" w:rsidR="00596F3E" w:rsidRPr="001E101B" w:rsidRDefault="00596F3E" w:rsidP="00762736">
            <w:pPr>
              <w:tabs>
                <w:tab w:val="decimal" w:pos="115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935D73D" w14:textId="7577157B" w:rsidR="00596F3E" w:rsidRPr="001E101B" w:rsidRDefault="00596F3E" w:rsidP="00762736">
            <w:pPr>
              <w:tabs>
                <w:tab w:val="decimal" w:pos="115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18F3C98" w14:textId="77777777" w:rsidR="00596F3E" w:rsidRPr="001E101B" w:rsidRDefault="00596F3E" w:rsidP="00762736">
            <w:pPr>
              <w:tabs>
                <w:tab w:val="decimal" w:pos="115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96F3E" w:rsidRPr="001E101B" w14:paraId="64B6B3A7" w14:textId="77777777" w:rsidTr="008D03F1">
        <w:trPr>
          <w:trHeight w:val="20"/>
        </w:trPr>
        <w:tc>
          <w:tcPr>
            <w:tcW w:w="3989" w:type="dxa"/>
            <w:vAlign w:val="bottom"/>
          </w:tcPr>
          <w:p w14:paraId="271AE73D" w14:textId="4518B4DE" w:rsidR="00596F3E" w:rsidRPr="001E101B" w:rsidRDefault="00596F3E" w:rsidP="00762736">
            <w:pPr>
              <w:tabs>
                <w:tab w:val="left" w:pos="1738"/>
              </w:tabs>
              <w:spacing w:line="320" w:lineRule="exact"/>
              <w:ind w:left="43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ค))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25D957" w14:textId="06CACD73" w:rsidR="00596F3E" w:rsidRPr="001E101B" w:rsidRDefault="00552E4A" w:rsidP="00762736">
            <w:pPr>
              <w:tabs>
                <w:tab w:val="decimal" w:pos="115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96F3E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="00596F3E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368" w:type="dxa"/>
            <w:vAlign w:val="bottom"/>
          </w:tcPr>
          <w:p w14:paraId="1D0FB1B4" w14:textId="05B85053" w:rsidR="00596F3E" w:rsidRPr="001E101B" w:rsidRDefault="00552E4A" w:rsidP="00762736">
            <w:pPr>
              <w:tabs>
                <w:tab w:val="decimal" w:pos="115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96F3E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="00596F3E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210AB9" w14:textId="6DEF284A" w:rsidR="00596F3E" w:rsidRPr="001E101B" w:rsidRDefault="00552E4A" w:rsidP="00762736">
            <w:pPr>
              <w:tabs>
                <w:tab w:val="decimal" w:pos="115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96F3E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="00596F3E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368" w:type="dxa"/>
            <w:vAlign w:val="bottom"/>
          </w:tcPr>
          <w:p w14:paraId="54A54E39" w14:textId="4B7D6900" w:rsidR="00596F3E" w:rsidRPr="001E101B" w:rsidRDefault="00552E4A" w:rsidP="00762736">
            <w:pPr>
              <w:tabs>
                <w:tab w:val="decimal" w:pos="115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96F3E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="00596F3E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</w:tr>
      <w:tr w:rsidR="00596F3E" w:rsidRPr="001E101B" w14:paraId="095713A6" w14:textId="77777777" w:rsidTr="008D03F1">
        <w:trPr>
          <w:trHeight w:val="20"/>
        </w:trPr>
        <w:tc>
          <w:tcPr>
            <w:tcW w:w="3989" w:type="dxa"/>
            <w:vAlign w:val="bottom"/>
          </w:tcPr>
          <w:p w14:paraId="0D097987" w14:textId="5506A730" w:rsidR="00596F3E" w:rsidRPr="001E101B" w:rsidRDefault="00596F3E" w:rsidP="00762736">
            <w:pPr>
              <w:spacing w:line="320" w:lineRule="exact"/>
              <w:ind w:left="43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รายได้ค้างรับ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87E9E3" w14:textId="55597653" w:rsidR="00596F3E" w:rsidRPr="001E101B" w:rsidRDefault="00552E4A" w:rsidP="00762736">
            <w:pPr>
              <w:tabs>
                <w:tab w:val="decimal" w:pos="115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96F3E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  <w:r w:rsidR="00596F3E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368" w:type="dxa"/>
            <w:vAlign w:val="bottom"/>
          </w:tcPr>
          <w:p w14:paraId="5C248BFF" w14:textId="0CBF109D" w:rsidR="00596F3E" w:rsidRPr="001E101B" w:rsidRDefault="00552E4A" w:rsidP="00762736">
            <w:pPr>
              <w:tabs>
                <w:tab w:val="decimal" w:pos="115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96F3E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="00596F3E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11B8A03" w14:textId="74FED66E" w:rsidR="00596F3E" w:rsidRPr="001E101B" w:rsidRDefault="00552E4A" w:rsidP="00762736">
            <w:pPr>
              <w:tabs>
                <w:tab w:val="decimal" w:pos="115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96F3E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  <w:r w:rsidR="00596F3E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368" w:type="dxa"/>
            <w:vAlign w:val="bottom"/>
          </w:tcPr>
          <w:p w14:paraId="188A3670" w14:textId="594BAEAA" w:rsidR="00596F3E" w:rsidRPr="001E101B" w:rsidRDefault="00552E4A" w:rsidP="00762736">
            <w:pPr>
              <w:tabs>
                <w:tab w:val="decimal" w:pos="115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96F3E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="00596F3E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</w:tr>
      <w:tr w:rsidR="00596F3E" w:rsidRPr="001E101B" w14:paraId="51D2D0BC" w14:textId="77777777" w:rsidTr="008D03F1">
        <w:trPr>
          <w:trHeight w:val="20"/>
        </w:trPr>
        <w:tc>
          <w:tcPr>
            <w:tcW w:w="3989" w:type="dxa"/>
            <w:vAlign w:val="bottom"/>
          </w:tcPr>
          <w:p w14:paraId="3B502588" w14:textId="497D6CA5" w:rsidR="00596F3E" w:rsidRPr="001E101B" w:rsidRDefault="00596F3E" w:rsidP="00762736">
            <w:pPr>
              <w:spacing w:line="320" w:lineRule="exact"/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E101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E10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E10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ค่าเผื่อผลขาดทุนที่คาดว่าจะเกิดขึ้น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BCA19C" w14:textId="7931C27F" w:rsidR="00596F3E" w:rsidRPr="001E101B" w:rsidRDefault="00596F3E" w:rsidP="00762736">
            <w:pPr>
              <w:tabs>
                <w:tab w:val="decimal" w:pos="115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Pr="001E10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B9090EC" w14:textId="18CCBE04" w:rsidR="00596F3E" w:rsidRPr="001E101B" w:rsidRDefault="00596F3E" w:rsidP="00762736">
            <w:pPr>
              <w:tabs>
                <w:tab w:val="decimal" w:pos="115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Pr="001E10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1490DE" w14:textId="4B06A9A0" w:rsidR="00596F3E" w:rsidRPr="001E101B" w:rsidRDefault="00596F3E" w:rsidP="00762736">
            <w:pPr>
              <w:tabs>
                <w:tab w:val="decimal" w:pos="115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Pr="001E10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406540A" w14:textId="2699BE24" w:rsidR="00596F3E" w:rsidRPr="001E101B" w:rsidRDefault="00596F3E" w:rsidP="00762736">
            <w:pPr>
              <w:tabs>
                <w:tab w:val="decimal" w:pos="115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Pr="001E10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96F3E" w:rsidRPr="001E101B" w14:paraId="3D725ECE" w14:textId="77777777" w:rsidTr="00360832">
        <w:trPr>
          <w:trHeight w:val="20"/>
        </w:trPr>
        <w:tc>
          <w:tcPr>
            <w:tcW w:w="3989" w:type="dxa"/>
            <w:vAlign w:val="bottom"/>
          </w:tcPr>
          <w:p w14:paraId="1F9E929E" w14:textId="7A311C7F" w:rsidR="00596F3E" w:rsidRPr="001E101B" w:rsidRDefault="00596F3E" w:rsidP="00762736">
            <w:pPr>
              <w:spacing w:line="320" w:lineRule="exact"/>
              <w:ind w:left="43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16B7478" w14:textId="3451E776" w:rsidR="00596F3E" w:rsidRPr="001E101B" w:rsidRDefault="00552E4A" w:rsidP="00762736">
            <w:pPr>
              <w:tabs>
                <w:tab w:val="decimal" w:pos="115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596F3E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="00366601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FD47F" w14:textId="6396296C" w:rsidR="00596F3E" w:rsidRPr="001E101B" w:rsidRDefault="00552E4A" w:rsidP="00762736">
            <w:pPr>
              <w:tabs>
                <w:tab w:val="decimal" w:pos="115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="00596F3E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014</w:t>
            </w:r>
            <w:r w:rsidR="00596F3E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167C8C2" w14:textId="6B253DA7" w:rsidR="00596F3E" w:rsidRPr="001E101B" w:rsidRDefault="00552E4A" w:rsidP="00762736">
            <w:pPr>
              <w:tabs>
                <w:tab w:val="decimal" w:pos="115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596F3E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="00366601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D6BEE" w14:textId="3E1150CB" w:rsidR="00596F3E" w:rsidRPr="001E101B" w:rsidRDefault="00552E4A" w:rsidP="00762736">
            <w:pPr>
              <w:tabs>
                <w:tab w:val="decimal" w:pos="115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="00596F3E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014</w:t>
            </w:r>
            <w:r w:rsidR="00596F3E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657</w:t>
            </w:r>
          </w:p>
        </w:tc>
      </w:tr>
      <w:tr w:rsidR="00596F3E" w:rsidRPr="001E101B" w14:paraId="36D14180" w14:textId="77777777" w:rsidTr="008D03F1">
        <w:trPr>
          <w:trHeight w:val="20"/>
        </w:trPr>
        <w:tc>
          <w:tcPr>
            <w:tcW w:w="3989" w:type="dxa"/>
          </w:tcPr>
          <w:p w14:paraId="67ABDA67" w14:textId="77777777" w:rsidR="00596F3E" w:rsidRPr="001E101B" w:rsidRDefault="00596F3E" w:rsidP="00F840D3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E68BE4" w14:textId="77777777" w:rsidR="00596F3E" w:rsidRPr="001E101B" w:rsidRDefault="00596F3E" w:rsidP="00596F3E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9187F1" w14:textId="77777777" w:rsidR="00596F3E" w:rsidRPr="001E101B" w:rsidRDefault="00596F3E" w:rsidP="00596F3E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18E16D" w14:textId="77777777" w:rsidR="00596F3E" w:rsidRPr="001E101B" w:rsidRDefault="00596F3E" w:rsidP="00596F3E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8CC0E7" w14:textId="77777777" w:rsidR="00596F3E" w:rsidRPr="001E101B" w:rsidRDefault="00596F3E" w:rsidP="00596F3E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</w:tr>
      <w:tr w:rsidR="00596F3E" w:rsidRPr="001E101B" w14:paraId="13E2AE46" w14:textId="77777777" w:rsidTr="008D03F1">
        <w:trPr>
          <w:trHeight w:val="20"/>
        </w:trPr>
        <w:tc>
          <w:tcPr>
            <w:tcW w:w="3989" w:type="dxa"/>
          </w:tcPr>
          <w:p w14:paraId="14CA8E57" w14:textId="77777777" w:rsidR="00596F3E" w:rsidRPr="001E101B" w:rsidRDefault="00596F3E" w:rsidP="00762736">
            <w:pPr>
              <w:spacing w:line="320" w:lineRule="exact"/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ลูกหนี้บริษัทที่เกี่ยวข้องกัน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C353FB" w14:textId="77777777" w:rsidR="00596F3E" w:rsidRPr="001E101B" w:rsidRDefault="00596F3E" w:rsidP="00762736">
            <w:pPr>
              <w:tabs>
                <w:tab w:val="decimal" w:pos="115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5799CC0" w14:textId="77777777" w:rsidR="00596F3E" w:rsidRPr="001E101B" w:rsidRDefault="00596F3E" w:rsidP="00762736">
            <w:pPr>
              <w:tabs>
                <w:tab w:val="decimal" w:pos="115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57F400C" w14:textId="77777777" w:rsidR="00596F3E" w:rsidRPr="001E101B" w:rsidRDefault="00596F3E" w:rsidP="00762736">
            <w:pPr>
              <w:tabs>
                <w:tab w:val="decimal" w:pos="115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DC90572" w14:textId="77777777" w:rsidR="00596F3E" w:rsidRPr="001E101B" w:rsidRDefault="00596F3E" w:rsidP="00762736">
            <w:pPr>
              <w:tabs>
                <w:tab w:val="decimal" w:pos="115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96F3E" w:rsidRPr="001E101B" w14:paraId="26C9C9BA" w14:textId="77777777" w:rsidTr="008D03F1">
        <w:trPr>
          <w:trHeight w:val="20"/>
        </w:trPr>
        <w:tc>
          <w:tcPr>
            <w:tcW w:w="3989" w:type="dxa"/>
          </w:tcPr>
          <w:p w14:paraId="7A446E52" w14:textId="1E723192" w:rsidR="00596F3E" w:rsidRPr="001E101B" w:rsidRDefault="00596F3E" w:rsidP="00762736">
            <w:pPr>
              <w:spacing w:line="320" w:lineRule="exact"/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ลูกหนี้บริษัทที่เกี่ยวข้องกัน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493727" w14:textId="77777777" w:rsidR="00596F3E" w:rsidRPr="001E101B" w:rsidRDefault="00596F3E" w:rsidP="00762736">
            <w:pPr>
              <w:tabs>
                <w:tab w:val="decimal" w:pos="115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9D59448" w14:textId="77777777" w:rsidR="00596F3E" w:rsidRPr="001E101B" w:rsidRDefault="00596F3E" w:rsidP="00762736">
            <w:pPr>
              <w:tabs>
                <w:tab w:val="decimal" w:pos="115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1A66214" w14:textId="77777777" w:rsidR="00596F3E" w:rsidRPr="001E101B" w:rsidRDefault="00596F3E" w:rsidP="00762736">
            <w:pPr>
              <w:tabs>
                <w:tab w:val="decimal" w:pos="115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70D5D87" w14:textId="77777777" w:rsidR="00596F3E" w:rsidRPr="001E101B" w:rsidRDefault="00596F3E" w:rsidP="00762736">
            <w:pPr>
              <w:tabs>
                <w:tab w:val="decimal" w:pos="115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66F2D" w:rsidRPr="001E101B" w14:paraId="036D69C5" w14:textId="77777777" w:rsidTr="00DD73CD">
        <w:trPr>
          <w:trHeight w:val="20"/>
        </w:trPr>
        <w:tc>
          <w:tcPr>
            <w:tcW w:w="3989" w:type="dxa"/>
          </w:tcPr>
          <w:p w14:paraId="264CBB90" w14:textId="1C8C87DC" w:rsidR="00466F2D" w:rsidRPr="001E101B" w:rsidRDefault="00466F2D" w:rsidP="00762736">
            <w:pPr>
              <w:spacing w:line="320" w:lineRule="exact"/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1E101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E10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))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8C458BB" w14:textId="0D92B639" w:rsidR="00466F2D" w:rsidRPr="001E101B" w:rsidRDefault="00552E4A" w:rsidP="00762736">
            <w:pPr>
              <w:tabs>
                <w:tab w:val="decimal" w:pos="115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66F2D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466F2D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368" w:type="dxa"/>
            <w:vAlign w:val="center"/>
          </w:tcPr>
          <w:p w14:paraId="4F8CDA78" w14:textId="19EC4B3A" w:rsidR="00466F2D" w:rsidRPr="001E101B" w:rsidRDefault="00552E4A" w:rsidP="00762736">
            <w:pPr>
              <w:tabs>
                <w:tab w:val="decimal" w:pos="115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66F2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="00466F2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A613F2" w14:textId="63CFCA92" w:rsidR="00466F2D" w:rsidRPr="001E101B" w:rsidRDefault="00552E4A" w:rsidP="00762736">
            <w:pPr>
              <w:tabs>
                <w:tab w:val="decimal" w:pos="115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466F2D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466F2D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368" w:type="dxa"/>
            <w:vAlign w:val="center"/>
          </w:tcPr>
          <w:p w14:paraId="23580967" w14:textId="1C284479" w:rsidR="00466F2D" w:rsidRPr="001E101B" w:rsidRDefault="00552E4A" w:rsidP="00762736">
            <w:pPr>
              <w:tabs>
                <w:tab w:val="decimal" w:pos="115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466F2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="00466F2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</w:tr>
      <w:tr w:rsidR="00466F2D" w:rsidRPr="001E101B" w14:paraId="2226F863" w14:textId="77777777" w:rsidTr="00DD73CD">
        <w:trPr>
          <w:trHeight w:val="20"/>
        </w:trPr>
        <w:tc>
          <w:tcPr>
            <w:tcW w:w="3989" w:type="dxa"/>
            <w:vAlign w:val="bottom"/>
          </w:tcPr>
          <w:p w14:paraId="7AB27096" w14:textId="4DF08488" w:rsidR="00466F2D" w:rsidRPr="001E101B" w:rsidRDefault="00466F2D" w:rsidP="00762736">
            <w:pPr>
              <w:spacing w:line="320" w:lineRule="exact"/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E101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E10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963616" w14:textId="7FAF5E7A" w:rsidR="00466F2D" w:rsidRPr="001E101B" w:rsidRDefault="00466F2D" w:rsidP="00762736">
            <w:pPr>
              <w:tabs>
                <w:tab w:val="decimal" w:pos="115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FA5ACC0" w14:textId="100AE43A" w:rsidR="00466F2D" w:rsidRPr="001E101B" w:rsidRDefault="00466F2D" w:rsidP="00762736">
            <w:pPr>
              <w:tabs>
                <w:tab w:val="decimal" w:pos="115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E13BE1" w14:textId="1A449E8F" w:rsidR="00466F2D" w:rsidRPr="001E101B" w:rsidRDefault="00466F2D" w:rsidP="00762736">
            <w:pPr>
              <w:tabs>
                <w:tab w:val="decimal" w:pos="115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Pr="001E10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8C329C9" w14:textId="356D2A0D" w:rsidR="00466F2D" w:rsidRPr="001E101B" w:rsidRDefault="00466F2D" w:rsidP="00762736">
            <w:pPr>
              <w:tabs>
                <w:tab w:val="decimal" w:pos="115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Pr="001E10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F840D3" w:rsidRPr="001E101B" w14:paraId="5BDF2968" w14:textId="77777777" w:rsidTr="00F003AE">
        <w:trPr>
          <w:trHeight w:val="20"/>
        </w:trPr>
        <w:tc>
          <w:tcPr>
            <w:tcW w:w="3989" w:type="dxa"/>
          </w:tcPr>
          <w:p w14:paraId="4C13A4D0" w14:textId="77777777" w:rsidR="00F840D3" w:rsidRPr="001E101B" w:rsidRDefault="00F840D3" w:rsidP="00762736">
            <w:pPr>
              <w:spacing w:line="320" w:lineRule="exact"/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ลูกหนี้บริษัทที่เกี่ยวข้องกัน</w:t>
            </w:r>
            <w:r w:rsidRPr="001E101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A697E8" w14:textId="052CEA3F" w:rsidR="00F840D3" w:rsidRPr="001E101B" w:rsidRDefault="00552E4A" w:rsidP="00762736">
            <w:pPr>
              <w:tabs>
                <w:tab w:val="decimal" w:pos="115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840D3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F840D3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E58AE" w14:textId="001877CB" w:rsidR="00F840D3" w:rsidRPr="001E101B" w:rsidRDefault="00552E4A" w:rsidP="00762736">
            <w:pPr>
              <w:tabs>
                <w:tab w:val="decimal" w:pos="115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840D3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="00F840D3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3CC3EF" w14:textId="40F5E190" w:rsidR="00F840D3" w:rsidRPr="001E101B" w:rsidRDefault="00552E4A" w:rsidP="00762736">
            <w:pPr>
              <w:tabs>
                <w:tab w:val="decimal" w:pos="115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840D3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="00F840D3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56E8E" w14:textId="7C18E64A" w:rsidR="00F840D3" w:rsidRPr="001E101B" w:rsidRDefault="00552E4A" w:rsidP="00762736">
            <w:pPr>
              <w:tabs>
                <w:tab w:val="decimal" w:pos="115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840D3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F840D3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</w:tr>
      <w:tr w:rsidR="00F840D3" w:rsidRPr="001E101B" w14:paraId="76D21000" w14:textId="77777777" w:rsidTr="008D03F1">
        <w:trPr>
          <w:trHeight w:val="20"/>
        </w:trPr>
        <w:tc>
          <w:tcPr>
            <w:tcW w:w="3989" w:type="dxa"/>
          </w:tcPr>
          <w:p w14:paraId="7F3BDFD8" w14:textId="77777777" w:rsidR="00F840D3" w:rsidRPr="001E101B" w:rsidRDefault="00F840D3" w:rsidP="00F840D3">
            <w:pPr>
              <w:ind w:left="427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7076E09" w14:textId="77777777" w:rsidR="00F840D3" w:rsidRPr="001E101B" w:rsidRDefault="00F840D3" w:rsidP="00F840D3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3151FD2" w14:textId="77777777" w:rsidR="00F840D3" w:rsidRPr="001E101B" w:rsidRDefault="00F840D3" w:rsidP="00F840D3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C7278E1" w14:textId="77777777" w:rsidR="00F840D3" w:rsidRPr="001E101B" w:rsidRDefault="00F840D3" w:rsidP="00F840D3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E94356A" w14:textId="77777777" w:rsidR="00F840D3" w:rsidRPr="001E101B" w:rsidRDefault="00F840D3" w:rsidP="00F840D3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F840D3" w:rsidRPr="001E101B" w14:paraId="61693720" w14:textId="77777777" w:rsidTr="008D03F1">
        <w:trPr>
          <w:trHeight w:val="20"/>
        </w:trPr>
        <w:tc>
          <w:tcPr>
            <w:tcW w:w="3989" w:type="dxa"/>
          </w:tcPr>
          <w:p w14:paraId="417712E2" w14:textId="77777777" w:rsidR="00F840D3" w:rsidRPr="001E101B" w:rsidRDefault="00F840D3" w:rsidP="00F840D3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1C3342" w14:textId="77777777" w:rsidR="00F840D3" w:rsidRPr="001E101B" w:rsidRDefault="00F840D3" w:rsidP="00F840D3">
            <w:pPr>
              <w:tabs>
                <w:tab w:val="decimal" w:pos="1149"/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4E72593" w14:textId="77777777" w:rsidR="00F840D3" w:rsidRPr="001E101B" w:rsidRDefault="00F840D3" w:rsidP="00F840D3">
            <w:pPr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2992D87" w14:textId="77777777" w:rsidR="00F840D3" w:rsidRPr="001E101B" w:rsidRDefault="00F840D3" w:rsidP="00F840D3">
            <w:pPr>
              <w:tabs>
                <w:tab w:val="decimal" w:pos="1149"/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9746590" w14:textId="77777777" w:rsidR="00F840D3" w:rsidRPr="001E101B" w:rsidRDefault="00F840D3" w:rsidP="00F840D3">
            <w:pPr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F840D3" w:rsidRPr="001E101B" w14:paraId="359CD45A" w14:textId="77777777" w:rsidTr="008D03F1">
        <w:trPr>
          <w:trHeight w:val="20"/>
        </w:trPr>
        <w:tc>
          <w:tcPr>
            <w:tcW w:w="3989" w:type="dxa"/>
            <w:vAlign w:val="center"/>
          </w:tcPr>
          <w:p w14:paraId="1C74C375" w14:textId="77777777" w:rsidR="00F840D3" w:rsidRPr="001E101B" w:rsidRDefault="00F840D3" w:rsidP="00762736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ค่าเช่าจ่ายล่วงหน้า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7B2A82" w14:textId="4CE5A8D2" w:rsidR="00F840D3" w:rsidRPr="001E101B" w:rsidRDefault="00552E4A" w:rsidP="00762736">
            <w:pPr>
              <w:pStyle w:val="a0"/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af-ZA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F840D3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368" w:type="dxa"/>
            <w:vAlign w:val="bottom"/>
          </w:tcPr>
          <w:p w14:paraId="7E1A903E" w14:textId="521B27E5" w:rsidR="00F840D3" w:rsidRPr="001E101B" w:rsidRDefault="00552E4A" w:rsidP="00762736">
            <w:pPr>
              <w:pStyle w:val="a0"/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F840D3" w:rsidRPr="001E101B">
              <w:rPr>
                <w:rFonts w:ascii="Browallia New" w:hAnsi="Browallia New" w:cs="Browallia New"/>
                <w:sz w:val="26"/>
                <w:szCs w:val="26"/>
                <w:lang w:val="af-ZA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1CA49D" w14:textId="187599A8" w:rsidR="00F840D3" w:rsidRPr="001E101B" w:rsidRDefault="00552E4A" w:rsidP="00762736">
            <w:pPr>
              <w:pStyle w:val="a0"/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af-ZA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F840D3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368" w:type="dxa"/>
            <w:vAlign w:val="bottom"/>
          </w:tcPr>
          <w:p w14:paraId="51E4123F" w14:textId="47BFA79E" w:rsidR="00F840D3" w:rsidRPr="001E101B" w:rsidRDefault="00552E4A" w:rsidP="00762736">
            <w:pPr>
              <w:pStyle w:val="a0"/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F840D3" w:rsidRPr="001E101B">
              <w:rPr>
                <w:rFonts w:ascii="Browallia New" w:hAnsi="Browallia New" w:cs="Browallia New"/>
                <w:sz w:val="26"/>
                <w:szCs w:val="26"/>
                <w:lang w:val="af-ZA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</w:tr>
      <w:tr w:rsidR="00F840D3" w:rsidRPr="001E101B" w14:paraId="2A352DA4" w14:textId="77777777" w:rsidTr="008D03F1">
        <w:trPr>
          <w:trHeight w:val="20"/>
        </w:trPr>
        <w:tc>
          <w:tcPr>
            <w:tcW w:w="3989" w:type="dxa"/>
            <w:vAlign w:val="center"/>
          </w:tcPr>
          <w:p w14:paraId="5C8B55E3" w14:textId="77777777" w:rsidR="00F840D3" w:rsidRPr="001E101B" w:rsidRDefault="00F840D3" w:rsidP="00F840D3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1E10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ค่าประกันภัยจ่ายล่วงหน้า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86AD375" w14:textId="1DDF64B7" w:rsidR="00F840D3" w:rsidRPr="001E101B" w:rsidRDefault="00552E4A" w:rsidP="00F840D3">
            <w:pPr>
              <w:pStyle w:val="a0"/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af-ZA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F840D3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  <w:r w:rsidR="00366601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368" w:type="dxa"/>
            <w:vAlign w:val="center"/>
          </w:tcPr>
          <w:p w14:paraId="653F2238" w14:textId="514992E6" w:rsidR="00F840D3" w:rsidRPr="001E101B" w:rsidRDefault="00552E4A" w:rsidP="00F840D3">
            <w:pPr>
              <w:pStyle w:val="a0"/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F840D3" w:rsidRPr="001E101B">
              <w:rPr>
                <w:rFonts w:ascii="Browallia New" w:hAnsi="Browallia New" w:cs="Browallia New"/>
                <w:sz w:val="26"/>
                <w:szCs w:val="26"/>
                <w:lang w:val="af-ZA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="00F840D3" w:rsidRPr="001E101B">
              <w:rPr>
                <w:rFonts w:ascii="Browallia New" w:hAnsi="Browallia New" w:cs="Browallia New"/>
                <w:sz w:val="26"/>
                <w:szCs w:val="26"/>
                <w:lang w:val="af-ZA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2109BB4" w14:textId="2D528CC5" w:rsidR="00F840D3" w:rsidRPr="001E101B" w:rsidRDefault="00552E4A" w:rsidP="00F840D3">
            <w:pPr>
              <w:pStyle w:val="a0"/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F840D3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  <w:r w:rsidR="00F840D3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368" w:type="dxa"/>
            <w:vAlign w:val="center"/>
          </w:tcPr>
          <w:p w14:paraId="12322EAC" w14:textId="144A3312" w:rsidR="00F840D3" w:rsidRPr="001E101B" w:rsidRDefault="00552E4A" w:rsidP="00F840D3">
            <w:pPr>
              <w:pStyle w:val="a0"/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F840D3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="00F840D3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</w:p>
        </w:tc>
      </w:tr>
      <w:tr w:rsidR="00F840D3" w:rsidRPr="001E101B" w14:paraId="7B8DBC5E" w14:textId="77777777" w:rsidTr="008D03F1">
        <w:trPr>
          <w:trHeight w:val="20"/>
        </w:trPr>
        <w:tc>
          <w:tcPr>
            <w:tcW w:w="3989" w:type="dxa"/>
            <w:vAlign w:val="center"/>
          </w:tcPr>
          <w:p w14:paraId="5524A60C" w14:textId="77777777" w:rsidR="00F840D3" w:rsidRPr="001E101B" w:rsidRDefault="00F840D3" w:rsidP="00F840D3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1E10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ค่าใช้จ่ายจ่ายล่วงหน้าอื่น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A030069" w14:textId="72C06B89" w:rsidR="00F840D3" w:rsidRPr="001E101B" w:rsidRDefault="00552E4A" w:rsidP="00F840D3">
            <w:pPr>
              <w:pStyle w:val="a0"/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af-ZA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F840D3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366601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368" w:type="dxa"/>
            <w:vAlign w:val="center"/>
          </w:tcPr>
          <w:p w14:paraId="6033A51E" w14:textId="29290692" w:rsidR="00F840D3" w:rsidRPr="001E101B" w:rsidRDefault="00552E4A" w:rsidP="00F840D3">
            <w:pPr>
              <w:pStyle w:val="a0"/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F840D3" w:rsidRPr="001E101B">
              <w:rPr>
                <w:rFonts w:ascii="Browallia New" w:hAnsi="Browallia New" w:cs="Browallia New"/>
                <w:sz w:val="26"/>
                <w:szCs w:val="26"/>
                <w:lang w:val="af-ZA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="00F840D3" w:rsidRPr="001E101B">
              <w:rPr>
                <w:rFonts w:ascii="Browallia New" w:hAnsi="Browallia New" w:cs="Browallia New"/>
                <w:sz w:val="26"/>
                <w:szCs w:val="26"/>
                <w:lang w:val="af-ZA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8525C2C" w14:textId="697DDE3E" w:rsidR="00F840D3" w:rsidRPr="001E101B" w:rsidRDefault="00552E4A" w:rsidP="00F840D3">
            <w:pPr>
              <w:pStyle w:val="a0"/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F840D3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F840D3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368" w:type="dxa"/>
            <w:vAlign w:val="center"/>
          </w:tcPr>
          <w:p w14:paraId="4AA6C984" w14:textId="315A6CBA" w:rsidR="00F840D3" w:rsidRPr="001E101B" w:rsidRDefault="00552E4A" w:rsidP="00F840D3">
            <w:pPr>
              <w:pStyle w:val="a0"/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F840D3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F840D3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</w:p>
        </w:tc>
      </w:tr>
      <w:tr w:rsidR="00F840D3" w:rsidRPr="001E101B" w14:paraId="234EC918" w14:textId="77777777" w:rsidTr="008D03F1">
        <w:trPr>
          <w:trHeight w:val="20"/>
        </w:trPr>
        <w:tc>
          <w:tcPr>
            <w:tcW w:w="3989" w:type="dxa"/>
            <w:vAlign w:val="center"/>
          </w:tcPr>
          <w:p w14:paraId="1DF690BA" w14:textId="77777777" w:rsidR="00F840D3" w:rsidRPr="001E101B" w:rsidRDefault="00F840D3" w:rsidP="00F840D3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71AF82E" w14:textId="3AA5F233" w:rsidR="00F840D3" w:rsidRPr="001E101B" w:rsidRDefault="00552E4A" w:rsidP="00F840D3">
            <w:pPr>
              <w:pStyle w:val="a0"/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840D3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="00F840D3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0AFB091" w14:textId="496E782B" w:rsidR="00F840D3" w:rsidRPr="001E101B" w:rsidRDefault="00552E4A" w:rsidP="00F840D3">
            <w:pPr>
              <w:pStyle w:val="a0"/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840D3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  <w:r w:rsidR="00F840D3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F155276" w14:textId="12DE00D0" w:rsidR="00F840D3" w:rsidRPr="001E101B" w:rsidRDefault="00552E4A" w:rsidP="00F840D3">
            <w:pPr>
              <w:pStyle w:val="a0"/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840D3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="00F840D3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0096405" w14:textId="7E52A369" w:rsidR="00F840D3" w:rsidRPr="001E101B" w:rsidRDefault="00552E4A" w:rsidP="00F840D3">
            <w:pPr>
              <w:pStyle w:val="a0"/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840D3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  <w:r w:rsidR="00F840D3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</w:tr>
      <w:tr w:rsidR="00F840D3" w:rsidRPr="001E101B" w14:paraId="785A7246" w14:textId="77777777" w:rsidTr="008D03F1">
        <w:trPr>
          <w:trHeight w:val="20"/>
        </w:trPr>
        <w:tc>
          <w:tcPr>
            <w:tcW w:w="3989" w:type="dxa"/>
            <w:vAlign w:val="center"/>
          </w:tcPr>
          <w:p w14:paraId="208556D1" w14:textId="77777777" w:rsidR="00F840D3" w:rsidRPr="001E101B" w:rsidRDefault="00F840D3" w:rsidP="00F840D3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ลูกหนี้อื่น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6605323" w14:textId="34C7E466" w:rsidR="00F840D3" w:rsidRPr="001E101B" w:rsidRDefault="00552E4A" w:rsidP="00F840D3">
            <w:pPr>
              <w:pStyle w:val="a0"/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F840D3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="00F840D3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8623CEF" w14:textId="159222F0" w:rsidR="00F840D3" w:rsidRPr="001E101B" w:rsidRDefault="00552E4A" w:rsidP="00F840D3">
            <w:pPr>
              <w:pStyle w:val="a0"/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F840D3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="00F840D3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BC860C8" w14:textId="087C401F" w:rsidR="00F840D3" w:rsidRPr="001E101B" w:rsidRDefault="00552E4A" w:rsidP="00F840D3">
            <w:pPr>
              <w:pStyle w:val="a0"/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F840D3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F840D3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135CF32" w14:textId="406EEFBC" w:rsidR="00F840D3" w:rsidRPr="001E101B" w:rsidRDefault="00552E4A" w:rsidP="00F840D3">
            <w:pPr>
              <w:pStyle w:val="a0"/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F840D3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F840D3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</w:tr>
      <w:tr w:rsidR="00F840D3" w:rsidRPr="001E101B" w14:paraId="5860B85F" w14:textId="77777777" w:rsidTr="008D03F1">
        <w:trPr>
          <w:trHeight w:val="20"/>
        </w:trPr>
        <w:tc>
          <w:tcPr>
            <w:tcW w:w="3989" w:type="dxa"/>
            <w:vAlign w:val="center"/>
          </w:tcPr>
          <w:p w14:paraId="40DEE1B7" w14:textId="77777777" w:rsidR="00F840D3" w:rsidRPr="001E101B" w:rsidRDefault="00F840D3" w:rsidP="00F840D3">
            <w:pPr>
              <w:ind w:left="427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185EDBE" w14:textId="77777777" w:rsidR="00F840D3" w:rsidRPr="001E101B" w:rsidRDefault="00F840D3" w:rsidP="00F840D3">
            <w:pPr>
              <w:tabs>
                <w:tab w:val="decimal" w:pos="1149"/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9FE57B5" w14:textId="77777777" w:rsidR="00F840D3" w:rsidRPr="001E101B" w:rsidRDefault="00F840D3" w:rsidP="00F840D3">
            <w:pPr>
              <w:tabs>
                <w:tab w:val="decimal" w:pos="1149"/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D7791BF" w14:textId="77777777" w:rsidR="00F840D3" w:rsidRPr="001E101B" w:rsidRDefault="00F840D3" w:rsidP="00F840D3">
            <w:pPr>
              <w:tabs>
                <w:tab w:val="decimal" w:pos="1149"/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F1F21CE" w14:textId="77777777" w:rsidR="00F840D3" w:rsidRPr="001E101B" w:rsidRDefault="00F840D3" w:rsidP="00F840D3">
            <w:pPr>
              <w:tabs>
                <w:tab w:val="decimal" w:pos="1149"/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F840D3" w:rsidRPr="001E101B" w14:paraId="6EB03B92" w14:textId="77777777" w:rsidTr="008D03F1">
        <w:trPr>
          <w:trHeight w:val="20"/>
        </w:trPr>
        <w:tc>
          <w:tcPr>
            <w:tcW w:w="3989" w:type="dxa"/>
            <w:vAlign w:val="center"/>
          </w:tcPr>
          <w:p w14:paraId="118DFADE" w14:textId="77777777" w:rsidR="00F840D3" w:rsidRPr="001E101B" w:rsidRDefault="00F840D3" w:rsidP="00762736">
            <w:pPr>
              <w:spacing w:line="320" w:lineRule="exact"/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รวมลูกหนี้การค้าและลูกหนี้อื่น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EDDCEC6" w14:textId="2AB5C0EB" w:rsidR="00F840D3" w:rsidRPr="001E101B" w:rsidRDefault="00552E4A" w:rsidP="00762736">
            <w:pPr>
              <w:tabs>
                <w:tab w:val="decimal" w:pos="1149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366601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="00366601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E523747" w14:textId="7ED5B4B5" w:rsidR="00F840D3" w:rsidRPr="001E101B" w:rsidRDefault="00552E4A" w:rsidP="00762736">
            <w:pPr>
              <w:tabs>
                <w:tab w:val="decimal" w:pos="1149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F840D3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="00F840D3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31F8538" w14:textId="3C7FC06B" w:rsidR="00F840D3" w:rsidRPr="001E101B" w:rsidRDefault="00552E4A" w:rsidP="00762736">
            <w:pPr>
              <w:tabs>
                <w:tab w:val="decimal" w:pos="1149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366601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="00366601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B469ADF" w14:textId="16940E2A" w:rsidR="00F840D3" w:rsidRPr="001E101B" w:rsidRDefault="00552E4A" w:rsidP="00762736">
            <w:pPr>
              <w:tabs>
                <w:tab w:val="decimal" w:pos="1149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F840D3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="00F840D3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</w:tr>
    </w:tbl>
    <w:p w14:paraId="60A30E33" w14:textId="77777777" w:rsidR="00BF7C6D" w:rsidRPr="001E101B" w:rsidRDefault="00762736" w:rsidP="00910037">
      <w:pPr>
        <w:jc w:val="thaiDistribute"/>
        <w:rPr>
          <w:rFonts w:ascii="Browallia New" w:hAnsi="Browallia New" w:cs="Browallia New"/>
          <w:bCs/>
          <w:color w:val="000000"/>
          <w:sz w:val="26"/>
          <w:szCs w:val="26"/>
        </w:rPr>
      </w:pPr>
      <w:r w:rsidRPr="001E101B">
        <w:rPr>
          <w:rFonts w:ascii="Browallia New" w:hAnsi="Browallia New" w:cs="Browallia New"/>
          <w:bCs/>
          <w:color w:val="000000"/>
          <w:sz w:val="12"/>
          <w:szCs w:val="12"/>
        </w:rPr>
        <w:br w:type="page"/>
      </w:r>
    </w:p>
    <w:p w14:paraId="28A89F3A" w14:textId="1A3D4F45" w:rsidR="00136191" w:rsidRPr="001E101B" w:rsidRDefault="00552E4A" w:rsidP="00910037">
      <w:pPr>
        <w:pStyle w:val="Heading2"/>
        <w:tabs>
          <w:tab w:val="left" w:pos="540"/>
        </w:tabs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bookmarkStart w:id="16" w:name="_Toc48681864"/>
      <w:r w:rsidRPr="00552E4A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11</w:t>
      </w:r>
      <w:r w:rsidR="00136191" w:rsidRPr="001E101B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.</w:t>
      </w:r>
      <w:r w:rsidRPr="00552E4A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</w:t>
      </w:r>
      <w:r w:rsidR="00136191" w:rsidRPr="001E101B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  <w:tab/>
      </w:r>
      <w:r w:rsidR="00136191" w:rsidRPr="001E101B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การด้อยค่าของลูกหนี้การค้า</w:t>
      </w:r>
      <w:bookmarkEnd w:id="16"/>
    </w:p>
    <w:p w14:paraId="67F13A93" w14:textId="77777777" w:rsidR="00136191" w:rsidRPr="001E101B" w:rsidRDefault="00136191" w:rsidP="00171FCF">
      <w:pPr>
        <w:ind w:left="540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C6116AF" w14:textId="1384A88D" w:rsidR="00FA1574" w:rsidRPr="001E101B" w:rsidRDefault="00136191" w:rsidP="005B11F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1E101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ข้อมูลเกี่ยวกับค่าเผื่อการด้อยค่าของลูกหนี้การค้าและ</w:t>
      </w:r>
      <w:r w:rsidR="00FA1574" w:rsidRPr="001E101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ความเสี่ยงด้านการให้สินเชื่อ ความเสี่ยงจากอัตราแลกเปลี่ยน และความเสี่ยง</w:t>
      </w:r>
      <w:r w:rsidR="00FA1574"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จากอัตราดอกเบี้ย</w:t>
      </w:r>
      <w:r w:rsidR="006651ED"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ของกลุ่มกิจการ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ได้เปิดเผยไว้ใน</w:t>
      </w:r>
      <w:r w:rsidRPr="001E101B">
        <w:rPr>
          <w:rFonts w:ascii="Browallia New" w:hAnsi="Browallia New" w:cs="Browallia New"/>
          <w:sz w:val="26"/>
          <w:szCs w:val="26"/>
          <w:cs/>
        </w:rPr>
        <w:t>หมายเหตุ</w:t>
      </w:r>
      <w:r w:rsidR="007417A5" w:rsidRPr="001E101B">
        <w:rPr>
          <w:rFonts w:ascii="Browallia New" w:hAnsi="Browallia New" w:cs="Browallia New"/>
          <w:sz w:val="26"/>
          <w:szCs w:val="26"/>
          <w:cs/>
        </w:rPr>
        <w:t>ประกอบงบการเงินข้อ</w:t>
      </w:r>
      <w:r w:rsidRPr="001E101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52E4A" w:rsidRPr="00552E4A">
        <w:rPr>
          <w:rFonts w:ascii="Browallia New" w:hAnsi="Browallia New" w:cs="Browallia New"/>
          <w:sz w:val="26"/>
          <w:szCs w:val="26"/>
          <w:lang w:val="en-GB"/>
        </w:rPr>
        <w:t>5</w:t>
      </w:r>
      <w:r w:rsidR="00FA1574" w:rsidRPr="001E101B">
        <w:rPr>
          <w:rFonts w:ascii="Browallia New" w:hAnsi="Browallia New" w:cs="Browallia New"/>
          <w:sz w:val="26"/>
          <w:szCs w:val="26"/>
        </w:rPr>
        <w:t>.</w:t>
      </w:r>
      <w:r w:rsidR="00552E4A" w:rsidRPr="00552E4A">
        <w:rPr>
          <w:rFonts w:ascii="Browallia New" w:hAnsi="Browallia New" w:cs="Browallia New"/>
          <w:sz w:val="26"/>
          <w:szCs w:val="26"/>
          <w:lang w:val="en-GB"/>
        </w:rPr>
        <w:t>4</w:t>
      </w:r>
      <w:r w:rsidR="00FA1574" w:rsidRPr="001E101B">
        <w:rPr>
          <w:rFonts w:ascii="Browallia New" w:hAnsi="Browallia New" w:cs="Browallia New"/>
          <w:sz w:val="26"/>
          <w:szCs w:val="26"/>
        </w:rPr>
        <w:t xml:space="preserve"> </w:t>
      </w:r>
      <w:r w:rsidR="00FA1574" w:rsidRPr="001E101B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="007417A5" w:rsidRPr="001E101B">
        <w:rPr>
          <w:rFonts w:ascii="Browallia New" w:hAnsi="Browallia New" w:cs="Browallia New"/>
          <w:sz w:val="26"/>
          <w:szCs w:val="26"/>
          <w:cs/>
          <w:lang w:val="en-GB"/>
        </w:rPr>
        <w:t>ข้อ</w:t>
      </w:r>
      <w:r w:rsidR="00FA1574" w:rsidRPr="001E101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52E4A" w:rsidRPr="00552E4A">
        <w:rPr>
          <w:rFonts w:ascii="Browallia New" w:hAnsi="Browallia New" w:cs="Browallia New"/>
          <w:sz w:val="26"/>
          <w:szCs w:val="26"/>
          <w:lang w:val="en-GB"/>
        </w:rPr>
        <w:t>6</w:t>
      </w:r>
    </w:p>
    <w:p w14:paraId="23B00607" w14:textId="77777777" w:rsidR="00136191" w:rsidRPr="001E101B" w:rsidRDefault="00136191" w:rsidP="00886F8C">
      <w:pPr>
        <w:ind w:left="540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2E3F4D7" w14:textId="77777777" w:rsidR="00CA62A9" w:rsidRPr="001E101B" w:rsidRDefault="00B16AC8" w:rsidP="00171FCF">
      <w:pPr>
        <w:tabs>
          <w:tab w:val="left" w:pos="900"/>
          <w:tab w:val="left" w:pos="2160"/>
          <w:tab w:val="left" w:pos="6300"/>
          <w:tab w:val="center" w:pos="6740"/>
          <w:tab w:val="right" w:pos="7200"/>
          <w:tab w:val="left" w:pos="7820"/>
          <w:tab w:val="right" w:pos="8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ค่าเผื่อผลขาดทุน</w:t>
      </w:r>
      <w:r w:rsidR="00A75066" w:rsidRPr="001E101B">
        <w:rPr>
          <w:rFonts w:ascii="Browallia New" w:hAnsi="Browallia New" w:cs="Browallia New"/>
          <w:color w:val="000000"/>
          <w:sz w:val="26"/>
          <w:szCs w:val="26"/>
          <w:cs/>
        </w:rPr>
        <w:t>ที่คาดว่าจะเกิดขึ้น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ของลูกหนี้การค้า มีรายละเอียดดังนี้</w:t>
      </w:r>
    </w:p>
    <w:p w14:paraId="6E349BB8" w14:textId="77777777" w:rsidR="00CA62A9" w:rsidRPr="001E101B" w:rsidRDefault="00CA62A9" w:rsidP="00886F8C">
      <w:pPr>
        <w:ind w:left="540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043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131"/>
        <w:gridCol w:w="1152"/>
        <w:gridCol w:w="1152"/>
        <w:gridCol w:w="1152"/>
        <w:gridCol w:w="1152"/>
        <w:gridCol w:w="1152"/>
        <w:gridCol w:w="1152"/>
      </w:tblGrid>
      <w:tr w:rsidR="00BD1928" w:rsidRPr="001E101B" w14:paraId="777A326E" w14:textId="77777777" w:rsidTr="00CC1424">
        <w:tc>
          <w:tcPr>
            <w:tcW w:w="2131" w:type="dxa"/>
            <w:vAlign w:val="bottom"/>
          </w:tcPr>
          <w:p w14:paraId="7346C3D9" w14:textId="77777777" w:rsidR="00BD1928" w:rsidRPr="001E101B" w:rsidRDefault="00BD1928" w:rsidP="00643731">
            <w:pPr>
              <w:spacing w:line="260" w:lineRule="exact"/>
              <w:ind w:left="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D44C25" w14:textId="77777777" w:rsidR="00BD1928" w:rsidRPr="001E101B" w:rsidRDefault="00BD1928" w:rsidP="00643731">
            <w:pPr>
              <w:spacing w:line="260" w:lineRule="exact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525E73" w:rsidRPr="001E101B" w14:paraId="63858D83" w14:textId="77777777" w:rsidTr="00525E73">
        <w:tc>
          <w:tcPr>
            <w:tcW w:w="2131" w:type="dxa"/>
            <w:vAlign w:val="bottom"/>
            <w:hideMark/>
          </w:tcPr>
          <w:p w14:paraId="25EDA411" w14:textId="77777777" w:rsidR="00525E73" w:rsidRPr="001E101B" w:rsidRDefault="00525E73" w:rsidP="00643731">
            <w:pPr>
              <w:spacing w:line="260" w:lineRule="exact"/>
              <w:ind w:left="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1CAE68" w14:textId="285A84E7" w:rsidR="00525E73" w:rsidRPr="001E101B" w:rsidRDefault="00525E73" w:rsidP="00643731">
            <w:pPr>
              <w:tabs>
                <w:tab w:val="right" w:pos="937"/>
              </w:tabs>
              <w:spacing w:line="260" w:lineRule="exact"/>
              <w:ind w:left="-67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ab/>
              <w:t xml:space="preserve">น้อยกว่า </w:t>
            </w:r>
            <w:r w:rsidR="00552E4A" w:rsidRPr="00552E4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30</w:t>
            </w:r>
            <w:r w:rsidRPr="001E101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1E101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วัน</w:t>
            </w:r>
          </w:p>
          <w:p w14:paraId="3C2DEEA2" w14:textId="445B8567" w:rsidR="00525E73" w:rsidRPr="001E101B" w:rsidRDefault="00525E73" w:rsidP="00643731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289EDC" w14:textId="169276C8" w:rsidR="00525E73" w:rsidRPr="001E101B" w:rsidRDefault="00525E73" w:rsidP="00643731">
            <w:pPr>
              <w:tabs>
                <w:tab w:val="right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552E4A" w:rsidRPr="00552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60</w:t>
            </w: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วัน</w:t>
            </w:r>
          </w:p>
          <w:p w14:paraId="366327E1" w14:textId="4E4FC04B" w:rsidR="00525E73" w:rsidRPr="001E101B" w:rsidRDefault="00525E73" w:rsidP="00643731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FDA0EF" w14:textId="40913CDA" w:rsidR="00525E73" w:rsidRPr="001E101B" w:rsidRDefault="00525E73" w:rsidP="00643731">
            <w:pPr>
              <w:tabs>
                <w:tab w:val="right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552E4A" w:rsidRPr="00552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61</w:t>
            </w: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90</w:t>
            </w: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วัน</w:t>
            </w:r>
          </w:p>
          <w:p w14:paraId="61139B28" w14:textId="2313FE9D" w:rsidR="00525E73" w:rsidRPr="001E101B" w:rsidRDefault="00525E73" w:rsidP="00643731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343F6C" w14:textId="6C926D77" w:rsidR="00525E73" w:rsidRPr="001E101B" w:rsidRDefault="00525E73" w:rsidP="00643731">
            <w:pPr>
              <w:tabs>
                <w:tab w:val="right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552E4A" w:rsidRPr="00552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91</w:t>
            </w: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120</w:t>
            </w: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วัน</w:t>
            </w:r>
          </w:p>
          <w:p w14:paraId="1771EFAC" w14:textId="2C7635B4" w:rsidR="00525E73" w:rsidRPr="001E101B" w:rsidRDefault="00525E73" w:rsidP="00643731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7F1C98C" w14:textId="2A2A8EBE" w:rsidR="00525E73" w:rsidRPr="001E101B" w:rsidRDefault="00525E73" w:rsidP="00643731">
            <w:pPr>
              <w:tabs>
                <w:tab w:val="right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เกิน 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120</w:t>
            </w: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วัน</w:t>
            </w:r>
          </w:p>
          <w:p w14:paraId="61CDB9B4" w14:textId="19FB36AE" w:rsidR="00525E73" w:rsidRPr="001E101B" w:rsidRDefault="00525E73" w:rsidP="00643731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5A10EC" w14:textId="556D624A" w:rsidR="00525E73" w:rsidRPr="001E101B" w:rsidRDefault="00525E73" w:rsidP="00643731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  <w:p w14:paraId="1648021B" w14:textId="606089BF" w:rsidR="00525E73" w:rsidRPr="001E101B" w:rsidRDefault="00525E73" w:rsidP="00643731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525E73" w:rsidRPr="001E101B" w14:paraId="2B21FE91" w14:textId="77777777" w:rsidTr="00525E73">
        <w:tc>
          <w:tcPr>
            <w:tcW w:w="2131" w:type="dxa"/>
            <w:vAlign w:val="bottom"/>
          </w:tcPr>
          <w:p w14:paraId="4CA3650D" w14:textId="5D26C5B4" w:rsidR="00525E73" w:rsidRPr="001E101B" w:rsidRDefault="00525E73" w:rsidP="00643731">
            <w:pPr>
              <w:spacing w:line="260" w:lineRule="exact"/>
              <w:ind w:left="2" w:right="-10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BB2D71"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B2D71"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691C24"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3687758" w14:textId="77777777" w:rsidR="00525E73" w:rsidRPr="001E101B" w:rsidRDefault="00525E73" w:rsidP="00643731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9B739B8" w14:textId="77777777" w:rsidR="00525E73" w:rsidRPr="001E101B" w:rsidRDefault="00525E73" w:rsidP="00643731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52E1E04" w14:textId="77777777" w:rsidR="00525E73" w:rsidRPr="001E101B" w:rsidRDefault="00525E73" w:rsidP="00643731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5422E96" w14:textId="77777777" w:rsidR="00525E73" w:rsidRPr="001E101B" w:rsidRDefault="00525E73" w:rsidP="00643731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701EDA1" w14:textId="77777777" w:rsidR="00525E73" w:rsidRPr="001E101B" w:rsidRDefault="00525E73" w:rsidP="00643731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0064216" w14:textId="77777777" w:rsidR="00525E73" w:rsidRPr="001E101B" w:rsidRDefault="00525E73" w:rsidP="00643731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25E73" w:rsidRPr="001E101B" w14:paraId="50D7DDEE" w14:textId="77777777" w:rsidTr="00525E73">
        <w:tc>
          <w:tcPr>
            <w:tcW w:w="2131" w:type="dxa"/>
            <w:vAlign w:val="bottom"/>
            <w:hideMark/>
          </w:tcPr>
          <w:p w14:paraId="522FB978" w14:textId="77777777" w:rsidR="00525E73" w:rsidRPr="001E101B" w:rsidRDefault="00525E73" w:rsidP="00643731">
            <w:pPr>
              <w:spacing w:line="260" w:lineRule="exact"/>
              <w:ind w:left="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  <w:cs/>
              </w:rPr>
              <w:t>ยอดรวม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BEB24A9" w14:textId="77777777" w:rsidR="00525E73" w:rsidRPr="001E101B" w:rsidRDefault="00525E73" w:rsidP="00643731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6EA28BB" w14:textId="77777777" w:rsidR="00525E73" w:rsidRPr="001E101B" w:rsidRDefault="00525E73" w:rsidP="00643731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02976C1" w14:textId="77777777" w:rsidR="00525E73" w:rsidRPr="001E101B" w:rsidRDefault="00525E73" w:rsidP="00643731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1BDCEBE" w14:textId="77777777" w:rsidR="00525E73" w:rsidRPr="001E101B" w:rsidRDefault="00525E73" w:rsidP="00643731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9B0EF9D" w14:textId="77777777" w:rsidR="00525E73" w:rsidRPr="001E101B" w:rsidRDefault="00525E73" w:rsidP="00643731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3E55AC4" w14:textId="77777777" w:rsidR="00525E73" w:rsidRPr="001E101B" w:rsidRDefault="00525E73" w:rsidP="00643731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443E1" w:rsidRPr="001E101B" w14:paraId="5878C7B9" w14:textId="77777777" w:rsidTr="00525E73">
        <w:tc>
          <w:tcPr>
            <w:tcW w:w="2131" w:type="dxa"/>
            <w:vAlign w:val="bottom"/>
          </w:tcPr>
          <w:p w14:paraId="0469CD4E" w14:textId="3283EBF3" w:rsidR="00D443E1" w:rsidRPr="001E101B" w:rsidRDefault="00B87F99" w:rsidP="00643731">
            <w:pPr>
              <w:spacing w:line="260" w:lineRule="exact"/>
              <w:ind w:left="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E101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  </w:t>
            </w:r>
            <w:r w:rsidR="00D443E1" w:rsidRPr="001E101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  <w:r w:rsidRPr="001E101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D443E1" w:rsidRPr="001E101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ลูกหนี้การค้า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9F5D4A4" w14:textId="4CC29CA8" w:rsidR="00D443E1" w:rsidRPr="001E101B" w:rsidRDefault="00D443E1" w:rsidP="00643731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6EB9755" w14:textId="585EED4E" w:rsidR="00D443E1" w:rsidRPr="001E101B" w:rsidRDefault="00D443E1" w:rsidP="00643731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719661A" w14:textId="408C106D" w:rsidR="00D443E1" w:rsidRPr="001E101B" w:rsidRDefault="00D443E1" w:rsidP="00643731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46EE58F" w14:textId="0BEA8F67" w:rsidR="00D443E1" w:rsidRPr="001E101B" w:rsidRDefault="00D443E1" w:rsidP="00643731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D69914A" w14:textId="4B801676" w:rsidR="00D443E1" w:rsidRPr="001E101B" w:rsidRDefault="00D443E1" w:rsidP="00643731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5F7A4C5" w14:textId="163A0936" w:rsidR="00D443E1" w:rsidRPr="001E101B" w:rsidRDefault="00D443E1" w:rsidP="00643731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840D3" w:rsidRPr="001E101B" w14:paraId="3E866F6B" w14:textId="77777777" w:rsidTr="00525E73">
        <w:tc>
          <w:tcPr>
            <w:tcW w:w="2131" w:type="dxa"/>
            <w:vAlign w:val="bottom"/>
          </w:tcPr>
          <w:p w14:paraId="5199B301" w14:textId="3C590856" w:rsidR="00F840D3" w:rsidRPr="001E101B" w:rsidRDefault="00F840D3" w:rsidP="00F840D3">
            <w:pPr>
              <w:spacing w:line="260" w:lineRule="exact"/>
              <w:ind w:left="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      -</w:t>
            </w:r>
            <w:r w:rsidRPr="001E101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0751046" w14:textId="6927958A" w:rsidR="00F840D3" w:rsidRPr="001E101B" w:rsidRDefault="00552E4A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  <w:r w:rsidR="0052741F"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709</w:t>
            </w:r>
            <w:r w:rsidR="0052741F"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295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5FDF7E9" w14:textId="656ADF86" w:rsidR="00F840D3" w:rsidRPr="001E101B" w:rsidRDefault="00552E4A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945</w:t>
            </w:r>
            <w:r w:rsidR="00F840D3"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267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B1CA579" w14:textId="305B5125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504E84E" w14:textId="42FFC117" w:rsidR="00F840D3" w:rsidRPr="001E101B" w:rsidRDefault="00552E4A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90</w:t>
            </w:r>
            <w:r w:rsidR="00AF4AFC"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850A78B" w14:textId="79F10C1B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938439B" w14:textId="1B2477CE" w:rsidR="00F840D3" w:rsidRPr="001E101B" w:rsidRDefault="00552E4A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63</w:t>
            </w:r>
            <w:r w:rsidR="00F840D3"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744</w:t>
            </w:r>
            <w:r w:rsidR="0052741F"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562</w:t>
            </w:r>
          </w:p>
        </w:tc>
      </w:tr>
      <w:tr w:rsidR="00F840D3" w:rsidRPr="001E101B" w14:paraId="47D31376" w14:textId="77777777" w:rsidTr="00525E73">
        <w:tc>
          <w:tcPr>
            <w:tcW w:w="2131" w:type="dxa"/>
            <w:vAlign w:val="bottom"/>
          </w:tcPr>
          <w:p w14:paraId="4CA7AA33" w14:textId="7F4B99EF" w:rsidR="00F840D3" w:rsidRPr="001E101B" w:rsidRDefault="00F840D3" w:rsidP="00F840D3">
            <w:pPr>
              <w:spacing w:line="260" w:lineRule="exact"/>
              <w:ind w:left="2"/>
              <w:rPr>
                <w:rFonts w:ascii="Browallia New" w:hAnsi="Browallia New" w:cs="Browallia New"/>
                <w:sz w:val="22"/>
                <w:szCs w:val="22"/>
              </w:rPr>
            </w:pPr>
            <w:r w:rsidRPr="001E101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      </w:t>
            </w:r>
            <w:r w:rsidRPr="001E101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 บริษัทที่เกี่ยวข้องกัน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73931D4" w14:textId="472EADDA" w:rsidR="00F840D3" w:rsidRPr="001E101B" w:rsidRDefault="00552E4A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F840D3"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944</w:t>
            </w:r>
            <w:r w:rsidR="00F840D3"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616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83980E9" w14:textId="6628CE20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1133DE3" w14:textId="46788F3F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A3A261A" w14:textId="778CC239" w:rsidR="00F840D3" w:rsidRPr="001E101B" w:rsidRDefault="00AF4AFC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3D477DA" w14:textId="46FA8B71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906E02D" w14:textId="29C84487" w:rsidR="00F840D3" w:rsidRPr="001E101B" w:rsidRDefault="00552E4A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F840D3"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944</w:t>
            </w:r>
            <w:r w:rsidR="00F840D3"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616</w:t>
            </w:r>
          </w:p>
        </w:tc>
      </w:tr>
      <w:tr w:rsidR="00F840D3" w:rsidRPr="001E101B" w14:paraId="5B1444B2" w14:textId="77777777" w:rsidTr="00525E73">
        <w:trPr>
          <w:trHeight w:val="126"/>
        </w:trPr>
        <w:tc>
          <w:tcPr>
            <w:tcW w:w="2131" w:type="dxa"/>
            <w:vAlign w:val="bottom"/>
          </w:tcPr>
          <w:p w14:paraId="2C92D9DA" w14:textId="4C91D797" w:rsidR="00F840D3" w:rsidRPr="001E101B" w:rsidRDefault="00F840D3" w:rsidP="00F840D3">
            <w:pPr>
              <w:spacing w:line="260" w:lineRule="exact"/>
              <w:ind w:left="2"/>
              <w:rPr>
                <w:rFonts w:ascii="Browallia New" w:hAnsi="Browallia New" w:cs="Browallia New"/>
                <w:sz w:val="22"/>
                <w:szCs w:val="22"/>
              </w:rPr>
            </w:pPr>
            <w:r w:rsidRPr="001E101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  </w:t>
            </w:r>
            <w:r w:rsidRPr="001E101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- รายได้ค้างรับ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8BC4B47" w14:textId="2563FB6D" w:rsidR="00F840D3" w:rsidRPr="001E101B" w:rsidRDefault="00552E4A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F840D3"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071</w:t>
            </w:r>
            <w:r w:rsidR="00F840D3"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228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AA0966C" w14:textId="60E8A579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DB7667B" w14:textId="5820EFA4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FE34DD6" w14:textId="02965ADF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E2DB35B" w14:textId="5D28CCE4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A466EC4" w14:textId="37C0800C" w:rsidR="00F840D3" w:rsidRPr="001E101B" w:rsidRDefault="00552E4A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F840D3"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071</w:t>
            </w:r>
            <w:r w:rsidR="00F840D3"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228</w:t>
            </w:r>
          </w:p>
        </w:tc>
      </w:tr>
      <w:tr w:rsidR="00F840D3" w:rsidRPr="001E101B" w14:paraId="6E20196A" w14:textId="77777777" w:rsidTr="00525E73">
        <w:tc>
          <w:tcPr>
            <w:tcW w:w="2131" w:type="dxa"/>
            <w:hideMark/>
          </w:tcPr>
          <w:p w14:paraId="339C454B" w14:textId="77777777" w:rsidR="00F840D3" w:rsidRPr="001E101B" w:rsidRDefault="00F840D3" w:rsidP="00F840D3">
            <w:pPr>
              <w:spacing w:line="260" w:lineRule="exact"/>
              <w:jc w:val="thaiDistribute"/>
              <w:rPr>
                <w:rFonts w:ascii="Browallia New" w:hAnsi="Browallia New" w:cs="Browallia New"/>
                <w:szCs w:val="22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ค่าเผื่อผลขาดทุน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D1B25EA" w14:textId="77777777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58A496A" w14:textId="31CB3313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52F4552" w14:textId="77777777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1831E27" w14:textId="7E01A77A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E287CF6" w14:textId="77777777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24EA517" w14:textId="77777777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F840D3" w:rsidRPr="001E101B" w14:paraId="7FAE07A3" w14:textId="77777777" w:rsidTr="00525E73">
        <w:tc>
          <w:tcPr>
            <w:tcW w:w="2131" w:type="dxa"/>
          </w:tcPr>
          <w:p w14:paraId="607BE696" w14:textId="77777777" w:rsidR="00F840D3" w:rsidRPr="001E101B" w:rsidRDefault="00F840D3" w:rsidP="00F840D3">
            <w:pPr>
              <w:spacing w:line="260" w:lineRule="exact"/>
              <w:rPr>
                <w:rFonts w:ascii="Browallia New" w:hAnsi="Browallia New" w:cs="Browallia New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ที่คาดว่าจะเกิดขึ้น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4A0075" w14:textId="41BF2D3E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52</w:t>
            </w:r>
            <w:r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916</w:t>
            </w:r>
            <w:r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003491" w14:textId="1F123350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ED4AA9" w14:textId="18473BA9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5600C7" w14:textId="7FC893B0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687B6E" w14:textId="4CD6CA36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53FA17" w14:textId="10C8CD5C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52</w:t>
            </w:r>
            <w:r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916</w:t>
            </w:r>
            <w:r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F840D3" w:rsidRPr="001E101B" w14:paraId="074280E2" w14:textId="77777777" w:rsidTr="00713D2C">
        <w:tc>
          <w:tcPr>
            <w:tcW w:w="2131" w:type="dxa"/>
            <w:vAlign w:val="bottom"/>
          </w:tcPr>
          <w:p w14:paraId="5267FCC3" w14:textId="77777777" w:rsidR="00F840D3" w:rsidRPr="001E101B" w:rsidRDefault="00F840D3" w:rsidP="00F840D3">
            <w:pPr>
              <w:spacing w:line="260" w:lineRule="exact"/>
              <w:ind w:left="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58AB1D" w14:textId="2FA4F8ED" w:rsidR="00F840D3" w:rsidRPr="001E101B" w:rsidRDefault="00552E4A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52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67</w:t>
            </w:r>
            <w:r w:rsidR="00144D34"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672</w:t>
            </w:r>
            <w:r w:rsidR="00144D34"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223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A9756A" w14:textId="45DE8032" w:rsidR="00F840D3" w:rsidRPr="001E101B" w:rsidRDefault="00552E4A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52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945</w:t>
            </w:r>
            <w:r w:rsidR="00F840D3"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267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0A4358" w14:textId="2F0C8F0C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C646A9" w14:textId="1723A1FF" w:rsidR="00F840D3" w:rsidRPr="001E101B" w:rsidRDefault="00552E4A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52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90</w:t>
            </w:r>
            <w:r w:rsidR="00F840D3"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000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918401" w14:textId="003590D6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820690" w14:textId="265E6FF7" w:rsidR="00F840D3" w:rsidRPr="001E101B" w:rsidRDefault="00552E4A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52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68</w:t>
            </w:r>
            <w:r w:rsidR="00144D34"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707</w:t>
            </w:r>
            <w:r w:rsidR="00144D34"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490</w:t>
            </w:r>
          </w:p>
        </w:tc>
      </w:tr>
      <w:tr w:rsidR="00F840D3" w:rsidRPr="001E101B" w14:paraId="1128228C" w14:textId="77777777" w:rsidTr="003959EA">
        <w:trPr>
          <w:trHeight w:val="70"/>
        </w:trPr>
        <w:tc>
          <w:tcPr>
            <w:tcW w:w="2131" w:type="dxa"/>
            <w:vAlign w:val="bottom"/>
          </w:tcPr>
          <w:p w14:paraId="1D5704EB" w14:textId="622BBB85" w:rsidR="00F840D3" w:rsidRPr="001E101B" w:rsidRDefault="00F840D3" w:rsidP="00F840D3">
            <w:pPr>
              <w:ind w:left="540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64624C" w14:textId="77777777" w:rsidR="00F840D3" w:rsidRPr="001E101B" w:rsidRDefault="00F840D3" w:rsidP="00F840D3">
            <w:pPr>
              <w:ind w:left="540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1BB68E" w14:textId="77777777" w:rsidR="00F840D3" w:rsidRPr="001E101B" w:rsidRDefault="00F840D3" w:rsidP="00F840D3">
            <w:pPr>
              <w:ind w:left="540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37413A" w14:textId="77777777" w:rsidR="00F840D3" w:rsidRPr="001E101B" w:rsidRDefault="00F840D3" w:rsidP="00F840D3">
            <w:pPr>
              <w:ind w:left="540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CE072B" w14:textId="77777777" w:rsidR="00F840D3" w:rsidRPr="001E101B" w:rsidRDefault="00F840D3" w:rsidP="00F840D3">
            <w:pPr>
              <w:ind w:left="540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F5BFD5" w14:textId="77777777" w:rsidR="00F840D3" w:rsidRPr="001E101B" w:rsidRDefault="00F840D3" w:rsidP="00F840D3">
            <w:pPr>
              <w:ind w:left="540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CD2599" w14:textId="77777777" w:rsidR="00F840D3" w:rsidRPr="001E101B" w:rsidRDefault="00F840D3" w:rsidP="00F840D3">
            <w:pPr>
              <w:ind w:left="540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</w:tr>
      <w:tr w:rsidR="00F840D3" w:rsidRPr="001E101B" w14:paraId="27591ABE" w14:textId="77777777" w:rsidTr="00EC7D6B">
        <w:tc>
          <w:tcPr>
            <w:tcW w:w="2131" w:type="dxa"/>
            <w:vAlign w:val="bottom"/>
          </w:tcPr>
          <w:p w14:paraId="01C17B41" w14:textId="74AEFCD1" w:rsidR="00F840D3" w:rsidRPr="001E101B" w:rsidRDefault="00F840D3" w:rsidP="00F840D3">
            <w:pPr>
              <w:spacing w:line="260" w:lineRule="exact"/>
              <w:ind w:left="2" w:right="-243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1E101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552E4A" w:rsidRPr="00552E4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1E101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1E101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552E4A" w:rsidRPr="00552E4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A230DF" w14:textId="77777777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39C710" w14:textId="77777777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967886" w14:textId="77777777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9A59A3" w14:textId="77777777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6D9B74" w14:textId="77777777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F197CB" w14:textId="77777777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840D3" w:rsidRPr="001E101B" w14:paraId="0F8A2342" w14:textId="77777777" w:rsidTr="00EC7D6B">
        <w:tc>
          <w:tcPr>
            <w:tcW w:w="2131" w:type="dxa"/>
            <w:vAlign w:val="bottom"/>
          </w:tcPr>
          <w:p w14:paraId="4BC1FEAB" w14:textId="77777777" w:rsidR="00F840D3" w:rsidRPr="001E101B" w:rsidRDefault="00F840D3" w:rsidP="00F840D3">
            <w:pPr>
              <w:spacing w:line="260" w:lineRule="exact"/>
              <w:ind w:left="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  <w:cs/>
              </w:rPr>
              <w:t>ยอดรวม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53CD98" w14:textId="77777777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033A80" w14:textId="77777777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E82B20" w14:textId="77777777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CB304E" w14:textId="77777777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091DB2" w14:textId="77777777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C4E4CC" w14:textId="77777777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840D3" w:rsidRPr="001E101B" w14:paraId="133D9713" w14:textId="77777777" w:rsidTr="00EC7D6B">
        <w:tc>
          <w:tcPr>
            <w:tcW w:w="2131" w:type="dxa"/>
            <w:vAlign w:val="bottom"/>
          </w:tcPr>
          <w:p w14:paraId="4177477C" w14:textId="474D9707" w:rsidR="00F840D3" w:rsidRPr="001E101B" w:rsidRDefault="00F840D3" w:rsidP="00F840D3">
            <w:pPr>
              <w:spacing w:line="260" w:lineRule="exact"/>
              <w:ind w:left="2"/>
              <w:rPr>
                <w:rFonts w:ascii="Browallia New" w:hAnsi="Browallia New" w:cs="Browallia New"/>
                <w:sz w:val="22"/>
                <w:szCs w:val="22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</w:rPr>
              <w:t xml:space="preserve">   - </w:t>
            </w:r>
            <w:r w:rsidRPr="001E101B">
              <w:rPr>
                <w:rFonts w:ascii="Browallia New" w:hAnsi="Browallia New" w:cs="Browallia New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FE35D8" w14:textId="3ADD1EFE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645220" w14:textId="4BEC148C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AF4102" w14:textId="46051464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5DCA16" w14:textId="542FBA26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1E7819" w14:textId="0E93B913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F22335" w14:textId="0A30D623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F840D3" w:rsidRPr="001E101B" w14:paraId="35C187EB" w14:textId="77777777" w:rsidTr="00EC7D6B">
        <w:tc>
          <w:tcPr>
            <w:tcW w:w="2131" w:type="dxa"/>
            <w:vAlign w:val="bottom"/>
          </w:tcPr>
          <w:p w14:paraId="31304AD6" w14:textId="7BE5A86F" w:rsidR="00F840D3" w:rsidRPr="001E101B" w:rsidRDefault="00F840D3" w:rsidP="00F840D3">
            <w:pPr>
              <w:spacing w:line="260" w:lineRule="exact"/>
              <w:ind w:left="2"/>
              <w:rPr>
                <w:rFonts w:ascii="Browallia New" w:hAnsi="Browallia New" w:cs="Browallia New"/>
                <w:sz w:val="22"/>
                <w:szCs w:val="22"/>
              </w:rPr>
            </w:pPr>
            <w:r w:rsidRPr="001E101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      -</w:t>
            </w:r>
            <w:r w:rsidRPr="001E101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B3D1A1" w14:textId="142F7A90" w:rsidR="00F840D3" w:rsidRPr="001E101B" w:rsidRDefault="00552E4A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81</w:t>
            </w:r>
            <w:r w:rsidR="00F840D3" w:rsidRPr="001E101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710</w:t>
            </w:r>
            <w:r w:rsidR="00F840D3" w:rsidRPr="001E101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773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7DD7D2" w14:textId="06B12191" w:rsidR="00F840D3" w:rsidRPr="001E101B" w:rsidRDefault="00552E4A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F840D3" w:rsidRPr="001E101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345</w:t>
            </w:r>
            <w:r w:rsidR="00F840D3" w:rsidRPr="001E101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689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CD4DF5" w14:textId="5A236205" w:rsidR="00F840D3" w:rsidRPr="001E101B" w:rsidRDefault="00552E4A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267</w:t>
            </w:r>
            <w:r w:rsidR="00F840D3" w:rsidRPr="001E101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702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349276" w14:textId="3977FBE8" w:rsidR="00F840D3" w:rsidRPr="001E101B" w:rsidRDefault="00552E4A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  <w:r w:rsidR="00F840D3" w:rsidRPr="001E101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579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E3866B" w14:textId="1258F5D9" w:rsidR="00F840D3" w:rsidRPr="001E101B" w:rsidRDefault="00552E4A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127</w:t>
            </w:r>
            <w:r w:rsidR="00F840D3" w:rsidRPr="001E101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560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A890A3" w14:textId="139A6B2F" w:rsidR="00F840D3" w:rsidRPr="001E101B" w:rsidRDefault="00552E4A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84</w:t>
            </w:r>
            <w:r w:rsidR="00F840D3" w:rsidRPr="001E101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514</w:t>
            </w:r>
            <w:r w:rsidR="00F840D3" w:rsidRPr="001E101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303</w:t>
            </w:r>
          </w:p>
        </w:tc>
      </w:tr>
      <w:tr w:rsidR="00F840D3" w:rsidRPr="001E101B" w14:paraId="7D727A95" w14:textId="77777777" w:rsidTr="00EC7D6B">
        <w:tc>
          <w:tcPr>
            <w:tcW w:w="2131" w:type="dxa"/>
            <w:vAlign w:val="bottom"/>
          </w:tcPr>
          <w:p w14:paraId="4BE7708B" w14:textId="7953AF40" w:rsidR="00F840D3" w:rsidRPr="001E101B" w:rsidRDefault="00F840D3" w:rsidP="00F840D3">
            <w:pPr>
              <w:spacing w:line="260" w:lineRule="exact"/>
              <w:ind w:left="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      </w:t>
            </w:r>
            <w:r w:rsidRPr="001E101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 บริษัทที่เกี่ยวข้องกัน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D56409" w14:textId="09B0EEC2" w:rsidR="00F840D3" w:rsidRPr="001E101B" w:rsidRDefault="00552E4A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F840D3" w:rsidRPr="001E101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989</w:t>
            </w:r>
            <w:r w:rsidR="00F840D3" w:rsidRPr="001E101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452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6B5115" w14:textId="66DE4A52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128C17" w14:textId="78D60B18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9512C3" w14:textId="467499B8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FDBCD3" w14:textId="023A0762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41B968" w14:textId="68B04EBD" w:rsidR="00F840D3" w:rsidRPr="001E101B" w:rsidRDefault="00552E4A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F840D3" w:rsidRPr="001E101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989</w:t>
            </w:r>
            <w:r w:rsidR="00F840D3" w:rsidRPr="001E101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452</w:t>
            </w:r>
          </w:p>
        </w:tc>
      </w:tr>
      <w:tr w:rsidR="00F840D3" w:rsidRPr="001E101B" w14:paraId="0721B135" w14:textId="77777777" w:rsidTr="00EC7D6B">
        <w:tc>
          <w:tcPr>
            <w:tcW w:w="2131" w:type="dxa"/>
            <w:vAlign w:val="bottom"/>
          </w:tcPr>
          <w:p w14:paraId="3CD98041" w14:textId="4484E26C" w:rsidR="00F840D3" w:rsidRPr="001E101B" w:rsidRDefault="00F840D3" w:rsidP="00F840D3">
            <w:pPr>
              <w:spacing w:line="260" w:lineRule="exact"/>
              <w:ind w:left="2"/>
              <w:rPr>
                <w:rFonts w:ascii="Browallia New" w:hAnsi="Browallia New" w:cs="Browallia New"/>
                <w:sz w:val="22"/>
                <w:szCs w:val="22"/>
              </w:rPr>
            </w:pPr>
            <w:r w:rsidRPr="001E101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  </w:t>
            </w:r>
            <w:r w:rsidRPr="001E101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- รายได้ค้างรับ 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1A1AF8" w14:textId="268E786B" w:rsidR="00F840D3" w:rsidRPr="001E101B" w:rsidRDefault="00552E4A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F840D3" w:rsidRPr="001E101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686</w:t>
            </w:r>
            <w:r w:rsidR="00F840D3" w:rsidRPr="001E101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896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89A8BC" w14:textId="37303534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1B0BE3" w14:textId="76D04190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A3EA45" w14:textId="1F8D591F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5F14A3" w14:textId="0D388630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A77433" w14:textId="3A5E8D06" w:rsidR="00F840D3" w:rsidRPr="001E101B" w:rsidRDefault="00552E4A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F840D3" w:rsidRPr="001E101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686</w:t>
            </w:r>
            <w:r w:rsidR="00F840D3" w:rsidRPr="001E101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896</w:t>
            </w:r>
          </w:p>
        </w:tc>
      </w:tr>
      <w:tr w:rsidR="00F840D3" w:rsidRPr="001E101B" w14:paraId="77B8ED82" w14:textId="77777777" w:rsidTr="00EC7D6B">
        <w:tc>
          <w:tcPr>
            <w:tcW w:w="2131" w:type="dxa"/>
          </w:tcPr>
          <w:p w14:paraId="3297E837" w14:textId="40AA6161" w:rsidR="00F840D3" w:rsidRPr="001E101B" w:rsidRDefault="00F840D3" w:rsidP="00F840D3">
            <w:pPr>
              <w:spacing w:line="260" w:lineRule="exact"/>
              <w:jc w:val="thaiDistribute"/>
              <w:rPr>
                <w:rFonts w:ascii="Browallia New" w:hAnsi="Browallia New" w:cs="Browallia New"/>
                <w:szCs w:val="22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ค่าเผื่อผลขาดทุน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B45509" w14:textId="77777777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2EDF96" w14:textId="77777777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444280" w14:textId="77777777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B80D80" w14:textId="77777777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EAE202" w14:textId="77777777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ED3FE5" w14:textId="77777777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840D3" w:rsidRPr="001E101B" w14:paraId="6890A311" w14:textId="77777777" w:rsidTr="00EC7D6B">
        <w:tc>
          <w:tcPr>
            <w:tcW w:w="2131" w:type="dxa"/>
          </w:tcPr>
          <w:p w14:paraId="0C7C92B6" w14:textId="74BE7DEC" w:rsidR="00F840D3" w:rsidRPr="001E101B" w:rsidRDefault="00F840D3" w:rsidP="00F840D3">
            <w:pPr>
              <w:spacing w:line="260" w:lineRule="exact"/>
              <w:rPr>
                <w:rFonts w:ascii="Browallia New" w:hAnsi="Browallia New" w:cs="Browallia New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ที่คาดว่าจะเกิดขึ้น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14F49C" w14:textId="46B8AED6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175</w:t>
            </w:r>
            <w:r w:rsidRPr="001E101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994</w:t>
            </w:r>
            <w:r w:rsidRPr="001E101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F8C9C2" w14:textId="353D42C5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60DD16" w14:textId="04C1C6BF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0E6503" w14:textId="2158C854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4623FE" w14:textId="2A52A3E2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DFA382" w14:textId="2A0757A9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175</w:t>
            </w:r>
            <w:r w:rsidRPr="001E101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994</w:t>
            </w:r>
            <w:r w:rsidRPr="001E101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F840D3" w:rsidRPr="001E101B" w14:paraId="07871053" w14:textId="77777777" w:rsidTr="00CD56BA">
        <w:tc>
          <w:tcPr>
            <w:tcW w:w="2131" w:type="dxa"/>
            <w:vAlign w:val="bottom"/>
          </w:tcPr>
          <w:p w14:paraId="0FCCB226" w14:textId="77777777" w:rsidR="00F840D3" w:rsidRPr="001E101B" w:rsidRDefault="00F840D3" w:rsidP="00F840D3">
            <w:pPr>
              <w:spacing w:line="260" w:lineRule="exact"/>
              <w:ind w:left="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DB0FA8" w14:textId="675FD53C" w:rsidR="00F840D3" w:rsidRPr="001E101B" w:rsidRDefault="00552E4A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52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87</w:t>
            </w:r>
            <w:r w:rsidR="00F840D3" w:rsidRPr="001E101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211</w:t>
            </w:r>
            <w:r w:rsidR="00F840D3" w:rsidRPr="001E101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127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F46E30" w14:textId="730B80B9" w:rsidR="00F840D3" w:rsidRPr="001E101B" w:rsidRDefault="00552E4A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52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  <w:r w:rsidR="00F840D3" w:rsidRPr="001E101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345</w:t>
            </w:r>
            <w:r w:rsidR="00F840D3" w:rsidRPr="001E101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689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33C5DC" w14:textId="32AA0272" w:rsidR="00F840D3" w:rsidRPr="001E101B" w:rsidRDefault="00552E4A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52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267</w:t>
            </w:r>
            <w:r w:rsidR="00F840D3" w:rsidRPr="001E101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702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3A5906" w14:textId="51A0F409" w:rsidR="00F840D3" w:rsidRPr="001E101B" w:rsidRDefault="00552E4A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52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62</w:t>
            </w:r>
            <w:r w:rsidR="00F840D3" w:rsidRPr="001E101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579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7600CA" w14:textId="0B09D36C" w:rsidR="00F840D3" w:rsidRPr="001E101B" w:rsidRDefault="00552E4A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52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127</w:t>
            </w:r>
            <w:r w:rsidR="00F840D3" w:rsidRPr="001E101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560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091568" w14:textId="0240BF7F" w:rsidR="00F840D3" w:rsidRPr="001E101B" w:rsidRDefault="00552E4A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52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90</w:t>
            </w:r>
            <w:r w:rsidR="00F840D3" w:rsidRPr="001E101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014</w:t>
            </w:r>
            <w:r w:rsidR="00F840D3" w:rsidRPr="001E101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657</w:t>
            </w:r>
          </w:p>
        </w:tc>
      </w:tr>
    </w:tbl>
    <w:p w14:paraId="6389F5F3" w14:textId="6832A83D" w:rsidR="00EA373C" w:rsidRPr="001E101B" w:rsidRDefault="00EA373C" w:rsidP="00BD1928">
      <w:pPr>
        <w:ind w:left="540"/>
        <w:jc w:val="both"/>
        <w:rPr>
          <w:rFonts w:ascii="Browallia New" w:hAnsi="Browallia New" w:cs="Browallia New"/>
          <w:sz w:val="20"/>
          <w:szCs w:val="20"/>
          <w:lang w:eastAsia="en-GB"/>
        </w:rPr>
      </w:pPr>
    </w:p>
    <w:tbl>
      <w:tblPr>
        <w:tblW w:w="9043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131"/>
        <w:gridCol w:w="1152"/>
        <w:gridCol w:w="1152"/>
        <w:gridCol w:w="1152"/>
        <w:gridCol w:w="1152"/>
        <w:gridCol w:w="1152"/>
        <w:gridCol w:w="1152"/>
      </w:tblGrid>
      <w:tr w:rsidR="00525E73" w:rsidRPr="001E101B" w14:paraId="441A5BDF" w14:textId="77777777" w:rsidTr="00CC1424">
        <w:tc>
          <w:tcPr>
            <w:tcW w:w="2131" w:type="dxa"/>
            <w:vAlign w:val="bottom"/>
          </w:tcPr>
          <w:p w14:paraId="5EE1FC5C" w14:textId="77777777" w:rsidR="00525E73" w:rsidRPr="001E101B" w:rsidRDefault="00525E73" w:rsidP="00643731">
            <w:pPr>
              <w:spacing w:line="260" w:lineRule="exact"/>
              <w:ind w:left="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9B3A5A" w14:textId="453C0EA1" w:rsidR="00525E73" w:rsidRPr="001E101B" w:rsidRDefault="00525E73" w:rsidP="00643731">
            <w:pPr>
              <w:spacing w:line="260" w:lineRule="exact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25E73" w:rsidRPr="001E101B" w14:paraId="062401EF" w14:textId="77777777" w:rsidTr="004A5FA1">
        <w:tc>
          <w:tcPr>
            <w:tcW w:w="2131" w:type="dxa"/>
            <w:vAlign w:val="bottom"/>
            <w:hideMark/>
          </w:tcPr>
          <w:p w14:paraId="4243574C" w14:textId="77777777" w:rsidR="00525E73" w:rsidRPr="001E101B" w:rsidRDefault="00525E73" w:rsidP="00643731">
            <w:pPr>
              <w:spacing w:line="260" w:lineRule="exact"/>
              <w:ind w:left="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878237" w14:textId="60E9EDDF" w:rsidR="00525E73" w:rsidRPr="001E101B" w:rsidRDefault="00525E73" w:rsidP="00643731">
            <w:pPr>
              <w:tabs>
                <w:tab w:val="right" w:pos="937"/>
              </w:tabs>
              <w:spacing w:line="260" w:lineRule="exact"/>
              <w:ind w:left="-67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ab/>
              <w:t xml:space="preserve">น้อยกว่า </w:t>
            </w:r>
            <w:r w:rsidR="00552E4A" w:rsidRPr="00552E4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30</w:t>
            </w:r>
            <w:r w:rsidRPr="001E101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1E101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วัน</w:t>
            </w:r>
          </w:p>
          <w:p w14:paraId="27649830" w14:textId="559B5604" w:rsidR="00525E73" w:rsidRPr="001E101B" w:rsidRDefault="00525E73" w:rsidP="00643731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2F2CA6" w14:textId="18584C92" w:rsidR="00525E73" w:rsidRPr="001E101B" w:rsidRDefault="00525E73" w:rsidP="00643731">
            <w:pPr>
              <w:tabs>
                <w:tab w:val="right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552E4A" w:rsidRPr="00552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60</w:t>
            </w: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วัน</w:t>
            </w:r>
          </w:p>
          <w:p w14:paraId="01D0B386" w14:textId="77777777" w:rsidR="00525E73" w:rsidRPr="001E101B" w:rsidRDefault="00525E73" w:rsidP="00643731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83DFA4" w14:textId="3B8BBE23" w:rsidR="00525E73" w:rsidRPr="001E101B" w:rsidRDefault="00525E73" w:rsidP="00643731">
            <w:pPr>
              <w:tabs>
                <w:tab w:val="right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552E4A" w:rsidRPr="00552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61</w:t>
            </w: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90</w:t>
            </w: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วัน</w:t>
            </w:r>
          </w:p>
          <w:p w14:paraId="642766C0" w14:textId="77777777" w:rsidR="00525E73" w:rsidRPr="001E101B" w:rsidRDefault="00525E73" w:rsidP="00643731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9DD23A" w14:textId="4C7C77AE" w:rsidR="00525E73" w:rsidRPr="001E101B" w:rsidRDefault="00525E73" w:rsidP="00643731">
            <w:pPr>
              <w:tabs>
                <w:tab w:val="right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552E4A" w:rsidRPr="00552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91</w:t>
            </w: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120</w:t>
            </w: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วัน</w:t>
            </w:r>
          </w:p>
          <w:p w14:paraId="7F96EC49" w14:textId="77777777" w:rsidR="00525E73" w:rsidRPr="001E101B" w:rsidRDefault="00525E73" w:rsidP="00643731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B19CADB" w14:textId="175A1095" w:rsidR="00525E73" w:rsidRPr="001E101B" w:rsidRDefault="00525E73" w:rsidP="00643731">
            <w:pPr>
              <w:tabs>
                <w:tab w:val="right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เกิน 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120</w:t>
            </w: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วัน</w:t>
            </w:r>
          </w:p>
          <w:p w14:paraId="1787EB28" w14:textId="77777777" w:rsidR="00525E73" w:rsidRPr="001E101B" w:rsidRDefault="00525E73" w:rsidP="00643731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552ED4" w14:textId="77777777" w:rsidR="00525E73" w:rsidRPr="001E101B" w:rsidRDefault="00525E73" w:rsidP="00643731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  <w:p w14:paraId="62F257ED" w14:textId="77777777" w:rsidR="00525E73" w:rsidRPr="001E101B" w:rsidRDefault="00525E73" w:rsidP="00643731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525E73" w:rsidRPr="001E101B" w14:paraId="23656ADB" w14:textId="77777777" w:rsidTr="004A5FA1">
        <w:tc>
          <w:tcPr>
            <w:tcW w:w="2131" w:type="dxa"/>
            <w:vAlign w:val="bottom"/>
          </w:tcPr>
          <w:p w14:paraId="2ED53AEA" w14:textId="29694EA0" w:rsidR="00525E73" w:rsidRPr="001E101B" w:rsidRDefault="00525E73" w:rsidP="00643731">
            <w:pPr>
              <w:spacing w:line="260" w:lineRule="exact"/>
              <w:ind w:left="2" w:right="-10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9B3A80"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B3A80"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691C24"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541EE03" w14:textId="77777777" w:rsidR="00525E73" w:rsidRPr="001E101B" w:rsidRDefault="00525E73" w:rsidP="00643731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D54BC1D" w14:textId="77777777" w:rsidR="00525E73" w:rsidRPr="001E101B" w:rsidRDefault="00525E73" w:rsidP="00643731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6C161E8" w14:textId="77777777" w:rsidR="00525E73" w:rsidRPr="001E101B" w:rsidRDefault="00525E73" w:rsidP="00643731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3D5ABB1" w14:textId="77777777" w:rsidR="00525E73" w:rsidRPr="001E101B" w:rsidRDefault="00525E73" w:rsidP="00643731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72877CB" w14:textId="77777777" w:rsidR="00525E73" w:rsidRPr="001E101B" w:rsidRDefault="00525E73" w:rsidP="00643731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688A66C" w14:textId="77777777" w:rsidR="00525E73" w:rsidRPr="001E101B" w:rsidRDefault="00525E73" w:rsidP="00643731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25E73" w:rsidRPr="001E101B" w14:paraId="5D427906" w14:textId="77777777" w:rsidTr="004A5FA1">
        <w:tc>
          <w:tcPr>
            <w:tcW w:w="2131" w:type="dxa"/>
            <w:vAlign w:val="bottom"/>
            <w:hideMark/>
          </w:tcPr>
          <w:p w14:paraId="04C12370" w14:textId="77777777" w:rsidR="00525E73" w:rsidRPr="001E101B" w:rsidRDefault="00525E73" w:rsidP="00643731">
            <w:pPr>
              <w:spacing w:line="260" w:lineRule="exact"/>
              <w:ind w:left="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  <w:cs/>
              </w:rPr>
              <w:t>ยอดรวม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07924EE" w14:textId="77777777" w:rsidR="00525E73" w:rsidRPr="001E101B" w:rsidRDefault="00525E73" w:rsidP="00643731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28A7C80" w14:textId="77777777" w:rsidR="00525E73" w:rsidRPr="001E101B" w:rsidRDefault="00525E73" w:rsidP="00643731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5D723A0" w14:textId="77777777" w:rsidR="00525E73" w:rsidRPr="001E101B" w:rsidRDefault="00525E73" w:rsidP="00643731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97E905C" w14:textId="77777777" w:rsidR="00525E73" w:rsidRPr="001E101B" w:rsidRDefault="00525E73" w:rsidP="00643731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774EE17" w14:textId="77777777" w:rsidR="00525E73" w:rsidRPr="001E101B" w:rsidRDefault="00525E73" w:rsidP="00643731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BDECBEF" w14:textId="77777777" w:rsidR="00525E73" w:rsidRPr="001E101B" w:rsidRDefault="00525E73" w:rsidP="00643731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B87F99" w:rsidRPr="001E101B" w14:paraId="727A6CA2" w14:textId="77777777" w:rsidTr="004A5FA1">
        <w:tc>
          <w:tcPr>
            <w:tcW w:w="2131" w:type="dxa"/>
            <w:vAlign w:val="bottom"/>
          </w:tcPr>
          <w:p w14:paraId="5A29B5EB" w14:textId="106C21C9" w:rsidR="00B87F99" w:rsidRPr="001E101B" w:rsidRDefault="00B87F99" w:rsidP="00643731">
            <w:pPr>
              <w:spacing w:line="260" w:lineRule="exact"/>
              <w:ind w:left="2"/>
              <w:rPr>
                <w:rFonts w:ascii="Browallia New" w:hAnsi="Browallia New" w:cs="Browallia New"/>
                <w:sz w:val="22"/>
                <w:szCs w:val="22"/>
              </w:rPr>
            </w:pPr>
            <w:r w:rsidRPr="001E101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  - </w:t>
            </w:r>
            <w:r w:rsidRPr="001E101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ลูกหนี้การค้า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D34D0F1" w14:textId="62E07E43" w:rsidR="00B87F99" w:rsidRPr="001E101B" w:rsidRDefault="00B87F99" w:rsidP="00643731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E40557D" w14:textId="02CF3993" w:rsidR="00B87F99" w:rsidRPr="001E101B" w:rsidRDefault="00B87F99" w:rsidP="00643731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51C6F22" w14:textId="70017415" w:rsidR="00B87F99" w:rsidRPr="001E101B" w:rsidRDefault="00B87F99" w:rsidP="00643731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EE03335" w14:textId="1FED5C7A" w:rsidR="00B87F99" w:rsidRPr="001E101B" w:rsidRDefault="00B87F99" w:rsidP="00643731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A195983" w14:textId="51BECDE3" w:rsidR="00B87F99" w:rsidRPr="001E101B" w:rsidRDefault="00B87F99" w:rsidP="00643731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98BC7BD" w14:textId="4DB271A6" w:rsidR="00B87F99" w:rsidRPr="001E101B" w:rsidRDefault="00B87F99" w:rsidP="00643731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840D3" w:rsidRPr="001E101B" w14:paraId="77CFF8B5" w14:textId="77777777" w:rsidTr="004A5FA1">
        <w:tc>
          <w:tcPr>
            <w:tcW w:w="2131" w:type="dxa"/>
            <w:vAlign w:val="bottom"/>
          </w:tcPr>
          <w:p w14:paraId="466B2385" w14:textId="69F7997D" w:rsidR="00F840D3" w:rsidRPr="001E101B" w:rsidRDefault="00F840D3" w:rsidP="00F840D3">
            <w:pPr>
              <w:spacing w:line="260" w:lineRule="exact"/>
              <w:ind w:left="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      -</w:t>
            </w:r>
            <w:r w:rsidRPr="001E101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73E9171" w14:textId="0C082233" w:rsidR="00F840D3" w:rsidRPr="001E101B" w:rsidRDefault="00552E4A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  <w:r w:rsidR="00144D34"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709</w:t>
            </w:r>
            <w:r w:rsidR="00144D34"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295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65E53A6" w14:textId="4942736C" w:rsidR="00F840D3" w:rsidRPr="001E101B" w:rsidRDefault="00552E4A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945</w:t>
            </w:r>
            <w:r w:rsidR="00F840D3"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267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BBBD899" w14:textId="77BEA389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07168DB" w14:textId="2427E489" w:rsidR="00F840D3" w:rsidRPr="001E101B" w:rsidRDefault="00552E4A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90</w:t>
            </w:r>
            <w:r w:rsidR="00144D34"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9D07C64" w14:textId="4D054F85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E40D248" w14:textId="018A3708" w:rsidR="00F840D3" w:rsidRPr="001E101B" w:rsidRDefault="00552E4A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63</w:t>
            </w:r>
            <w:r w:rsidR="00144D34"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744</w:t>
            </w:r>
            <w:r w:rsidR="00144D34"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562</w:t>
            </w:r>
          </w:p>
        </w:tc>
      </w:tr>
      <w:tr w:rsidR="00F840D3" w:rsidRPr="001E101B" w14:paraId="6DE2778E" w14:textId="77777777" w:rsidTr="004A5FA1">
        <w:tc>
          <w:tcPr>
            <w:tcW w:w="2131" w:type="dxa"/>
            <w:vAlign w:val="bottom"/>
          </w:tcPr>
          <w:p w14:paraId="00806DEC" w14:textId="7B38A0E9" w:rsidR="00F840D3" w:rsidRPr="001E101B" w:rsidRDefault="00F840D3" w:rsidP="00F840D3">
            <w:pPr>
              <w:spacing w:line="260" w:lineRule="exact"/>
              <w:ind w:left="2"/>
              <w:rPr>
                <w:rFonts w:ascii="Browallia New" w:hAnsi="Browallia New" w:cs="Browallia New"/>
                <w:sz w:val="22"/>
                <w:szCs w:val="22"/>
              </w:rPr>
            </w:pPr>
            <w:r w:rsidRPr="001E101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      </w:t>
            </w:r>
            <w:r w:rsidRPr="001E101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 บริษัทที่เกี่ยวข้องกัน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A05A68A" w14:textId="590F045B" w:rsidR="00F840D3" w:rsidRPr="001E101B" w:rsidRDefault="00552E4A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F840D3"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944</w:t>
            </w:r>
            <w:r w:rsidR="00F840D3"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616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5D2D1A1" w14:textId="6186F702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3C0D619" w14:textId="11BF0157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7E230EF" w14:textId="5A7B1997" w:rsidR="00F840D3" w:rsidRPr="001E101B" w:rsidRDefault="00144D34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B7C0EF9" w14:textId="760A165C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157519A" w14:textId="64FC6ACC" w:rsidR="00F840D3" w:rsidRPr="001E101B" w:rsidRDefault="00552E4A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F840D3"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944</w:t>
            </w:r>
            <w:r w:rsidR="00F840D3"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616</w:t>
            </w:r>
          </w:p>
        </w:tc>
      </w:tr>
      <w:tr w:rsidR="00F840D3" w:rsidRPr="001E101B" w14:paraId="7BDA9A65" w14:textId="77777777" w:rsidTr="004A5FA1">
        <w:trPr>
          <w:trHeight w:val="126"/>
        </w:trPr>
        <w:tc>
          <w:tcPr>
            <w:tcW w:w="2131" w:type="dxa"/>
            <w:vAlign w:val="bottom"/>
          </w:tcPr>
          <w:p w14:paraId="5DA66DEC" w14:textId="220484CB" w:rsidR="00F840D3" w:rsidRPr="001E101B" w:rsidRDefault="00F840D3" w:rsidP="00F840D3">
            <w:pPr>
              <w:spacing w:line="260" w:lineRule="exact"/>
              <w:ind w:left="2"/>
              <w:rPr>
                <w:rFonts w:ascii="Browallia New" w:hAnsi="Browallia New" w:cs="Browallia New"/>
                <w:sz w:val="22"/>
                <w:szCs w:val="22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- รายได้ค้างรับ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4D3E64D" w14:textId="15F4795E" w:rsidR="00F840D3" w:rsidRPr="001E101B" w:rsidRDefault="00552E4A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F840D3"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071</w:t>
            </w:r>
            <w:r w:rsidR="00F840D3"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228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0370391" w14:textId="03A614A7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990CB96" w14:textId="157300D8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2DF0147" w14:textId="77F41E74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040B4B8" w14:textId="6B414CFC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D61CBF8" w14:textId="7108FA42" w:rsidR="00F840D3" w:rsidRPr="001E101B" w:rsidRDefault="00552E4A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F840D3"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071</w:t>
            </w:r>
            <w:r w:rsidR="00F840D3"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228</w:t>
            </w:r>
          </w:p>
        </w:tc>
      </w:tr>
      <w:tr w:rsidR="00F840D3" w:rsidRPr="001E101B" w14:paraId="787FF80A" w14:textId="77777777" w:rsidTr="004A5FA1">
        <w:tc>
          <w:tcPr>
            <w:tcW w:w="2131" w:type="dxa"/>
            <w:hideMark/>
          </w:tcPr>
          <w:p w14:paraId="0C620277" w14:textId="77777777" w:rsidR="00F840D3" w:rsidRPr="001E101B" w:rsidRDefault="00F840D3" w:rsidP="00F840D3">
            <w:pPr>
              <w:spacing w:line="260" w:lineRule="exact"/>
              <w:jc w:val="thaiDistribute"/>
              <w:rPr>
                <w:rFonts w:ascii="Browallia New" w:hAnsi="Browallia New" w:cs="Browallia New"/>
                <w:szCs w:val="22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ค่าเผื่อผลขาดทุน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70546C1" w14:textId="77777777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0782472" w14:textId="77777777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C1AE415" w14:textId="77777777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EACDC15" w14:textId="77777777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884058B" w14:textId="77777777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BD57F42" w14:textId="77777777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F840D3" w:rsidRPr="001E101B" w14:paraId="5A733245" w14:textId="77777777" w:rsidTr="004A5FA1">
        <w:tc>
          <w:tcPr>
            <w:tcW w:w="2131" w:type="dxa"/>
          </w:tcPr>
          <w:p w14:paraId="605B9B94" w14:textId="77777777" w:rsidR="00F840D3" w:rsidRPr="001E101B" w:rsidRDefault="00F840D3" w:rsidP="00F840D3">
            <w:pPr>
              <w:spacing w:line="260" w:lineRule="exact"/>
              <w:rPr>
                <w:rFonts w:ascii="Browallia New" w:hAnsi="Browallia New" w:cs="Browallia New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ที่คาดว่าจะเกิดขึ้น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6C7806" w14:textId="28BA18E3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52</w:t>
            </w:r>
            <w:r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916</w:t>
            </w:r>
            <w:r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45504E" w14:textId="48EBA9EF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2676D0" w14:textId="13E308C6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A8BF0F" w14:textId="07D44A55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B696D1" w14:textId="76344D68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C486C6" w14:textId="340DB559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52</w:t>
            </w:r>
            <w:r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916</w:t>
            </w:r>
            <w:r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F840D3" w:rsidRPr="001E101B" w14:paraId="7767975C" w14:textId="77777777" w:rsidTr="00B51453">
        <w:tc>
          <w:tcPr>
            <w:tcW w:w="2131" w:type="dxa"/>
            <w:vAlign w:val="bottom"/>
          </w:tcPr>
          <w:p w14:paraId="105C60D4" w14:textId="77777777" w:rsidR="00F840D3" w:rsidRPr="001E101B" w:rsidRDefault="00F840D3" w:rsidP="00F840D3">
            <w:pPr>
              <w:spacing w:line="260" w:lineRule="exact"/>
              <w:ind w:left="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FB5DBD" w14:textId="62C43243" w:rsidR="00F840D3" w:rsidRPr="001E101B" w:rsidRDefault="00552E4A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52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67</w:t>
            </w:r>
            <w:r w:rsidR="00144D34"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672</w:t>
            </w:r>
            <w:r w:rsidR="00144D34"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223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47E265" w14:textId="5D7469AA" w:rsidR="00F840D3" w:rsidRPr="001E101B" w:rsidRDefault="00552E4A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52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945</w:t>
            </w:r>
            <w:r w:rsidR="00F840D3"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267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C50227" w14:textId="09C0DEA8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F05441" w14:textId="55C843A7" w:rsidR="00F840D3" w:rsidRPr="001E101B" w:rsidRDefault="00552E4A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52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90</w:t>
            </w:r>
            <w:r w:rsidR="00F840D3"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000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DD2365" w14:textId="43C4EE6D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A3B51A" w14:textId="48911F7E" w:rsidR="00F840D3" w:rsidRPr="001E101B" w:rsidRDefault="00552E4A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52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68</w:t>
            </w:r>
            <w:r w:rsidR="00144D34"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707</w:t>
            </w:r>
            <w:r w:rsidR="00144D34"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490</w:t>
            </w:r>
          </w:p>
        </w:tc>
      </w:tr>
      <w:tr w:rsidR="00F840D3" w:rsidRPr="001E101B" w14:paraId="10AF0461" w14:textId="77777777" w:rsidTr="00EC7D6B">
        <w:tc>
          <w:tcPr>
            <w:tcW w:w="2131" w:type="dxa"/>
            <w:vAlign w:val="bottom"/>
          </w:tcPr>
          <w:p w14:paraId="5C269A5C" w14:textId="77777777" w:rsidR="00F840D3" w:rsidRPr="001E101B" w:rsidRDefault="00F840D3" w:rsidP="00F840D3">
            <w:pPr>
              <w:ind w:left="540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FC91AA" w14:textId="77777777" w:rsidR="00F840D3" w:rsidRPr="001E101B" w:rsidRDefault="00F840D3" w:rsidP="00F840D3">
            <w:pPr>
              <w:ind w:left="540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6D0339" w14:textId="77777777" w:rsidR="00F840D3" w:rsidRPr="001E101B" w:rsidRDefault="00F840D3" w:rsidP="00F840D3">
            <w:pPr>
              <w:ind w:left="540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215ABB" w14:textId="77777777" w:rsidR="00F840D3" w:rsidRPr="001E101B" w:rsidRDefault="00F840D3" w:rsidP="00F840D3">
            <w:pPr>
              <w:ind w:left="540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A2742D" w14:textId="77777777" w:rsidR="00F840D3" w:rsidRPr="001E101B" w:rsidRDefault="00F840D3" w:rsidP="00F840D3">
            <w:pPr>
              <w:ind w:left="540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4FBDAF" w14:textId="77777777" w:rsidR="00F840D3" w:rsidRPr="001E101B" w:rsidRDefault="00F840D3" w:rsidP="00F840D3">
            <w:pPr>
              <w:ind w:left="540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2CCC86" w14:textId="77777777" w:rsidR="00F840D3" w:rsidRPr="001E101B" w:rsidRDefault="00F840D3" w:rsidP="00F840D3">
            <w:pPr>
              <w:ind w:left="540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</w:tr>
      <w:tr w:rsidR="00F840D3" w:rsidRPr="001E101B" w14:paraId="127BFEA6" w14:textId="77777777" w:rsidTr="00EC7D6B">
        <w:tc>
          <w:tcPr>
            <w:tcW w:w="2131" w:type="dxa"/>
            <w:vAlign w:val="bottom"/>
          </w:tcPr>
          <w:p w14:paraId="2547AC98" w14:textId="327C6508" w:rsidR="00F840D3" w:rsidRPr="001E101B" w:rsidRDefault="00F840D3" w:rsidP="00F840D3">
            <w:pPr>
              <w:spacing w:line="260" w:lineRule="exact"/>
              <w:ind w:left="2" w:right="-243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1E101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552E4A" w:rsidRPr="00552E4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1E101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1E101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552E4A" w:rsidRPr="00552E4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B51544" w14:textId="77777777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FDA792" w14:textId="77777777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126C06" w14:textId="77777777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C6EFCF" w14:textId="77777777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EA9292" w14:textId="77777777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05B19F" w14:textId="77777777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840D3" w:rsidRPr="001E101B" w14:paraId="1297C85D" w14:textId="77777777" w:rsidTr="00EC7D6B">
        <w:tc>
          <w:tcPr>
            <w:tcW w:w="2131" w:type="dxa"/>
            <w:vAlign w:val="bottom"/>
          </w:tcPr>
          <w:p w14:paraId="39E4F0A2" w14:textId="77777777" w:rsidR="00F840D3" w:rsidRPr="001E101B" w:rsidRDefault="00F840D3" w:rsidP="00F840D3">
            <w:pPr>
              <w:spacing w:line="260" w:lineRule="exact"/>
              <w:ind w:left="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  <w:cs/>
              </w:rPr>
              <w:t>ยอดรวม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F057E3" w14:textId="77777777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685B90" w14:textId="77777777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8D4A5A" w14:textId="77777777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6A2A86" w14:textId="77777777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EE29A1" w14:textId="77777777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BFBBE2" w14:textId="77777777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840D3" w:rsidRPr="001E101B" w14:paraId="09F720C0" w14:textId="77777777" w:rsidTr="00EC7D6B">
        <w:tc>
          <w:tcPr>
            <w:tcW w:w="2131" w:type="dxa"/>
            <w:vAlign w:val="bottom"/>
          </w:tcPr>
          <w:p w14:paraId="63EE439E" w14:textId="5099A24A" w:rsidR="00F840D3" w:rsidRPr="001E101B" w:rsidRDefault="00F840D3" w:rsidP="00F840D3">
            <w:pPr>
              <w:spacing w:line="260" w:lineRule="exact"/>
              <w:ind w:left="2"/>
              <w:rPr>
                <w:rFonts w:ascii="Browallia New" w:hAnsi="Browallia New" w:cs="Browallia New"/>
                <w:sz w:val="22"/>
                <w:szCs w:val="22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</w:rPr>
              <w:t xml:space="preserve">   - </w:t>
            </w:r>
            <w:r w:rsidRPr="001E101B">
              <w:rPr>
                <w:rFonts w:ascii="Browallia New" w:hAnsi="Browallia New" w:cs="Browallia New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A4E834" w14:textId="55768212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6CEAA2" w14:textId="1481DFE1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72173A" w14:textId="5B6388BF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F1E5C2" w14:textId="59C450FB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082D94" w14:textId="40676617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C94208" w14:textId="02B04C2F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840D3" w:rsidRPr="001E101B" w14:paraId="6BF3196F" w14:textId="77777777" w:rsidTr="00EC7D6B">
        <w:tc>
          <w:tcPr>
            <w:tcW w:w="2131" w:type="dxa"/>
            <w:vAlign w:val="bottom"/>
          </w:tcPr>
          <w:p w14:paraId="7D3491B6" w14:textId="6F31EE45" w:rsidR="00F840D3" w:rsidRPr="001E101B" w:rsidRDefault="00F840D3" w:rsidP="00F840D3">
            <w:pPr>
              <w:spacing w:line="260" w:lineRule="exact"/>
              <w:ind w:left="2"/>
              <w:rPr>
                <w:rFonts w:ascii="Browallia New" w:hAnsi="Browallia New" w:cs="Browallia New"/>
                <w:sz w:val="22"/>
                <w:szCs w:val="22"/>
              </w:rPr>
            </w:pPr>
            <w:r w:rsidRPr="001E101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      -</w:t>
            </w:r>
            <w:r w:rsidRPr="001E101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C6E7DB" w14:textId="5723F575" w:rsidR="00F840D3" w:rsidRPr="001E101B" w:rsidRDefault="00552E4A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81</w:t>
            </w:r>
            <w:r w:rsidR="00F840D3" w:rsidRPr="001E101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710</w:t>
            </w:r>
            <w:r w:rsidR="00F840D3" w:rsidRPr="001E101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773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B99666" w14:textId="6A4D1E30" w:rsidR="00F840D3" w:rsidRPr="001E101B" w:rsidRDefault="00552E4A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F840D3" w:rsidRPr="001E101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345</w:t>
            </w:r>
            <w:r w:rsidR="00F840D3" w:rsidRPr="001E101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689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CB98BB" w14:textId="2590A7A9" w:rsidR="00F840D3" w:rsidRPr="001E101B" w:rsidRDefault="00552E4A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267</w:t>
            </w:r>
            <w:r w:rsidR="00F840D3" w:rsidRPr="001E101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702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AEF0F7" w14:textId="35EA347B" w:rsidR="00F840D3" w:rsidRPr="001E101B" w:rsidRDefault="00552E4A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  <w:r w:rsidR="00F840D3" w:rsidRPr="001E101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579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5EDB98" w14:textId="2178D7E9" w:rsidR="00F840D3" w:rsidRPr="001E101B" w:rsidRDefault="00552E4A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127</w:t>
            </w:r>
            <w:r w:rsidR="00F840D3" w:rsidRPr="001E101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560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1B21F9" w14:textId="2B633EF0" w:rsidR="00F840D3" w:rsidRPr="001E101B" w:rsidRDefault="00552E4A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84</w:t>
            </w:r>
            <w:r w:rsidR="00F840D3" w:rsidRPr="001E101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514</w:t>
            </w:r>
            <w:r w:rsidR="00F840D3" w:rsidRPr="001E101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303</w:t>
            </w:r>
          </w:p>
        </w:tc>
      </w:tr>
      <w:tr w:rsidR="00F840D3" w:rsidRPr="001E101B" w14:paraId="24FAEA4D" w14:textId="77777777" w:rsidTr="00EC7D6B">
        <w:tc>
          <w:tcPr>
            <w:tcW w:w="2131" w:type="dxa"/>
            <w:vAlign w:val="bottom"/>
          </w:tcPr>
          <w:p w14:paraId="1EB3A021" w14:textId="765E7A00" w:rsidR="00F840D3" w:rsidRPr="001E101B" w:rsidRDefault="00F840D3" w:rsidP="00F840D3">
            <w:pPr>
              <w:spacing w:line="260" w:lineRule="exact"/>
              <w:ind w:left="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      </w:t>
            </w:r>
            <w:r w:rsidRPr="001E101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 บริษัทที่เกี่ยวข้องกัน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12E1EF" w14:textId="4D805D21" w:rsidR="00F840D3" w:rsidRPr="001E101B" w:rsidRDefault="00552E4A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F840D3" w:rsidRPr="001E101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989</w:t>
            </w:r>
            <w:r w:rsidR="00F840D3" w:rsidRPr="001E101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452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7286C3" w14:textId="0EF435EB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A8A0E8" w14:textId="49C5415A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31DBB7" w14:textId="2F68F064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C6E9DA" w14:textId="67DAE5DF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061907" w14:textId="3A5E9327" w:rsidR="00F840D3" w:rsidRPr="001E101B" w:rsidRDefault="00552E4A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F840D3" w:rsidRPr="001E101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989</w:t>
            </w:r>
            <w:r w:rsidR="00F840D3" w:rsidRPr="001E101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452</w:t>
            </w:r>
          </w:p>
        </w:tc>
      </w:tr>
      <w:tr w:rsidR="00F840D3" w:rsidRPr="001E101B" w14:paraId="35890050" w14:textId="77777777" w:rsidTr="00EC7D6B">
        <w:tc>
          <w:tcPr>
            <w:tcW w:w="2131" w:type="dxa"/>
            <w:vAlign w:val="bottom"/>
          </w:tcPr>
          <w:p w14:paraId="68B01255" w14:textId="063BEB0D" w:rsidR="00F840D3" w:rsidRPr="001E101B" w:rsidRDefault="00F840D3" w:rsidP="00F840D3">
            <w:pPr>
              <w:spacing w:line="260" w:lineRule="exact"/>
              <w:ind w:left="2"/>
              <w:rPr>
                <w:rFonts w:ascii="Browallia New" w:hAnsi="Browallia New" w:cs="Browallia New"/>
                <w:sz w:val="22"/>
                <w:szCs w:val="22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- รายได้ค้างรับ 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BC23A4" w14:textId="09124A2A" w:rsidR="00F840D3" w:rsidRPr="001E101B" w:rsidRDefault="00552E4A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F840D3" w:rsidRPr="001E101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686</w:t>
            </w:r>
            <w:r w:rsidR="00F840D3" w:rsidRPr="001E101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896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B01F78" w14:textId="0EEAD214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B43714" w14:textId="07C59EC6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B1D71A" w14:textId="261390D3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95DC4E" w14:textId="58C0D298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3190B4" w14:textId="182624F4" w:rsidR="00F840D3" w:rsidRPr="001E101B" w:rsidRDefault="00552E4A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F840D3" w:rsidRPr="001E101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686</w:t>
            </w:r>
            <w:r w:rsidR="00F840D3" w:rsidRPr="001E101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896</w:t>
            </w:r>
          </w:p>
        </w:tc>
      </w:tr>
      <w:tr w:rsidR="00F840D3" w:rsidRPr="001E101B" w14:paraId="5A6C66BE" w14:textId="77777777" w:rsidTr="00EC7D6B">
        <w:tc>
          <w:tcPr>
            <w:tcW w:w="2131" w:type="dxa"/>
          </w:tcPr>
          <w:p w14:paraId="63DDDC5F" w14:textId="5F133158" w:rsidR="00F840D3" w:rsidRPr="001E101B" w:rsidRDefault="00F840D3" w:rsidP="00F840D3">
            <w:pPr>
              <w:spacing w:line="260" w:lineRule="exact"/>
              <w:jc w:val="thaiDistribute"/>
              <w:rPr>
                <w:rFonts w:ascii="Browallia New" w:hAnsi="Browallia New" w:cs="Browallia New"/>
                <w:szCs w:val="22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ค่าเผื่อผลขาดทุน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5C0426" w14:textId="77777777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180543" w14:textId="77777777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8EC4E9" w14:textId="77777777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251C39" w14:textId="77777777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B8A108" w14:textId="77777777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068013" w14:textId="77777777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840D3" w:rsidRPr="001E101B" w14:paraId="02220C6D" w14:textId="77777777" w:rsidTr="00EC7D6B">
        <w:tc>
          <w:tcPr>
            <w:tcW w:w="2131" w:type="dxa"/>
          </w:tcPr>
          <w:p w14:paraId="0BAE5B06" w14:textId="342F529A" w:rsidR="00F840D3" w:rsidRPr="001E101B" w:rsidRDefault="00F840D3" w:rsidP="00F840D3">
            <w:pPr>
              <w:spacing w:line="260" w:lineRule="exact"/>
              <w:rPr>
                <w:rFonts w:ascii="Browallia New" w:hAnsi="Browallia New" w:cs="Browallia New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ที่คาดว่าจะเกิดขึ้น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E69A0C" w14:textId="2C22F61B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175</w:t>
            </w:r>
            <w:r w:rsidRPr="001E101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994</w:t>
            </w:r>
            <w:r w:rsidRPr="001E101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B07FEC" w14:textId="1834690E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285819" w14:textId="2BA3F0EB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C8AF58" w14:textId="75C576A7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FB8AFA" w14:textId="67FB85E5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0F61A6" w14:textId="7D198EDF" w:rsidR="00F840D3" w:rsidRPr="001E101B" w:rsidRDefault="00F840D3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175</w:t>
            </w:r>
            <w:r w:rsidRPr="001E101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994</w:t>
            </w:r>
            <w:r w:rsidRPr="001E101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F840D3" w:rsidRPr="001E101B" w14:paraId="41F28562" w14:textId="77777777" w:rsidTr="00744173">
        <w:tc>
          <w:tcPr>
            <w:tcW w:w="2131" w:type="dxa"/>
            <w:vAlign w:val="bottom"/>
          </w:tcPr>
          <w:p w14:paraId="6F437375" w14:textId="77777777" w:rsidR="00F840D3" w:rsidRPr="001E101B" w:rsidRDefault="00F840D3" w:rsidP="00F840D3">
            <w:pPr>
              <w:spacing w:line="260" w:lineRule="exact"/>
              <w:ind w:left="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B142C0" w14:textId="2AD63A52" w:rsidR="00F840D3" w:rsidRPr="001E101B" w:rsidRDefault="00552E4A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52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87</w:t>
            </w:r>
            <w:r w:rsidR="00F840D3" w:rsidRPr="001E101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211</w:t>
            </w:r>
            <w:r w:rsidR="00F840D3" w:rsidRPr="001E101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127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5A71E0" w14:textId="685E4547" w:rsidR="00F840D3" w:rsidRPr="001E101B" w:rsidRDefault="00552E4A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52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  <w:r w:rsidR="00F840D3" w:rsidRPr="001E101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345</w:t>
            </w:r>
            <w:r w:rsidR="00F840D3" w:rsidRPr="001E101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689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CF8C12" w14:textId="60259690" w:rsidR="00F840D3" w:rsidRPr="001E101B" w:rsidRDefault="00552E4A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52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267</w:t>
            </w:r>
            <w:r w:rsidR="00F840D3" w:rsidRPr="001E101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702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3D6562" w14:textId="7A2A153B" w:rsidR="00F840D3" w:rsidRPr="001E101B" w:rsidRDefault="00552E4A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52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62</w:t>
            </w:r>
            <w:r w:rsidR="00F840D3" w:rsidRPr="001E101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579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672816" w14:textId="3EAAA7E2" w:rsidR="00F840D3" w:rsidRPr="001E101B" w:rsidRDefault="00552E4A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52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127</w:t>
            </w:r>
            <w:r w:rsidR="00F840D3" w:rsidRPr="001E101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560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799268" w14:textId="54175E97" w:rsidR="00F840D3" w:rsidRPr="001E101B" w:rsidRDefault="00552E4A" w:rsidP="00F840D3">
            <w:pPr>
              <w:tabs>
                <w:tab w:val="decimal" w:pos="937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52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90</w:t>
            </w:r>
            <w:r w:rsidR="00F840D3" w:rsidRPr="001E101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014</w:t>
            </w:r>
            <w:r w:rsidR="00F840D3" w:rsidRPr="001E101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657</w:t>
            </w:r>
          </w:p>
        </w:tc>
      </w:tr>
    </w:tbl>
    <w:p w14:paraId="143D31F9" w14:textId="77777777" w:rsidR="00B87F99" w:rsidRPr="001E101B" w:rsidRDefault="00B87F99" w:rsidP="00EC7D6B">
      <w:pPr>
        <w:overflowPunct/>
        <w:autoSpaceDE/>
        <w:autoSpaceDN/>
        <w:adjustRightInd/>
        <w:ind w:left="540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6B7F60FF" w14:textId="23919160" w:rsidR="000E360D" w:rsidRPr="001E101B" w:rsidRDefault="000E360D" w:rsidP="00EC7D6B">
      <w:pPr>
        <w:overflowPunct/>
        <w:autoSpaceDE/>
        <w:autoSpaceDN/>
        <w:adjustRightInd/>
        <w:ind w:left="540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sz w:val="26"/>
          <w:szCs w:val="26"/>
          <w:cs/>
          <w:lang w:val="en-GB"/>
        </w:rPr>
        <w:t>รายการกระทบยอดค่าเผื่อผลขาดทุน</w:t>
      </w:r>
      <w:r w:rsidR="007417A5" w:rsidRPr="001E101B">
        <w:rPr>
          <w:rFonts w:ascii="Browallia New" w:hAnsi="Browallia New" w:cs="Browallia New"/>
          <w:sz w:val="26"/>
          <w:szCs w:val="26"/>
          <w:cs/>
          <w:lang w:val="en-GB"/>
        </w:rPr>
        <w:t>ที่คาดว่าจะเกิดขึ้น</w:t>
      </w:r>
      <w:r w:rsidRPr="001E101B">
        <w:rPr>
          <w:rFonts w:ascii="Browallia New" w:hAnsi="Browallia New" w:cs="Browallia New"/>
          <w:sz w:val="26"/>
          <w:szCs w:val="26"/>
          <w:cs/>
          <w:lang w:val="en-GB"/>
        </w:rPr>
        <w:t xml:space="preserve"> สำหรับลูกหนี้การค้า ณ วันที่ </w:t>
      </w:r>
      <w:r w:rsidR="00552E4A" w:rsidRPr="00552E4A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1E10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E101B">
        <w:rPr>
          <w:rFonts w:ascii="Browallia New" w:hAnsi="Browallia New" w:cs="Browallia New"/>
          <w:sz w:val="26"/>
          <w:szCs w:val="26"/>
          <w:cs/>
          <w:lang w:val="en-GB"/>
        </w:rPr>
        <w:t>ธันวาคม มีดังนี้</w:t>
      </w:r>
    </w:p>
    <w:p w14:paraId="69098095" w14:textId="77777777" w:rsidR="005D5DA1" w:rsidRPr="001E101B" w:rsidRDefault="005D5DA1" w:rsidP="00EC7D6B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6678"/>
        <w:gridCol w:w="1440"/>
        <w:gridCol w:w="1440"/>
      </w:tblGrid>
      <w:tr w:rsidR="00695748" w:rsidRPr="001E101B" w14:paraId="54DB46B5" w14:textId="77777777" w:rsidTr="00CC1424">
        <w:tc>
          <w:tcPr>
            <w:tcW w:w="6678" w:type="dxa"/>
          </w:tcPr>
          <w:p w14:paraId="774262E5" w14:textId="77777777" w:rsidR="00695748" w:rsidRPr="001E101B" w:rsidRDefault="00695748" w:rsidP="00EC7D6B">
            <w:pPr>
              <w:ind w:left="54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25DB63" w14:textId="77777777" w:rsidR="004C1ED9" w:rsidRDefault="005D5DA1" w:rsidP="000D515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งบการเงินรวมและ</w:t>
            </w:r>
          </w:p>
          <w:p w14:paraId="462A03A9" w14:textId="2B23A2B6" w:rsidR="00695748" w:rsidRPr="001E101B" w:rsidRDefault="005D5DA1" w:rsidP="000D515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A7617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การเงิน</w:t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695748" w:rsidRPr="001E101B" w14:paraId="400CAA9A" w14:textId="77777777" w:rsidTr="00EC7D6B">
        <w:tc>
          <w:tcPr>
            <w:tcW w:w="6678" w:type="dxa"/>
          </w:tcPr>
          <w:p w14:paraId="7B345F33" w14:textId="77777777" w:rsidR="00695748" w:rsidRPr="001E101B" w:rsidRDefault="00695748" w:rsidP="00EC7D6B">
            <w:pPr>
              <w:ind w:left="54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23351261" w14:textId="27AF1EA1" w:rsidR="00695748" w:rsidRPr="001E101B" w:rsidRDefault="00EC7D6B" w:rsidP="00EC7D6B">
            <w:pPr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460EC79D" w14:textId="44FBAE36" w:rsidR="00695748" w:rsidRPr="001E101B" w:rsidRDefault="00EC7D6B" w:rsidP="00EC7D6B">
            <w:pPr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695748" w:rsidRPr="001E101B" w14:paraId="7F25734C" w14:textId="77777777" w:rsidTr="00EC7D6B">
        <w:tc>
          <w:tcPr>
            <w:tcW w:w="6678" w:type="dxa"/>
          </w:tcPr>
          <w:p w14:paraId="40F9A43F" w14:textId="77777777" w:rsidR="00695748" w:rsidRPr="001E101B" w:rsidRDefault="00695748" w:rsidP="00EC7D6B">
            <w:pPr>
              <w:ind w:left="54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441ED79C" w14:textId="2D9298BC" w:rsidR="005D5DA1" w:rsidRPr="001E101B" w:rsidRDefault="005D5DA1" w:rsidP="000D515A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6E424387" w14:textId="6E2905AC" w:rsidR="00695748" w:rsidRPr="001E101B" w:rsidRDefault="005D5DA1" w:rsidP="000D515A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95748" w:rsidRPr="001E101B" w14:paraId="1E9BA409" w14:textId="77777777" w:rsidTr="00EC7D6B">
        <w:tc>
          <w:tcPr>
            <w:tcW w:w="6678" w:type="dxa"/>
          </w:tcPr>
          <w:p w14:paraId="5AC5221E" w14:textId="77777777" w:rsidR="00695748" w:rsidRPr="001E101B" w:rsidRDefault="00695748" w:rsidP="00EC7D6B">
            <w:pPr>
              <w:ind w:left="54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7BACE4F" w14:textId="77777777" w:rsidR="00695748" w:rsidRPr="001E101B" w:rsidRDefault="00695748" w:rsidP="000D515A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899EBE" w14:textId="77777777" w:rsidR="00695748" w:rsidRPr="001E101B" w:rsidRDefault="00695748" w:rsidP="000D515A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840D3" w:rsidRPr="001E101B" w14:paraId="544D458B" w14:textId="77777777" w:rsidTr="00EC7D6B">
        <w:tc>
          <w:tcPr>
            <w:tcW w:w="6678" w:type="dxa"/>
            <w:hideMark/>
          </w:tcPr>
          <w:p w14:paraId="53F0ABE9" w14:textId="0266DB2D" w:rsidR="00F840D3" w:rsidRPr="001E101B" w:rsidRDefault="00F840D3" w:rsidP="00F840D3">
            <w:pPr>
              <w:ind w:left="54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ค่าเผื่อผลขาดทุนที่คาดว่าจะเกิดขึ้น ณ วันที่ 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มกราคม </w:t>
            </w:r>
          </w:p>
        </w:tc>
        <w:tc>
          <w:tcPr>
            <w:tcW w:w="1440" w:type="dxa"/>
            <w:shd w:val="clear" w:color="auto" w:fill="FAFAFA"/>
          </w:tcPr>
          <w:p w14:paraId="52FFDDCA" w14:textId="24441BA2" w:rsidR="00F840D3" w:rsidRPr="001E101B" w:rsidRDefault="00F840D3" w:rsidP="00F840D3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af-ZA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af-ZA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af-ZA"/>
              </w:rPr>
              <w:t>)</w:t>
            </w:r>
          </w:p>
        </w:tc>
        <w:tc>
          <w:tcPr>
            <w:tcW w:w="1440" w:type="dxa"/>
          </w:tcPr>
          <w:p w14:paraId="3CEC678C" w14:textId="4557310C" w:rsidR="00F840D3" w:rsidRPr="001E101B" w:rsidRDefault="00F840D3" w:rsidP="00F840D3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F840D3" w:rsidRPr="001E101B" w14:paraId="6E954111" w14:textId="77777777" w:rsidTr="00EC7D6B">
        <w:tc>
          <w:tcPr>
            <w:tcW w:w="6678" w:type="dxa"/>
          </w:tcPr>
          <w:p w14:paraId="111494CE" w14:textId="67823994" w:rsidR="00F840D3" w:rsidRPr="001E101B" w:rsidRDefault="00F840D3" w:rsidP="00F840D3">
            <w:pPr>
              <w:ind w:left="54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รับรู้ค่าเผื่อผลขาดทุนที่เพิ่มขึ้นในกำไรหรือขาดทุนในระหว่างปี</w:t>
            </w:r>
          </w:p>
        </w:tc>
        <w:tc>
          <w:tcPr>
            <w:tcW w:w="1440" w:type="dxa"/>
            <w:shd w:val="clear" w:color="auto" w:fill="FAFAFA"/>
          </w:tcPr>
          <w:p w14:paraId="5D9D61B3" w14:textId="5FF43842" w:rsidR="00F840D3" w:rsidRPr="001E101B" w:rsidRDefault="00F840D3" w:rsidP="00F840D3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af-ZA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af-ZA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144D34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af-ZA"/>
              </w:rPr>
              <w:t>)</w:t>
            </w:r>
          </w:p>
        </w:tc>
        <w:tc>
          <w:tcPr>
            <w:tcW w:w="1440" w:type="dxa"/>
          </w:tcPr>
          <w:p w14:paraId="79B9F913" w14:textId="2DADCE51" w:rsidR="00F840D3" w:rsidRPr="001E101B" w:rsidRDefault="00F840D3" w:rsidP="00F840D3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af-ZA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af-ZA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af-ZA"/>
              </w:rPr>
              <w:t>)</w:t>
            </w:r>
          </w:p>
        </w:tc>
      </w:tr>
      <w:tr w:rsidR="00F840D3" w:rsidRPr="001E101B" w14:paraId="5EEAC019" w14:textId="77777777" w:rsidTr="00EC7D6B">
        <w:tc>
          <w:tcPr>
            <w:tcW w:w="6678" w:type="dxa"/>
            <w:hideMark/>
          </w:tcPr>
          <w:p w14:paraId="7179C46B" w14:textId="5757D0FF" w:rsidR="00F840D3" w:rsidRPr="001E101B" w:rsidRDefault="00F840D3" w:rsidP="00F840D3">
            <w:pPr>
              <w:ind w:left="54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ตัดจำหน่ายลูกหนี้ที่ไม่สามารถเรียกชำระได้ในระหว่างปี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7713CC6" w14:textId="215441CA" w:rsidR="00F840D3" w:rsidRPr="001E101B" w:rsidRDefault="00552E4A" w:rsidP="00F840D3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144D34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35542A" w14:textId="1F57CE0D" w:rsidR="00F840D3" w:rsidRPr="001E101B" w:rsidRDefault="00F840D3" w:rsidP="00F840D3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840D3" w:rsidRPr="001E101B" w14:paraId="2591ADA5" w14:textId="77777777" w:rsidTr="00EC7D6B">
        <w:tc>
          <w:tcPr>
            <w:tcW w:w="6678" w:type="dxa"/>
          </w:tcPr>
          <w:p w14:paraId="1537A996" w14:textId="6BA40C1D" w:rsidR="00F840D3" w:rsidRPr="001E101B" w:rsidRDefault="00F840D3" w:rsidP="00F840D3">
            <w:pPr>
              <w:ind w:left="54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ค่าเผื่อผลขาดทุนที่คาดว่าจะเกิดขึ้น ณ วันที่ 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7199CA" w14:textId="06A7E783" w:rsidR="00F840D3" w:rsidRPr="001E101B" w:rsidRDefault="00F840D3" w:rsidP="00F840D3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af-ZA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af-ZA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af-ZA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8259A00" w14:textId="0746E5F7" w:rsidR="00F840D3" w:rsidRPr="001E101B" w:rsidRDefault="00F840D3" w:rsidP="00F840D3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7406B646" w14:textId="42DB8BB1" w:rsidR="00B87519" w:rsidRPr="001E101B" w:rsidRDefault="00B87519" w:rsidP="00525E73">
      <w:pPr>
        <w:pStyle w:val="Heading2"/>
        <w:keepNext w:val="0"/>
        <w:tabs>
          <w:tab w:val="left" w:pos="540"/>
        </w:tabs>
        <w:ind w:left="540" w:hanging="558"/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</w:pPr>
    </w:p>
    <w:p w14:paraId="4403711B" w14:textId="18A842FA" w:rsidR="00A058DD" w:rsidRPr="001E101B" w:rsidRDefault="00552E4A" w:rsidP="00525E73">
      <w:pPr>
        <w:pStyle w:val="Heading2"/>
        <w:keepNext w:val="0"/>
        <w:tabs>
          <w:tab w:val="left" w:pos="540"/>
        </w:tabs>
        <w:ind w:left="540" w:hanging="558"/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</w:pPr>
      <w:r w:rsidRPr="00552E4A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11</w:t>
      </w:r>
      <w:r w:rsidR="00A058DD" w:rsidRPr="001E101B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.</w:t>
      </w:r>
      <w:r w:rsidRPr="00552E4A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3</w:t>
      </w:r>
      <w:r w:rsidR="00A058DD" w:rsidRPr="001E101B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  <w:tab/>
      </w:r>
      <w:r w:rsidR="00A058DD" w:rsidRPr="001E101B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การด้อยค่าของลูกหนี้บริษัทที่เกี่ยวข้องกัน</w:t>
      </w:r>
    </w:p>
    <w:p w14:paraId="5316EF93" w14:textId="77777777" w:rsidR="00A058DD" w:rsidRPr="001E101B" w:rsidRDefault="00A058DD" w:rsidP="00525E73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1F1C148" w14:textId="388E7C47" w:rsidR="00A058DD" w:rsidRPr="001E101B" w:rsidRDefault="00A058DD" w:rsidP="005C7CC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E101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ข้อมูลเกี่ยวกับค่าเผื่อการด้อยค่าของลูกหนี้</w:t>
      </w:r>
      <w:r w:rsidR="00B16AC8" w:rsidRPr="001E101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บริษัทที่เกี่ยวข้องกัน</w:t>
      </w:r>
      <w:r w:rsidR="005C7CC7" w:rsidRPr="001E101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</w:t>
      </w:r>
      <w:r w:rsidR="005C7CC7" w:rsidRPr="001E101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ความเสี่ยงด้านการให้สินเชื่อ ความเสี่ยงจากอัตราแลกเปลี่ยน</w:t>
      </w:r>
      <w:r w:rsidR="00B16AC8"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5C7CC7"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และความเสี่ยงจากอัตราดอกเบี้ย</w:t>
      </w:r>
      <w:r w:rsidR="006651ED"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ของกลุ่มกิจการ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ได้เปิดเผยไว้ใน</w:t>
      </w:r>
      <w:r w:rsidRPr="001E101B">
        <w:rPr>
          <w:rFonts w:ascii="Browallia New" w:hAnsi="Browallia New" w:cs="Browallia New"/>
          <w:sz w:val="26"/>
          <w:szCs w:val="26"/>
          <w:cs/>
        </w:rPr>
        <w:t>หมายเหตุ</w:t>
      </w:r>
      <w:r w:rsidR="007417A5" w:rsidRPr="001E101B">
        <w:rPr>
          <w:rFonts w:ascii="Browallia New" w:hAnsi="Browallia New" w:cs="Browallia New"/>
          <w:sz w:val="26"/>
          <w:szCs w:val="26"/>
          <w:cs/>
        </w:rPr>
        <w:t>ประกอบงบการเงินข้อ</w:t>
      </w:r>
      <w:r w:rsidRPr="001E101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52E4A" w:rsidRPr="00552E4A">
        <w:rPr>
          <w:rFonts w:ascii="Browallia New" w:hAnsi="Browallia New" w:cs="Browallia New"/>
          <w:sz w:val="26"/>
          <w:szCs w:val="26"/>
          <w:lang w:val="en-GB"/>
        </w:rPr>
        <w:t>5</w:t>
      </w:r>
      <w:r w:rsidR="005C7CC7" w:rsidRPr="001E101B">
        <w:rPr>
          <w:rFonts w:ascii="Browallia New" w:hAnsi="Browallia New" w:cs="Browallia New"/>
          <w:sz w:val="26"/>
          <w:szCs w:val="26"/>
          <w:lang w:val="en-GB"/>
        </w:rPr>
        <w:t>.</w:t>
      </w:r>
      <w:r w:rsidR="00552E4A" w:rsidRPr="00552E4A">
        <w:rPr>
          <w:rFonts w:ascii="Browallia New" w:hAnsi="Browallia New" w:cs="Browallia New"/>
          <w:sz w:val="26"/>
          <w:szCs w:val="26"/>
          <w:lang w:val="en-GB"/>
        </w:rPr>
        <w:t>4</w:t>
      </w:r>
      <w:r w:rsidR="005C7CC7" w:rsidRPr="001E10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C7CC7" w:rsidRPr="001E101B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="007417A5" w:rsidRPr="001E101B">
        <w:rPr>
          <w:rFonts w:ascii="Browallia New" w:hAnsi="Browallia New" w:cs="Browallia New"/>
          <w:sz w:val="26"/>
          <w:szCs w:val="26"/>
          <w:cs/>
          <w:lang w:val="en-GB"/>
        </w:rPr>
        <w:t>ข้อ</w:t>
      </w:r>
      <w:r w:rsidR="005C7CC7" w:rsidRPr="001E101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52E4A" w:rsidRPr="00552E4A">
        <w:rPr>
          <w:rFonts w:ascii="Browallia New" w:hAnsi="Browallia New" w:cs="Browallia New"/>
          <w:sz w:val="26"/>
          <w:szCs w:val="26"/>
          <w:lang w:val="en-GB"/>
        </w:rPr>
        <w:t>6</w:t>
      </w:r>
    </w:p>
    <w:p w14:paraId="2290A9B2" w14:textId="77777777" w:rsidR="00A058DD" w:rsidRPr="001E101B" w:rsidRDefault="00A058DD" w:rsidP="00DC21C5">
      <w:pPr>
        <w:tabs>
          <w:tab w:val="left" w:pos="900"/>
          <w:tab w:val="left" w:pos="2160"/>
          <w:tab w:val="left" w:pos="6300"/>
          <w:tab w:val="center" w:pos="6740"/>
          <w:tab w:val="right" w:pos="7200"/>
          <w:tab w:val="left" w:pos="7820"/>
          <w:tab w:val="right" w:pos="8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2CAD088" w14:textId="1ADF90D9" w:rsidR="00A058DD" w:rsidRPr="001E101B" w:rsidRDefault="00B16AC8" w:rsidP="00DC21C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ค่าเผื่อผลขาดทุน</w:t>
      </w:r>
      <w:r w:rsidR="009A6B21" w:rsidRPr="001E101B">
        <w:rPr>
          <w:rFonts w:ascii="Browallia New" w:hAnsi="Browallia New" w:cs="Browallia New"/>
          <w:color w:val="000000"/>
          <w:sz w:val="26"/>
          <w:szCs w:val="26"/>
          <w:cs/>
        </w:rPr>
        <w:t>ที่คาดว่าจะเกิดขึ้น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ของลูกหนี้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บริษัทที่เกี่ยวข้องกัน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มีรายละเอียดดังนี้</w:t>
      </w:r>
    </w:p>
    <w:p w14:paraId="0DC49786" w14:textId="57EDF301" w:rsidR="00525E73" w:rsidRPr="001E101B" w:rsidRDefault="00525E73" w:rsidP="00DC21C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043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131"/>
        <w:gridCol w:w="1152"/>
        <w:gridCol w:w="1152"/>
        <w:gridCol w:w="1152"/>
        <w:gridCol w:w="1152"/>
        <w:gridCol w:w="1152"/>
        <w:gridCol w:w="1152"/>
      </w:tblGrid>
      <w:tr w:rsidR="00525E73" w:rsidRPr="001E101B" w14:paraId="28E43EA5" w14:textId="77777777" w:rsidTr="00CC1424">
        <w:tc>
          <w:tcPr>
            <w:tcW w:w="2131" w:type="dxa"/>
            <w:vAlign w:val="bottom"/>
          </w:tcPr>
          <w:p w14:paraId="26693DF3" w14:textId="77777777" w:rsidR="00525E73" w:rsidRPr="001E101B" w:rsidRDefault="00525E73" w:rsidP="004A5FA1">
            <w:pPr>
              <w:ind w:left="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7A6793" w14:textId="311F35F6" w:rsidR="00525E73" w:rsidRPr="001E101B" w:rsidRDefault="00525E73" w:rsidP="004A5FA1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525E73" w:rsidRPr="001E101B" w14:paraId="4D93BFB4" w14:textId="77777777" w:rsidTr="004A5FA1">
        <w:tc>
          <w:tcPr>
            <w:tcW w:w="2131" w:type="dxa"/>
            <w:vAlign w:val="bottom"/>
            <w:hideMark/>
          </w:tcPr>
          <w:p w14:paraId="5743FFAB" w14:textId="77777777" w:rsidR="00525E73" w:rsidRPr="001E101B" w:rsidRDefault="00525E73" w:rsidP="004A5FA1">
            <w:pPr>
              <w:ind w:left="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B24BF9" w14:textId="452BFDB3" w:rsidR="00525E73" w:rsidRPr="001E101B" w:rsidRDefault="00525E73" w:rsidP="00525E73">
            <w:pPr>
              <w:tabs>
                <w:tab w:val="right" w:pos="937"/>
              </w:tabs>
              <w:ind w:left="-67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ab/>
              <w:t xml:space="preserve">น้อยกว่า </w:t>
            </w:r>
            <w:r w:rsidR="00552E4A" w:rsidRPr="00552E4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30</w:t>
            </w:r>
            <w:r w:rsidRPr="001E101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1E101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วัน</w:t>
            </w:r>
          </w:p>
          <w:p w14:paraId="21195DE9" w14:textId="77777777" w:rsidR="00525E73" w:rsidRPr="001E101B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346DF0" w14:textId="0BA9E8E8" w:rsidR="00525E73" w:rsidRPr="001E101B" w:rsidRDefault="00525E73" w:rsidP="004A5FA1">
            <w:pPr>
              <w:tabs>
                <w:tab w:val="right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552E4A" w:rsidRPr="00552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60</w:t>
            </w: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วัน</w:t>
            </w:r>
          </w:p>
          <w:p w14:paraId="276A762B" w14:textId="77777777" w:rsidR="00525E73" w:rsidRPr="001E101B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440B44" w14:textId="44655DCF" w:rsidR="00525E73" w:rsidRPr="001E101B" w:rsidRDefault="00525E73" w:rsidP="004A5FA1">
            <w:pPr>
              <w:tabs>
                <w:tab w:val="right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552E4A" w:rsidRPr="00552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61</w:t>
            </w: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90</w:t>
            </w: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วัน</w:t>
            </w:r>
          </w:p>
          <w:p w14:paraId="5F70F9A8" w14:textId="77777777" w:rsidR="00525E73" w:rsidRPr="001E101B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268697" w14:textId="67746F08" w:rsidR="00525E73" w:rsidRPr="001E101B" w:rsidRDefault="00525E73" w:rsidP="004A5FA1">
            <w:pPr>
              <w:tabs>
                <w:tab w:val="right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552E4A" w:rsidRPr="00552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91</w:t>
            </w: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120</w:t>
            </w: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วัน</w:t>
            </w:r>
          </w:p>
          <w:p w14:paraId="3D05F931" w14:textId="77777777" w:rsidR="00525E73" w:rsidRPr="001E101B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821ABF4" w14:textId="588C8AB9" w:rsidR="00525E73" w:rsidRPr="001E101B" w:rsidRDefault="00525E73" w:rsidP="004A5FA1">
            <w:pPr>
              <w:tabs>
                <w:tab w:val="right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เกิน 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120</w:t>
            </w: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วัน</w:t>
            </w:r>
          </w:p>
          <w:p w14:paraId="0ECE7687" w14:textId="77777777" w:rsidR="00525E73" w:rsidRPr="001E101B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A5C614" w14:textId="77777777" w:rsidR="00525E73" w:rsidRPr="001E101B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  <w:p w14:paraId="6FACA71C" w14:textId="77777777" w:rsidR="00525E73" w:rsidRPr="001E101B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525E73" w:rsidRPr="001E101B" w14:paraId="2C8E32C9" w14:textId="77777777" w:rsidTr="004A5FA1">
        <w:tc>
          <w:tcPr>
            <w:tcW w:w="2131" w:type="dxa"/>
            <w:vAlign w:val="bottom"/>
          </w:tcPr>
          <w:p w14:paraId="382E30D6" w14:textId="77777777" w:rsidR="00525E73" w:rsidRPr="001E101B" w:rsidRDefault="00525E73" w:rsidP="004A5FA1">
            <w:pPr>
              <w:ind w:left="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14506A" w14:textId="77777777" w:rsidR="00525E73" w:rsidRPr="001E101B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5DE812" w14:textId="77777777" w:rsidR="00525E73" w:rsidRPr="001E101B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9CD428" w14:textId="77777777" w:rsidR="00525E73" w:rsidRPr="001E101B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83BF4D" w14:textId="77777777" w:rsidR="00525E73" w:rsidRPr="001E101B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4EAC5D" w14:textId="77777777" w:rsidR="00525E73" w:rsidRPr="001E101B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3738E3" w14:textId="77777777" w:rsidR="00525E73" w:rsidRPr="001E101B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25E73" w:rsidRPr="001E101B" w14:paraId="4B624AB9" w14:textId="77777777" w:rsidTr="004A5FA1">
        <w:tc>
          <w:tcPr>
            <w:tcW w:w="2131" w:type="dxa"/>
            <w:vAlign w:val="bottom"/>
          </w:tcPr>
          <w:p w14:paraId="663F0616" w14:textId="2E7B0477" w:rsidR="00525E73" w:rsidRPr="001E101B" w:rsidRDefault="00525E73" w:rsidP="00635FCE">
            <w:pPr>
              <w:ind w:left="2" w:right="-24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9B3A80"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B3A80"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</w:t>
            </w:r>
            <w:r w:rsidR="00691C24"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AD95542" w14:textId="77777777" w:rsidR="00525E73" w:rsidRPr="001E101B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EA88199" w14:textId="77777777" w:rsidR="00525E73" w:rsidRPr="001E101B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1807C09" w14:textId="77777777" w:rsidR="00525E73" w:rsidRPr="001E101B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9233A9C" w14:textId="77777777" w:rsidR="00525E73" w:rsidRPr="001E101B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78C6E9A" w14:textId="77777777" w:rsidR="00525E73" w:rsidRPr="001E101B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17BF492" w14:textId="77777777" w:rsidR="00525E73" w:rsidRPr="001E101B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25E73" w:rsidRPr="001E101B" w14:paraId="0284B7A1" w14:textId="77777777" w:rsidTr="004A5FA1">
        <w:tc>
          <w:tcPr>
            <w:tcW w:w="2131" w:type="dxa"/>
            <w:vAlign w:val="bottom"/>
            <w:hideMark/>
          </w:tcPr>
          <w:p w14:paraId="14D97234" w14:textId="77777777" w:rsidR="00525E73" w:rsidRPr="001E101B" w:rsidRDefault="00525E73" w:rsidP="004A5FA1">
            <w:pPr>
              <w:ind w:left="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  <w:cs/>
              </w:rPr>
              <w:t>ยอดรวม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4FEE3F1" w14:textId="77777777" w:rsidR="00525E73" w:rsidRPr="001E101B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17B9773" w14:textId="77777777" w:rsidR="00525E73" w:rsidRPr="001E101B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D6DFD35" w14:textId="77777777" w:rsidR="00525E73" w:rsidRPr="001E101B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F97996A" w14:textId="77777777" w:rsidR="00525E73" w:rsidRPr="001E101B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5E57C6F" w14:textId="77777777" w:rsidR="00525E73" w:rsidRPr="001E101B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FE36ACA" w14:textId="77777777" w:rsidR="00525E73" w:rsidRPr="001E101B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F4AFC" w:rsidRPr="001E101B" w14:paraId="07469D88" w14:textId="77777777" w:rsidTr="004A5FA1">
        <w:trPr>
          <w:trHeight w:val="126"/>
        </w:trPr>
        <w:tc>
          <w:tcPr>
            <w:tcW w:w="2131" w:type="dxa"/>
            <w:vAlign w:val="bottom"/>
          </w:tcPr>
          <w:p w14:paraId="6673CF42" w14:textId="443B2292" w:rsidR="00AF4AFC" w:rsidRPr="001E101B" w:rsidRDefault="00AF4AFC" w:rsidP="00AF4AF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</w:rPr>
              <w:t xml:space="preserve">  - </w:t>
            </w:r>
            <w:r w:rsidRPr="001E101B">
              <w:rPr>
                <w:rFonts w:ascii="Browallia New" w:hAnsi="Browallia New" w:cs="Browallia New"/>
                <w:sz w:val="22"/>
                <w:szCs w:val="22"/>
                <w:cs/>
              </w:rPr>
              <w:t>ลูกหนี้บริษัทที่เกี่ยวข้องกัน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3E3104A" w14:textId="4B3B6EF1" w:rsidR="00AF4AFC" w:rsidRPr="001E101B" w:rsidRDefault="00552E4A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AF4AFC"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156</w:t>
            </w:r>
            <w:r w:rsidR="00AF4AFC"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203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8F49D48" w14:textId="06A3717A" w:rsidR="00AF4AFC" w:rsidRPr="001E101B" w:rsidRDefault="00552E4A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159</w:t>
            </w:r>
            <w:r w:rsidR="00AF4AFC"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315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B42A80D" w14:textId="3DFF2E12" w:rsidR="00AF4AFC" w:rsidRPr="001E101B" w:rsidRDefault="00552E4A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  <w:r w:rsidR="00AF4AFC"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018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735CCD8" w14:textId="2C92D6E3" w:rsidR="00AF4AFC" w:rsidRPr="001E101B" w:rsidRDefault="00AF4AFC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600574F" w14:textId="184A8A19" w:rsidR="00AF4AFC" w:rsidRPr="001E101B" w:rsidRDefault="00AF4AFC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6222733" w14:textId="442FA9D8" w:rsidR="00AF4AFC" w:rsidRPr="001E101B" w:rsidRDefault="00552E4A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AF4AFC"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355</w:t>
            </w:r>
            <w:r w:rsidR="00AF4AFC"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536</w:t>
            </w:r>
          </w:p>
        </w:tc>
      </w:tr>
      <w:tr w:rsidR="00AF4AFC" w:rsidRPr="001E101B" w14:paraId="5ABAC47C" w14:textId="77777777" w:rsidTr="004A5FA1">
        <w:tc>
          <w:tcPr>
            <w:tcW w:w="2131" w:type="dxa"/>
            <w:hideMark/>
          </w:tcPr>
          <w:p w14:paraId="3B162141" w14:textId="77777777" w:rsidR="00AF4AFC" w:rsidRPr="001E101B" w:rsidRDefault="00AF4AFC" w:rsidP="00AF4AFC">
            <w:pPr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ค่าเผื่อผลขาดทุน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B0692F4" w14:textId="063022E1" w:rsidR="00AF4AFC" w:rsidRPr="001E101B" w:rsidRDefault="00AF4AFC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6407A67" w14:textId="5E29D729" w:rsidR="00AF4AFC" w:rsidRPr="001E101B" w:rsidRDefault="00AF4AFC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2A47A24" w14:textId="3758A11E" w:rsidR="00AF4AFC" w:rsidRPr="001E101B" w:rsidRDefault="00AF4AFC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AEE7DCF" w14:textId="3EED7970" w:rsidR="00AF4AFC" w:rsidRPr="001E101B" w:rsidRDefault="00AF4AFC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A5D5A06" w14:textId="2E0CDFAB" w:rsidR="00AF4AFC" w:rsidRPr="001E101B" w:rsidRDefault="00AF4AFC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A535A45" w14:textId="1389F1C5" w:rsidR="00AF4AFC" w:rsidRPr="001E101B" w:rsidRDefault="00AF4AFC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AF4AFC" w:rsidRPr="001E101B" w14:paraId="6E2948EE" w14:textId="77777777" w:rsidTr="004A5FA1">
        <w:tc>
          <w:tcPr>
            <w:tcW w:w="2131" w:type="dxa"/>
          </w:tcPr>
          <w:p w14:paraId="4A10A476" w14:textId="77777777" w:rsidR="00AF4AFC" w:rsidRPr="001E101B" w:rsidRDefault="00AF4AFC" w:rsidP="00AF4AF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ที่คาดว่าจะเกิดขึ้น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820D6B" w14:textId="62D985FE" w:rsidR="00AF4AFC" w:rsidRPr="001E101B" w:rsidRDefault="00AF4AFC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49B7CF" w14:textId="4DF65650" w:rsidR="00AF4AFC" w:rsidRPr="001E101B" w:rsidRDefault="00AF4AFC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1D5670" w14:textId="7E5A0A42" w:rsidR="00AF4AFC" w:rsidRPr="001E101B" w:rsidRDefault="00AF4AFC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8A0983" w14:textId="5F4885F4" w:rsidR="00AF4AFC" w:rsidRPr="001E101B" w:rsidRDefault="00AF4AFC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9BC61F" w14:textId="7C47C4C4" w:rsidR="00AF4AFC" w:rsidRPr="001E101B" w:rsidRDefault="00AF4AFC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0C83CF" w14:textId="68549F51" w:rsidR="00AF4AFC" w:rsidRPr="001E101B" w:rsidRDefault="00AF4AFC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AF4AFC" w:rsidRPr="001E101B" w14:paraId="26BC0E92" w14:textId="77777777" w:rsidTr="00A555E0">
        <w:tc>
          <w:tcPr>
            <w:tcW w:w="2131" w:type="dxa"/>
            <w:vAlign w:val="bottom"/>
          </w:tcPr>
          <w:p w14:paraId="40DFBD29" w14:textId="77777777" w:rsidR="00AF4AFC" w:rsidRPr="001E101B" w:rsidRDefault="00AF4AFC" w:rsidP="00AF4AFC">
            <w:pPr>
              <w:ind w:left="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689A8B" w14:textId="030C1A19" w:rsidR="00AF4AFC" w:rsidRPr="001E101B" w:rsidRDefault="00552E4A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52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AF4AFC"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156</w:t>
            </w:r>
            <w:r w:rsidR="00AF4AFC"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203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FDBFBA" w14:textId="3D895621" w:rsidR="00AF4AFC" w:rsidRPr="001E101B" w:rsidRDefault="00552E4A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52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159</w:t>
            </w:r>
            <w:r w:rsidR="00AF4AFC"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315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B13EBA" w14:textId="2136A7CB" w:rsidR="00AF4AFC" w:rsidRPr="001E101B" w:rsidRDefault="00552E4A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52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40</w:t>
            </w:r>
            <w:r w:rsidR="00AF4AFC"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018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C03E96" w14:textId="239A327F" w:rsidR="00AF4AFC" w:rsidRPr="001E101B" w:rsidRDefault="00AF4AFC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2DD23C" w14:textId="6D8FFF76" w:rsidR="00AF4AFC" w:rsidRPr="001E101B" w:rsidRDefault="00AF4AFC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E74E85" w14:textId="18C02A63" w:rsidR="00AF4AFC" w:rsidRPr="001E101B" w:rsidRDefault="00552E4A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52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AF4AFC"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355</w:t>
            </w:r>
            <w:r w:rsidR="00AF4AFC"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536</w:t>
            </w:r>
          </w:p>
        </w:tc>
      </w:tr>
      <w:tr w:rsidR="00AF4AFC" w:rsidRPr="001E101B" w14:paraId="0C38C5A3" w14:textId="77777777" w:rsidTr="000E4941">
        <w:tc>
          <w:tcPr>
            <w:tcW w:w="2131" w:type="dxa"/>
            <w:vAlign w:val="bottom"/>
          </w:tcPr>
          <w:p w14:paraId="1787D11B" w14:textId="77777777" w:rsidR="00AF4AFC" w:rsidRPr="001E101B" w:rsidRDefault="00AF4AFC" w:rsidP="00AF4AFC">
            <w:pPr>
              <w:ind w:left="2" w:right="-243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06DB905" w14:textId="77777777" w:rsidR="00AF4AFC" w:rsidRPr="001E101B" w:rsidRDefault="00AF4AFC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5FE835" w14:textId="77777777" w:rsidR="00AF4AFC" w:rsidRPr="001E101B" w:rsidRDefault="00AF4AFC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5C089B" w14:textId="77777777" w:rsidR="00AF4AFC" w:rsidRPr="001E101B" w:rsidRDefault="00AF4AFC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C2E37F" w14:textId="77777777" w:rsidR="00AF4AFC" w:rsidRPr="001E101B" w:rsidRDefault="00AF4AFC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9E5A06" w14:textId="77777777" w:rsidR="00AF4AFC" w:rsidRPr="001E101B" w:rsidRDefault="00AF4AFC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F07EAF" w14:textId="77777777" w:rsidR="00AF4AFC" w:rsidRPr="001E101B" w:rsidRDefault="00AF4AFC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F4AFC" w:rsidRPr="001E101B" w14:paraId="30510FE3" w14:textId="77777777" w:rsidTr="000E4941">
        <w:tc>
          <w:tcPr>
            <w:tcW w:w="2131" w:type="dxa"/>
            <w:vAlign w:val="bottom"/>
          </w:tcPr>
          <w:p w14:paraId="7902AB52" w14:textId="312E9104" w:rsidR="00AF4AFC" w:rsidRPr="001E101B" w:rsidRDefault="00AF4AFC" w:rsidP="00AF4AFC">
            <w:pPr>
              <w:ind w:left="2" w:right="-243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1E101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552E4A" w:rsidRPr="00552E4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1E101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1E101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552E4A" w:rsidRPr="00552E4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734FF6" w14:textId="77777777" w:rsidR="00AF4AFC" w:rsidRPr="001E101B" w:rsidRDefault="00AF4AFC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CF9537" w14:textId="77777777" w:rsidR="00AF4AFC" w:rsidRPr="001E101B" w:rsidRDefault="00AF4AFC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9C3AC4" w14:textId="77777777" w:rsidR="00AF4AFC" w:rsidRPr="001E101B" w:rsidRDefault="00AF4AFC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875E99" w14:textId="77777777" w:rsidR="00AF4AFC" w:rsidRPr="001E101B" w:rsidRDefault="00AF4AFC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44F4E9" w14:textId="77777777" w:rsidR="00AF4AFC" w:rsidRPr="001E101B" w:rsidRDefault="00AF4AFC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748CF9" w14:textId="77777777" w:rsidR="00AF4AFC" w:rsidRPr="001E101B" w:rsidRDefault="00AF4AFC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F4AFC" w:rsidRPr="001E101B" w14:paraId="447B108C" w14:textId="77777777" w:rsidTr="000E4941">
        <w:tc>
          <w:tcPr>
            <w:tcW w:w="2131" w:type="dxa"/>
            <w:vAlign w:val="bottom"/>
          </w:tcPr>
          <w:p w14:paraId="30DB52BB" w14:textId="77777777" w:rsidR="00AF4AFC" w:rsidRPr="001E101B" w:rsidRDefault="00AF4AFC" w:rsidP="00AF4AFC">
            <w:pPr>
              <w:ind w:left="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  <w:cs/>
              </w:rPr>
              <w:t>ยอดรวม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018C8C" w14:textId="77777777" w:rsidR="00AF4AFC" w:rsidRPr="001E101B" w:rsidRDefault="00AF4AFC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79D509" w14:textId="77777777" w:rsidR="00AF4AFC" w:rsidRPr="001E101B" w:rsidRDefault="00AF4AFC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EEB5FB" w14:textId="77777777" w:rsidR="00AF4AFC" w:rsidRPr="001E101B" w:rsidRDefault="00AF4AFC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C80D76" w14:textId="77777777" w:rsidR="00AF4AFC" w:rsidRPr="001E101B" w:rsidRDefault="00AF4AFC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B95950" w14:textId="77777777" w:rsidR="00AF4AFC" w:rsidRPr="001E101B" w:rsidRDefault="00AF4AFC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A405B1" w14:textId="77777777" w:rsidR="00AF4AFC" w:rsidRPr="001E101B" w:rsidRDefault="00AF4AFC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F4AFC" w:rsidRPr="001E101B" w14:paraId="082CFFF4" w14:textId="77777777" w:rsidTr="000E4941">
        <w:tc>
          <w:tcPr>
            <w:tcW w:w="2131" w:type="dxa"/>
            <w:vAlign w:val="bottom"/>
          </w:tcPr>
          <w:p w14:paraId="4FB6CFE1" w14:textId="67382813" w:rsidR="00AF4AFC" w:rsidRPr="001E101B" w:rsidRDefault="00AF4AFC" w:rsidP="00AF4AFC">
            <w:pPr>
              <w:ind w:left="2"/>
              <w:rPr>
                <w:rFonts w:ascii="Browallia New" w:hAnsi="Browallia New" w:cs="Browallia New"/>
                <w:sz w:val="22"/>
                <w:szCs w:val="22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1E101B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1E101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ลูกหนี้บริษัทที่เกี่ยวข้องกัน 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51C720" w14:textId="71B0B75C" w:rsidR="00AF4AFC" w:rsidRPr="001E101B" w:rsidRDefault="00552E4A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AF4AFC" w:rsidRPr="001E101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968</w:t>
            </w:r>
            <w:r w:rsidR="00AF4AFC" w:rsidRPr="001E101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224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50EF0A" w14:textId="7203DCEC" w:rsidR="00AF4AFC" w:rsidRPr="001E101B" w:rsidRDefault="00AF4AFC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EF395C" w14:textId="193F2C1E" w:rsidR="00AF4AFC" w:rsidRPr="001E101B" w:rsidRDefault="00AF4AFC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785963" w14:textId="278C4168" w:rsidR="00AF4AFC" w:rsidRPr="001E101B" w:rsidRDefault="00AF4AFC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09F213" w14:textId="4AB609B3" w:rsidR="00AF4AFC" w:rsidRPr="001E101B" w:rsidRDefault="00AF4AFC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9884D7" w14:textId="316E016D" w:rsidR="00AF4AFC" w:rsidRPr="001E101B" w:rsidRDefault="00552E4A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AF4AFC" w:rsidRPr="001E101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968</w:t>
            </w:r>
            <w:r w:rsidR="00AF4AFC" w:rsidRPr="001E101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224</w:t>
            </w:r>
          </w:p>
        </w:tc>
      </w:tr>
      <w:tr w:rsidR="00AF4AFC" w:rsidRPr="001E101B" w14:paraId="5179E1CB" w14:textId="77777777" w:rsidTr="000E4941">
        <w:tc>
          <w:tcPr>
            <w:tcW w:w="2131" w:type="dxa"/>
          </w:tcPr>
          <w:p w14:paraId="4163F0EF" w14:textId="0486E4B1" w:rsidR="00AF4AFC" w:rsidRPr="001E101B" w:rsidRDefault="00AF4AFC" w:rsidP="00AF4AFC">
            <w:pPr>
              <w:ind w:left="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ค่าเผื่อผลขาดทุน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1ECAA1" w14:textId="7FE0EF72" w:rsidR="00AF4AFC" w:rsidRPr="001E101B" w:rsidRDefault="00AF4AFC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50591B" w14:textId="644D2DBF" w:rsidR="00AF4AFC" w:rsidRPr="001E101B" w:rsidRDefault="00AF4AFC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7739C0" w14:textId="24A836DB" w:rsidR="00AF4AFC" w:rsidRPr="001E101B" w:rsidRDefault="00AF4AFC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EF4587" w14:textId="26E7C61E" w:rsidR="00AF4AFC" w:rsidRPr="001E101B" w:rsidRDefault="00AF4AFC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4B3087" w14:textId="60047ACC" w:rsidR="00AF4AFC" w:rsidRPr="001E101B" w:rsidRDefault="00AF4AFC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914E69" w14:textId="1EFCB6FB" w:rsidR="00AF4AFC" w:rsidRPr="001E101B" w:rsidRDefault="00AF4AFC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F4AFC" w:rsidRPr="001E101B" w14:paraId="2816B968" w14:textId="77777777" w:rsidTr="000E4941">
        <w:tc>
          <w:tcPr>
            <w:tcW w:w="2131" w:type="dxa"/>
          </w:tcPr>
          <w:p w14:paraId="4BD805CE" w14:textId="77777777" w:rsidR="00AF4AFC" w:rsidRPr="001E101B" w:rsidRDefault="00AF4AFC" w:rsidP="00AF4AF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ที่คาดว่าจะเกิดขึ้น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63A09B" w14:textId="45643F56" w:rsidR="00AF4AFC" w:rsidRPr="001E101B" w:rsidRDefault="00AF4AFC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151BF2" w14:textId="44261D82" w:rsidR="00AF4AFC" w:rsidRPr="001E101B" w:rsidRDefault="00AF4AFC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DDF140" w14:textId="0B96BA48" w:rsidR="00AF4AFC" w:rsidRPr="001E101B" w:rsidRDefault="00AF4AFC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7CF207" w14:textId="161F08F1" w:rsidR="00AF4AFC" w:rsidRPr="001E101B" w:rsidRDefault="00AF4AFC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5DBEDA" w14:textId="79295DD1" w:rsidR="00AF4AFC" w:rsidRPr="001E101B" w:rsidRDefault="00AF4AFC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6F6F8A" w14:textId="1B4FA030" w:rsidR="00AF4AFC" w:rsidRPr="001E101B" w:rsidRDefault="00AF4AFC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AF4AFC" w:rsidRPr="001E101B" w14:paraId="122B6D99" w14:textId="77777777" w:rsidTr="000E4941">
        <w:tc>
          <w:tcPr>
            <w:tcW w:w="2131" w:type="dxa"/>
            <w:vAlign w:val="bottom"/>
          </w:tcPr>
          <w:p w14:paraId="0AD38E12" w14:textId="77777777" w:rsidR="00AF4AFC" w:rsidRPr="001E101B" w:rsidRDefault="00AF4AFC" w:rsidP="00AF4AFC">
            <w:pPr>
              <w:ind w:left="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FE005C" w14:textId="0BB13A30" w:rsidR="00AF4AFC" w:rsidRPr="001E101B" w:rsidRDefault="00552E4A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52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  <w:r w:rsidR="00AF4AFC" w:rsidRPr="001E101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968</w:t>
            </w:r>
            <w:r w:rsidR="00AF4AFC" w:rsidRPr="001E101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224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60AF9F" w14:textId="23D1F7A9" w:rsidR="00AF4AFC" w:rsidRPr="001E101B" w:rsidRDefault="00AF4AFC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3E5DAD" w14:textId="0A0F8E91" w:rsidR="00AF4AFC" w:rsidRPr="001E101B" w:rsidRDefault="00AF4AFC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9C7371" w14:textId="65852E64" w:rsidR="00AF4AFC" w:rsidRPr="001E101B" w:rsidRDefault="00AF4AFC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05755D" w14:textId="74B9AE68" w:rsidR="00AF4AFC" w:rsidRPr="001E101B" w:rsidRDefault="00AF4AFC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745D48" w14:textId="2FC1B19F" w:rsidR="00AF4AFC" w:rsidRPr="001E101B" w:rsidRDefault="00552E4A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52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  <w:r w:rsidR="00AF4AFC" w:rsidRPr="001E101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968</w:t>
            </w:r>
            <w:r w:rsidR="00AF4AFC" w:rsidRPr="001E101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224</w:t>
            </w:r>
          </w:p>
        </w:tc>
      </w:tr>
    </w:tbl>
    <w:p w14:paraId="1E21648E" w14:textId="77777777" w:rsidR="00525E73" w:rsidRPr="001E101B" w:rsidRDefault="00D65AEF" w:rsidP="00DC21C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9029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117"/>
        <w:gridCol w:w="1152"/>
        <w:gridCol w:w="1152"/>
        <w:gridCol w:w="1152"/>
        <w:gridCol w:w="1152"/>
        <w:gridCol w:w="1152"/>
        <w:gridCol w:w="1152"/>
      </w:tblGrid>
      <w:tr w:rsidR="00695748" w:rsidRPr="001E101B" w14:paraId="2B9DE7B2" w14:textId="77777777" w:rsidTr="00CC1424">
        <w:tc>
          <w:tcPr>
            <w:tcW w:w="2117" w:type="dxa"/>
            <w:vAlign w:val="bottom"/>
          </w:tcPr>
          <w:p w14:paraId="368E7639" w14:textId="77777777" w:rsidR="00695748" w:rsidRPr="001E101B" w:rsidRDefault="00695748" w:rsidP="00EC7D6B">
            <w:pPr>
              <w:ind w:left="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5A41E0" w14:textId="77777777" w:rsidR="00695748" w:rsidRPr="001E101B" w:rsidRDefault="00695748" w:rsidP="00EC7D6B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95748" w:rsidRPr="001E101B" w14:paraId="3EA2A21B" w14:textId="77777777" w:rsidTr="00EC7D6B">
        <w:tc>
          <w:tcPr>
            <w:tcW w:w="2117" w:type="dxa"/>
            <w:vAlign w:val="bottom"/>
            <w:hideMark/>
          </w:tcPr>
          <w:p w14:paraId="63CE6FC7" w14:textId="77777777" w:rsidR="00695748" w:rsidRPr="001E101B" w:rsidRDefault="00695748" w:rsidP="00EC7D6B">
            <w:pPr>
              <w:ind w:left="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A31684" w14:textId="2635743E" w:rsidR="00695748" w:rsidRPr="001E101B" w:rsidRDefault="00695748" w:rsidP="00EC7D6B">
            <w:pPr>
              <w:tabs>
                <w:tab w:val="right" w:pos="937"/>
              </w:tabs>
              <w:ind w:left="-67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ab/>
              <w:t xml:space="preserve">น้อยกว่า </w:t>
            </w:r>
            <w:r w:rsidR="00552E4A" w:rsidRPr="00552E4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30</w:t>
            </w:r>
            <w:r w:rsidRPr="001E101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1E101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วัน</w:t>
            </w:r>
          </w:p>
          <w:p w14:paraId="68A364AC" w14:textId="77777777" w:rsidR="00695748" w:rsidRPr="001E101B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5A0675" w14:textId="74DF3F76" w:rsidR="00695748" w:rsidRPr="001E101B" w:rsidRDefault="00695748" w:rsidP="00EC7D6B">
            <w:pPr>
              <w:tabs>
                <w:tab w:val="right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552E4A" w:rsidRPr="00552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60</w:t>
            </w: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วัน</w:t>
            </w:r>
          </w:p>
          <w:p w14:paraId="1BB691FE" w14:textId="77777777" w:rsidR="00695748" w:rsidRPr="001E101B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0B8ECC" w14:textId="773ED39B" w:rsidR="00695748" w:rsidRPr="001E101B" w:rsidRDefault="00695748" w:rsidP="00EC7D6B">
            <w:pPr>
              <w:tabs>
                <w:tab w:val="right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552E4A" w:rsidRPr="00552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61</w:t>
            </w: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90</w:t>
            </w: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วัน</w:t>
            </w:r>
          </w:p>
          <w:p w14:paraId="4471F390" w14:textId="77777777" w:rsidR="00695748" w:rsidRPr="001E101B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99B1C7" w14:textId="450926E5" w:rsidR="00695748" w:rsidRPr="001E101B" w:rsidRDefault="00695748" w:rsidP="00EC7D6B">
            <w:pPr>
              <w:tabs>
                <w:tab w:val="right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552E4A" w:rsidRPr="00552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91</w:t>
            </w: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120</w:t>
            </w: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วัน</w:t>
            </w:r>
          </w:p>
          <w:p w14:paraId="3D4610A9" w14:textId="77777777" w:rsidR="00695748" w:rsidRPr="001E101B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3F9F66A" w14:textId="51D1B0B2" w:rsidR="00695748" w:rsidRPr="001E101B" w:rsidRDefault="00695748" w:rsidP="00EC7D6B">
            <w:pPr>
              <w:tabs>
                <w:tab w:val="right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เกิน 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120</w:t>
            </w: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วัน</w:t>
            </w:r>
          </w:p>
          <w:p w14:paraId="676F243C" w14:textId="77777777" w:rsidR="00695748" w:rsidRPr="001E101B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CE08EF" w14:textId="77777777" w:rsidR="00695748" w:rsidRPr="001E101B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  <w:p w14:paraId="54398B52" w14:textId="77777777" w:rsidR="00695748" w:rsidRPr="001E101B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695748" w:rsidRPr="001E101B" w14:paraId="1B0D5C1A" w14:textId="77777777" w:rsidTr="00EC7D6B">
        <w:tc>
          <w:tcPr>
            <w:tcW w:w="2117" w:type="dxa"/>
            <w:vAlign w:val="bottom"/>
          </w:tcPr>
          <w:p w14:paraId="0031AD12" w14:textId="77777777" w:rsidR="00695748" w:rsidRPr="001E101B" w:rsidRDefault="00695748" w:rsidP="00EC7D6B">
            <w:pPr>
              <w:ind w:left="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C9350E" w14:textId="77777777" w:rsidR="00695748" w:rsidRPr="001E101B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04FF54" w14:textId="77777777" w:rsidR="00695748" w:rsidRPr="001E101B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C405EF" w14:textId="77777777" w:rsidR="00695748" w:rsidRPr="001E101B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2476E8" w14:textId="77777777" w:rsidR="00695748" w:rsidRPr="001E101B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F2729C" w14:textId="77777777" w:rsidR="00695748" w:rsidRPr="001E101B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23735B" w14:textId="77777777" w:rsidR="00695748" w:rsidRPr="001E101B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651ED" w:rsidRPr="001E101B" w14:paraId="7C467F00" w14:textId="77777777" w:rsidTr="00EC7D6B">
        <w:tc>
          <w:tcPr>
            <w:tcW w:w="2117" w:type="dxa"/>
            <w:vAlign w:val="bottom"/>
          </w:tcPr>
          <w:p w14:paraId="6A9321FE" w14:textId="7111F3F8" w:rsidR="006651ED" w:rsidRPr="001E101B" w:rsidRDefault="006651ED" w:rsidP="006651ED">
            <w:pPr>
              <w:ind w:left="2" w:right="-10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552E4A" w:rsidRPr="00552E4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1E101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1E101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552E4A" w:rsidRPr="00552E4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98BF13B" w14:textId="77777777" w:rsidR="006651ED" w:rsidRPr="001E101B" w:rsidRDefault="006651ED" w:rsidP="006651ED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8B223BF" w14:textId="77777777" w:rsidR="006651ED" w:rsidRPr="001E101B" w:rsidRDefault="006651ED" w:rsidP="006651ED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51242E2" w14:textId="77777777" w:rsidR="006651ED" w:rsidRPr="001E101B" w:rsidRDefault="006651ED" w:rsidP="006651ED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89CB28B" w14:textId="77777777" w:rsidR="006651ED" w:rsidRPr="001E101B" w:rsidRDefault="006651ED" w:rsidP="006651ED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E7A3B2F" w14:textId="77777777" w:rsidR="006651ED" w:rsidRPr="001E101B" w:rsidRDefault="006651ED" w:rsidP="006651ED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23D7F39" w14:textId="77777777" w:rsidR="006651ED" w:rsidRPr="001E101B" w:rsidRDefault="006651ED" w:rsidP="006651ED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95748" w:rsidRPr="001E101B" w14:paraId="5311CE85" w14:textId="77777777" w:rsidTr="00EC7D6B">
        <w:tc>
          <w:tcPr>
            <w:tcW w:w="2117" w:type="dxa"/>
            <w:vAlign w:val="bottom"/>
            <w:hideMark/>
          </w:tcPr>
          <w:p w14:paraId="37832646" w14:textId="77777777" w:rsidR="00695748" w:rsidRPr="001E101B" w:rsidRDefault="00695748" w:rsidP="00EC7D6B">
            <w:pPr>
              <w:ind w:left="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  <w:cs/>
              </w:rPr>
              <w:t>ยอดรวม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D602E43" w14:textId="77777777" w:rsidR="00695748" w:rsidRPr="001E101B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DDB8A38" w14:textId="77777777" w:rsidR="00695748" w:rsidRPr="001E101B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A5263EE" w14:textId="77777777" w:rsidR="00695748" w:rsidRPr="001E101B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5D07648" w14:textId="77777777" w:rsidR="00695748" w:rsidRPr="001E101B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956734F" w14:textId="77777777" w:rsidR="00695748" w:rsidRPr="001E101B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4927EA9" w14:textId="77777777" w:rsidR="00695748" w:rsidRPr="001E101B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F4AFC" w:rsidRPr="001E101B" w14:paraId="529A679C" w14:textId="77777777" w:rsidTr="00EC7D6B">
        <w:trPr>
          <w:trHeight w:val="126"/>
        </w:trPr>
        <w:tc>
          <w:tcPr>
            <w:tcW w:w="2117" w:type="dxa"/>
            <w:vAlign w:val="bottom"/>
          </w:tcPr>
          <w:p w14:paraId="6D2C95D6" w14:textId="70663D10" w:rsidR="00AF4AFC" w:rsidRPr="001E101B" w:rsidRDefault="00AF4AFC" w:rsidP="00AF4AFC">
            <w:pPr>
              <w:ind w:left="2"/>
              <w:rPr>
                <w:rFonts w:ascii="Browallia New" w:hAnsi="Browallia New" w:cs="Browallia New"/>
                <w:sz w:val="22"/>
                <w:szCs w:val="22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</w:t>
            </w:r>
            <w:r w:rsidRPr="001E101B">
              <w:rPr>
                <w:rFonts w:ascii="Browallia New" w:hAnsi="Browallia New" w:cs="Browallia New"/>
                <w:sz w:val="22"/>
                <w:szCs w:val="22"/>
              </w:rPr>
              <w:t>-</w:t>
            </w:r>
            <w:r w:rsidRPr="001E101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ลูกหนี้บริษัทที่เกี่ยวข้องกัน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27D248E" w14:textId="1AA1504B" w:rsidR="00AF4AFC" w:rsidRPr="001E101B" w:rsidRDefault="00552E4A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AF4AFC"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631</w:t>
            </w:r>
            <w:r w:rsidR="00AF4AFC"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586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5F0587D" w14:textId="499627AD" w:rsidR="00AF4AFC" w:rsidRPr="001E101B" w:rsidRDefault="00552E4A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159</w:t>
            </w:r>
            <w:r w:rsidR="00AF4AFC"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315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07FABBF" w14:textId="35C4763F" w:rsidR="00AF4AFC" w:rsidRPr="001E101B" w:rsidRDefault="00552E4A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  <w:r w:rsidR="00AF4AFC"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018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CEC8D6F" w14:textId="41C2FDE1" w:rsidR="00AF4AFC" w:rsidRPr="001E101B" w:rsidRDefault="00552E4A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AF4AFC"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9FACD5D" w14:textId="729332A7" w:rsidR="00AF4AFC" w:rsidRPr="001E101B" w:rsidRDefault="00552E4A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57</w:t>
            </w:r>
            <w:r w:rsidR="00AF4AFC"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318</w:t>
            </w:r>
            <w:r w:rsidR="00AF4AFC"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912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5A55429" w14:textId="0A4AE4C3" w:rsidR="00AF4AFC" w:rsidRPr="001E101B" w:rsidRDefault="00552E4A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59</w:t>
            </w:r>
            <w:r w:rsidR="00AF4AFC"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156</w:t>
            </w:r>
            <w:r w:rsidR="00AF4AFC"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331</w:t>
            </w:r>
          </w:p>
        </w:tc>
      </w:tr>
      <w:tr w:rsidR="00AF4AFC" w:rsidRPr="001E101B" w14:paraId="0384AA00" w14:textId="77777777" w:rsidTr="00EC7D6B">
        <w:tc>
          <w:tcPr>
            <w:tcW w:w="2117" w:type="dxa"/>
            <w:hideMark/>
          </w:tcPr>
          <w:p w14:paraId="0885A6CA" w14:textId="77777777" w:rsidR="00AF4AFC" w:rsidRPr="001E101B" w:rsidRDefault="00AF4AFC" w:rsidP="00AF4AFC">
            <w:pPr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ค่าเผื่อผลขาดทุน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A5C4211" w14:textId="0FE27FD7" w:rsidR="00AF4AFC" w:rsidRPr="001E101B" w:rsidRDefault="00AF4AFC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05F3FE0" w14:textId="71B6E0FF" w:rsidR="00AF4AFC" w:rsidRPr="001E101B" w:rsidRDefault="00AF4AFC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122229B" w14:textId="1C7FE668" w:rsidR="00AF4AFC" w:rsidRPr="001E101B" w:rsidRDefault="00AF4AFC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59670ED" w14:textId="43AB44EC" w:rsidR="00AF4AFC" w:rsidRPr="001E101B" w:rsidRDefault="00AF4AFC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776D4B0" w14:textId="0D104171" w:rsidR="00AF4AFC" w:rsidRPr="001E101B" w:rsidRDefault="00AF4AFC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4CA64AB" w14:textId="12D19365" w:rsidR="00AF4AFC" w:rsidRPr="001E101B" w:rsidRDefault="00AF4AFC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AF4AFC" w:rsidRPr="001E101B" w14:paraId="68AEFD2D" w14:textId="77777777" w:rsidTr="00EC7D6B">
        <w:tc>
          <w:tcPr>
            <w:tcW w:w="2117" w:type="dxa"/>
          </w:tcPr>
          <w:p w14:paraId="137A661E" w14:textId="77777777" w:rsidR="00AF4AFC" w:rsidRPr="001E101B" w:rsidRDefault="00AF4AFC" w:rsidP="00AF4AF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ที่คาดว่าจะเกิดขึ้น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AC5581" w14:textId="1D052E05" w:rsidR="00AF4AFC" w:rsidRPr="001E101B" w:rsidRDefault="00AF4AFC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264</w:t>
            </w:r>
            <w:r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652</w:t>
            </w:r>
            <w:r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591014" w14:textId="69533129" w:rsidR="00AF4AFC" w:rsidRPr="001E101B" w:rsidRDefault="00AF4AFC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CA9D6A" w14:textId="3791E3C9" w:rsidR="00AF4AFC" w:rsidRPr="001E101B" w:rsidRDefault="00AF4AFC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05D6A7" w14:textId="5CF429D4" w:rsidR="00AF4AFC" w:rsidRPr="001E101B" w:rsidRDefault="00AF4AFC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  <w:r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08BB22" w14:textId="2EC7463A" w:rsidR="00AF4AFC" w:rsidRPr="001E101B" w:rsidRDefault="00AF4AFC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57</w:t>
            </w:r>
            <w:r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318</w:t>
            </w:r>
            <w:r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912</w:t>
            </w:r>
            <w:r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FFC17F" w14:textId="358C2C5F" w:rsidR="00AF4AFC" w:rsidRPr="001E101B" w:rsidRDefault="00AF4AFC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57</w:t>
            </w:r>
            <w:r w:rsidR="00A7617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590</w:t>
            </w:r>
            <w:r w:rsidR="00A7617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064</w:t>
            </w:r>
            <w:r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AF4AFC" w:rsidRPr="001E101B" w14:paraId="47B40B90" w14:textId="77777777" w:rsidTr="00EC7D6B">
        <w:tc>
          <w:tcPr>
            <w:tcW w:w="2117" w:type="dxa"/>
            <w:vAlign w:val="bottom"/>
          </w:tcPr>
          <w:p w14:paraId="1C339199" w14:textId="77777777" w:rsidR="00AF4AFC" w:rsidRPr="001E101B" w:rsidRDefault="00AF4AFC" w:rsidP="00AF4AFC">
            <w:pPr>
              <w:ind w:left="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6563CB" w14:textId="5491DA6F" w:rsidR="00AF4AFC" w:rsidRPr="001E101B" w:rsidRDefault="00552E4A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AF4AFC"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366</w:t>
            </w:r>
            <w:r w:rsidR="00AF4AFC"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934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B2019E" w14:textId="13B7E41E" w:rsidR="00AF4AFC" w:rsidRPr="001E101B" w:rsidRDefault="00552E4A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159</w:t>
            </w:r>
            <w:r w:rsidR="00AF4AFC"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315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F4DDF2" w14:textId="748F3F48" w:rsidR="00AF4AFC" w:rsidRPr="001E101B" w:rsidRDefault="00552E4A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  <w:r w:rsidR="00AF4AFC"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018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F36032" w14:textId="073D2A92" w:rsidR="00AF4AFC" w:rsidRPr="001E101B" w:rsidRDefault="00AF4AFC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BE471A" w14:textId="359E86EA" w:rsidR="00AF4AFC" w:rsidRPr="001E101B" w:rsidRDefault="00AF4AFC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BA8604" w14:textId="765E5ED5" w:rsidR="00AF4AFC" w:rsidRPr="001E101B" w:rsidRDefault="00552E4A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AF4AFC"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566</w:t>
            </w:r>
            <w:r w:rsidR="00AF4AFC" w:rsidRPr="001E101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267</w:t>
            </w:r>
          </w:p>
        </w:tc>
      </w:tr>
      <w:tr w:rsidR="00AF4AFC" w:rsidRPr="001E101B" w14:paraId="02A6F74C" w14:textId="77777777" w:rsidTr="000E4941">
        <w:tc>
          <w:tcPr>
            <w:tcW w:w="2117" w:type="dxa"/>
            <w:vAlign w:val="bottom"/>
          </w:tcPr>
          <w:p w14:paraId="612C716C" w14:textId="77777777" w:rsidR="00AF4AFC" w:rsidRPr="001E101B" w:rsidRDefault="00AF4AFC" w:rsidP="00AF4AFC">
            <w:pPr>
              <w:ind w:left="2" w:right="-243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081B79" w14:textId="77777777" w:rsidR="00AF4AFC" w:rsidRPr="001E101B" w:rsidRDefault="00AF4AFC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129F44" w14:textId="77777777" w:rsidR="00AF4AFC" w:rsidRPr="001E101B" w:rsidRDefault="00AF4AFC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74B0EB" w14:textId="77777777" w:rsidR="00AF4AFC" w:rsidRPr="001E101B" w:rsidRDefault="00AF4AFC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B41C13" w14:textId="77777777" w:rsidR="00AF4AFC" w:rsidRPr="001E101B" w:rsidRDefault="00AF4AFC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A5C7F7" w14:textId="77777777" w:rsidR="00AF4AFC" w:rsidRPr="001E101B" w:rsidRDefault="00AF4AFC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F51803" w14:textId="77777777" w:rsidR="00AF4AFC" w:rsidRPr="001E101B" w:rsidRDefault="00AF4AFC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F4AFC" w:rsidRPr="001E101B" w14:paraId="0E928B2E" w14:textId="77777777" w:rsidTr="000E4941">
        <w:tc>
          <w:tcPr>
            <w:tcW w:w="2117" w:type="dxa"/>
            <w:vAlign w:val="bottom"/>
          </w:tcPr>
          <w:p w14:paraId="5A69C7AB" w14:textId="1F03D287" w:rsidR="00AF4AFC" w:rsidRPr="001E101B" w:rsidRDefault="00AF4AFC" w:rsidP="00AF4AFC">
            <w:pPr>
              <w:ind w:left="2" w:right="-243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1E101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552E4A" w:rsidRPr="00552E4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1E101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1E101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552E4A" w:rsidRPr="00552E4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1DD9A5" w14:textId="77777777" w:rsidR="00AF4AFC" w:rsidRPr="001E101B" w:rsidRDefault="00AF4AFC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335659" w14:textId="77777777" w:rsidR="00AF4AFC" w:rsidRPr="001E101B" w:rsidRDefault="00AF4AFC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847225" w14:textId="77777777" w:rsidR="00AF4AFC" w:rsidRPr="001E101B" w:rsidRDefault="00AF4AFC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1BB8CE" w14:textId="77777777" w:rsidR="00AF4AFC" w:rsidRPr="001E101B" w:rsidRDefault="00AF4AFC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8D75A0" w14:textId="77777777" w:rsidR="00AF4AFC" w:rsidRPr="001E101B" w:rsidRDefault="00AF4AFC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E65D35" w14:textId="77777777" w:rsidR="00AF4AFC" w:rsidRPr="001E101B" w:rsidRDefault="00AF4AFC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F4AFC" w:rsidRPr="001E101B" w14:paraId="56575593" w14:textId="77777777" w:rsidTr="000E4941">
        <w:tc>
          <w:tcPr>
            <w:tcW w:w="2117" w:type="dxa"/>
            <w:vAlign w:val="bottom"/>
          </w:tcPr>
          <w:p w14:paraId="26F21DC8" w14:textId="77777777" w:rsidR="00AF4AFC" w:rsidRPr="001E101B" w:rsidRDefault="00AF4AFC" w:rsidP="00AF4AFC">
            <w:pPr>
              <w:ind w:left="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  <w:cs/>
              </w:rPr>
              <w:t>ยอดรวม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6D52BB" w14:textId="77777777" w:rsidR="00AF4AFC" w:rsidRPr="001E101B" w:rsidRDefault="00AF4AFC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0B97F0" w14:textId="77777777" w:rsidR="00AF4AFC" w:rsidRPr="001E101B" w:rsidRDefault="00AF4AFC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D0C162" w14:textId="77777777" w:rsidR="00AF4AFC" w:rsidRPr="001E101B" w:rsidRDefault="00AF4AFC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97955C" w14:textId="77777777" w:rsidR="00AF4AFC" w:rsidRPr="001E101B" w:rsidRDefault="00AF4AFC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49AC36" w14:textId="77777777" w:rsidR="00AF4AFC" w:rsidRPr="001E101B" w:rsidRDefault="00AF4AFC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605986" w14:textId="77777777" w:rsidR="00AF4AFC" w:rsidRPr="001E101B" w:rsidRDefault="00AF4AFC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F4AFC" w:rsidRPr="001E101B" w14:paraId="70624E3B" w14:textId="77777777" w:rsidTr="000E4941">
        <w:tc>
          <w:tcPr>
            <w:tcW w:w="2117" w:type="dxa"/>
            <w:vAlign w:val="bottom"/>
          </w:tcPr>
          <w:p w14:paraId="6F7AD7D1" w14:textId="1D4178B0" w:rsidR="00AF4AFC" w:rsidRPr="001E101B" w:rsidRDefault="00AF4AFC" w:rsidP="00AF4AFC">
            <w:pPr>
              <w:ind w:left="2"/>
              <w:rPr>
                <w:rFonts w:ascii="Browallia New" w:hAnsi="Browallia New" w:cs="Browallia New"/>
                <w:sz w:val="22"/>
                <w:szCs w:val="22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</w:t>
            </w:r>
            <w:r w:rsidRPr="001E101B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1E101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ลูกหนี้บริษัทที่เกี่ยวข้องกัน 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B670F3" w14:textId="3F07F500" w:rsidR="00AF4AFC" w:rsidRPr="001E101B" w:rsidRDefault="00552E4A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AF4AFC" w:rsidRPr="001E101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408</w:t>
            </w:r>
            <w:r w:rsidR="00AF4AFC" w:rsidRPr="001E101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806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17F637" w14:textId="3A1F1CE1" w:rsidR="00AF4AFC" w:rsidRPr="001E101B" w:rsidRDefault="00AF4AFC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4D70F4" w14:textId="56A3C84A" w:rsidR="00AF4AFC" w:rsidRPr="001E101B" w:rsidRDefault="00AF4AFC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F2F35F" w14:textId="635B6CDF" w:rsidR="00AF4AFC" w:rsidRPr="001E101B" w:rsidRDefault="00552E4A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AF4AFC" w:rsidRPr="001E101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700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6F35DC" w14:textId="135BA606" w:rsidR="00AF4AFC" w:rsidRPr="001E101B" w:rsidRDefault="00552E4A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56</w:t>
            </w:r>
            <w:r w:rsidR="00AF4AFC" w:rsidRPr="001E101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898</w:t>
            </w:r>
            <w:r w:rsidR="00AF4AFC" w:rsidRPr="001E101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469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723B86" w14:textId="2980F304" w:rsidR="00AF4AFC" w:rsidRPr="001E101B" w:rsidRDefault="00552E4A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61</w:t>
            </w:r>
            <w:r w:rsidR="00AF4AFC" w:rsidRPr="001E101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313</w:t>
            </w:r>
            <w:r w:rsidR="00AF4AFC" w:rsidRPr="001E101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975</w:t>
            </w:r>
          </w:p>
        </w:tc>
      </w:tr>
      <w:tr w:rsidR="00AF4AFC" w:rsidRPr="001E101B" w14:paraId="452F2E9F" w14:textId="77777777" w:rsidTr="000E4941">
        <w:tc>
          <w:tcPr>
            <w:tcW w:w="2117" w:type="dxa"/>
          </w:tcPr>
          <w:p w14:paraId="06602360" w14:textId="77777777" w:rsidR="00AF4AFC" w:rsidRPr="001E101B" w:rsidRDefault="00AF4AFC" w:rsidP="00AF4AFC">
            <w:pPr>
              <w:ind w:left="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ค่าเผื่อผลขาดทุน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39C9C1" w14:textId="1206ACAB" w:rsidR="00AF4AFC" w:rsidRPr="001E101B" w:rsidRDefault="00AF4AFC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FDCD94" w14:textId="09EADC00" w:rsidR="00AF4AFC" w:rsidRPr="001E101B" w:rsidRDefault="00AF4AFC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C45FC9" w14:textId="452DD255" w:rsidR="00AF4AFC" w:rsidRPr="001E101B" w:rsidRDefault="00AF4AFC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9B84A0" w14:textId="5A59E187" w:rsidR="00AF4AFC" w:rsidRPr="001E101B" w:rsidRDefault="00AF4AFC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3BC977" w14:textId="31E286CB" w:rsidR="00AF4AFC" w:rsidRPr="001E101B" w:rsidRDefault="00AF4AFC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AC9DD1" w14:textId="4DA0EE4B" w:rsidR="00AF4AFC" w:rsidRPr="001E101B" w:rsidRDefault="00AF4AFC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F4AFC" w:rsidRPr="001E101B" w14:paraId="0BA2B86C" w14:textId="77777777" w:rsidTr="000E4941">
        <w:tc>
          <w:tcPr>
            <w:tcW w:w="2117" w:type="dxa"/>
          </w:tcPr>
          <w:p w14:paraId="3E1C5F7B" w14:textId="77777777" w:rsidR="00AF4AFC" w:rsidRPr="001E101B" w:rsidRDefault="00AF4AFC" w:rsidP="00AF4AF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ที่คาดว่าจะเกิดขึ้น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87C3BA" w14:textId="031A7349" w:rsidR="00AF4AFC" w:rsidRPr="001E101B" w:rsidRDefault="00AF4AFC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290</w:t>
            </w:r>
            <w:r w:rsidRPr="001E101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464</w:t>
            </w:r>
            <w:r w:rsidRPr="001E101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6CB2CD" w14:textId="667D8FCB" w:rsidR="00AF4AFC" w:rsidRPr="001E101B" w:rsidRDefault="00AF4AFC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144274" w14:textId="4574DF4E" w:rsidR="00AF4AFC" w:rsidRPr="001E101B" w:rsidRDefault="00AF4AFC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465022" w14:textId="60D89F49" w:rsidR="00AF4AFC" w:rsidRPr="001E101B" w:rsidRDefault="00AF4AFC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1E101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700</w:t>
            </w:r>
            <w:r w:rsidRPr="001E101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7CE2B8" w14:textId="1E35DC06" w:rsidR="00AF4AFC" w:rsidRPr="001E101B" w:rsidRDefault="00AF4AFC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56</w:t>
            </w:r>
            <w:r w:rsidRPr="001E101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898</w:t>
            </w:r>
            <w:r w:rsidRPr="001E101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469</w:t>
            </w:r>
            <w:r w:rsidRPr="001E101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1299CA" w14:textId="1511DDBB" w:rsidR="00AF4AFC" w:rsidRPr="001E101B" w:rsidRDefault="00AF4AFC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E101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57</w:t>
            </w:r>
            <w:r w:rsidRPr="001E101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195</w:t>
            </w:r>
            <w:r w:rsidRPr="001E101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2"/>
                <w:szCs w:val="22"/>
                <w:lang w:val="en-GB"/>
              </w:rPr>
              <w:t>633</w:t>
            </w:r>
            <w:r w:rsidRPr="001E101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AF4AFC" w:rsidRPr="001E101B" w14:paraId="32F7BBEF" w14:textId="77777777" w:rsidTr="000E4941">
        <w:tc>
          <w:tcPr>
            <w:tcW w:w="2117" w:type="dxa"/>
            <w:vAlign w:val="bottom"/>
          </w:tcPr>
          <w:p w14:paraId="7C89B922" w14:textId="77777777" w:rsidR="00AF4AFC" w:rsidRPr="001E101B" w:rsidRDefault="00AF4AFC" w:rsidP="00AF4AFC">
            <w:pPr>
              <w:ind w:left="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904C81" w14:textId="26C89743" w:rsidR="00AF4AFC" w:rsidRPr="001E101B" w:rsidRDefault="00552E4A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52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4</w:t>
            </w:r>
            <w:r w:rsidR="00AF4AFC" w:rsidRPr="001E101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118</w:t>
            </w:r>
            <w:r w:rsidR="00AF4AFC" w:rsidRPr="001E101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342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D3D425" w14:textId="4B4956ED" w:rsidR="00AF4AFC" w:rsidRPr="001E101B" w:rsidRDefault="00AF4AFC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7E5CC5" w14:textId="16D0BEC6" w:rsidR="00AF4AFC" w:rsidRPr="001E101B" w:rsidRDefault="00AF4AFC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B9B66D" w14:textId="0CA08EA1" w:rsidR="00AF4AFC" w:rsidRPr="001E101B" w:rsidRDefault="00AF4AFC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984AA9" w14:textId="52C7460A" w:rsidR="00AF4AFC" w:rsidRPr="001E101B" w:rsidRDefault="00AF4AFC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753825" w14:textId="09E31428" w:rsidR="00AF4AFC" w:rsidRPr="001E101B" w:rsidRDefault="00552E4A" w:rsidP="00AF4AF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52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4</w:t>
            </w:r>
            <w:r w:rsidR="00AF4AFC" w:rsidRPr="001E101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118</w:t>
            </w:r>
            <w:r w:rsidR="00AF4AFC" w:rsidRPr="001E101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552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342</w:t>
            </w:r>
          </w:p>
        </w:tc>
      </w:tr>
    </w:tbl>
    <w:p w14:paraId="0732635B" w14:textId="129BA522" w:rsidR="00B87519" w:rsidRPr="001E101B" w:rsidRDefault="00B87519" w:rsidP="000E4941">
      <w:pPr>
        <w:overflowPunct/>
        <w:autoSpaceDE/>
        <w:autoSpaceDN/>
        <w:adjustRightInd/>
        <w:ind w:left="540"/>
        <w:jc w:val="both"/>
        <w:textAlignment w:val="auto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9DB16ED" w14:textId="15D1D00C" w:rsidR="00695748" w:rsidRPr="001E101B" w:rsidRDefault="00471443" w:rsidP="000E4941">
      <w:pPr>
        <w:overflowPunct/>
        <w:autoSpaceDE/>
        <w:autoSpaceDN/>
        <w:adjustRightInd/>
        <w:ind w:left="540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sz w:val="26"/>
          <w:szCs w:val="26"/>
          <w:cs/>
          <w:lang w:val="en-GB"/>
        </w:rPr>
        <w:t>รายการกระทบยอดค่าเผื่อผลขาดทุน</w:t>
      </w:r>
      <w:r w:rsidR="006614E9" w:rsidRPr="001E101B">
        <w:rPr>
          <w:rFonts w:ascii="Browallia New" w:hAnsi="Browallia New" w:cs="Browallia New"/>
          <w:sz w:val="26"/>
          <w:szCs w:val="26"/>
          <w:cs/>
          <w:lang w:val="en-GB"/>
        </w:rPr>
        <w:t>ที่คาดว่าจะเกิดขึ้น</w:t>
      </w:r>
      <w:r w:rsidRPr="001E101B">
        <w:rPr>
          <w:rFonts w:ascii="Browallia New" w:hAnsi="Browallia New" w:cs="Browallia New"/>
          <w:sz w:val="26"/>
          <w:szCs w:val="26"/>
          <w:cs/>
          <w:lang w:val="en-GB"/>
        </w:rPr>
        <w:t xml:space="preserve"> สำหรับลูกหนี้บริษัทที่เกี่ยวข้องกัน ณ วันที่ </w:t>
      </w:r>
      <w:r w:rsidR="00552E4A" w:rsidRPr="00552E4A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1E10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E101B">
        <w:rPr>
          <w:rFonts w:ascii="Browallia New" w:hAnsi="Browallia New" w:cs="Browallia New"/>
          <w:sz w:val="26"/>
          <w:szCs w:val="26"/>
          <w:cs/>
          <w:lang w:val="en-GB"/>
        </w:rPr>
        <w:t>ธันวาคม มีดังนี้</w:t>
      </w:r>
    </w:p>
    <w:p w14:paraId="0EFA7258" w14:textId="77777777" w:rsidR="00471443" w:rsidRPr="001E101B" w:rsidRDefault="00471443" w:rsidP="000E4941">
      <w:pPr>
        <w:overflowPunct/>
        <w:autoSpaceDE/>
        <w:autoSpaceDN/>
        <w:adjustRightInd/>
        <w:ind w:left="540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91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6030"/>
        <w:gridCol w:w="1440"/>
        <w:gridCol w:w="1440"/>
      </w:tblGrid>
      <w:tr w:rsidR="00695748" w:rsidRPr="001E101B" w14:paraId="63866FBE" w14:textId="77777777" w:rsidTr="00CC1424">
        <w:tc>
          <w:tcPr>
            <w:tcW w:w="6030" w:type="dxa"/>
          </w:tcPr>
          <w:p w14:paraId="450B6E25" w14:textId="77777777" w:rsidR="00695748" w:rsidRPr="001E101B" w:rsidRDefault="00695748" w:rsidP="000D515A">
            <w:pPr>
              <w:overflowPunct/>
              <w:autoSpaceDE/>
              <w:autoSpaceDN/>
              <w:adjustRightInd/>
              <w:ind w:left="-112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8D586E" w14:textId="50D1ED5C" w:rsidR="00695748" w:rsidRPr="001E101B" w:rsidRDefault="00471443" w:rsidP="000D51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6614E9"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</w:t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471443" w:rsidRPr="001E101B" w14:paraId="7D046836" w14:textId="77777777" w:rsidTr="000E4941">
        <w:tc>
          <w:tcPr>
            <w:tcW w:w="6030" w:type="dxa"/>
          </w:tcPr>
          <w:p w14:paraId="3779A890" w14:textId="77777777" w:rsidR="00471443" w:rsidRPr="001E101B" w:rsidRDefault="00471443" w:rsidP="00471443">
            <w:pPr>
              <w:overflowPunct/>
              <w:autoSpaceDE/>
              <w:autoSpaceDN/>
              <w:adjustRightInd/>
              <w:ind w:left="-112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51445C4D" w14:textId="0F2F89F9" w:rsidR="00471443" w:rsidRPr="001E101B" w:rsidRDefault="00691C24" w:rsidP="004714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4695D475" w14:textId="24118CD3" w:rsidR="00471443" w:rsidRPr="001E101B" w:rsidRDefault="00691C24" w:rsidP="004714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471443" w:rsidRPr="001E101B" w14:paraId="4114B6A8" w14:textId="77777777" w:rsidTr="000E4941">
        <w:tc>
          <w:tcPr>
            <w:tcW w:w="6030" w:type="dxa"/>
          </w:tcPr>
          <w:p w14:paraId="2D1EEC69" w14:textId="77777777" w:rsidR="00471443" w:rsidRPr="001E101B" w:rsidRDefault="00471443" w:rsidP="00471443">
            <w:pPr>
              <w:overflowPunct/>
              <w:autoSpaceDE/>
              <w:autoSpaceDN/>
              <w:adjustRightInd/>
              <w:ind w:left="-112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16603750" w14:textId="7C265364" w:rsidR="00471443" w:rsidRPr="001E101B" w:rsidRDefault="00471443" w:rsidP="004714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0436B043" w14:textId="4C12412C" w:rsidR="00471443" w:rsidRPr="001E101B" w:rsidRDefault="00471443" w:rsidP="004714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95748" w:rsidRPr="001E101B" w14:paraId="5CE892DE" w14:textId="77777777" w:rsidTr="000E4941">
        <w:tc>
          <w:tcPr>
            <w:tcW w:w="6030" w:type="dxa"/>
          </w:tcPr>
          <w:p w14:paraId="52B02D56" w14:textId="77777777" w:rsidR="00695748" w:rsidRPr="001E101B" w:rsidRDefault="00695748" w:rsidP="000D515A">
            <w:pPr>
              <w:overflowPunct/>
              <w:autoSpaceDE/>
              <w:autoSpaceDN/>
              <w:adjustRightInd/>
              <w:ind w:left="-112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BC82212" w14:textId="77777777" w:rsidR="00695748" w:rsidRPr="001E101B" w:rsidRDefault="00695748" w:rsidP="003E4A4D">
            <w:pPr>
              <w:tabs>
                <w:tab w:val="decimal" w:pos="122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7CFE09C" w14:textId="77777777" w:rsidR="00695748" w:rsidRPr="001E101B" w:rsidRDefault="00695748" w:rsidP="003E4A4D">
            <w:pPr>
              <w:tabs>
                <w:tab w:val="decimal" w:pos="122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840D3" w:rsidRPr="001E101B" w14:paraId="462F5902" w14:textId="77777777" w:rsidTr="000E4941">
        <w:tc>
          <w:tcPr>
            <w:tcW w:w="6030" w:type="dxa"/>
            <w:hideMark/>
          </w:tcPr>
          <w:p w14:paraId="61573274" w14:textId="09B9EB46" w:rsidR="00F840D3" w:rsidRPr="001E101B" w:rsidRDefault="00F840D3" w:rsidP="00F840D3">
            <w:pPr>
              <w:overflowPunct/>
              <w:autoSpaceDE/>
              <w:autoSpaceDN/>
              <w:adjustRightInd/>
              <w:ind w:left="-112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ค่าเผื่อผลขาดทุนที่คาดว่าจะเกิดขึ้น ณ วันที่ 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</w:tcPr>
          <w:p w14:paraId="693763E1" w14:textId="22E0A411" w:rsidR="00F840D3" w:rsidRPr="001E101B" w:rsidRDefault="00F840D3" w:rsidP="00F840D3">
            <w:pPr>
              <w:tabs>
                <w:tab w:val="decimal" w:pos="122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0CFFA37B" w14:textId="43CD4004" w:rsidR="00F840D3" w:rsidRPr="001E101B" w:rsidRDefault="00F840D3" w:rsidP="00F840D3">
            <w:pPr>
              <w:tabs>
                <w:tab w:val="decimal" w:pos="122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840D3" w:rsidRPr="001E101B" w14:paraId="07078CF2" w14:textId="77777777" w:rsidTr="001873FC">
        <w:tc>
          <w:tcPr>
            <w:tcW w:w="6030" w:type="dxa"/>
            <w:hideMark/>
          </w:tcPr>
          <w:p w14:paraId="21768BD4" w14:textId="7693BED7" w:rsidR="00F840D3" w:rsidRPr="001E101B" w:rsidRDefault="00F840D3" w:rsidP="00F840D3">
            <w:pPr>
              <w:overflowPunct/>
              <w:autoSpaceDE/>
              <w:autoSpaceDN/>
              <w:adjustRightInd/>
              <w:ind w:left="-112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รับรู้ค่าเผื่อผลขาดทุนที่เพิ่มขึ้นในกำไรหรือขาดทุนในระหว่างปี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F46100" w14:textId="4F836588" w:rsidR="00F840D3" w:rsidRPr="001E101B" w:rsidRDefault="00F840D3" w:rsidP="00F840D3">
            <w:pPr>
              <w:tabs>
                <w:tab w:val="decimal" w:pos="122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BD1627" w14:textId="3645F129" w:rsidR="00F840D3" w:rsidRPr="001E101B" w:rsidRDefault="00F840D3" w:rsidP="00F840D3">
            <w:pPr>
              <w:tabs>
                <w:tab w:val="decimal" w:pos="122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840D3" w:rsidRPr="001E101B" w14:paraId="3B400C4D" w14:textId="77777777" w:rsidTr="000E4941">
        <w:tc>
          <w:tcPr>
            <w:tcW w:w="6030" w:type="dxa"/>
          </w:tcPr>
          <w:p w14:paraId="4D250EA4" w14:textId="2934AC5F" w:rsidR="00F840D3" w:rsidRPr="001E101B" w:rsidRDefault="00F840D3" w:rsidP="00F840D3">
            <w:pPr>
              <w:overflowPunct/>
              <w:autoSpaceDE/>
              <w:autoSpaceDN/>
              <w:adjustRightInd/>
              <w:ind w:left="-112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ค่าเผื่อผลขาดทุนที่คาดว่าจะเกิดขึ้น ณ วันที่ 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AF9028" w14:textId="2F7AE080" w:rsidR="00F840D3" w:rsidRPr="001E101B" w:rsidRDefault="00F840D3" w:rsidP="00F840D3">
            <w:pPr>
              <w:tabs>
                <w:tab w:val="decimal" w:pos="122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73A1B8E" w14:textId="537C3DA9" w:rsidR="00F840D3" w:rsidRPr="001E101B" w:rsidRDefault="00F840D3" w:rsidP="00F840D3">
            <w:pPr>
              <w:tabs>
                <w:tab w:val="decimal" w:pos="122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665AC4E7" w14:textId="77777777" w:rsidR="00B87519" w:rsidRPr="001E101B" w:rsidRDefault="00D65AEF" w:rsidP="00695748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66C27" w:rsidRPr="001E101B" w14:paraId="0CF3ED8E" w14:textId="77777777" w:rsidTr="0098152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4FDD91" w14:textId="4981BDE8" w:rsidR="00066C27" w:rsidRPr="001E101B" w:rsidRDefault="00552E4A" w:rsidP="00BD1928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52E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066C27" w:rsidRPr="001E10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66C27" w:rsidRPr="001E10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สินทรัพย์ทางการเงินและหนี้สินทางการเงิน</w:t>
            </w:r>
          </w:p>
        </w:tc>
      </w:tr>
    </w:tbl>
    <w:p w14:paraId="04ED06F4" w14:textId="77777777" w:rsidR="00066C27" w:rsidRPr="001E101B" w:rsidRDefault="00066C27" w:rsidP="008926B8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430721F" w14:textId="12A2B913" w:rsidR="00066C27" w:rsidRPr="001E101B" w:rsidRDefault="00066C27" w:rsidP="008926B8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1E101B">
        <w:rPr>
          <w:rFonts w:ascii="Browallia New" w:hAnsi="Browallia New" w:cs="Browallia New"/>
          <w:sz w:val="26"/>
          <w:szCs w:val="26"/>
          <w:cs/>
        </w:rPr>
        <w:t>สินทรัพย์ทางการเงินและหนี้สินทางการเงิน</w:t>
      </w:r>
      <w:r w:rsidR="006651ED" w:rsidRPr="001E101B">
        <w:rPr>
          <w:rFonts w:ascii="Browallia New" w:hAnsi="Browallia New" w:cs="Browallia New"/>
          <w:sz w:val="26"/>
          <w:szCs w:val="26"/>
          <w:cs/>
        </w:rPr>
        <w:t>ของกลุ่มกิจการ</w:t>
      </w:r>
      <w:r w:rsidRPr="001E101B">
        <w:rPr>
          <w:rFonts w:ascii="Browallia New" w:hAnsi="Browallia New" w:cs="Browallia New"/>
          <w:sz w:val="26"/>
          <w:szCs w:val="26"/>
          <w:cs/>
        </w:rPr>
        <w:t>สามารถจัดกลุ่มได้ดังนี้</w:t>
      </w:r>
    </w:p>
    <w:p w14:paraId="2196BA93" w14:textId="77777777" w:rsidR="00E844C9" w:rsidRPr="001E101B" w:rsidRDefault="00E844C9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7578FB" w:rsidRPr="001E101B" w14:paraId="5067A2C7" w14:textId="77777777" w:rsidTr="00CC1424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04C6E" w14:textId="77777777" w:rsidR="007578FB" w:rsidRPr="001E101B" w:rsidRDefault="007578FB" w:rsidP="00BB208B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00E631" w14:textId="77777777" w:rsidR="007578FB" w:rsidRPr="001E101B" w:rsidRDefault="007578FB" w:rsidP="00626CC5">
            <w:pPr>
              <w:tabs>
                <w:tab w:val="decimal" w:pos="1077"/>
              </w:tabs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8B8B31" w14:textId="77777777" w:rsidR="007578FB" w:rsidRPr="001E101B" w:rsidRDefault="007578FB" w:rsidP="00626CC5">
            <w:pPr>
              <w:tabs>
                <w:tab w:val="decimal" w:pos="1077"/>
              </w:tabs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9763A5" w:rsidRPr="001E101B" w14:paraId="48ADABC3" w14:textId="77777777" w:rsidTr="00525E73">
        <w:trPr>
          <w:trHeight w:val="58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C8D2D" w14:textId="77777777" w:rsidR="009763A5" w:rsidRPr="001E101B" w:rsidRDefault="009763A5" w:rsidP="009763A5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20CBDE" w14:textId="102CF9A5" w:rsidR="009763A5" w:rsidRPr="001E101B" w:rsidRDefault="00525E73" w:rsidP="00525E73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9D94A" w14:textId="33305E3E" w:rsidR="009763A5" w:rsidRPr="001E101B" w:rsidRDefault="00525E73" w:rsidP="00525E73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1DD52" w14:textId="4AD58C14" w:rsidR="009763A5" w:rsidRPr="001E101B" w:rsidRDefault="00525E73" w:rsidP="00525E73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A49324" w14:textId="2B0F1BF4" w:rsidR="009763A5" w:rsidRPr="001E101B" w:rsidRDefault="00525E73" w:rsidP="00525E73">
            <w:pPr>
              <w:tabs>
                <w:tab w:val="right" w:pos="1154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9763A5" w:rsidRPr="001E101B" w14:paraId="5300B83E" w14:textId="77777777" w:rsidTr="00525E73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32FF5" w14:textId="37E30B10" w:rsidR="009763A5" w:rsidRPr="001E101B" w:rsidRDefault="009763A5" w:rsidP="009763A5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7394DC" w14:textId="77777777" w:rsidR="009763A5" w:rsidRPr="001E101B" w:rsidRDefault="009763A5" w:rsidP="00525E73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28102" w14:textId="77777777" w:rsidR="009763A5" w:rsidRPr="001E101B" w:rsidRDefault="009763A5" w:rsidP="00525E73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BBEF57" w14:textId="77777777" w:rsidR="009763A5" w:rsidRPr="001E101B" w:rsidRDefault="009763A5" w:rsidP="00525E73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BD98644" w14:textId="77777777" w:rsidR="009763A5" w:rsidRPr="001E101B" w:rsidRDefault="009763A5" w:rsidP="00525E73">
            <w:pPr>
              <w:tabs>
                <w:tab w:val="decimal" w:pos="1154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763A5" w:rsidRPr="001E101B" w14:paraId="14B9FD5B" w14:textId="77777777" w:rsidTr="00F6196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8FEAF" w14:textId="77777777" w:rsidR="009763A5" w:rsidRPr="001E101B" w:rsidRDefault="009763A5" w:rsidP="009763A5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73F6973" w14:textId="77777777" w:rsidR="009763A5" w:rsidRPr="001E101B" w:rsidRDefault="009763A5" w:rsidP="00525E73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BD2D82" w14:textId="77777777" w:rsidR="009763A5" w:rsidRPr="001E101B" w:rsidRDefault="009763A5" w:rsidP="00525E73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28787B3" w14:textId="77777777" w:rsidR="009763A5" w:rsidRPr="001E101B" w:rsidRDefault="009763A5" w:rsidP="00525E73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46DD610" w14:textId="77777777" w:rsidR="009763A5" w:rsidRPr="001E101B" w:rsidRDefault="009763A5" w:rsidP="00525E73">
            <w:pPr>
              <w:tabs>
                <w:tab w:val="decimal" w:pos="1154"/>
              </w:tabs>
              <w:ind w:left="-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763A5" w:rsidRPr="001E101B" w14:paraId="3F847D16" w14:textId="77777777" w:rsidTr="00F6196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941DC" w14:textId="77777777" w:rsidR="009763A5" w:rsidRPr="001E101B" w:rsidRDefault="009763A5" w:rsidP="009763A5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5A0586F" w14:textId="77777777" w:rsidR="009763A5" w:rsidRPr="001E101B" w:rsidRDefault="009763A5" w:rsidP="00525E73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6D670D" w14:textId="77777777" w:rsidR="009763A5" w:rsidRPr="001E101B" w:rsidRDefault="009763A5" w:rsidP="00525E73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17378F" w14:textId="77777777" w:rsidR="009763A5" w:rsidRPr="001E101B" w:rsidRDefault="009763A5" w:rsidP="00525E73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0BB60FC" w14:textId="77777777" w:rsidR="009763A5" w:rsidRPr="001E101B" w:rsidRDefault="009763A5" w:rsidP="00525E73">
            <w:pPr>
              <w:tabs>
                <w:tab w:val="decimal" w:pos="1154"/>
              </w:tabs>
              <w:ind w:left="-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578FB" w:rsidRPr="001E101B" w14:paraId="21BFB64C" w14:textId="77777777" w:rsidTr="00F6196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8BF9127" w14:textId="77777777" w:rsidR="007578FB" w:rsidRPr="001E101B" w:rsidRDefault="007578FB" w:rsidP="007578FB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10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8306F0B" w14:textId="77777777" w:rsidR="007578FB" w:rsidRPr="001E101B" w:rsidRDefault="007578FB" w:rsidP="00525E73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20C5BA" w14:textId="77777777" w:rsidR="007578FB" w:rsidRPr="001E101B" w:rsidRDefault="007578FB" w:rsidP="00525E73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4E240C" w14:textId="77777777" w:rsidR="007578FB" w:rsidRPr="001E101B" w:rsidRDefault="007578FB" w:rsidP="00525E73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C9B208" w14:textId="77777777" w:rsidR="007578FB" w:rsidRPr="001E101B" w:rsidRDefault="007578FB" w:rsidP="00525E73">
            <w:pPr>
              <w:tabs>
                <w:tab w:val="decimal" w:pos="1154"/>
              </w:tabs>
              <w:ind w:left="-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D21D0" w:rsidRPr="001E101B" w14:paraId="7EC58FF8" w14:textId="77777777" w:rsidTr="001469D0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2C14FD5" w14:textId="77777777" w:rsidR="00CD21D0" w:rsidRPr="001E101B" w:rsidRDefault="00CD21D0" w:rsidP="00CD21D0">
            <w:pPr>
              <w:ind w:left="176" w:hanging="14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20907E" w14:textId="51837E01" w:rsidR="00CD21D0" w:rsidRPr="001E101B" w:rsidRDefault="00552E4A" w:rsidP="00CD21D0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144D34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="00144D34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4241D" w14:textId="6AA753EF" w:rsidR="00CD21D0" w:rsidRPr="001E101B" w:rsidRDefault="00552E4A" w:rsidP="00CD21D0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0CD21D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="00CD21D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FA4D6B" w14:textId="6D38AA55" w:rsidR="00CD21D0" w:rsidRPr="001E101B" w:rsidRDefault="00552E4A" w:rsidP="00CD21D0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144D34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="00144D34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78D663" w14:textId="69C820A2" w:rsidR="00CD21D0" w:rsidRPr="001E101B" w:rsidRDefault="00552E4A" w:rsidP="00CD21D0">
            <w:pPr>
              <w:tabs>
                <w:tab w:val="decimal" w:pos="1154"/>
              </w:tabs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253</w:t>
            </w:r>
            <w:r w:rsidR="00CD21D0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745</w:t>
            </w:r>
            <w:r w:rsidR="00CD21D0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409</w:t>
            </w:r>
          </w:p>
        </w:tc>
      </w:tr>
      <w:tr w:rsidR="00CD21D0" w:rsidRPr="001E101B" w14:paraId="7995A2E2" w14:textId="77777777" w:rsidTr="001469D0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C310E88" w14:textId="77777777" w:rsidR="00CD21D0" w:rsidRPr="001E101B" w:rsidRDefault="00CD21D0" w:rsidP="00CD21D0">
            <w:pPr>
              <w:ind w:left="176" w:hanging="1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0777EA" w14:textId="296CC93B" w:rsidR="00CD21D0" w:rsidRPr="001E101B" w:rsidRDefault="00552E4A" w:rsidP="00CD21D0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CD21D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FECE7" w14:textId="6C99D4C2" w:rsidR="00CD21D0" w:rsidRPr="001E101B" w:rsidRDefault="00552E4A" w:rsidP="00CD21D0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CD21D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8029CB" w14:textId="7691FE2B" w:rsidR="00CD21D0" w:rsidRPr="001E101B" w:rsidRDefault="00552E4A" w:rsidP="00CD21D0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CD21D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D027DA" w14:textId="6A27B289" w:rsidR="00CD21D0" w:rsidRPr="001E101B" w:rsidRDefault="00552E4A" w:rsidP="00CD21D0">
            <w:pPr>
              <w:tabs>
                <w:tab w:val="decimal" w:pos="1154"/>
              </w:tabs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="00CD21D0"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632</w:t>
            </w:r>
          </w:p>
        </w:tc>
      </w:tr>
      <w:tr w:rsidR="00CD21D0" w:rsidRPr="001E101B" w14:paraId="77A96145" w14:textId="77777777" w:rsidTr="001469D0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C96A1A2" w14:textId="77777777" w:rsidR="00CD21D0" w:rsidRPr="001E101B" w:rsidRDefault="00CD21D0" w:rsidP="00CD21D0">
            <w:pPr>
              <w:ind w:left="176" w:hanging="142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9C3D13E" w14:textId="252893DD" w:rsidR="00CD21D0" w:rsidRPr="001E101B" w:rsidRDefault="00552E4A" w:rsidP="00CD21D0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D74043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D74043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3F0813" w14:textId="38202047" w:rsidR="00CD21D0" w:rsidRPr="001E101B" w:rsidRDefault="00552E4A" w:rsidP="00CD21D0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  <w:r w:rsidR="00CD21D0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557</w:t>
            </w:r>
            <w:r w:rsidR="00CD21D0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5257E7F" w14:textId="03C95A74" w:rsidR="00CD21D0" w:rsidRPr="001E101B" w:rsidRDefault="00552E4A" w:rsidP="00CD21D0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D74043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D74043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A728D73" w14:textId="17B0060D" w:rsidR="00CD21D0" w:rsidRPr="001E101B" w:rsidRDefault="00552E4A" w:rsidP="00CD21D0">
            <w:pPr>
              <w:tabs>
                <w:tab w:val="decimal" w:pos="1154"/>
              </w:tabs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97</w:t>
            </w:r>
            <w:r w:rsidR="00CD21D0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707</w:t>
            </w:r>
            <w:r w:rsidR="00CD21D0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660</w:t>
            </w:r>
          </w:p>
        </w:tc>
      </w:tr>
      <w:tr w:rsidR="00D74043" w:rsidRPr="001E101B" w14:paraId="7B52CE93" w14:textId="77777777" w:rsidTr="001469D0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744813B" w14:textId="41114CF3" w:rsidR="00D74043" w:rsidRPr="001E101B" w:rsidRDefault="00D74043" w:rsidP="00D74043">
            <w:pPr>
              <w:ind w:left="176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A1E81C3" w14:textId="27FA68AB" w:rsidR="00D74043" w:rsidRPr="001E101B" w:rsidRDefault="00552E4A" w:rsidP="00D7404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74043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="00827C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64E911" w14:textId="59B1F563" w:rsidR="00D74043" w:rsidRPr="001E101B" w:rsidRDefault="00552E4A" w:rsidP="00D7404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827C0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909</w:t>
            </w:r>
            <w:r w:rsidR="00827C0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D4E0B51" w14:textId="351E0E86" w:rsidR="00D74043" w:rsidRPr="001E101B" w:rsidRDefault="00552E4A" w:rsidP="00D7404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74043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D74043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14E99B" w14:textId="5D93400A" w:rsidR="00D74043" w:rsidRPr="001E101B" w:rsidRDefault="00552E4A" w:rsidP="00D74043">
            <w:pPr>
              <w:tabs>
                <w:tab w:val="decimal" w:pos="1154"/>
              </w:tabs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D74043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421</w:t>
            </w:r>
            <w:r w:rsidR="00D74043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</w:p>
        </w:tc>
      </w:tr>
      <w:tr w:rsidR="00D74043" w:rsidRPr="001E101B" w14:paraId="175A5D80" w14:textId="77777777" w:rsidTr="00D74043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E20EB5A" w14:textId="58F371DA" w:rsidR="00D74043" w:rsidRPr="001E101B" w:rsidRDefault="00D74043" w:rsidP="00D74043">
            <w:pPr>
              <w:ind w:hanging="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FF1B622" w14:textId="77777777" w:rsidR="00D74043" w:rsidRPr="001E101B" w:rsidRDefault="00D74043" w:rsidP="00D7404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E51968" w14:textId="77777777" w:rsidR="00D74043" w:rsidRPr="001E101B" w:rsidRDefault="00D74043" w:rsidP="00D7404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E0C8992" w14:textId="77777777" w:rsidR="00D74043" w:rsidRPr="001E101B" w:rsidRDefault="00D74043" w:rsidP="00D7404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0650E7" w14:textId="77777777" w:rsidR="00D74043" w:rsidRPr="001E101B" w:rsidRDefault="00D74043" w:rsidP="00D74043">
            <w:pPr>
              <w:tabs>
                <w:tab w:val="decimal" w:pos="1154"/>
              </w:tabs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D74043" w:rsidRPr="001E101B" w14:paraId="7CE03A9E" w14:textId="77777777" w:rsidTr="00D74043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5328D7C" w14:textId="0327D6A6" w:rsidR="00D74043" w:rsidRPr="001E101B" w:rsidRDefault="00D74043" w:rsidP="00D74043">
            <w:pPr>
              <w:ind w:left="37" w:hanging="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F6AB18D" w14:textId="77777777" w:rsidR="00D74043" w:rsidRPr="001E101B" w:rsidRDefault="00D74043" w:rsidP="00D7404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2A5075" w14:textId="77777777" w:rsidR="00D74043" w:rsidRPr="001E101B" w:rsidRDefault="00D74043" w:rsidP="00D7404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15D5100" w14:textId="77777777" w:rsidR="00D74043" w:rsidRPr="001E101B" w:rsidRDefault="00D74043" w:rsidP="00D7404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3F94531" w14:textId="77777777" w:rsidR="00D74043" w:rsidRPr="001E101B" w:rsidRDefault="00D74043" w:rsidP="00D74043">
            <w:pPr>
              <w:tabs>
                <w:tab w:val="decimal" w:pos="1154"/>
              </w:tabs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D74043" w:rsidRPr="001E101B" w14:paraId="62D14923" w14:textId="77777777" w:rsidTr="00D74043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F385D5A" w14:textId="57F28FB0" w:rsidR="00D74043" w:rsidRPr="001E101B" w:rsidRDefault="00D74043" w:rsidP="00D74043">
            <w:pPr>
              <w:ind w:left="37" w:hanging="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06236C3" w14:textId="77777777" w:rsidR="00D74043" w:rsidRPr="001E101B" w:rsidRDefault="00D74043" w:rsidP="00D7404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DBB46D" w14:textId="77777777" w:rsidR="00D74043" w:rsidRPr="001E101B" w:rsidRDefault="00D74043" w:rsidP="00D7404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1A58E6B" w14:textId="77777777" w:rsidR="00D74043" w:rsidRPr="001E101B" w:rsidRDefault="00D74043" w:rsidP="00D7404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7556A06" w14:textId="77777777" w:rsidR="00D74043" w:rsidRPr="001E101B" w:rsidRDefault="00D74043" w:rsidP="00D74043">
            <w:pPr>
              <w:tabs>
                <w:tab w:val="decimal" w:pos="1154"/>
              </w:tabs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D74043" w:rsidRPr="001E101B" w14:paraId="7596F17E" w14:textId="77777777" w:rsidTr="00D74043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9B82C5D" w14:textId="2D988227" w:rsidR="00D74043" w:rsidRPr="001E101B" w:rsidRDefault="00D74043" w:rsidP="00D74043">
            <w:pPr>
              <w:ind w:left="1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ภายใต้การบัญชีป้องกันความเสี่ยง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8AB332" w14:textId="2927E803" w:rsidR="00D74043" w:rsidRPr="001E101B" w:rsidRDefault="00552E4A" w:rsidP="00D7404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74043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="00D74043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093C9C" w14:textId="31B44622" w:rsidR="00D74043" w:rsidRPr="001E101B" w:rsidRDefault="00D74043" w:rsidP="00D7404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2671665" w14:textId="426C73DD" w:rsidR="00D74043" w:rsidRPr="001E101B" w:rsidRDefault="00552E4A" w:rsidP="00D7404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74043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="00D74043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D305EB" w14:textId="6BF365F5" w:rsidR="00D74043" w:rsidRPr="001E101B" w:rsidRDefault="00D74043" w:rsidP="00D74043">
            <w:pPr>
              <w:tabs>
                <w:tab w:val="decimal" w:pos="1154"/>
              </w:tabs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</w:tr>
      <w:tr w:rsidR="00D74043" w:rsidRPr="001E101B" w14:paraId="663B68FD" w14:textId="77777777" w:rsidTr="00D74043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8F040EA" w14:textId="77777777" w:rsidR="00D74043" w:rsidRPr="001E101B" w:rsidRDefault="00D74043" w:rsidP="00D74043">
            <w:pPr>
              <w:ind w:left="176" w:hanging="1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F73BEF" w14:textId="526882E2" w:rsidR="00D74043" w:rsidRPr="001E101B" w:rsidRDefault="00552E4A" w:rsidP="00D7404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D74043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D74043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C2FB05" w14:textId="0ED3BE17" w:rsidR="00D74043" w:rsidRPr="001E101B" w:rsidRDefault="00552E4A" w:rsidP="00D7404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827C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827C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924B552" w14:textId="4524B32B" w:rsidR="00D74043" w:rsidRPr="001E101B" w:rsidRDefault="00552E4A" w:rsidP="00D7404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="00D74043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="00D74043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4D0812" w14:textId="101F6FC5" w:rsidR="00D74043" w:rsidRPr="001E101B" w:rsidRDefault="00552E4A" w:rsidP="00D74043">
            <w:pPr>
              <w:tabs>
                <w:tab w:val="decimal" w:pos="1154"/>
              </w:tabs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  <w:r w:rsidR="00D74043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046</w:t>
            </w:r>
            <w:r w:rsidR="00D74043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841</w:t>
            </w:r>
          </w:p>
        </w:tc>
      </w:tr>
      <w:tr w:rsidR="00D74043" w:rsidRPr="001E101B" w14:paraId="24431E3E" w14:textId="77777777" w:rsidTr="00F6196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0379292" w14:textId="77777777" w:rsidR="00D74043" w:rsidRPr="001E101B" w:rsidRDefault="00D74043" w:rsidP="00D74043">
            <w:pPr>
              <w:ind w:left="176" w:hanging="1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FEAAA7" w14:textId="77777777" w:rsidR="00D74043" w:rsidRPr="001E101B" w:rsidRDefault="00D74043" w:rsidP="00D7404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E5AAAD" w14:textId="77777777" w:rsidR="00D74043" w:rsidRPr="001E101B" w:rsidRDefault="00D74043" w:rsidP="00D7404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D178CD" w14:textId="77777777" w:rsidR="00D74043" w:rsidRPr="001E101B" w:rsidRDefault="00D74043" w:rsidP="00D7404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143506" w14:textId="77777777" w:rsidR="00D74043" w:rsidRPr="001E101B" w:rsidRDefault="00D74043" w:rsidP="00D74043">
            <w:pPr>
              <w:tabs>
                <w:tab w:val="decimal" w:pos="1154"/>
              </w:tabs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74043" w:rsidRPr="001E101B" w14:paraId="2C6ACDD8" w14:textId="77777777" w:rsidTr="00F6196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DEBFC0D" w14:textId="77777777" w:rsidR="00D74043" w:rsidRPr="001E101B" w:rsidRDefault="00D74043" w:rsidP="00D74043">
            <w:pPr>
              <w:ind w:lef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315C29" w14:textId="77777777" w:rsidR="00D74043" w:rsidRPr="001E101B" w:rsidRDefault="00D74043" w:rsidP="00D7404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A957C6" w14:textId="77777777" w:rsidR="00D74043" w:rsidRPr="001E101B" w:rsidRDefault="00D74043" w:rsidP="00D7404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9940B0" w14:textId="77777777" w:rsidR="00D74043" w:rsidRPr="001E101B" w:rsidRDefault="00D74043" w:rsidP="00D7404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38038" w14:textId="77777777" w:rsidR="00D74043" w:rsidRPr="001E101B" w:rsidRDefault="00D74043" w:rsidP="00D74043">
            <w:pPr>
              <w:tabs>
                <w:tab w:val="decimal" w:pos="1154"/>
              </w:tabs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74043" w:rsidRPr="001E101B" w14:paraId="7B21AB1D" w14:textId="77777777" w:rsidTr="00F6196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867A7B8" w14:textId="77777777" w:rsidR="00D74043" w:rsidRPr="001E101B" w:rsidRDefault="00D74043" w:rsidP="00D74043">
            <w:pPr>
              <w:ind w:left="34" w:hanging="1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10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9A05EC" w14:textId="77777777" w:rsidR="00D74043" w:rsidRPr="001E101B" w:rsidRDefault="00D74043" w:rsidP="00D7404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224E6" w14:textId="77777777" w:rsidR="00D74043" w:rsidRPr="001E101B" w:rsidRDefault="00D74043" w:rsidP="00D7404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AE5031" w14:textId="77777777" w:rsidR="00D74043" w:rsidRPr="001E101B" w:rsidRDefault="00D74043" w:rsidP="00D7404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729F7" w14:textId="77777777" w:rsidR="00D74043" w:rsidRPr="001E101B" w:rsidRDefault="00D74043" w:rsidP="00D74043">
            <w:pPr>
              <w:tabs>
                <w:tab w:val="decimal" w:pos="1154"/>
              </w:tabs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74043" w:rsidRPr="001E101B" w14:paraId="18518F88" w14:textId="77777777" w:rsidTr="004812D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5AE7530" w14:textId="77777777" w:rsidR="00D74043" w:rsidRPr="001E101B" w:rsidRDefault="00D74043" w:rsidP="00D74043">
            <w:pPr>
              <w:ind w:left="176" w:hanging="1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D2A3CE" w14:textId="6B4021E4" w:rsidR="00D74043" w:rsidRPr="001E101B" w:rsidRDefault="00552E4A" w:rsidP="00D7404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D74043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74043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E2E8DB" w14:textId="68DA4824" w:rsidR="00D74043" w:rsidRPr="001E101B" w:rsidRDefault="00552E4A" w:rsidP="00D7404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74043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74043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74043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0BFD49" w14:textId="272A1996" w:rsidR="00D74043" w:rsidRPr="001E101B" w:rsidRDefault="00552E4A" w:rsidP="00D7404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D74043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74043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00D0A7" w14:textId="5ACB1D4E" w:rsidR="00D74043" w:rsidRPr="001E101B" w:rsidRDefault="00552E4A" w:rsidP="00D74043">
            <w:pPr>
              <w:tabs>
                <w:tab w:val="decimal" w:pos="1154"/>
              </w:tabs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74043"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D74043"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D74043"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D74043" w:rsidRPr="001E101B" w14:paraId="16AFA7DF" w14:textId="77777777" w:rsidTr="004812D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BFC0770" w14:textId="77777777" w:rsidR="00D74043" w:rsidRPr="001E101B" w:rsidRDefault="00D74043" w:rsidP="00D74043">
            <w:pPr>
              <w:ind w:left="176" w:hanging="1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B5FB8C" w14:textId="594A3891" w:rsidR="00D74043" w:rsidRPr="001E101B" w:rsidRDefault="00552E4A" w:rsidP="00D7404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D74043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="00D74043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01BFB" w14:textId="6AD29922" w:rsidR="00D74043" w:rsidRPr="001E101B" w:rsidRDefault="00552E4A" w:rsidP="00D7404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  <w:r w:rsidR="00D74043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436</w:t>
            </w:r>
            <w:r w:rsidR="00D74043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BE11CB" w14:textId="349D78A2" w:rsidR="00D74043" w:rsidRPr="001E101B" w:rsidRDefault="00552E4A" w:rsidP="00D7404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D74043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="00D74043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BD9FFE" w14:textId="0FF05A65" w:rsidR="00D74043" w:rsidRPr="001E101B" w:rsidRDefault="00552E4A" w:rsidP="00D74043">
            <w:pPr>
              <w:tabs>
                <w:tab w:val="decimal" w:pos="1154"/>
              </w:tabs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229</w:t>
            </w:r>
            <w:r w:rsidR="00D74043"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  <w:r w:rsidR="00D74043"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566</w:t>
            </w:r>
          </w:p>
        </w:tc>
      </w:tr>
      <w:tr w:rsidR="00D74043" w:rsidRPr="001E101B" w14:paraId="7599AF82" w14:textId="77777777" w:rsidTr="004812D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BC7CC42" w14:textId="77777777" w:rsidR="00D74043" w:rsidRPr="001E101B" w:rsidRDefault="00D74043" w:rsidP="00D74043">
            <w:pPr>
              <w:ind w:left="176" w:hanging="1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F3ED4B" w14:textId="15E6338F" w:rsidR="00D74043" w:rsidRPr="001E101B" w:rsidRDefault="00552E4A" w:rsidP="00D7404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D74043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="00D74043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E3570D" w14:textId="3AC56426" w:rsidR="00D74043" w:rsidRPr="001E101B" w:rsidRDefault="00552E4A" w:rsidP="00D7404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677</w:t>
            </w:r>
            <w:r w:rsidR="00D74043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724</w:t>
            </w:r>
            <w:r w:rsidR="00D74043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8F4A7D" w14:textId="2BE39F2B" w:rsidR="00D74043" w:rsidRPr="001E101B" w:rsidRDefault="00552E4A" w:rsidP="00D7404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="00D74043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D74043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29832B" w14:textId="3A9FB8CF" w:rsidR="00D74043" w:rsidRPr="001E101B" w:rsidRDefault="00552E4A" w:rsidP="00D74043">
            <w:pPr>
              <w:tabs>
                <w:tab w:val="decimal" w:pos="1154"/>
              </w:tabs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853</w:t>
            </w:r>
            <w:r w:rsidR="00D74043"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939</w:t>
            </w:r>
            <w:r w:rsidR="00D74043"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007</w:t>
            </w:r>
          </w:p>
        </w:tc>
      </w:tr>
      <w:tr w:rsidR="00D74043" w:rsidRPr="001E101B" w14:paraId="7D4B4B79" w14:textId="77777777" w:rsidTr="003B084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3EEF27C" w14:textId="77777777" w:rsidR="00D74043" w:rsidRPr="001E101B" w:rsidRDefault="00D74043" w:rsidP="00D74043">
            <w:pPr>
              <w:ind w:left="176" w:hanging="1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D93406" w14:textId="3804448C" w:rsidR="00D74043" w:rsidRPr="001E101B" w:rsidRDefault="00552E4A" w:rsidP="00D7404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74043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D74043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D74043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D8DC4" w14:textId="59739B87" w:rsidR="00D74043" w:rsidRPr="001E101B" w:rsidRDefault="00552E4A" w:rsidP="00D7404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74043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998</w:t>
            </w:r>
            <w:r w:rsidR="00D74043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  <w:r w:rsidR="00D74043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246BE5" w14:textId="1C3BA5CC" w:rsidR="00D74043" w:rsidRPr="001E101B" w:rsidRDefault="00552E4A" w:rsidP="00D7404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74043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D74043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D74043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4C2C46" w14:textId="22AA4776" w:rsidR="00D74043" w:rsidRPr="001E101B" w:rsidRDefault="00552E4A" w:rsidP="00D74043">
            <w:pPr>
              <w:tabs>
                <w:tab w:val="decimal" w:pos="1154"/>
              </w:tabs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74043"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998</w:t>
            </w:r>
            <w:r w:rsidR="00D74043"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  <w:r w:rsidR="00D74043"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</w:p>
        </w:tc>
      </w:tr>
      <w:tr w:rsidR="00D74043" w:rsidRPr="001E101B" w14:paraId="440FAC71" w14:textId="77777777" w:rsidTr="003B084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C9B5D30" w14:textId="77777777" w:rsidR="00D74043" w:rsidRPr="001E101B" w:rsidRDefault="00D74043" w:rsidP="00D74043">
            <w:pPr>
              <w:ind w:left="176" w:hanging="1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F52DA91" w14:textId="62E2AB90" w:rsidR="00D74043" w:rsidRPr="001E101B" w:rsidRDefault="00552E4A" w:rsidP="00D7404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D74043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="00D74043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97EE9A" w14:textId="293EA7DE" w:rsidR="00D74043" w:rsidRPr="001E101B" w:rsidRDefault="00552E4A" w:rsidP="00D7404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D74043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  <w:r w:rsidR="00D74043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7A96295" w14:textId="68A3AF47" w:rsidR="00D74043" w:rsidRPr="001E101B" w:rsidRDefault="00552E4A" w:rsidP="00D7404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D74043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="00D74043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837E9C2" w14:textId="0FD651D4" w:rsidR="00D74043" w:rsidRPr="001E101B" w:rsidRDefault="00552E4A" w:rsidP="00D74043">
            <w:pPr>
              <w:tabs>
                <w:tab w:val="decimal" w:pos="1154"/>
              </w:tabs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D74043"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072</w:t>
            </w:r>
            <w:r w:rsidR="00D74043"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957</w:t>
            </w:r>
          </w:p>
        </w:tc>
      </w:tr>
      <w:tr w:rsidR="00D74043" w:rsidRPr="001E101B" w14:paraId="0DD6C113" w14:textId="77777777" w:rsidTr="00F6196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8573349" w14:textId="382B7EE1" w:rsidR="00D74043" w:rsidRPr="001E101B" w:rsidRDefault="00D74043" w:rsidP="00D74043">
            <w:pPr>
              <w:ind w:lef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หนี้สินทางการเงินที่วัดด้วยมูลค่ายุติธรรม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4572EE5" w14:textId="120E79C2" w:rsidR="00D74043" w:rsidRPr="001E101B" w:rsidRDefault="00D74043" w:rsidP="00D7404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AEC396" w14:textId="1FC25A8C" w:rsidR="00D74043" w:rsidRPr="001E101B" w:rsidRDefault="00D74043" w:rsidP="00D7404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E921467" w14:textId="5BBDE9E2" w:rsidR="00D74043" w:rsidRPr="001E101B" w:rsidRDefault="00D74043" w:rsidP="00D7404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259521" w14:textId="02965169" w:rsidR="00D74043" w:rsidRPr="001E101B" w:rsidRDefault="00D74043" w:rsidP="00D74043">
            <w:pPr>
              <w:tabs>
                <w:tab w:val="decimal" w:pos="1154"/>
              </w:tabs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74043" w:rsidRPr="001E101B" w14:paraId="46C86A50" w14:textId="77777777" w:rsidTr="00F6196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E984DCC" w14:textId="354A16C5" w:rsidR="00D74043" w:rsidRPr="001E101B" w:rsidRDefault="00D74043" w:rsidP="00D74043">
            <w:pPr>
              <w:ind w:left="34" w:hanging="1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ผ่านกำไรหรือขาดทุน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3ED83D1" w14:textId="77777777" w:rsidR="00D74043" w:rsidRPr="001E101B" w:rsidRDefault="00D74043" w:rsidP="00D7404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E6DABE" w14:textId="77777777" w:rsidR="00D74043" w:rsidRPr="001E101B" w:rsidRDefault="00D74043" w:rsidP="00D7404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862817E" w14:textId="77777777" w:rsidR="00D74043" w:rsidRPr="001E101B" w:rsidRDefault="00D74043" w:rsidP="00D7404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0E89C8" w14:textId="77777777" w:rsidR="00D74043" w:rsidRPr="001E101B" w:rsidRDefault="00D74043" w:rsidP="00D74043">
            <w:pPr>
              <w:tabs>
                <w:tab w:val="decimal" w:pos="1154"/>
              </w:tabs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74043" w:rsidRPr="001E101B" w14:paraId="726B3280" w14:textId="77777777" w:rsidTr="00F6196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3133DE1" w14:textId="5737E36A" w:rsidR="00D74043" w:rsidRPr="001E101B" w:rsidRDefault="00D74043" w:rsidP="00D74043">
            <w:pPr>
              <w:ind w:left="-105" w:firstLine="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หนี้สินอนุพันธ์ทางการเงิน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439CC0A" w14:textId="77777777" w:rsidR="00D74043" w:rsidRPr="001E101B" w:rsidRDefault="00D74043" w:rsidP="00D7404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55534E" w14:textId="77777777" w:rsidR="00D74043" w:rsidRPr="001E101B" w:rsidRDefault="00D74043" w:rsidP="00D7404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C69AF9A" w14:textId="77777777" w:rsidR="00D74043" w:rsidRPr="001E101B" w:rsidRDefault="00D74043" w:rsidP="00D7404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827FBC" w14:textId="77777777" w:rsidR="00D74043" w:rsidRPr="001E101B" w:rsidRDefault="00D74043" w:rsidP="00D74043">
            <w:pPr>
              <w:tabs>
                <w:tab w:val="decimal" w:pos="1154"/>
              </w:tabs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74043" w:rsidRPr="001E101B" w14:paraId="4BED2F6A" w14:textId="77777777" w:rsidTr="001469D0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9E35B96" w14:textId="71298942" w:rsidR="00D74043" w:rsidRPr="001E101B" w:rsidRDefault="00D74043" w:rsidP="00D74043">
            <w:pPr>
              <w:ind w:left="6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ภายใต้การบัญชีป้องกันความเสี่ยง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3D4FB3" w14:textId="1AF7459B" w:rsidR="00D74043" w:rsidRPr="001E101B" w:rsidRDefault="00D74043" w:rsidP="00D7404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27676F" w14:textId="2ADC7373" w:rsidR="00D74043" w:rsidRPr="001E101B" w:rsidRDefault="00552E4A" w:rsidP="00D7404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74043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D74043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3B7EC42" w14:textId="67D6915A" w:rsidR="00D74043" w:rsidRPr="001E101B" w:rsidRDefault="00D74043" w:rsidP="00D7404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EF7F23" w14:textId="1E02CF8B" w:rsidR="00D74043" w:rsidRPr="001E101B" w:rsidRDefault="00552E4A" w:rsidP="00D74043">
            <w:pPr>
              <w:tabs>
                <w:tab w:val="decimal" w:pos="1154"/>
              </w:tabs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74043"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298</w:t>
            </w:r>
            <w:r w:rsidR="00D74043"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716</w:t>
            </w:r>
          </w:p>
        </w:tc>
      </w:tr>
      <w:tr w:rsidR="00D74043" w:rsidRPr="001E101B" w14:paraId="27307108" w14:textId="77777777" w:rsidTr="001469D0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668B9F4" w14:textId="77777777" w:rsidR="00D74043" w:rsidRPr="001E101B" w:rsidRDefault="00D74043" w:rsidP="00D74043">
            <w:pPr>
              <w:ind w:left="34" w:hanging="1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B2A21A" w14:textId="7F8F251E" w:rsidR="00D74043" w:rsidRPr="001E101B" w:rsidRDefault="00552E4A" w:rsidP="00D7404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74043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D74043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D74043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019ED5" w14:textId="3ABC34C0" w:rsidR="00D74043" w:rsidRPr="001E101B" w:rsidRDefault="00552E4A" w:rsidP="00D7404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74043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="00D74043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D74043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3370D9F" w14:textId="3195F6E5" w:rsidR="00D74043" w:rsidRPr="001E101B" w:rsidRDefault="00552E4A" w:rsidP="00D7404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74043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="00D74043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="00D74043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126819" w14:textId="060FA183" w:rsidR="00D74043" w:rsidRPr="001E101B" w:rsidRDefault="00552E4A" w:rsidP="00D74043">
            <w:pPr>
              <w:tabs>
                <w:tab w:val="decimal" w:pos="1154"/>
              </w:tabs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D74043"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="00D74043"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890</w:t>
            </w:r>
            <w:r w:rsidR="00D74043"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</w:p>
        </w:tc>
      </w:tr>
    </w:tbl>
    <w:p w14:paraId="3E32890E" w14:textId="4D3A75A3" w:rsidR="00B87519" w:rsidRPr="001E101B" w:rsidRDefault="00B87519" w:rsidP="004D57A8">
      <w:pPr>
        <w:overflowPunct/>
        <w:autoSpaceDE/>
        <w:autoSpaceDN/>
        <w:adjustRightInd/>
        <w:ind w:left="567" w:hanging="567"/>
        <w:jc w:val="thaiDistribute"/>
        <w:textAlignment w:val="auto"/>
        <w:outlineLvl w:val="1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bookmarkStart w:id="17" w:name="_Toc86937215"/>
    </w:p>
    <w:p w14:paraId="6D8CC021" w14:textId="567F4523" w:rsidR="004D57A8" w:rsidRPr="001E101B" w:rsidRDefault="00552E4A" w:rsidP="004D57A8">
      <w:pPr>
        <w:overflowPunct/>
        <w:autoSpaceDE/>
        <w:autoSpaceDN/>
        <w:adjustRightInd/>
        <w:ind w:left="567" w:hanging="567"/>
        <w:jc w:val="thaiDistribute"/>
        <w:textAlignment w:val="auto"/>
        <w:outlineLvl w:val="1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552E4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4D57A8" w:rsidRPr="001E10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52E4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4D57A8" w:rsidRPr="001E10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D57A8" w:rsidRPr="001E101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สินทรัพย์ทางการเงินอื่นที่วัดมูลค่าด้วยราคาทุนตัดจำหน่าย</w:t>
      </w:r>
      <w:bookmarkEnd w:id="17"/>
    </w:p>
    <w:p w14:paraId="4BB3B2DD" w14:textId="77777777" w:rsidR="004D57A8" w:rsidRPr="001E101B" w:rsidRDefault="004D57A8" w:rsidP="004D57A8">
      <w:pPr>
        <w:overflowPunct/>
        <w:autoSpaceDE/>
        <w:autoSpaceDN/>
        <w:adjustRightInd/>
        <w:ind w:left="504" w:hanging="504"/>
        <w:jc w:val="thaiDistribute"/>
        <w:textAlignment w:val="auto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47E1B24F" w14:textId="421D8472" w:rsidR="004D57A8" w:rsidRPr="001E101B" w:rsidRDefault="004D57A8" w:rsidP="006614E9">
      <w:pPr>
        <w:overflowPunct/>
        <w:autoSpaceDE/>
        <w:autoSpaceDN/>
        <w:adjustRightInd/>
        <w:ind w:left="540"/>
        <w:jc w:val="thaiDistribute"/>
        <w:textAlignment w:val="auto"/>
        <w:outlineLvl w:val="2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bookmarkStart w:id="18" w:name="_Toc86937216"/>
      <w:r w:rsidRPr="001E10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การจัดประเภทรายการสินทรัพย์ทางการเงินที่วัดมูลค่าด้วยราคาทุนตัดจำหน่าย</w:t>
      </w:r>
      <w:bookmarkEnd w:id="18"/>
      <w:r w:rsidRPr="001E10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</w:p>
    <w:p w14:paraId="38825B5D" w14:textId="77777777" w:rsidR="004D57A8" w:rsidRPr="001E101B" w:rsidRDefault="004D57A8" w:rsidP="00D16144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7BF7D061" w14:textId="77777777" w:rsidR="004D57A8" w:rsidRPr="001E101B" w:rsidRDefault="004D57A8" w:rsidP="00D16144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6D021205" w14:textId="77777777" w:rsidR="004D57A8" w:rsidRPr="001E101B" w:rsidRDefault="004D57A8" w:rsidP="00D16144">
      <w:pPr>
        <w:overflowPunct/>
        <w:autoSpaceDE/>
        <w:autoSpaceDN/>
        <w:adjustRightInd/>
        <w:ind w:left="540"/>
        <w:textAlignment w:val="auto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</w:p>
    <w:p w14:paraId="037A4288" w14:textId="77777777" w:rsidR="004D57A8" w:rsidRPr="001E101B" w:rsidRDefault="004D57A8" w:rsidP="00D65AEF">
      <w:pPr>
        <w:numPr>
          <w:ilvl w:val="0"/>
          <w:numId w:val="36"/>
        </w:numPr>
        <w:tabs>
          <w:tab w:val="left" w:pos="900"/>
        </w:tabs>
        <w:overflowPunct/>
        <w:autoSpaceDE/>
        <w:autoSpaceDN/>
        <w:adjustRightInd/>
        <w:ind w:left="900"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sz w:val="26"/>
          <w:szCs w:val="26"/>
          <w:cs/>
          <w:lang w:val="en-GB"/>
        </w:rPr>
        <w:t>ถือไว้โดยมีวัตถุประสงค์ที่จะรับชำระกระแสเงินสดตามสัญญา และ</w:t>
      </w:r>
    </w:p>
    <w:p w14:paraId="04570080" w14:textId="71A01FA1" w:rsidR="004D57A8" w:rsidRPr="001E101B" w:rsidRDefault="004D57A8" w:rsidP="00D65AEF">
      <w:pPr>
        <w:numPr>
          <w:ilvl w:val="0"/>
          <w:numId w:val="36"/>
        </w:numPr>
        <w:tabs>
          <w:tab w:val="left" w:pos="900"/>
        </w:tabs>
        <w:overflowPunct/>
        <w:autoSpaceDE/>
        <w:autoSpaceDN/>
        <w:adjustRightInd/>
        <w:ind w:left="900"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sz w:val="26"/>
          <w:szCs w:val="26"/>
          <w:cs/>
          <w:lang w:val="en-GB"/>
        </w:rPr>
        <w:t>กระแสเงินสดตามสัญญานั้นเข้าเงื่อนไขการเป็นเงินต้นและดอกเบี้ย</w:t>
      </w:r>
    </w:p>
    <w:p w14:paraId="614BD9E6" w14:textId="1D10B91B" w:rsidR="004D57A8" w:rsidRPr="001E101B" w:rsidRDefault="00D65AEF" w:rsidP="004D57A8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color w:val="CF4A02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63B38" w:rsidRPr="001E101B" w14:paraId="1D72DBCF" w14:textId="77777777" w:rsidTr="00B53D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B95D0A9" w14:textId="7E433E7F" w:rsidR="00F63B38" w:rsidRPr="001E101B" w:rsidRDefault="00552E4A" w:rsidP="004A5FA1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52E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F63B38" w:rsidRPr="001E10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63B38" w:rsidRPr="001E10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 และบริษัทร่วม</w:t>
            </w:r>
          </w:p>
        </w:tc>
      </w:tr>
    </w:tbl>
    <w:p w14:paraId="5A6743B4" w14:textId="77777777" w:rsidR="00CA62A9" w:rsidRPr="001E101B" w:rsidRDefault="00CA62A9" w:rsidP="008926B8">
      <w:pPr>
        <w:ind w:left="720" w:hanging="72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69D3060" w14:textId="40A6AF8B" w:rsidR="00CA62A9" w:rsidRPr="001E101B" w:rsidRDefault="00CA62A9" w:rsidP="008926B8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color w:val="CF4A02"/>
          <w:spacing w:val="-4"/>
          <w:sz w:val="26"/>
          <w:szCs w:val="26"/>
          <w:cs/>
          <w:lang w:val="en-GB"/>
        </w:rPr>
        <w:t>ก)</w:t>
      </w:r>
      <w:r w:rsidRPr="001E101B">
        <w:rPr>
          <w:rFonts w:ascii="Browallia New" w:hAnsi="Browallia New" w:cs="Browallia New"/>
          <w:color w:val="CF4A02"/>
          <w:spacing w:val="-4"/>
          <w:sz w:val="26"/>
          <w:szCs w:val="26"/>
          <w:cs/>
          <w:lang w:val="en-GB"/>
        </w:rPr>
        <w:tab/>
        <w:t xml:space="preserve">การเปลี่ยนแปลงของเงินลงทุนในบริษัทร่วมตามวิธีส่วนได้เสียสำหรับปีสิ้นสุดวันที่ </w:t>
      </w:r>
      <w:r w:rsidR="00552E4A" w:rsidRPr="00552E4A">
        <w:rPr>
          <w:rFonts w:ascii="Browallia New" w:hAnsi="Browallia New" w:cs="Browallia New"/>
          <w:color w:val="CF4A02"/>
          <w:spacing w:val="-4"/>
          <w:sz w:val="26"/>
          <w:szCs w:val="26"/>
          <w:lang w:val="en-GB"/>
        </w:rPr>
        <w:t>31</w:t>
      </w:r>
      <w:r w:rsidRPr="001E101B">
        <w:rPr>
          <w:rFonts w:ascii="Browallia New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 ธันวาคม ประกอบ</w:t>
      </w:r>
      <w:r w:rsidRPr="001E101B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ด้วย</w:t>
      </w:r>
    </w:p>
    <w:p w14:paraId="1755A081" w14:textId="77777777" w:rsidR="00CA62A9" w:rsidRPr="001E101B" w:rsidRDefault="00CA62A9" w:rsidP="008926B8">
      <w:pPr>
        <w:ind w:left="720" w:hanging="72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17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6293"/>
        <w:gridCol w:w="1440"/>
        <w:gridCol w:w="1440"/>
      </w:tblGrid>
      <w:tr w:rsidR="00CA62A9" w:rsidRPr="001E101B" w14:paraId="0F068220" w14:textId="77777777" w:rsidTr="00CC1424">
        <w:trPr>
          <w:cantSplit/>
        </w:trPr>
        <w:tc>
          <w:tcPr>
            <w:tcW w:w="6293" w:type="dxa"/>
          </w:tcPr>
          <w:p w14:paraId="4AFB2F3B" w14:textId="77777777" w:rsidR="00CA62A9" w:rsidRPr="001E101B" w:rsidRDefault="00CA62A9" w:rsidP="005B11FE">
            <w:pPr>
              <w:ind w:left="14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4FD762" w14:textId="77777777" w:rsidR="00CA62A9" w:rsidRPr="001E101B" w:rsidRDefault="00CA62A9" w:rsidP="008926B8">
            <w:pPr>
              <w:tabs>
                <w:tab w:val="decimal" w:pos="118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CE37DA" w:rsidRPr="001E101B" w14:paraId="13C8B6F4" w14:textId="77777777" w:rsidTr="005B11FE">
        <w:tc>
          <w:tcPr>
            <w:tcW w:w="6293" w:type="dxa"/>
          </w:tcPr>
          <w:p w14:paraId="07BACFF5" w14:textId="77777777" w:rsidR="00CE37DA" w:rsidRPr="001E101B" w:rsidRDefault="00CE37DA" w:rsidP="005B11FE">
            <w:pPr>
              <w:ind w:left="14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C8A4AD" w14:textId="2A9623B6" w:rsidR="00CE37DA" w:rsidRPr="001E101B" w:rsidRDefault="00CE37DA" w:rsidP="008926B8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623CF1" w14:textId="511A520E" w:rsidR="00CE37DA" w:rsidRPr="001E101B" w:rsidRDefault="00CE37DA" w:rsidP="008926B8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CE37DA" w:rsidRPr="001E101B" w14:paraId="400D6816" w14:textId="77777777" w:rsidTr="005B11FE">
        <w:tc>
          <w:tcPr>
            <w:tcW w:w="6293" w:type="dxa"/>
          </w:tcPr>
          <w:p w14:paraId="161F7A79" w14:textId="77777777" w:rsidR="00CE37DA" w:rsidRPr="001E101B" w:rsidRDefault="00CE37DA" w:rsidP="005B11FE">
            <w:pPr>
              <w:ind w:left="14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AA208A" w14:textId="77777777" w:rsidR="00CE37DA" w:rsidRPr="001E101B" w:rsidRDefault="00CE37DA" w:rsidP="008926B8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AF2AE5" w14:textId="77777777" w:rsidR="00CE37DA" w:rsidRPr="001E101B" w:rsidRDefault="00CE37DA" w:rsidP="008926B8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</w:tr>
      <w:tr w:rsidR="00CE37DA" w:rsidRPr="001E101B" w14:paraId="01B103E1" w14:textId="77777777" w:rsidTr="005B11FE">
        <w:tc>
          <w:tcPr>
            <w:tcW w:w="6293" w:type="dxa"/>
          </w:tcPr>
          <w:p w14:paraId="5D5EE61D" w14:textId="77777777" w:rsidR="00CE37DA" w:rsidRPr="001E101B" w:rsidRDefault="00CE37DA" w:rsidP="005B11FE">
            <w:pPr>
              <w:ind w:left="14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CAEC360" w14:textId="77777777" w:rsidR="00CE37DA" w:rsidRPr="001E101B" w:rsidRDefault="00CE37DA" w:rsidP="008926B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89EF5F" w14:textId="77777777" w:rsidR="00CE37DA" w:rsidRPr="001E101B" w:rsidRDefault="00CE37DA" w:rsidP="008926B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23D09" w:rsidRPr="001E101B" w14:paraId="2911802C" w14:textId="77777777" w:rsidTr="005B11FE">
        <w:tc>
          <w:tcPr>
            <w:tcW w:w="6293" w:type="dxa"/>
          </w:tcPr>
          <w:p w14:paraId="7EEE85A8" w14:textId="77777777" w:rsidR="00923D09" w:rsidRPr="001E101B" w:rsidRDefault="00923D09" w:rsidP="00923D09">
            <w:pPr>
              <w:ind w:left="14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ราคาตามบัญชีต้นปี </w:t>
            </w:r>
          </w:p>
        </w:tc>
        <w:tc>
          <w:tcPr>
            <w:tcW w:w="1440" w:type="dxa"/>
            <w:shd w:val="clear" w:color="auto" w:fill="FAFAFA"/>
          </w:tcPr>
          <w:p w14:paraId="1F8A83B5" w14:textId="57142E4C" w:rsidR="00923D09" w:rsidRPr="001E101B" w:rsidRDefault="00CD21D0" w:rsidP="00923D09">
            <w:pPr>
              <w:pStyle w:val="Header"/>
              <w:tabs>
                <w:tab w:val="clear" w:pos="4320"/>
                <w:tab w:val="clear" w:pos="8640"/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FEB831C" w14:textId="41142C75" w:rsidR="00923D09" w:rsidRPr="001E101B" w:rsidRDefault="00552E4A" w:rsidP="00923D09">
            <w:pPr>
              <w:pStyle w:val="Header"/>
              <w:tabs>
                <w:tab w:val="clear" w:pos="4320"/>
                <w:tab w:val="clear" w:pos="8640"/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23D09"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909</w:t>
            </w:r>
            <w:r w:rsidR="00923D09"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</w:p>
        </w:tc>
      </w:tr>
      <w:tr w:rsidR="00923D09" w:rsidRPr="001E101B" w14:paraId="600966A3" w14:textId="77777777" w:rsidTr="005B11FE">
        <w:tc>
          <w:tcPr>
            <w:tcW w:w="6293" w:type="dxa"/>
          </w:tcPr>
          <w:p w14:paraId="1F6ED7E7" w14:textId="40A7C2DE" w:rsidR="00923D09" w:rsidRPr="001E101B" w:rsidRDefault="00923D09" w:rsidP="00923D09">
            <w:pPr>
              <w:ind w:left="14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ส่วนแบ่งขาดทุนในบริษัทร่วม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7A5D6A11" w14:textId="3C40FC71" w:rsidR="00923D09" w:rsidRPr="001E101B" w:rsidRDefault="00CD21D0" w:rsidP="00923D09">
            <w:pPr>
              <w:pStyle w:val="Header"/>
              <w:tabs>
                <w:tab w:val="clear" w:pos="4320"/>
                <w:tab w:val="clear" w:pos="8640"/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CBB145F" w14:textId="3D12D690" w:rsidR="00923D09" w:rsidRPr="001E101B" w:rsidRDefault="00923D09" w:rsidP="00923D09">
            <w:pPr>
              <w:pStyle w:val="Header"/>
              <w:tabs>
                <w:tab w:val="clear" w:pos="4320"/>
                <w:tab w:val="clear" w:pos="8640"/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909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23D09" w:rsidRPr="001E101B" w14:paraId="74A64229" w14:textId="77777777" w:rsidTr="005B11FE">
        <w:tc>
          <w:tcPr>
            <w:tcW w:w="6293" w:type="dxa"/>
          </w:tcPr>
          <w:p w14:paraId="4FB14638" w14:textId="77777777" w:rsidR="00923D09" w:rsidRPr="001E101B" w:rsidRDefault="00923D09" w:rsidP="00923D09">
            <w:pPr>
              <w:ind w:left="14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DFC129" w14:textId="242144EF" w:rsidR="00923D09" w:rsidRPr="001E101B" w:rsidRDefault="00CD21D0" w:rsidP="00923D09">
            <w:pPr>
              <w:pStyle w:val="Header"/>
              <w:tabs>
                <w:tab w:val="clear" w:pos="4320"/>
                <w:tab w:val="clear" w:pos="8640"/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9023489" w14:textId="3C6A5CF6" w:rsidR="00923D09" w:rsidRPr="001E101B" w:rsidRDefault="00923D09" w:rsidP="00923D09">
            <w:pPr>
              <w:pStyle w:val="Header"/>
              <w:tabs>
                <w:tab w:val="clear" w:pos="4320"/>
                <w:tab w:val="clear" w:pos="8640"/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2945094B" w14:textId="77777777" w:rsidR="002024D4" w:rsidRPr="001E101B" w:rsidRDefault="002024D4" w:rsidP="008926B8">
      <w:pPr>
        <w:ind w:left="1080" w:hanging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p w14:paraId="58825963" w14:textId="5753A7E6" w:rsidR="00CA62A9" w:rsidRPr="001E101B" w:rsidRDefault="00CA62A9" w:rsidP="008926B8">
      <w:pPr>
        <w:ind w:left="540" w:hanging="540"/>
        <w:jc w:val="thaiDistribute"/>
        <w:rPr>
          <w:rFonts w:ascii="Browallia New" w:hAnsi="Browallia New" w:cs="Browallia New"/>
          <w:color w:val="CF4A02"/>
          <w:spacing w:val="-4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color w:val="CF4A02"/>
          <w:spacing w:val="-4"/>
          <w:sz w:val="26"/>
          <w:szCs w:val="26"/>
          <w:cs/>
          <w:lang w:val="en-GB"/>
        </w:rPr>
        <w:t>ข)</w:t>
      </w:r>
      <w:r w:rsidRPr="001E101B">
        <w:rPr>
          <w:rFonts w:ascii="Browallia New" w:hAnsi="Browallia New" w:cs="Browallia New"/>
          <w:color w:val="CF4A02"/>
          <w:spacing w:val="-4"/>
          <w:sz w:val="26"/>
          <w:szCs w:val="26"/>
          <w:cs/>
          <w:lang w:val="en-GB"/>
        </w:rPr>
        <w:tab/>
        <w:t xml:space="preserve">เงินลงทุนในบริษัทย่อยและบริษัทร่วมตามวิธีราคาทุน ณ วันที่ </w:t>
      </w:r>
      <w:r w:rsidR="00552E4A" w:rsidRPr="00552E4A">
        <w:rPr>
          <w:rFonts w:ascii="Browallia New" w:hAnsi="Browallia New" w:cs="Browallia New"/>
          <w:color w:val="CF4A02"/>
          <w:spacing w:val="-4"/>
          <w:sz w:val="26"/>
          <w:szCs w:val="26"/>
          <w:lang w:val="en-GB"/>
        </w:rPr>
        <w:t>31</w:t>
      </w:r>
      <w:r w:rsidRPr="001E101B">
        <w:rPr>
          <w:rFonts w:ascii="Browallia New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 ธันวาคม ประกอบด้วย</w:t>
      </w:r>
    </w:p>
    <w:p w14:paraId="1BAC0E53" w14:textId="77777777" w:rsidR="00CA62A9" w:rsidRPr="001E101B" w:rsidRDefault="00CA62A9" w:rsidP="008926B8">
      <w:pPr>
        <w:ind w:left="720" w:hanging="72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144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CA62A9" w:rsidRPr="001E101B" w14:paraId="04F00D61" w14:textId="77777777" w:rsidTr="00CC1424">
        <w:trPr>
          <w:cantSplit/>
        </w:trPr>
        <w:tc>
          <w:tcPr>
            <w:tcW w:w="6264" w:type="dxa"/>
          </w:tcPr>
          <w:p w14:paraId="32AE3416" w14:textId="77777777" w:rsidR="00CA62A9" w:rsidRPr="001E101B" w:rsidRDefault="00CA62A9" w:rsidP="008926B8">
            <w:pPr>
              <w:ind w:left="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10F0BB" w14:textId="77777777" w:rsidR="00CA62A9" w:rsidRPr="001E101B" w:rsidRDefault="00CA62A9" w:rsidP="008926B8">
            <w:pPr>
              <w:tabs>
                <w:tab w:val="decimal" w:pos="118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</w:t>
            </w:r>
            <w:r w:rsidR="003432C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า</w:t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ะ</w:t>
            </w:r>
            <w:r w:rsidR="00233F0B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CE37DA" w:rsidRPr="001E101B" w14:paraId="564EED8A" w14:textId="77777777" w:rsidTr="001D6D74">
        <w:tc>
          <w:tcPr>
            <w:tcW w:w="6264" w:type="dxa"/>
          </w:tcPr>
          <w:p w14:paraId="083DF4BE" w14:textId="77777777" w:rsidR="00CE37DA" w:rsidRPr="001E101B" w:rsidRDefault="00CE37DA" w:rsidP="008926B8">
            <w:pPr>
              <w:ind w:left="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E2E0D5" w14:textId="5771E221" w:rsidR="00CE37DA" w:rsidRPr="001E101B" w:rsidRDefault="00CE37DA" w:rsidP="008926B8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D833FA" w14:textId="6F6E6329" w:rsidR="00CE37DA" w:rsidRPr="001E101B" w:rsidRDefault="00CE37DA" w:rsidP="008926B8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CE37DA" w:rsidRPr="001E101B" w14:paraId="008D066C" w14:textId="77777777" w:rsidTr="00093659">
        <w:tc>
          <w:tcPr>
            <w:tcW w:w="6264" w:type="dxa"/>
          </w:tcPr>
          <w:p w14:paraId="2CFB9A4E" w14:textId="77777777" w:rsidR="00CE37DA" w:rsidRPr="001E101B" w:rsidRDefault="00CE37DA" w:rsidP="008926B8">
            <w:pPr>
              <w:ind w:left="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5B6DA3" w14:textId="77777777" w:rsidR="00CE37DA" w:rsidRPr="001E101B" w:rsidRDefault="00CE37DA" w:rsidP="008926B8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89F51D" w14:textId="77777777" w:rsidR="00CE37DA" w:rsidRPr="001E101B" w:rsidRDefault="00CE37DA" w:rsidP="008926B8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</w:tr>
      <w:tr w:rsidR="00CE37DA" w:rsidRPr="001E101B" w14:paraId="7805E6E3" w14:textId="77777777" w:rsidTr="00093659">
        <w:tc>
          <w:tcPr>
            <w:tcW w:w="6264" w:type="dxa"/>
          </w:tcPr>
          <w:p w14:paraId="3D3C0925" w14:textId="77777777" w:rsidR="00CE37DA" w:rsidRPr="001E101B" w:rsidRDefault="00CE37DA" w:rsidP="008926B8">
            <w:pPr>
              <w:ind w:left="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33794DA" w14:textId="77777777" w:rsidR="00CE37DA" w:rsidRPr="001E101B" w:rsidRDefault="00CE37DA" w:rsidP="008926B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564E47" w14:textId="77777777" w:rsidR="00CE37DA" w:rsidRPr="001E101B" w:rsidRDefault="00CE37DA" w:rsidP="008926B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FA3371" w:rsidRPr="001E101B" w14:paraId="003AE3AF" w14:textId="77777777" w:rsidTr="00093659">
        <w:tc>
          <w:tcPr>
            <w:tcW w:w="6264" w:type="dxa"/>
          </w:tcPr>
          <w:p w14:paraId="15777E4A" w14:textId="77777777" w:rsidR="00FA3371" w:rsidRPr="001E101B" w:rsidRDefault="00FA3371" w:rsidP="008926B8">
            <w:pPr>
              <w:ind w:left="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24349F0C" w14:textId="77777777" w:rsidR="00FA3371" w:rsidRPr="001E101B" w:rsidRDefault="00FA3371" w:rsidP="008926B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1C651C0" w14:textId="77777777" w:rsidR="00FA3371" w:rsidRPr="001E101B" w:rsidRDefault="00FA3371" w:rsidP="008926B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D21D0" w:rsidRPr="001E101B" w14:paraId="7819C68A" w14:textId="77777777" w:rsidTr="00093659">
        <w:tc>
          <w:tcPr>
            <w:tcW w:w="6264" w:type="dxa"/>
          </w:tcPr>
          <w:p w14:paraId="6E3D5523" w14:textId="77777777" w:rsidR="00CD21D0" w:rsidRPr="001E101B" w:rsidRDefault="00CD21D0" w:rsidP="00CD21D0">
            <w:pPr>
              <w:ind w:left="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เงินลงทุนในบริษัทย่อย - ราคาทุน</w:t>
            </w:r>
          </w:p>
        </w:tc>
        <w:tc>
          <w:tcPr>
            <w:tcW w:w="1440" w:type="dxa"/>
            <w:shd w:val="clear" w:color="auto" w:fill="FAFAFA"/>
          </w:tcPr>
          <w:p w14:paraId="41F81222" w14:textId="4B7B8FBB" w:rsidR="00CD21D0" w:rsidRPr="001E101B" w:rsidRDefault="00552E4A" w:rsidP="00CD21D0">
            <w:pPr>
              <w:pStyle w:val="Header"/>
              <w:tabs>
                <w:tab w:val="clear" w:pos="4320"/>
                <w:tab w:val="clear" w:pos="8640"/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CD21D0"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CD21D0"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64DC724C" w14:textId="3666569B" w:rsidR="00CD21D0" w:rsidRPr="001E101B" w:rsidRDefault="00552E4A" w:rsidP="00CD21D0">
            <w:pPr>
              <w:pStyle w:val="Header"/>
              <w:tabs>
                <w:tab w:val="clear" w:pos="4320"/>
                <w:tab w:val="clear" w:pos="8640"/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CD21D0"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CD21D0"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CD21D0" w:rsidRPr="001E101B" w14:paraId="1C88D49C" w14:textId="77777777" w:rsidTr="00093659">
        <w:tc>
          <w:tcPr>
            <w:tcW w:w="6264" w:type="dxa"/>
          </w:tcPr>
          <w:p w14:paraId="0FE2A2C8" w14:textId="77777777" w:rsidR="00CD21D0" w:rsidRPr="001E101B" w:rsidRDefault="00CD21D0" w:rsidP="00CD21D0">
            <w:pPr>
              <w:ind w:left="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ค่าเผื่อการด้อยค่าของเงินลงทุนในบริษัทย่อย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48B95DF" w14:textId="3CD2B1F2" w:rsidR="00CD21D0" w:rsidRPr="001E101B" w:rsidRDefault="00CD21D0" w:rsidP="00CD21D0">
            <w:pPr>
              <w:pStyle w:val="Header"/>
              <w:tabs>
                <w:tab w:val="clear" w:pos="4320"/>
                <w:tab w:val="clear" w:pos="8640"/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013CDD" w14:textId="25072D2A" w:rsidR="00CD21D0" w:rsidRPr="001E101B" w:rsidRDefault="00CD21D0" w:rsidP="00CD21D0">
            <w:pPr>
              <w:pStyle w:val="Header"/>
              <w:tabs>
                <w:tab w:val="clear" w:pos="4320"/>
                <w:tab w:val="clear" w:pos="8640"/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D21D0" w:rsidRPr="001E101B" w14:paraId="3C6AB248" w14:textId="77777777" w:rsidTr="00093659">
        <w:tc>
          <w:tcPr>
            <w:tcW w:w="6264" w:type="dxa"/>
          </w:tcPr>
          <w:p w14:paraId="485134EB" w14:textId="77777777" w:rsidR="00CD21D0" w:rsidRPr="001E101B" w:rsidRDefault="00CD21D0" w:rsidP="00CD21D0">
            <w:pPr>
              <w:ind w:left="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เงินลงทุนในบริษัทย่อย 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6809D0" w14:textId="719B6622" w:rsidR="00CD21D0" w:rsidRPr="001E101B" w:rsidRDefault="00552E4A" w:rsidP="00CD21D0">
            <w:pPr>
              <w:pStyle w:val="Header"/>
              <w:tabs>
                <w:tab w:val="clear" w:pos="4320"/>
                <w:tab w:val="clear" w:pos="8640"/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CD21D0"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84D66BA" w14:textId="27BE2586" w:rsidR="00CD21D0" w:rsidRPr="001E101B" w:rsidRDefault="00552E4A" w:rsidP="00CD21D0">
            <w:pPr>
              <w:pStyle w:val="Header"/>
              <w:tabs>
                <w:tab w:val="clear" w:pos="4320"/>
                <w:tab w:val="clear" w:pos="8640"/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CD21D0"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64463D49" w14:textId="77777777" w:rsidR="00702472" w:rsidRPr="001E101B" w:rsidRDefault="00702472" w:rsidP="00702472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144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CA62A9" w:rsidRPr="001E101B" w14:paraId="162F1C84" w14:textId="77777777" w:rsidTr="00CC1424">
        <w:trPr>
          <w:cantSplit/>
        </w:trPr>
        <w:tc>
          <w:tcPr>
            <w:tcW w:w="6264" w:type="dxa"/>
          </w:tcPr>
          <w:p w14:paraId="75A9FE25" w14:textId="77777777" w:rsidR="00CA62A9" w:rsidRPr="001E101B" w:rsidRDefault="00CA62A9" w:rsidP="008926B8">
            <w:pPr>
              <w:ind w:left="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87CF79" w14:textId="77777777" w:rsidR="00CA62A9" w:rsidRPr="001E101B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</w:t>
            </w:r>
            <w:r w:rsidR="00233F0B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FA3371" w:rsidRPr="001E101B" w14:paraId="46E05136" w14:textId="77777777" w:rsidTr="00E20C18">
        <w:trPr>
          <w:trHeight w:val="333"/>
        </w:trPr>
        <w:tc>
          <w:tcPr>
            <w:tcW w:w="6264" w:type="dxa"/>
          </w:tcPr>
          <w:p w14:paraId="2865B957" w14:textId="77777777" w:rsidR="00FA3371" w:rsidRPr="001E101B" w:rsidRDefault="00FA3371" w:rsidP="008926B8">
            <w:pPr>
              <w:ind w:left="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83F9B9" w14:textId="3E5A6FDE" w:rsidR="00FA3371" w:rsidRPr="001E101B" w:rsidRDefault="00FA3371" w:rsidP="008926B8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10141D" w14:textId="5C0C684E" w:rsidR="00FA3371" w:rsidRPr="001E101B" w:rsidRDefault="00FA3371" w:rsidP="008926B8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CE37DA" w:rsidRPr="001E101B" w14:paraId="71944C0C" w14:textId="77777777" w:rsidTr="00E20C18">
        <w:tc>
          <w:tcPr>
            <w:tcW w:w="6264" w:type="dxa"/>
          </w:tcPr>
          <w:p w14:paraId="269852B2" w14:textId="77777777" w:rsidR="00CE37DA" w:rsidRPr="001E101B" w:rsidRDefault="00CE37DA" w:rsidP="008926B8">
            <w:pPr>
              <w:ind w:left="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A9347B" w14:textId="77777777" w:rsidR="00CE37DA" w:rsidRPr="001E101B" w:rsidRDefault="00CE37DA" w:rsidP="008926B8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4F26E7" w14:textId="77777777" w:rsidR="00CE37DA" w:rsidRPr="001E101B" w:rsidRDefault="00CE37DA" w:rsidP="008926B8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</w:tr>
      <w:tr w:rsidR="00CE37DA" w:rsidRPr="001E101B" w14:paraId="5505CF02" w14:textId="77777777" w:rsidTr="00093659">
        <w:tc>
          <w:tcPr>
            <w:tcW w:w="6264" w:type="dxa"/>
          </w:tcPr>
          <w:p w14:paraId="61366A49" w14:textId="77777777" w:rsidR="00CE37DA" w:rsidRPr="001E101B" w:rsidRDefault="00CE37DA" w:rsidP="008926B8">
            <w:pPr>
              <w:ind w:left="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F984B28" w14:textId="77777777" w:rsidR="00CE37DA" w:rsidRPr="001E101B" w:rsidRDefault="00CE37DA" w:rsidP="008926B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088392B" w14:textId="77777777" w:rsidR="00CE37DA" w:rsidRPr="001E101B" w:rsidRDefault="00CE37DA" w:rsidP="008926B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FA3371" w:rsidRPr="001E101B" w14:paraId="377EE97F" w14:textId="77777777" w:rsidTr="00693A5C">
        <w:tc>
          <w:tcPr>
            <w:tcW w:w="6264" w:type="dxa"/>
          </w:tcPr>
          <w:p w14:paraId="5AE355E5" w14:textId="77777777" w:rsidR="00FA3371" w:rsidRPr="001E101B" w:rsidRDefault="00FA3371" w:rsidP="008926B8">
            <w:pPr>
              <w:ind w:left="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5E6307AF" w14:textId="77777777" w:rsidR="00FA3371" w:rsidRPr="001E101B" w:rsidRDefault="00FA3371" w:rsidP="008926B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82AA815" w14:textId="77777777" w:rsidR="00FA3371" w:rsidRPr="001E101B" w:rsidRDefault="00FA3371" w:rsidP="008926B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D21D0" w:rsidRPr="001E101B" w14:paraId="1ABA2C12" w14:textId="77777777" w:rsidTr="00693A5C">
        <w:tc>
          <w:tcPr>
            <w:tcW w:w="6264" w:type="dxa"/>
          </w:tcPr>
          <w:p w14:paraId="1AD08C00" w14:textId="77777777" w:rsidR="00CD21D0" w:rsidRPr="001E101B" w:rsidRDefault="00CD21D0" w:rsidP="00CD21D0">
            <w:pPr>
              <w:ind w:left="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เงินลงทุนในบริษัทร่วม - ราคาทุน</w:t>
            </w:r>
          </w:p>
        </w:tc>
        <w:tc>
          <w:tcPr>
            <w:tcW w:w="1440" w:type="dxa"/>
            <w:shd w:val="clear" w:color="auto" w:fill="FAFAFA"/>
          </w:tcPr>
          <w:p w14:paraId="4D978DD4" w14:textId="19A21AFB" w:rsidR="00CD21D0" w:rsidRPr="001E101B" w:rsidRDefault="00552E4A" w:rsidP="00CD21D0">
            <w:pPr>
              <w:pStyle w:val="Header"/>
              <w:tabs>
                <w:tab w:val="clear" w:pos="4320"/>
                <w:tab w:val="clear" w:pos="8640"/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CD21D0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CD21D0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440" w:type="dxa"/>
          </w:tcPr>
          <w:p w14:paraId="4A28CFD6" w14:textId="2791E165" w:rsidR="00CD21D0" w:rsidRPr="001E101B" w:rsidRDefault="00552E4A" w:rsidP="00CD21D0">
            <w:pPr>
              <w:pStyle w:val="Header"/>
              <w:tabs>
                <w:tab w:val="clear" w:pos="4320"/>
                <w:tab w:val="clear" w:pos="8640"/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CD21D0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CD21D0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</w:tr>
      <w:tr w:rsidR="00CD21D0" w:rsidRPr="001E101B" w14:paraId="12CF87B6" w14:textId="77777777" w:rsidTr="00693A5C">
        <w:tc>
          <w:tcPr>
            <w:tcW w:w="6264" w:type="dxa"/>
          </w:tcPr>
          <w:p w14:paraId="73397485" w14:textId="77777777" w:rsidR="00CD21D0" w:rsidRPr="001E101B" w:rsidRDefault="00CD21D0" w:rsidP="00CD21D0">
            <w:pPr>
              <w:ind w:left="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ค่าเผื่อการด้อยค่าของเงินลงทุนในบริษัทร่วม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E38052E" w14:textId="3EE76D40" w:rsidR="00CD21D0" w:rsidRPr="001E101B" w:rsidRDefault="00CD21D0" w:rsidP="00CD21D0">
            <w:pPr>
              <w:pStyle w:val="Header"/>
              <w:tabs>
                <w:tab w:val="clear" w:pos="4320"/>
                <w:tab w:val="clear" w:pos="8640"/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2BA115" w14:textId="5ACE9325" w:rsidR="00CD21D0" w:rsidRPr="001E101B" w:rsidRDefault="00CD21D0" w:rsidP="00CD21D0">
            <w:pPr>
              <w:pStyle w:val="Header"/>
              <w:tabs>
                <w:tab w:val="clear" w:pos="4320"/>
                <w:tab w:val="clear" w:pos="8640"/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D21D0" w:rsidRPr="001E101B" w14:paraId="640B6604" w14:textId="77777777" w:rsidTr="00093659">
        <w:tc>
          <w:tcPr>
            <w:tcW w:w="6264" w:type="dxa"/>
          </w:tcPr>
          <w:p w14:paraId="3E9605DE" w14:textId="77777777" w:rsidR="00CD21D0" w:rsidRPr="001E101B" w:rsidRDefault="00CD21D0" w:rsidP="00CD21D0">
            <w:pPr>
              <w:ind w:left="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เงินลงทุนในบริษัทร่วม 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6BEAB2" w14:textId="293D23A8" w:rsidR="00CD21D0" w:rsidRPr="001E101B" w:rsidRDefault="00552E4A" w:rsidP="00CD21D0">
            <w:pPr>
              <w:pStyle w:val="Header"/>
              <w:tabs>
                <w:tab w:val="clear" w:pos="4320"/>
                <w:tab w:val="clear" w:pos="8640"/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CD21D0"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="00CD21D0"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317685B" w14:textId="394D58A4" w:rsidR="00CD21D0" w:rsidRPr="001E101B" w:rsidRDefault="00552E4A" w:rsidP="00CD21D0">
            <w:pPr>
              <w:pStyle w:val="Header"/>
              <w:tabs>
                <w:tab w:val="clear" w:pos="4320"/>
                <w:tab w:val="clear" w:pos="8640"/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CD21D0"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="00CD21D0"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1FB03583" w14:textId="77777777" w:rsidR="00093659" w:rsidRPr="001E101B" w:rsidRDefault="00D65AEF" w:rsidP="008926B8">
      <w:pPr>
        <w:jc w:val="thaiDistribute"/>
        <w:rPr>
          <w:rFonts w:ascii="Browallia New" w:hAnsi="Browallia New" w:cs="Browallia New"/>
          <w:color w:val="CF4A02"/>
          <w:spacing w:val="-4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color w:val="CF4A02"/>
          <w:spacing w:val="-4"/>
          <w:sz w:val="26"/>
          <w:szCs w:val="26"/>
          <w:lang w:val="en-GB"/>
        </w:rPr>
        <w:br w:type="page"/>
      </w:r>
    </w:p>
    <w:p w14:paraId="7C72EC90" w14:textId="77777777" w:rsidR="00CA62A9" w:rsidRPr="001E101B" w:rsidRDefault="00CA62A9" w:rsidP="008926B8">
      <w:pPr>
        <w:ind w:left="540" w:hanging="540"/>
        <w:jc w:val="thaiDistribute"/>
        <w:rPr>
          <w:rFonts w:ascii="Browallia New" w:hAnsi="Browallia New" w:cs="Browallia New"/>
          <w:color w:val="CF4A02"/>
          <w:spacing w:val="-4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color w:val="CF4A02"/>
          <w:spacing w:val="-4"/>
          <w:sz w:val="26"/>
          <w:szCs w:val="26"/>
          <w:cs/>
          <w:lang w:val="en-GB"/>
        </w:rPr>
        <w:t>ค)</w:t>
      </w:r>
      <w:r w:rsidRPr="001E101B">
        <w:rPr>
          <w:rFonts w:ascii="Browallia New" w:hAnsi="Browallia New" w:cs="Browallia New"/>
          <w:color w:val="CF4A02"/>
          <w:spacing w:val="-4"/>
          <w:sz w:val="26"/>
          <w:szCs w:val="26"/>
          <w:cs/>
          <w:lang w:val="en-GB"/>
        </w:rPr>
        <w:tab/>
        <w:t>รายละเอียดของเงินลงทุนในบริษัทย่อยและบริษัทร่วมสรุปได้ดังนี้</w:t>
      </w:r>
    </w:p>
    <w:p w14:paraId="5FEA5C5A" w14:textId="77777777" w:rsidR="00CA62A9" w:rsidRPr="001E101B" w:rsidRDefault="00CA62A9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893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790"/>
        <w:gridCol w:w="2430"/>
        <w:gridCol w:w="1192"/>
        <w:gridCol w:w="1260"/>
        <w:gridCol w:w="1260"/>
      </w:tblGrid>
      <w:tr w:rsidR="00CA62A9" w:rsidRPr="001E101B" w14:paraId="2EE90073" w14:textId="77777777" w:rsidTr="00CC1424">
        <w:tc>
          <w:tcPr>
            <w:tcW w:w="27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E5D544" w14:textId="77777777" w:rsidR="00CA62A9" w:rsidRPr="001E101B" w:rsidRDefault="00CA62A9" w:rsidP="008926B8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33731C" w14:textId="77777777" w:rsidR="00CA62A9" w:rsidRPr="001E101B" w:rsidRDefault="00CA62A9" w:rsidP="008926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D3D81B" w14:textId="77777777" w:rsidR="00CA62A9" w:rsidRPr="001E101B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ประเทศ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1662F9" w14:textId="77777777" w:rsidR="00CA62A9" w:rsidRPr="001E101B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ลักษณะ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DF91CC" w14:textId="77777777" w:rsidR="00CA62A9" w:rsidRPr="001E101B" w:rsidRDefault="00CA62A9" w:rsidP="008926B8">
            <w:pPr>
              <w:tabs>
                <w:tab w:val="right" w:pos="10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CA62A9" w:rsidRPr="001E101B" w14:paraId="5A3BB1BF" w14:textId="77777777" w:rsidTr="00CC1424">
        <w:trPr>
          <w:trHeight w:val="333"/>
        </w:trPr>
        <w:tc>
          <w:tcPr>
            <w:tcW w:w="27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C3153E" w14:textId="77777777" w:rsidR="00CA62A9" w:rsidRPr="001E101B" w:rsidRDefault="009221EA" w:rsidP="008926B8">
            <w:pPr>
              <w:ind w:left="-101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ชื่อ</w:t>
            </w:r>
            <w:r w:rsidR="00CA62A9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12C0B8" w14:textId="77777777" w:rsidR="00CA62A9" w:rsidRPr="001E101B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781A79" w14:textId="77777777" w:rsidR="00CA62A9" w:rsidRPr="001E101B" w:rsidRDefault="00CA62A9" w:rsidP="008926B8">
            <w:pPr>
              <w:tabs>
                <w:tab w:val="right" w:pos="113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ที่จดทะเบียน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9C86AD" w14:textId="77777777" w:rsidR="00CA62A9" w:rsidRPr="001E101B" w:rsidRDefault="00CA62A9" w:rsidP="008926B8">
            <w:pPr>
              <w:tabs>
                <w:tab w:val="right" w:pos="104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E751D9" w14:textId="77777777" w:rsidR="00CA62A9" w:rsidRPr="001E101B" w:rsidRDefault="00CA62A9" w:rsidP="008926B8">
            <w:pPr>
              <w:tabs>
                <w:tab w:val="right" w:pos="10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หน่วยเงินตรา</w:t>
            </w:r>
          </w:p>
        </w:tc>
      </w:tr>
      <w:tr w:rsidR="00CA62A9" w:rsidRPr="001E101B" w14:paraId="1775F69A" w14:textId="77777777" w:rsidTr="00934AFD">
        <w:tc>
          <w:tcPr>
            <w:tcW w:w="2790" w:type="dxa"/>
            <w:tcBorders>
              <w:top w:val="single" w:sz="4" w:space="0" w:color="auto"/>
            </w:tcBorders>
            <w:vAlign w:val="bottom"/>
          </w:tcPr>
          <w:p w14:paraId="3F1EC3E7" w14:textId="77777777" w:rsidR="00CA62A9" w:rsidRPr="001E101B" w:rsidRDefault="00CA62A9" w:rsidP="008926B8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  <w:vAlign w:val="bottom"/>
          </w:tcPr>
          <w:p w14:paraId="1A4E54C1" w14:textId="77777777" w:rsidR="00CA62A9" w:rsidRPr="001E101B" w:rsidRDefault="00CA62A9" w:rsidP="008926B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14:paraId="4A162FCD" w14:textId="77777777" w:rsidR="00CA62A9" w:rsidRPr="001E101B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034B472" w14:textId="77777777" w:rsidR="00CA62A9" w:rsidRPr="001E101B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0FB659D" w14:textId="77777777" w:rsidR="00CA62A9" w:rsidRPr="001E101B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A62A9" w:rsidRPr="001E101B" w14:paraId="2CBF8EE6" w14:textId="77777777" w:rsidTr="00F6172C">
        <w:tc>
          <w:tcPr>
            <w:tcW w:w="2790" w:type="dxa"/>
            <w:vAlign w:val="bottom"/>
          </w:tcPr>
          <w:p w14:paraId="23823F20" w14:textId="77777777" w:rsidR="00CA62A9" w:rsidRPr="001E101B" w:rsidRDefault="00CA62A9" w:rsidP="008926B8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430" w:type="dxa"/>
            <w:vAlign w:val="bottom"/>
          </w:tcPr>
          <w:p w14:paraId="56BC658C" w14:textId="77777777" w:rsidR="00CA62A9" w:rsidRPr="001E101B" w:rsidRDefault="00CA62A9" w:rsidP="008926B8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92" w:type="dxa"/>
            <w:vAlign w:val="bottom"/>
          </w:tcPr>
          <w:p w14:paraId="14908B2C" w14:textId="77777777" w:rsidR="00CA62A9" w:rsidRPr="001E101B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0837CC43" w14:textId="77777777" w:rsidR="00CA62A9" w:rsidRPr="001E101B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5FA3DF6F" w14:textId="77777777" w:rsidR="00CA62A9" w:rsidRPr="001E101B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A62A9" w:rsidRPr="001E101B" w14:paraId="23680000" w14:textId="77777777" w:rsidTr="00F6172C">
        <w:tc>
          <w:tcPr>
            <w:tcW w:w="2790" w:type="dxa"/>
            <w:vAlign w:val="bottom"/>
          </w:tcPr>
          <w:p w14:paraId="4BD9E4C5" w14:textId="77777777" w:rsidR="00CA62A9" w:rsidRPr="001E101B" w:rsidRDefault="00CA62A9" w:rsidP="008926B8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012A43E5" w14:textId="77777777" w:rsidR="00CA62A9" w:rsidRPr="001E101B" w:rsidRDefault="00CA62A9" w:rsidP="008926B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92" w:type="dxa"/>
            <w:vAlign w:val="bottom"/>
          </w:tcPr>
          <w:p w14:paraId="4D7B5200" w14:textId="77777777" w:rsidR="00CA62A9" w:rsidRPr="001E101B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F05B17B" w14:textId="77777777" w:rsidR="00CA62A9" w:rsidRPr="001E101B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87674B4" w14:textId="77777777" w:rsidR="00CA62A9" w:rsidRPr="001E101B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A62A9" w:rsidRPr="001E101B" w14:paraId="4FFCEF27" w14:textId="77777777" w:rsidTr="00F6172C">
        <w:tc>
          <w:tcPr>
            <w:tcW w:w="2790" w:type="dxa"/>
            <w:vAlign w:val="bottom"/>
          </w:tcPr>
          <w:p w14:paraId="67D4B4F9" w14:textId="77777777" w:rsidR="00CA62A9" w:rsidRPr="001E101B" w:rsidRDefault="00CA62A9" w:rsidP="008926B8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บ้านริมน้ำเจ้าพระยา จำกัด</w:t>
            </w:r>
          </w:p>
        </w:tc>
        <w:tc>
          <w:tcPr>
            <w:tcW w:w="2430" w:type="dxa"/>
            <w:vAlign w:val="bottom"/>
          </w:tcPr>
          <w:p w14:paraId="662F9E67" w14:textId="77777777" w:rsidR="00CA62A9" w:rsidRPr="001E101B" w:rsidRDefault="001A00B5" w:rsidP="008926B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โรงเรียนสอนทำอาหารและ</w:t>
            </w:r>
          </w:p>
        </w:tc>
        <w:tc>
          <w:tcPr>
            <w:tcW w:w="1192" w:type="dxa"/>
            <w:vAlign w:val="bottom"/>
          </w:tcPr>
          <w:p w14:paraId="4BDCCF7A" w14:textId="77777777" w:rsidR="00CA62A9" w:rsidRPr="001E101B" w:rsidRDefault="001A0BAE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</w:t>
            </w:r>
            <w:r w:rsidR="00CA62A9"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260" w:type="dxa"/>
            <w:vAlign w:val="bottom"/>
          </w:tcPr>
          <w:p w14:paraId="71105109" w14:textId="77777777" w:rsidR="00CA62A9" w:rsidRPr="001E101B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260" w:type="dxa"/>
            <w:vAlign w:val="bottom"/>
          </w:tcPr>
          <w:p w14:paraId="1A01BEAF" w14:textId="77777777" w:rsidR="00CA62A9" w:rsidRPr="001E101B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A62A9" w:rsidRPr="001E101B" w14:paraId="228B4CA3" w14:textId="77777777" w:rsidTr="00F6172C">
        <w:tc>
          <w:tcPr>
            <w:tcW w:w="2790" w:type="dxa"/>
            <w:vAlign w:val="bottom"/>
          </w:tcPr>
          <w:p w14:paraId="356F921F" w14:textId="77777777" w:rsidR="00CA62A9" w:rsidRPr="001E101B" w:rsidRDefault="00CA62A9" w:rsidP="008926B8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144578C5" w14:textId="77777777" w:rsidR="00CA62A9" w:rsidRPr="001E101B" w:rsidRDefault="00CA62A9" w:rsidP="008926B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1A00B5"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ให้เช่าที่ดินและอาคาร</w:t>
            </w:r>
          </w:p>
        </w:tc>
        <w:tc>
          <w:tcPr>
            <w:tcW w:w="1192" w:type="dxa"/>
            <w:vAlign w:val="bottom"/>
          </w:tcPr>
          <w:p w14:paraId="4836D84F" w14:textId="77777777" w:rsidR="00CA62A9" w:rsidRPr="001E101B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B15381F" w14:textId="77777777" w:rsidR="00CA62A9" w:rsidRPr="001E101B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816ECE7" w14:textId="77777777" w:rsidR="00CA62A9" w:rsidRPr="001E101B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A62A9" w:rsidRPr="001E101B" w14:paraId="08922C75" w14:textId="77777777" w:rsidTr="00F6172C">
        <w:tc>
          <w:tcPr>
            <w:tcW w:w="2790" w:type="dxa"/>
            <w:vAlign w:val="bottom"/>
          </w:tcPr>
          <w:p w14:paraId="5507C049" w14:textId="77777777" w:rsidR="00CA62A9" w:rsidRPr="001E101B" w:rsidRDefault="00CA62A9" w:rsidP="008926B8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25689DC4" w14:textId="77777777" w:rsidR="00CA62A9" w:rsidRPr="001E101B" w:rsidRDefault="00CA62A9" w:rsidP="008926B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92" w:type="dxa"/>
            <w:vAlign w:val="bottom"/>
          </w:tcPr>
          <w:p w14:paraId="39793B99" w14:textId="77777777" w:rsidR="00CA62A9" w:rsidRPr="001E101B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AF03CC9" w14:textId="77777777" w:rsidR="00CA62A9" w:rsidRPr="001E101B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D58F3E9" w14:textId="77777777" w:rsidR="00CA62A9" w:rsidRPr="001E101B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A62A9" w:rsidRPr="001E101B" w14:paraId="46E76E39" w14:textId="77777777" w:rsidTr="00F6172C">
        <w:tc>
          <w:tcPr>
            <w:tcW w:w="2790" w:type="dxa"/>
            <w:vAlign w:val="bottom"/>
          </w:tcPr>
          <w:p w14:paraId="6AC02CE3" w14:textId="77777777" w:rsidR="00CA62A9" w:rsidRPr="001E101B" w:rsidRDefault="00CA62A9" w:rsidP="008926B8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บากาน โฮเต็ล โฮลดิ้ง</w:t>
            </w:r>
          </w:p>
        </w:tc>
        <w:tc>
          <w:tcPr>
            <w:tcW w:w="2430" w:type="dxa"/>
            <w:vAlign w:val="bottom"/>
          </w:tcPr>
          <w:p w14:paraId="6986FCFE" w14:textId="77777777" w:rsidR="00CA62A9" w:rsidRPr="001E101B" w:rsidRDefault="00CA62A9" w:rsidP="008926B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ธุรกิจลงทุน</w:t>
            </w:r>
          </w:p>
        </w:tc>
        <w:tc>
          <w:tcPr>
            <w:tcW w:w="1192" w:type="dxa"/>
            <w:vAlign w:val="bottom"/>
          </w:tcPr>
          <w:p w14:paraId="7AA49820" w14:textId="77777777" w:rsidR="00CA62A9" w:rsidRPr="001E101B" w:rsidRDefault="001A0BAE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260" w:type="dxa"/>
            <w:vAlign w:val="bottom"/>
          </w:tcPr>
          <w:p w14:paraId="176D0D7F" w14:textId="77777777" w:rsidR="00CA62A9" w:rsidRPr="001E101B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260" w:type="dxa"/>
            <w:vAlign w:val="bottom"/>
          </w:tcPr>
          <w:p w14:paraId="4DAB7D01" w14:textId="77777777" w:rsidR="00CA62A9" w:rsidRPr="001E101B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A62A9" w:rsidRPr="001E101B" w14:paraId="6C58D8BF" w14:textId="77777777" w:rsidTr="00F6172C">
        <w:tc>
          <w:tcPr>
            <w:tcW w:w="2790" w:type="dxa"/>
            <w:vAlign w:val="bottom"/>
          </w:tcPr>
          <w:p w14:paraId="377C58E6" w14:textId="77777777" w:rsidR="00CA62A9" w:rsidRPr="001E101B" w:rsidRDefault="00CA62A9" w:rsidP="008926B8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(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) 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2430" w:type="dxa"/>
            <w:vAlign w:val="bottom"/>
          </w:tcPr>
          <w:p w14:paraId="386B4161" w14:textId="77777777" w:rsidR="00CA62A9" w:rsidRPr="001E101B" w:rsidRDefault="00CA62A9" w:rsidP="008926B8">
            <w:pPr>
              <w:ind w:right="-72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05B7E734" w14:textId="77777777" w:rsidR="00CA62A9" w:rsidRPr="001E101B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B2D7BDF" w14:textId="77777777" w:rsidR="00CA62A9" w:rsidRPr="001E101B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AF60CE1" w14:textId="77777777" w:rsidR="00CA62A9" w:rsidRPr="001E101B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A62A9" w:rsidRPr="001E101B" w14:paraId="1372A48B" w14:textId="77777777" w:rsidTr="00F6172C">
        <w:tc>
          <w:tcPr>
            <w:tcW w:w="2790" w:type="dxa"/>
            <w:vAlign w:val="bottom"/>
          </w:tcPr>
          <w:p w14:paraId="277FFC64" w14:textId="77777777" w:rsidR="00CA62A9" w:rsidRPr="001E101B" w:rsidRDefault="00CA62A9" w:rsidP="008926B8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430" w:type="dxa"/>
            <w:vAlign w:val="bottom"/>
          </w:tcPr>
          <w:p w14:paraId="74025C78" w14:textId="77777777" w:rsidR="00CA62A9" w:rsidRPr="001E101B" w:rsidRDefault="00CA62A9" w:rsidP="008926B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92" w:type="dxa"/>
            <w:vAlign w:val="bottom"/>
          </w:tcPr>
          <w:p w14:paraId="19A26720" w14:textId="77777777" w:rsidR="00CA62A9" w:rsidRPr="001E101B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065AF019" w14:textId="77777777" w:rsidR="00CA62A9" w:rsidRPr="001E101B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69B9AEC5" w14:textId="77777777" w:rsidR="00CA62A9" w:rsidRPr="001E101B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A62A9" w:rsidRPr="001E101B" w14:paraId="48CFBE9A" w14:textId="77777777" w:rsidTr="00F6172C">
        <w:tc>
          <w:tcPr>
            <w:tcW w:w="2790" w:type="dxa"/>
            <w:vAlign w:val="bottom"/>
          </w:tcPr>
          <w:p w14:paraId="301F2E55" w14:textId="77777777" w:rsidR="00CA62A9" w:rsidRPr="001E101B" w:rsidRDefault="00CA62A9" w:rsidP="008926B8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430" w:type="dxa"/>
            <w:vAlign w:val="bottom"/>
          </w:tcPr>
          <w:p w14:paraId="37413172" w14:textId="77777777" w:rsidR="00CA62A9" w:rsidRPr="001E101B" w:rsidRDefault="00CA62A9" w:rsidP="008926B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92" w:type="dxa"/>
            <w:vAlign w:val="bottom"/>
          </w:tcPr>
          <w:p w14:paraId="5B12AF97" w14:textId="77777777" w:rsidR="00CA62A9" w:rsidRPr="001E101B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76E71123" w14:textId="77777777" w:rsidR="00CA62A9" w:rsidRPr="001E101B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19897164" w14:textId="77777777" w:rsidR="00CA62A9" w:rsidRPr="001E101B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A62A9" w:rsidRPr="001E101B" w14:paraId="5A7BDC12" w14:textId="77777777" w:rsidTr="00F6172C">
        <w:tc>
          <w:tcPr>
            <w:tcW w:w="2790" w:type="dxa"/>
            <w:vAlign w:val="bottom"/>
          </w:tcPr>
          <w:p w14:paraId="64CFF967" w14:textId="77777777" w:rsidR="00CA62A9" w:rsidRPr="001E101B" w:rsidRDefault="00CA62A9" w:rsidP="008926B8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199FCDFF" w14:textId="77777777" w:rsidR="00CA62A9" w:rsidRPr="001E101B" w:rsidRDefault="00CA62A9" w:rsidP="008926B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92" w:type="dxa"/>
            <w:vAlign w:val="bottom"/>
          </w:tcPr>
          <w:p w14:paraId="22AE607E" w14:textId="77777777" w:rsidR="00CA62A9" w:rsidRPr="001E101B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6B885BC" w14:textId="77777777" w:rsidR="00CA62A9" w:rsidRPr="001E101B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FEF4D78" w14:textId="77777777" w:rsidR="00CA62A9" w:rsidRPr="001E101B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A62A9" w:rsidRPr="001E101B" w14:paraId="4E0FFD32" w14:textId="77777777" w:rsidTr="00F6172C">
        <w:tc>
          <w:tcPr>
            <w:tcW w:w="2790" w:type="dxa"/>
            <w:vAlign w:val="bottom"/>
          </w:tcPr>
          <w:p w14:paraId="5CB67275" w14:textId="77777777" w:rsidR="00CA62A9" w:rsidRPr="001E101B" w:rsidRDefault="00CA62A9" w:rsidP="008926B8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สยามบริการการบิน จำกัด</w:t>
            </w:r>
          </w:p>
        </w:tc>
        <w:tc>
          <w:tcPr>
            <w:tcW w:w="2430" w:type="dxa"/>
            <w:vAlign w:val="bottom"/>
          </w:tcPr>
          <w:p w14:paraId="5E51DD20" w14:textId="77777777" w:rsidR="00CA62A9" w:rsidRPr="001E101B" w:rsidRDefault="00CA62A9" w:rsidP="008926B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บริการอาหารแก่</w:t>
            </w:r>
            <w:r w:rsidR="00443D38"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สายการบิน</w:t>
            </w:r>
          </w:p>
        </w:tc>
        <w:tc>
          <w:tcPr>
            <w:tcW w:w="1192" w:type="dxa"/>
            <w:vAlign w:val="bottom"/>
          </w:tcPr>
          <w:p w14:paraId="059D00AD" w14:textId="77777777" w:rsidR="00CA62A9" w:rsidRPr="001E101B" w:rsidRDefault="001A0BAE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260" w:type="dxa"/>
            <w:vAlign w:val="bottom"/>
          </w:tcPr>
          <w:p w14:paraId="732F9D79" w14:textId="77777777" w:rsidR="00CA62A9" w:rsidRPr="001E101B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260" w:type="dxa"/>
            <w:vAlign w:val="bottom"/>
          </w:tcPr>
          <w:p w14:paraId="04B926BE" w14:textId="77777777" w:rsidR="00CA62A9" w:rsidRPr="001E101B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E61BC" w:rsidRPr="001E101B" w14:paraId="3A55844F" w14:textId="77777777" w:rsidTr="00F6172C">
        <w:tc>
          <w:tcPr>
            <w:tcW w:w="2790" w:type="dxa"/>
            <w:vAlign w:val="bottom"/>
          </w:tcPr>
          <w:p w14:paraId="56714D84" w14:textId="77777777" w:rsidR="00FE61BC" w:rsidRPr="001E101B" w:rsidRDefault="00FE61BC" w:rsidP="008926B8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ซึ่งมีบริษัทย่อยดังนี้</w:t>
            </w:r>
          </w:p>
        </w:tc>
        <w:tc>
          <w:tcPr>
            <w:tcW w:w="2430" w:type="dxa"/>
            <w:vAlign w:val="bottom"/>
          </w:tcPr>
          <w:p w14:paraId="53B79F70" w14:textId="77777777" w:rsidR="00FE61BC" w:rsidRPr="001E101B" w:rsidRDefault="00FE61BC" w:rsidP="008926B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92" w:type="dxa"/>
            <w:vAlign w:val="bottom"/>
          </w:tcPr>
          <w:p w14:paraId="466C6766" w14:textId="77777777" w:rsidR="00FE61BC" w:rsidRPr="001E101B" w:rsidRDefault="00FE61BC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47C79A7B" w14:textId="77777777" w:rsidR="00FE61BC" w:rsidRPr="001E101B" w:rsidRDefault="00FE61BC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4F7E4623" w14:textId="77777777" w:rsidR="00FE61BC" w:rsidRPr="001E101B" w:rsidRDefault="00FE61BC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B23E4E" w:rsidRPr="001E101B" w14:paraId="022A176D" w14:textId="77777777" w:rsidTr="00F6172C">
        <w:tc>
          <w:tcPr>
            <w:tcW w:w="2790" w:type="dxa"/>
            <w:vAlign w:val="bottom"/>
          </w:tcPr>
          <w:p w14:paraId="7DC18B22" w14:textId="77777777" w:rsidR="00B23E4E" w:rsidRPr="001E101B" w:rsidRDefault="00B23E4E" w:rsidP="008926B8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แอลเอสจี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สกายเชฟส์</w:t>
            </w:r>
          </w:p>
        </w:tc>
        <w:tc>
          <w:tcPr>
            <w:tcW w:w="2430" w:type="dxa"/>
            <w:vAlign w:val="bottom"/>
          </w:tcPr>
          <w:p w14:paraId="05039FA6" w14:textId="77777777" w:rsidR="00B23E4E" w:rsidRPr="001E101B" w:rsidRDefault="00B23E4E" w:rsidP="008926B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บริการอาหารแก่สายการบิน</w:t>
            </w:r>
          </w:p>
        </w:tc>
        <w:tc>
          <w:tcPr>
            <w:tcW w:w="1192" w:type="dxa"/>
            <w:vAlign w:val="bottom"/>
          </w:tcPr>
          <w:p w14:paraId="7710665D" w14:textId="77777777" w:rsidR="00B23E4E" w:rsidRPr="001E101B" w:rsidRDefault="00B23E4E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260" w:type="dxa"/>
            <w:vAlign w:val="bottom"/>
          </w:tcPr>
          <w:p w14:paraId="4B33ED6E" w14:textId="77777777" w:rsidR="00B23E4E" w:rsidRPr="001E101B" w:rsidRDefault="00B23E4E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260" w:type="dxa"/>
            <w:vAlign w:val="bottom"/>
          </w:tcPr>
          <w:p w14:paraId="22286151" w14:textId="77777777" w:rsidR="00B23E4E" w:rsidRPr="001E101B" w:rsidRDefault="00B23E4E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23E4E" w:rsidRPr="001E101B" w14:paraId="0A711F51" w14:textId="77777777" w:rsidTr="00F6172C">
        <w:tc>
          <w:tcPr>
            <w:tcW w:w="2790" w:type="dxa"/>
            <w:vAlign w:val="bottom"/>
          </w:tcPr>
          <w:p w14:paraId="23D17083" w14:textId="77777777" w:rsidR="00B23E4E" w:rsidRPr="001E101B" w:rsidRDefault="00B23E4E" w:rsidP="008926B8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(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) 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2430" w:type="dxa"/>
            <w:vAlign w:val="bottom"/>
          </w:tcPr>
          <w:p w14:paraId="34D6291C" w14:textId="77777777" w:rsidR="00B23E4E" w:rsidRPr="001E101B" w:rsidRDefault="00B23E4E" w:rsidP="008926B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92" w:type="dxa"/>
            <w:vAlign w:val="bottom"/>
          </w:tcPr>
          <w:p w14:paraId="16F3E7A6" w14:textId="77777777" w:rsidR="00B23E4E" w:rsidRPr="001E101B" w:rsidRDefault="00B23E4E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260A81EE" w14:textId="77777777" w:rsidR="00B23E4E" w:rsidRPr="001E101B" w:rsidRDefault="00B23E4E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7C274AE5" w14:textId="77777777" w:rsidR="00B23E4E" w:rsidRPr="001E101B" w:rsidRDefault="00B23E4E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B23E4E" w:rsidRPr="001E101B" w14:paraId="370FA083" w14:textId="77777777" w:rsidTr="00F6172C">
        <w:tc>
          <w:tcPr>
            <w:tcW w:w="2790" w:type="dxa"/>
            <w:vAlign w:val="bottom"/>
          </w:tcPr>
          <w:p w14:paraId="30CB1E19" w14:textId="77777777" w:rsidR="00B23E4E" w:rsidRPr="001E101B" w:rsidRDefault="00B23E4E" w:rsidP="008926B8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7B4E7D58" w14:textId="77777777" w:rsidR="00B23E4E" w:rsidRPr="001E101B" w:rsidRDefault="00B23E4E" w:rsidP="008926B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92" w:type="dxa"/>
            <w:vAlign w:val="bottom"/>
          </w:tcPr>
          <w:p w14:paraId="0D2B9820" w14:textId="77777777" w:rsidR="00B23E4E" w:rsidRPr="001E101B" w:rsidRDefault="00B23E4E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C77C08A" w14:textId="77777777" w:rsidR="00B23E4E" w:rsidRPr="001E101B" w:rsidRDefault="00B23E4E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92261D2" w14:textId="77777777" w:rsidR="00B23E4E" w:rsidRPr="001E101B" w:rsidRDefault="00B23E4E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23E4E" w:rsidRPr="001E101B" w14:paraId="20DB4EF9" w14:textId="77777777" w:rsidTr="00F6172C">
        <w:tc>
          <w:tcPr>
            <w:tcW w:w="2790" w:type="dxa"/>
            <w:vAlign w:val="bottom"/>
          </w:tcPr>
          <w:p w14:paraId="6D8D98BB" w14:textId="77777777" w:rsidR="00B23E4E" w:rsidRPr="001E101B" w:rsidRDefault="00B23E4E" w:rsidP="008926B8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Bagan Hotel Holding</w:t>
            </w:r>
          </w:p>
        </w:tc>
        <w:tc>
          <w:tcPr>
            <w:tcW w:w="2430" w:type="dxa"/>
            <w:vAlign w:val="bottom"/>
          </w:tcPr>
          <w:p w14:paraId="6C292149" w14:textId="77777777" w:rsidR="00B23E4E" w:rsidRPr="001E101B" w:rsidRDefault="00B23E4E" w:rsidP="008926B8">
            <w:pPr>
              <w:ind w:right="-72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  <w:t>กิจการ</w:t>
            </w:r>
            <w:r w:rsidRPr="001E101B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โรงแรมในประเทศ</w:t>
            </w:r>
            <w:r w:rsidR="00F6172C" w:rsidRPr="001E101B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เมียนมาร์</w:t>
            </w:r>
          </w:p>
        </w:tc>
        <w:tc>
          <w:tcPr>
            <w:tcW w:w="1192" w:type="dxa"/>
            <w:vAlign w:val="bottom"/>
          </w:tcPr>
          <w:p w14:paraId="00EEE855" w14:textId="77777777" w:rsidR="00B23E4E" w:rsidRPr="001E101B" w:rsidRDefault="00B23E4E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หมู่เกาะบริติช</w:t>
            </w:r>
          </w:p>
        </w:tc>
        <w:tc>
          <w:tcPr>
            <w:tcW w:w="1260" w:type="dxa"/>
            <w:vAlign w:val="bottom"/>
          </w:tcPr>
          <w:p w14:paraId="6853AD43" w14:textId="77777777" w:rsidR="00B23E4E" w:rsidRPr="001E101B" w:rsidRDefault="00B23E4E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260" w:type="dxa"/>
            <w:vAlign w:val="bottom"/>
          </w:tcPr>
          <w:p w14:paraId="6D2ADFDF" w14:textId="77777777" w:rsidR="00B23E4E" w:rsidRPr="001E101B" w:rsidRDefault="00B23E4E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ดอลลาร์</w:t>
            </w:r>
          </w:p>
        </w:tc>
      </w:tr>
      <w:tr w:rsidR="00B23E4E" w:rsidRPr="001E101B" w14:paraId="216ADD56" w14:textId="77777777" w:rsidTr="00F6172C">
        <w:tc>
          <w:tcPr>
            <w:tcW w:w="2790" w:type="dxa"/>
            <w:vAlign w:val="bottom"/>
          </w:tcPr>
          <w:p w14:paraId="18715BBC" w14:textId="77777777" w:rsidR="00B23E4E" w:rsidRPr="001E101B" w:rsidRDefault="00B23E4E" w:rsidP="008926B8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Company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(BVI) 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Limited</w:t>
            </w:r>
          </w:p>
          <w:p w14:paraId="4FD8F464" w14:textId="77777777" w:rsidR="00B23E4E" w:rsidRPr="001E101B" w:rsidRDefault="00B23E4E" w:rsidP="008926B8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(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ลงทุนโดย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บริษัท บากาน โฮเต็ล </w:t>
            </w:r>
          </w:p>
          <w:p w14:paraId="512489E7" w14:textId="77777777" w:rsidR="00B23E4E" w:rsidRPr="001E101B" w:rsidRDefault="00B23E4E" w:rsidP="008926B8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โฮลดิ้ง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) 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จำกัด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430" w:type="dxa"/>
            <w:vAlign w:val="bottom"/>
          </w:tcPr>
          <w:p w14:paraId="01CB3A23" w14:textId="77777777" w:rsidR="00B23E4E" w:rsidRPr="001E101B" w:rsidRDefault="00B23E4E" w:rsidP="008926B8">
            <w:pPr>
              <w:ind w:right="-72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 xml:space="preserve">   </w:t>
            </w:r>
          </w:p>
        </w:tc>
        <w:tc>
          <w:tcPr>
            <w:tcW w:w="1192" w:type="dxa"/>
          </w:tcPr>
          <w:p w14:paraId="6C8214AC" w14:textId="77777777" w:rsidR="00B23E4E" w:rsidRPr="001E101B" w:rsidRDefault="00B23E4E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เวอร์จิน</w:t>
            </w:r>
          </w:p>
        </w:tc>
        <w:tc>
          <w:tcPr>
            <w:tcW w:w="1260" w:type="dxa"/>
            <w:vAlign w:val="bottom"/>
          </w:tcPr>
          <w:p w14:paraId="55600106" w14:textId="77777777" w:rsidR="00B23E4E" w:rsidRPr="001E101B" w:rsidRDefault="00B23E4E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F141B5E" w14:textId="77777777" w:rsidR="00B23E4E" w:rsidRPr="001E101B" w:rsidRDefault="00B23E4E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สหรัฐอเมริกา</w:t>
            </w:r>
          </w:p>
        </w:tc>
      </w:tr>
    </w:tbl>
    <w:p w14:paraId="1BB9ED35" w14:textId="3AF9515F" w:rsidR="00142533" w:rsidRPr="001E101B" w:rsidRDefault="00142533" w:rsidP="008926B8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p w14:paraId="09B38E4B" w14:textId="229A6CB6" w:rsidR="00325BDD" w:rsidRPr="001E101B" w:rsidRDefault="00325BDD" w:rsidP="00325BDD">
      <w:pPr>
        <w:ind w:firstLine="567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 xml:space="preserve">รายการที่เกิดขึ้นระหว่างปี พ.ศ. </w:t>
      </w:r>
      <w:r w:rsidR="00552E4A" w:rsidRPr="00552E4A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2566</w:t>
      </w:r>
    </w:p>
    <w:p w14:paraId="63C36F53" w14:textId="5B929C17" w:rsidR="00325BDD" w:rsidRPr="001E101B" w:rsidRDefault="00325BDD" w:rsidP="00325BDD">
      <w:pPr>
        <w:ind w:firstLine="567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</w:pPr>
    </w:p>
    <w:p w14:paraId="227B0F80" w14:textId="043ABA9D" w:rsidR="00325BDD" w:rsidRPr="001E101B" w:rsidRDefault="00325BDD" w:rsidP="00325BDD">
      <w:pPr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552E4A" w:rsidRPr="00552E4A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1E10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E101B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552E4A" w:rsidRPr="00552E4A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1E10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E101B">
        <w:rPr>
          <w:rFonts w:ascii="Browallia New" w:hAnsi="Browallia New" w:cs="Browallia New"/>
          <w:sz w:val="26"/>
          <w:szCs w:val="26"/>
          <w:cs/>
          <w:lang w:val="en-GB"/>
        </w:rPr>
        <w:t>บริษัท บากาน โฮเต็ล โฮลดิ้ง (ประเทศไทย) จำกัด ซึ่งเป็นบริษัทย่อยของ</w:t>
      </w:r>
      <w:r w:rsidR="00827C02">
        <w:rPr>
          <w:rFonts w:ascii="Browallia New" w:hAnsi="Browallia New" w:cs="Browallia New" w:hint="cs"/>
          <w:sz w:val="26"/>
          <w:szCs w:val="26"/>
          <w:cs/>
          <w:lang w:val="en-GB"/>
        </w:rPr>
        <w:t>บริษัท</w:t>
      </w:r>
      <w:r w:rsidRPr="001E101B">
        <w:rPr>
          <w:rFonts w:ascii="Browallia New" w:hAnsi="Browallia New" w:cs="Browallia New"/>
          <w:sz w:val="26"/>
          <w:szCs w:val="26"/>
          <w:cs/>
          <w:lang w:val="en-GB"/>
        </w:rPr>
        <w:t>ได้</w:t>
      </w:r>
      <w:r w:rsidR="0092368C" w:rsidRPr="001E101B">
        <w:rPr>
          <w:rFonts w:ascii="Browallia New" w:hAnsi="Browallia New" w:cs="Browallia New"/>
          <w:sz w:val="26"/>
          <w:szCs w:val="26"/>
          <w:lang w:val="en-GB"/>
        </w:rPr>
        <w:br/>
      </w:r>
      <w:r w:rsidRPr="001E101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จดทะเบียนเลิกบริษัท</w:t>
      </w:r>
      <w:r w:rsidR="00827C02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กับ</w:t>
      </w:r>
      <w:r w:rsidRPr="001E101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กรมพัฒนาธุรกิจการค้า </w:t>
      </w:r>
      <w:r w:rsidR="00827C02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และอยู่ระหว่างการชำระบัญชี</w:t>
      </w:r>
    </w:p>
    <w:p w14:paraId="220E8494" w14:textId="336B8341" w:rsidR="00325BDD" w:rsidRPr="001E101B" w:rsidRDefault="00325BDD" w:rsidP="008926B8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 w:type="page"/>
      </w:r>
    </w:p>
    <w:p w14:paraId="46CDD03D" w14:textId="77777777" w:rsidR="00650369" w:rsidRPr="001E101B" w:rsidRDefault="00650369" w:rsidP="008926B8">
      <w:pPr>
        <w:ind w:left="540" w:hanging="540"/>
        <w:jc w:val="thaiDistribute"/>
        <w:rPr>
          <w:rFonts w:ascii="Browallia New" w:hAnsi="Browallia New" w:cs="Browallia New"/>
          <w:color w:val="CF4A02"/>
          <w:spacing w:val="-4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color w:val="CF4A02"/>
          <w:spacing w:val="-4"/>
          <w:sz w:val="26"/>
          <w:szCs w:val="26"/>
          <w:cs/>
          <w:lang w:val="en-GB"/>
        </w:rPr>
        <w:t>ง)</w:t>
      </w:r>
      <w:r w:rsidRPr="001E101B">
        <w:rPr>
          <w:rFonts w:ascii="Browallia New" w:hAnsi="Browallia New" w:cs="Browallia New"/>
          <w:color w:val="CF4A02"/>
          <w:spacing w:val="-4"/>
          <w:sz w:val="26"/>
          <w:szCs w:val="26"/>
          <w:cs/>
          <w:lang w:val="en-GB"/>
        </w:rPr>
        <w:tab/>
        <w:t>มูลค่าตามบัญชีของเงินลงทุนในบริษัทย่อย</w:t>
      </w:r>
    </w:p>
    <w:p w14:paraId="60BA80A9" w14:textId="77777777" w:rsidR="00650369" w:rsidRPr="001E101B" w:rsidRDefault="00650369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41"/>
        <w:gridCol w:w="1152"/>
        <w:gridCol w:w="1197"/>
      </w:tblGrid>
      <w:tr w:rsidR="00D5744D" w:rsidRPr="001E101B" w14:paraId="37B23D95" w14:textId="77777777" w:rsidTr="00D65AEF">
        <w:tc>
          <w:tcPr>
            <w:tcW w:w="38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E6BEB0" w14:textId="77777777" w:rsidR="00D5744D" w:rsidRPr="001E101B" w:rsidRDefault="00D5744D" w:rsidP="008926B8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2E6A56" w14:textId="77777777" w:rsidR="00D5744D" w:rsidRPr="001E101B" w:rsidRDefault="00D5744D" w:rsidP="008926B8">
            <w:pPr>
              <w:tabs>
                <w:tab w:val="right" w:pos="93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B70CC" w:rsidRPr="001E101B" w14:paraId="66499AF4" w14:textId="77777777" w:rsidTr="00D65AEF">
        <w:tc>
          <w:tcPr>
            <w:tcW w:w="3870" w:type="dxa"/>
            <w:shd w:val="clear" w:color="auto" w:fill="auto"/>
            <w:vAlign w:val="bottom"/>
          </w:tcPr>
          <w:p w14:paraId="4BF15CE3" w14:textId="77777777" w:rsidR="008B70CC" w:rsidRPr="001E101B" w:rsidRDefault="008B70CC" w:rsidP="008926B8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854F8E" w14:textId="0E669CB9" w:rsidR="008B70CC" w:rsidRPr="001E101B" w:rsidRDefault="008B70CC" w:rsidP="008926B8">
            <w:pPr>
              <w:tabs>
                <w:tab w:val="right" w:pos="93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ธันวาคม </w:t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607858" w:rsidRPr="001E101B" w14:paraId="1B16A080" w14:textId="77777777" w:rsidTr="00D65AEF">
        <w:tc>
          <w:tcPr>
            <w:tcW w:w="3870" w:type="dxa"/>
            <w:shd w:val="clear" w:color="auto" w:fill="auto"/>
            <w:vAlign w:val="bottom"/>
          </w:tcPr>
          <w:p w14:paraId="30CA6E77" w14:textId="77777777" w:rsidR="00607858" w:rsidRPr="001E101B" w:rsidRDefault="00607858" w:rsidP="008926B8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FC8D51" w14:textId="77777777" w:rsidR="00607858" w:rsidRPr="001E101B" w:rsidRDefault="00607858" w:rsidP="008926B8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C63E35" w14:textId="77777777" w:rsidR="00607858" w:rsidRPr="001E101B" w:rsidRDefault="00C26A05" w:rsidP="000C6ECC">
            <w:pPr>
              <w:tabs>
                <w:tab w:val="right" w:pos="11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607858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สัดส่วน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4D52AA" w14:textId="77777777" w:rsidR="00607858" w:rsidRPr="001E101B" w:rsidRDefault="00607858" w:rsidP="008926B8">
            <w:pPr>
              <w:tabs>
                <w:tab w:val="right" w:pos="93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6934AC" w14:textId="77777777" w:rsidR="00607858" w:rsidRPr="001E101B" w:rsidRDefault="00607858" w:rsidP="008926B8">
            <w:pPr>
              <w:tabs>
                <w:tab w:val="right" w:pos="93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607858" w:rsidRPr="001E101B" w14:paraId="0E88E156" w14:textId="77777777" w:rsidTr="000C6ECC">
        <w:tc>
          <w:tcPr>
            <w:tcW w:w="3870" w:type="dxa"/>
            <w:shd w:val="clear" w:color="auto" w:fill="auto"/>
            <w:vAlign w:val="bottom"/>
          </w:tcPr>
          <w:p w14:paraId="4E180546" w14:textId="77777777" w:rsidR="00607858" w:rsidRPr="001E101B" w:rsidRDefault="00607858" w:rsidP="008926B8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A8F1FCE" w14:textId="77777777" w:rsidR="00607858" w:rsidRPr="001E101B" w:rsidRDefault="000C6ECC" w:rsidP="000C6ECC">
            <w:pPr>
              <w:tabs>
                <w:tab w:val="right" w:pos="115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607858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ทุนที่ชำระแล้ว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2FC3DF5A" w14:textId="77777777" w:rsidR="00607858" w:rsidRPr="001E101B" w:rsidRDefault="00C26A05" w:rsidP="000C6ECC">
            <w:pPr>
              <w:tabs>
                <w:tab w:val="right" w:pos="11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607858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ของการถือหุ้น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5C5E69" w14:textId="77777777" w:rsidR="00607858" w:rsidRPr="001E101B" w:rsidRDefault="00607858" w:rsidP="008926B8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วิธีราคาทุน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5A9E8609" w14:textId="77777777" w:rsidR="00607858" w:rsidRPr="001E101B" w:rsidRDefault="00607858" w:rsidP="000C6ECC">
            <w:pPr>
              <w:tabs>
                <w:tab w:val="right" w:pos="99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  <w:tr w:rsidR="00607858" w:rsidRPr="001E101B" w14:paraId="02E7C443" w14:textId="77777777" w:rsidTr="000C6ECC">
        <w:tc>
          <w:tcPr>
            <w:tcW w:w="38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396075" w14:textId="77777777" w:rsidR="00607858" w:rsidRPr="001E101B" w:rsidRDefault="009221EA" w:rsidP="008926B8">
            <w:pPr>
              <w:tabs>
                <w:tab w:val="left" w:pos="2160"/>
              </w:tabs>
              <w:ind w:left="-10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ชื่อ</w:t>
            </w:r>
            <w:r w:rsidR="00607858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บริษัท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363588" w14:textId="77777777" w:rsidR="00607858" w:rsidRPr="001E101B" w:rsidRDefault="00607858" w:rsidP="000C6ECC">
            <w:pPr>
              <w:tabs>
                <w:tab w:val="right" w:pos="115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B071C1" w14:textId="77777777" w:rsidR="00607858" w:rsidRPr="001E101B" w:rsidRDefault="00607858" w:rsidP="000C6ECC">
            <w:pPr>
              <w:tabs>
                <w:tab w:val="right" w:pos="114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08E0A9" w14:textId="77777777" w:rsidR="00607858" w:rsidRPr="001E101B" w:rsidRDefault="00607858" w:rsidP="008926B8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9FB4CC" w14:textId="77777777" w:rsidR="00607858" w:rsidRPr="001E101B" w:rsidRDefault="00607858" w:rsidP="000C6ECC">
            <w:pPr>
              <w:tabs>
                <w:tab w:val="right" w:pos="99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07858" w:rsidRPr="001E101B" w14:paraId="5CD0472B" w14:textId="77777777" w:rsidTr="000C6ECC">
        <w:tc>
          <w:tcPr>
            <w:tcW w:w="3870" w:type="dxa"/>
            <w:tcBorders>
              <w:top w:val="single" w:sz="4" w:space="0" w:color="auto"/>
            </w:tcBorders>
            <w:vAlign w:val="bottom"/>
          </w:tcPr>
          <w:p w14:paraId="10610321" w14:textId="77777777" w:rsidR="00607858" w:rsidRPr="001E101B" w:rsidRDefault="00607858" w:rsidP="008926B8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C1B2B9" w14:textId="77777777" w:rsidR="00607858" w:rsidRPr="001E101B" w:rsidRDefault="00607858" w:rsidP="000C6EC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F25AB8" w14:textId="77777777" w:rsidR="00607858" w:rsidRPr="001E101B" w:rsidRDefault="00607858" w:rsidP="000C6EC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8F13E4" w14:textId="77777777" w:rsidR="00607858" w:rsidRPr="001E101B" w:rsidRDefault="00607858" w:rsidP="008926B8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FB03DE" w14:textId="77777777" w:rsidR="00607858" w:rsidRPr="001E101B" w:rsidRDefault="00607858" w:rsidP="000C6EC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07858" w:rsidRPr="001E101B" w14:paraId="7B5CA2B3" w14:textId="77777777" w:rsidTr="000C6ECC">
        <w:tc>
          <w:tcPr>
            <w:tcW w:w="3870" w:type="dxa"/>
            <w:vAlign w:val="bottom"/>
          </w:tcPr>
          <w:p w14:paraId="3D472FA3" w14:textId="77777777" w:rsidR="00607858" w:rsidRPr="001E101B" w:rsidRDefault="00607858" w:rsidP="008926B8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EFB5315" w14:textId="77777777" w:rsidR="00607858" w:rsidRPr="001E101B" w:rsidRDefault="00607858" w:rsidP="008926B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1" w:type="dxa"/>
            <w:shd w:val="clear" w:color="auto" w:fill="FAFAFA"/>
            <w:vAlign w:val="bottom"/>
          </w:tcPr>
          <w:p w14:paraId="3AAF48C9" w14:textId="77777777" w:rsidR="00607858" w:rsidRPr="001E101B" w:rsidRDefault="00607858" w:rsidP="008926B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188201B" w14:textId="77777777" w:rsidR="00607858" w:rsidRPr="001E101B" w:rsidRDefault="00607858" w:rsidP="008926B8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97" w:type="dxa"/>
            <w:shd w:val="clear" w:color="auto" w:fill="FAFAFA"/>
            <w:vAlign w:val="bottom"/>
          </w:tcPr>
          <w:p w14:paraId="0E44AAE4" w14:textId="77777777" w:rsidR="00607858" w:rsidRPr="001E101B" w:rsidRDefault="00607858" w:rsidP="000C6EC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D21D0" w:rsidRPr="001E101B" w14:paraId="370A9753" w14:textId="77777777" w:rsidTr="000C6ECC">
        <w:tc>
          <w:tcPr>
            <w:tcW w:w="3870" w:type="dxa"/>
            <w:vAlign w:val="bottom"/>
          </w:tcPr>
          <w:p w14:paraId="2BDA9DDF" w14:textId="77777777" w:rsidR="00CD21D0" w:rsidRPr="001E101B" w:rsidRDefault="00CD21D0" w:rsidP="00CD21D0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บริษัท บ้านริมน้ำเจ้าพระยา จำกัด</w:t>
            </w:r>
          </w:p>
        </w:tc>
        <w:tc>
          <w:tcPr>
            <w:tcW w:w="1350" w:type="dxa"/>
            <w:shd w:val="clear" w:color="auto" w:fill="FAFAFA"/>
          </w:tcPr>
          <w:p w14:paraId="7CE73CC4" w14:textId="2D6F27CD" w:rsidR="00CD21D0" w:rsidRPr="001E101B" w:rsidRDefault="00552E4A" w:rsidP="00CD21D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CD21D0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1" w:type="dxa"/>
            <w:shd w:val="clear" w:color="auto" w:fill="FAFAFA"/>
          </w:tcPr>
          <w:p w14:paraId="4E13135A" w14:textId="41B8B0A3" w:rsidR="00CD21D0" w:rsidRPr="001E101B" w:rsidRDefault="00552E4A" w:rsidP="00CD21D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152" w:type="dxa"/>
            <w:shd w:val="clear" w:color="auto" w:fill="FAFAFA"/>
          </w:tcPr>
          <w:p w14:paraId="4CDA501E" w14:textId="458B94F2" w:rsidR="00CD21D0" w:rsidRPr="001E101B" w:rsidRDefault="00552E4A" w:rsidP="00CD21D0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CD21D0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97" w:type="dxa"/>
            <w:shd w:val="clear" w:color="auto" w:fill="FAFAFA"/>
          </w:tcPr>
          <w:p w14:paraId="6E40625E" w14:textId="3DB11397" w:rsidR="00CD21D0" w:rsidRPr="001E101B" w:rsidRDefault="00CD21D0" w:rsidP="00CD21D0">
            <w:pPr>
              <w:pStyle w:val="Header"/>
              <w:tabs>
                <w:tab w:val="clear" w:pos="4320"/>
                <w:tab w:val="clear" w:pos="8640"/>
                <w:tab w:val="decimal" w:pos="100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D21D0" w:rsidRPr="001E101B" w14:paraId="4542B018" w14:textId="77777777" w:rsidTr="000C6ECC">
        <w:tc>
          <w:tcPr>
            <w:tcW w:w="3870" w:type="dxa"/>
            <w:vAlign w:val="bottom"/>
          </w:tcPr>
          <w:p w14:paraId="2C5C29A3" w14:textId="77777777" w:rsidR="00CD21D0" w:rsidRPr="001E101B" w:rsidRDefault="00CD21D0" w:rsidP="00CD21D0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บริษัท บากาน โฮเต็ล โฮลดิ้ง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ประเทศไทย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) 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จำกัด</w:t>
            </w:r>
          </w:p>
        </w:tc>
        <w:tc>
          <w:tcPr>
            <w:tcW w:w="1350" w:type="dxa"/>
            <w:shd w:val="clear" w:color="auto" w:fill="FAFAFA"/>
          </w:tcPr>
          <w:p w14:paraId="66B62DED" w14:textId="0974D7DC" w:rsidR="00CD21D0" w:rsidRPr="001E101B" w:rsidRDefault="00552E4A" w:rsidP="00CD21D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D21D0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D21D0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1" w:type="dxa"/>
            <w:shd w:val="clear" w:color="auto" w:fill="FAFAFA"/>
          </w:tcPr>
          <w:p w14:paraId="760CC386" w14:textId="594CF93B" w:rsidR="00CD21D0" w:rsidRPr="001E101B" w:rsidRDefault="00552E4A" w:rsidP="00CD21D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2B5D121" w14:textId="5870A10A" w:rsidR="00CD21D0" w:rsidRPr="001E101B" w:rsidRDefault="00552E4A" w:rsidP="00CD21D0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CD21D0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CD21D0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FAFAFA"/>
          </w:tcPr>
          <w:p w14:paraId="7424DD17" w14:textId="26482584" w:rsidR="00CD21D0" w:rsidRPr="001E101B" w:rsidRDefault="00CD21D0" w:rsidP="00CD21D0">
            <w:pPr>
              <w:pStyle w:val="Header"/>
              <w:tabs>
                <w:tab w:val="clear" w:pos="4320"/>
                <w:tab w:val="clear" w:pos="8640"/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CD21D0" w:rsidRPr="001E101B" w14:paraId="0E6C4E66" w14:textId="77777777" w:rsidTr="006A1BDF">
        <w:tc>
          <w:tcPr>
            <w:tcW w:w="3870" w:type="dxa"/>
            <w:vAlign w:val="bottom"/>
          </w:tcPr>
          <w:p w14:paraId="2A6A628F" w14:textId="77777777" w:rsidR="00CD21D0" w:rsidRPr="001E101B" w:rsidRDefault="00CD21D0" w:rsidP="00CD21D0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รวมเงินลงทุนในบริษัทย่อย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E53D99F" w14:textId="77777777" w:rsidR="00CD21D0" w:rsidRPr="001E101B" w:rsidRDefault="00CD21D0" w:rsidP="00CD21D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1" w:type="dxa"/>
            <w:shd w:val="clear" w:color="auto" w:fill="FAFAFA"/>
            <w:vAlign w:val="bottom"/>
          </w:tcPr>
          <w:p w14:paraId="01D08228" w14:textId="77777777" w:rsidR="00CD21D0" w:rsidRPr="001E101B" w:rsidRDefault="00CD21D0" w:rsidP="00CD21D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71DE065" w14:textId="47E4E579" w:rsidR="00CD21D0" w:rsidRPr="001E101B" w:rsidRDefault="00552E4A" w:rsidP="00CD21D0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CD21D0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CD21D0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FAFAFA"/>
          </w:tcPr>
          <w:p w14:paraId="10364E73" w14:textId="396098C0" w:rsidR="00CD21D0" w:rsidRPr="001E101B" w:rsidRDefault="00CD21D0" w:rsidP="00CD21D0">
            <w:pPr>
              <w:pStyle w:val="Header"/>
              <w:tabs>
                <w:tab w:val="clear" w:pos="4320"/>
                <w:tab w:val="clear" w:pos="8640"/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CD21D0" w:rsidRPr="001E101B" w14:paraId="7E9F7EB6" w14:textId="77777777" w:rsidTr="006A1BDF">
        <w:tc>
          <w:tcPr>
            <w:tcW w:w="3870" w:type="dxa"/>
            <w:vAlign w:val="bottom"/>
          </w:tcPr>
          <w:p w14:paraId="6C085081" w14:textId="77777777" w:rsidR="00CD21D0" w:rsidRPr="001E101B" w:rsidRDefault="00CD21D0" w:rsidP="00CD21D0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ค่าเผื่อการด้อยค่าของเงินลงทุนในบริษัทย่อย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6056093" w14:textId="77777777" w:rsidR="00CD21D0" w:rsidRPr="001E101B" w:rsidRDefault="00CD21D0" w:rsidP="00CD21D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1" w:type="dxa"/>
            <w:shd w:val="clear" w:color="auto" w:fill="FAFAFA"/>
            <w:vAlign w:val="bottom"/>
          </w:tcPr>
          <w:p w14:paraId="675696AE" w14:textId="77777777" w:rsidR="00CD21D0" w:rsidRPr="001E101B" w:rsidRDefault="00CD21D0" w:rsidP="00CD21D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FDF82A6" w14:textId="58D66706" w:rsidR="00CD21D0" w:rsidRPr="001E101B" w:rsidRDefault="00CD21D0" w:rsidP="00CD21D0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FAFAFA"/>
          </w:tcPr>
          <w:p w14:paraId="3CA41AA8" w14:textId="685F3664" w:rsidR="00CD21D0" w:rsidRPr="001E101B" w:rsidRDefault="00CD21D0" w:rsidP="00CD21D0">
            <w:pPr>
              <w:pStyle w:val="Header"/>
              <w:tabs>
                <w:tab w:val="clear" w:pos="4320"/>
                <w:tab w:val="clear" w:pos="8640"/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CD21D0" w:rsidRPr="001E101B" w14:paraId="1BCB71F2" w14:textId="77777777" w:rsidTr="000C6ECC">
        <w:tc>
          <w:tcPr>
            <w:tcW w:w="3870" w:type="dxa"/>
            <w:vAlign w:val="bottom"/>
          </w:tcPr>
          <w:p w14:paraId="47CD0A99" w14:textId="77777777" w:rsidR="00CD21D0" w:rsidRPr="001E101B" w:rsidRDefault="00CD21D0" w:rsidP="00CD21D0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รวมเงินลงทุนในบริษัทย่อย 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01C5A70" w14:textId="77777777" w:rsidR="00CD21D0" w:rsidRPr="001E101B" w:rsidRDefault="00CD21D0" w:rsidP="00CD21D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1" w:type="dxa"/>
            <w:shd w:val="clear" w:color="auto" w:fill="FAFAFA"/>
            <w:vAlign w:val="bottom"/>
          </w:tcPr>
          <w:p w14:paraId="7AC63FC5" w14:textId="77777777" w:rsidR="00CD21D0" w:rsidRPr="001E101B" w:rsidRDefault="00CD21D0" w:rsidP="00CD21D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89548A" w14:textId="5188D38F" w:rsidR="00CD21D0" w:rsidRPr="001E101B" w:rsidRDefault="00552E4A" w:rsidP="00CD21D0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CD21D0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7D023C" w14:textId="22F1697A" w:rsidR="00CD21D0" w:rsidRPr="001E101B" w:rsidRDefault="00CD21D0" w:rsidP="00CD21D0">
            <w:pPr>
              <w:pStyle w:val="Header"/>
              <w:tabs>
                <w:tab w:val="clear" w:pos="4320"/>
                <w:tab w:val="clear" w:pos="8640"/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5253DCA4" w14:textId="35DDC143" w:rsidR="00802059" w:rsidRPr="001E101B" w:rsidRDefault="00802059" w:rsidP="008926B8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41"/>
        <w:gridCol w:w="1152"/>
        <w:gridCol w:w="1197"/>
      </w:tblGrid>
      <w:tr w:rsidR="00923D09" w:rsidRPr="001E101B" w14:paraId="04C41D48" w14:textId="77777777" w:rsidTr="008E1626">
        <w:tc>
          <w:tcPr>
            <w:tcW w:w="38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3A8E5F" w14:textId="77777777" w:rsidR="00923D09" w:rsidRPr="001E101B" w:rsidRDefault="00923D09" w:rsidP="008E1626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74AAAA" w14:textId="77777777" w:rsidR="00923D09" w:rsidRPr="001E101B" w:rsidRDefault="00923D09" w:rsidP="008E1626">
            <w:pPr>
              <w:tabs>
                <w:tab w:val="right" w:pos="93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23D09" w:rsidRPr="001E101B" w14:paraId="72E71780" w14:textId="77777777" w:rsidTr="008E1626">
        <w:tc>
          <w:tcPr>
            <w:tcW w:w="3870" w:type="dxa"/>
            <w:shd w:val="clear" w:color="auto" w:fill="auto"/>
            <w:vAlign w:val="bottom"/>
          </w:tcPr>
          <w:p w14:paraId="72A402F5" w14:textId="77777777" w:rsidR="00923D09" w:rsidRPr="001E101B" w:rsidRDefault="00923D09" w:rsidP="008E1626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126CDD" w14:textId="7018BB06" w:rsidR="00923D09" w:rsidRPr="001E101B" w:rsidRDefault="00923D09" w:rsidP="008E1626">
            <w:pPr>
              <w:tabs>
                <w:tab w:val="right" w:pos="93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923D09" w:rsidRPr="001E101B" w14:paraId="2A6A645F" w14:textId="77777777" w:rsidTr="008E1626">
        <w:tc>
          <w:tcPr>
            <w:tcW w:w="3870" w:type="dxa"/>
            <w:shd w:val="clear" w:color="auto" w:fill="auto"/>
            <w:vAlign w:val="bottom"/>
          </w:tcPr>
          <w:p w14:paraId="267D72B4" w14:textId="77777777" w:rsidR="00923D09" w:rsidRPr="001E101B" w:rsidRDefault="00923D09" w:rsidP="008E1626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A617C4" w14:textId="77777777" w:rsidR="00923D09" w:rsidRPr="001E101B" w:rsidRDefault="00923D09" w:rsidP="008E1626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EA92C5" w14:textId="77777777" w:rsidR="00923D09" w:rsidRPr="001E101B" w:rsidRDefault="00923D09" w:rsidP="008E1626">
            <w:pPr>
              <w:tabs>
                <w:tab w:val="right" w:pos="11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สัดส่วน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0D5DDE" w14:textId="77777777" w:rsidR="00923D09" w:rsidRPr="001E101B" w:rsidRDefault="00923D09" w:rsidP="008E1626">
            <w:pPr>
              <w:tabs>
                <w:tab w:val="right" w:pos="93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D6E05F" w14:textId="77777777" w:rsidR="00923D09" w:rsidRPr="001E101B" w:rsidRDefault="00923D09" w:rsidP="008E1626">
            <w:pPr>
              <w:tabs>
                <w:tab w:val="right" w:pos="93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923D09" w:rsidRPr="001E101B" w14:paraId="21AF91F8" w14:textId="77777777" w:rsidTr="008E1626">
        <w:tc>
          <w:tcPr>
            <w:tcW w:w="3870" w:type="dxa"/>
            <w:shd w:val="clear" w:color="auto" w:fill="auto"/>
            <w:vAlign w:val="bottom"/>
          </w:tcPr>
          <w:p w14:paraId="4E994B68" w14:textId="77777777" w:rsidR="00923D09" w:rsidRPr="001E101B" w:rsidRDefault="00923D09" w:rsidP="008E1626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9EEA5C7" w14:textId="77777777" w:rsidR="00923D09" w:rsidRPr="001E101B" w:rsidRDefault="00923D09" w:rsidP="008E1626">
            <w:pPr>
              <w:tabs>
                <w:tab w:val="right" w:pos="115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ทุนที่ชำระแล้ว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035AAAB3" w14:textId="77777777" w:rsidR="00923D09" w:rsidRPr="001E101B" w:rsidRDefault="00923D09" w:rsidP="008E1626">
            <w:pPr>
              <w:tabs>
                <w:tab w:val="right" w:pos="11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ของการถือหุ้น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8533B9E" w14:textId="77777777" w:rsidR="00923D09" w:rsidRPr="001E101B" w:rsidRDefault="00923D09" w:rsidP="008E1626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วิธีราคาทุน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3C22E4C8" w14:textId="77777777" w:rsidR="00923D09" w:rsidRPr="001E101B" w:rsidRDefault="00923D09" w:rsidP="008E1626">
            <w:pPr>
              <w:tabs>
                <w:tab w:val="right" w:pos="99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  <w:tr w:rsidR="00923D09" w:rsidRPr="001E101B" w14:paraId="2506D054" w14:textId="77777777" w:rsidTr="008E1626">
        <w:tc>
          <w:tcPr>
            <w:tcW w:w="38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7F8B3E" w14:textId="77777777" w:rsidR="00923D09" w:rsidRPr="001E101B" w:rsidRDefault="00923D09" w:rsidP="008E1626">
            <w:pPr>
              <w:tabs>
                <w:tab w:val="left" w:pos="2160"/>
              </w:tabs>
              <w:ind w:left="-10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ชื่อ</w:t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บริษัท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0DB38D" w14:textId="77777777" w:rsidR="00923D09" w:rsidRPr="001E101B" w:rsidRDefault="00923D09" w:rsidP="008E1626">
            <w:pPr>
              <w:tabs>
                <w:tab w:val="right" w:pos="115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ADDC85" w14:textId="77777777" w:rsidR="00923D09" w:rsidRPr="001E101B" w:rsidRDefault="00923D09" w:rsidP="008E1626">
            <w:pPr>
              <w:tabs>
                <w:tab w:val="right" w:pos="114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F1D247" w14:textId="77777777" w:rsidR="00923D09" w:rsidRPr="001E101B" w:rsidRDefault="00923D09" w:rsidP="008E1626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1CC036" w14:textId="77777777" w:rsidR="00923D09" w:rsidRPr="001E101B" w:rsidRDefault="00923D09" w:rsidP="008E1626">
            <w:pPr>
              <w:tabs>
                <w:tab w:val="right" w:pos="99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23D09" w:rsidRPr="001E101B" w14:paraId="08B06784" w14:textId="77777777" w:rsidTr="00923D09">
        <w:tc>
          <w:tcPr>
            <w:tcW w:w="3870" w:type="dxa"/>
            <w:tcBorders>
              <w:top w:val="single" w:sz="4" w:space="0" w:color="auto"/>
            </w:tcBorders>
            <w:vAlign w:val="bottom"/>
          </w:tcPr>
          <w:p w14:paraId="1172F1F9" w14:textId="77777777" w:rsidR="00923D09" w:rsidRPr="001E101B" w:rsidRDefault="00923D09" w:rsidP="008E1626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B98D91" w14:textId="77777777" w:rsidR="00923D09" w:rsidRPr="001E101B" w:rsidRDefault="00923D09" w:rsidP="008E1626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789851" w14:textId="77777777" w:rsidR="00923D09" w:rsidRPr="001E101B" w:rsidRDefault="00923D09" w:rsidP="008E1626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782E74" w14:textId="77777777" w:rsidR="00923D09" w:rsidRPr="001E101B" w:rsidRDefault="00923D09" w:rsidP="008E1626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9AC625" w14:textId="77777777" w:rsidR="00923D09" w:rsidRPr="001E101B" w:rsidRDefault="00923D09" w:rsidP="008E1626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23D09" w:rsidRPr="001E101B" w14:paraId="056696F7" w14:textId="77777777" w:rsidTr="00923D09">
        <w:tc>
          <w:tcPr>
            <w:tcW w:w="3870" w:type="dxa"/>
            <w:vAlign w:val="bottom"/>
          </w:tcPr>
          <w:p w14:paraId="727FDFFB" w14:textId="77777777" w:rsidR="00923D09" w:rsidRPr="001E101B" w:rsidRDefault="00923D09" w:rsidP="008E1626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EC0A6C2" w14:textId="77777777" w:rsidR="00923D09" w:rsidRPr="001E101B" w:rsidRDefault="00923D09" w:rsidP="008E1626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2FCA1CA5" w14:textId="77777777" w:rsidR="00923D09" w:rsidRPr="001E101B" w:rsidRDefault="00923D09" w:rsidP="008E1626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7B9BA4F" w14:textId="77777777" w:rsidR="00923D09" w:rsidRPr="001E101B" w:rsidRDefault="00923D09" w:rsidP="008E1626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2B2D56C5" w14:textId="77777777" w:rsidR="00923D09" w:rsidRPr="001E101B" w:rsidRDefault="00923D09" w:rsidP="008E1626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23D09" w:rsidRPr="001E101B" w14:paraId="60CC5A1E" w14:textId="77777777" w:rsidTr="00923D09">
        <w:tc>
          <w:tcPr>
            <w:tcW w:w="3870" w:type="dxa"/>
            <w:vAlign w:val="bottom"/>
          </w:tcPr>
          <w:p w14:paraId="4BBA3B93" w14:textId="77777777" w:rsidR="00923D09" w:rsidRPr="001E101B" w:rsidRDefault="00923D09" w:rsidP="008E1626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บริษัท บ้านริมน้ำเจ้าพระยา จำกัด</w:t>
            </w:r>
          </w:p>
        </w:tc>
        <w:tc>
          <w:tcPr>
            <w:tcW w:w="1350" w:type="dxa"/>
            <w:shd w:val="clear" w:color="auto" w:fill="auto"/>
          </w:tcPr>
          <w:p w14:paraId="428C58EF" w14:textId="41D8BD9F" w:rsidR="00923D09" w:rsidRPr="001E101B" w:rsidRDefault="00552E4A" w:rsidP="008E1626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923D09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1" w:type="dxa"/>
            <w:shd w:val="clear" w:color="auto" w:fill="auto"/>
          </w:tcPr>
          <w:p w14:paraId="1D3C9D32" w14:textId="217F953C" w:rsidR="00923D09" w:rsidRPr="001E101B" w:rsidRDefault="00552E4A" w:rsidP="008E1626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152" w:type="dxa"/>
            <w:shd w:val="clear" w:color="auto" w:fill="auto"/>
          </w:tcPr>
          <w:p w14:paraId="39674EDF" w14:textId="5645B840" w:rsidR="00923D09" w:rsidRPr="001E101B" w:rsidRDefault="00552E4A" w:rsidP="008E1626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923D09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97" w:type="dxa"/>
            <w:shd w:val="clear" w:color="auto" w:fill="auto"/>
          </w:tcPr>
          <w:p w14:paraId="4B499455" w14:textId="77777777" w:rsidR="00923D09" w:rsidRPr="001E101B" w:rsidRDefault="00923D09" w:rsidP="008E1626">
            <w:pPr>
              <w:pStyle w:val="Header"/>
              <w:tabs>
                <w:tab w:val="clear" w:pos="4320"/>
                <w:tab w:val="clear" w:pos="8640"/>
                <w:tab w:val="decimal" w:pos="100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23D09" w:rsidRPr="001E101B" w14:paraId="126F62FB" w14:textId="77777777" w:rsidTr="00923D09">
        <w:tc>
          <w:tcPr>
            <w:tcW w:w="3870" w:type="dxa"/>
            <w:vAlign w:val="bottom"/>
          </w:tcPr>
          <w:p w14:paraId="1AAA178E" w14:textId="77777777" w:rsidR="00923D09" w:rsidRPr="001E101B" w:rsidRDefault="00923D09" w:rsidP="008E1626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บริษัท บากาน โฮเต็ล โฮลดิ้ง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ประเทศไทย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) 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จำกัด</w:t>
            </w:r>
          </w:p>
        </w:tc>
        <w:tc>
          <w:tcPr>
            <w:tcW w:w="1350" w:type="dxa"/>
            <w:shd w:val="clear" w:color="auto" w:fill="auto"/>
          </w:tcPr>
          <w:p w14:paraId="0A565039" w14:textId="5CF3F03A" w:rsidR="00923D09" w:rsidRPr="001E101B" w:rsidRDefault="00552E4A" w:rsidP="008E1626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23D09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923D09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1" w:type="dxa"/>
            <w:shd w:val="clear" w:color="auto" w:fill="auto"/>
          </w:tcPr>
          <w:p w14:paraId="2C503F93" w14:textId="489D9A78" w:rsidR="00923D09" w:rsidRPr="001E101B" w:rsidRDefault="00552E4A" w:rsidP="008E1626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DA3ABF8" w14:textId="4CA89B1A" w:rsidR="00923D09" w:rsidRPr="001E101B" w:rsidRDefault="00552E4A" w:rsidP="008E1626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923D09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923D09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2B08FA19" w14:textId="77777777" w:rsidR="00923D09" w:rsidRPr="001E101B" w:rsidRDefault="00923D09" w:rsidP="008E1626">
            <w:pPr>
              <w:pStyle w:val="Header"/>
              <w:tabs>
                <w:tab w:val="clear" w:pos="4320"/>
                <w:tab w:val="clear" w:pos="8640"/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923D09" w:rsidRPr="001E101B" w14:paraId="2598A8EC" w14:textId="77777777" w:rsidTr="00923D09">
        <w:tc>
          <w:tcPr>
            <w:tcW w:w="3870" w:type="dxa"/>
            <w:vAlign w:val="bottom"/>
          </w:tcPr>
          <w:p w14:paraId="5634FF1D" w14:textId="77777777" w:rsidR="00923D09" w:rsidRPr="001E101B" w:rsidRDefault="00923D09" w:rsidP="008E1626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รวมเงินลงทุนในบริษัทย่อย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A2BE3C3" w14:textId="77777777" w:rsidR="00923D09" w:rsidRPr="001E101B" w:rsidRDefault="00923D09" w:rsidP="008E1626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10CD7CB8" w14:textId="77777777" w:rsidR="00923D09" w:rsidRPr="001E101B" w:rsidRDefault="00923D09" w:rsidP="008E1626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6366042" w14:textId="3EECFA72" w:rsidR="00923D09" w:rsidRPr="001E101B" w:rsidRDefault="00552E4A" w:rsidP="008E1626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923D09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923D09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</w:tcPr>
          <w:p w14:paraId="5F178D68" w14:textId="77777777" w:rsidR="00923D09" w:rsidRPr="001E101B" w:rsidRDefault="00923D09" w:rsidP="008E1626">
            <w:pPr>
              <w:pStyle w:val="Header"/>
              <w:tabs>
                <w:tab w:val="clear" w:pos="4320"/>
                <w:tab w:val="clear" w:pos="8640"/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923D09" w:rsidRPr="001E101B" w14:paraId="1EF70099" w14:textId="77777777" w:rsidTr="00923D09">
        <w:tc>
          <w:tcPr>
            <w:tcW w:w="3870" w:type="dxa"/>
            <w:vAlign w:val="bottom"/>
          </w:tcPr>
          <w:p w14:paraId="6C952CEA" w14:textId="77777777" w:rsidR="00923D09" w:rsidRPr="001E101B" w:rsidRDefault="00923D09" w:rsidP="008E1626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ค่าเผื่อการด้อยค่าของเงินลงทุนในบริษัทย่อย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1E8FC47" w14:textId="77777777" w:rsidR="00923D09" w:rsidRPr="001E101B" w:rsidRDefault="00923D09" w:rsidP="008E1626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5222FF97" w14:textId="77777777" w:rsidR="00923D09" w:rsidRPr="001E101B" w:rsidRDefault="00923D09" w:rsidP="008E1626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3B42EDB" w14:textId="4AB099A9" w:rsidR="00923D09" w:rsidRPr="001E101B" w:rsidRDefault="00923D09" w:rsidP="008E1626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527649B8" w14:textId="77777777" w:rsidR="00923D09" w:rsidRPr="001E101B" w:rsidRDefault="00923D09" w:rsidP="008E1626">
            <w:pPr>
              <w:pStyle w:val="Header"/>
              <w:tabs>
                <w:tab w:val="clear" w:pos="4320"/>
                <w:tab w:val="clear" w:pos="8640"/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923D09" w:rsidRPr="001E101B" w14:paraId="75A19AF6" w14:textId="77777777" w:rsidTr="00923D09">
        <w:tc>
          <w:tcPr>
            <w:tcW w:w="3870" w:type="dxa"/>
            <w:vAlign w:val="bottom"/>
          </w:tcPr>
          <w:p w14:paraId="04DE9E84" w14:textId="77777777" w:rsidR="00923D09" w:rsidRPr="001E101B" w:rsidRDefault="00923D09" w:rsidP="008E1626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รวมเงินลงทุนในบริษัทย่อย 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B73D284" w14:textId="77777777" w:rsidR="00923D09" w:rsidRPr="001E101B" w:rsidRDefault="00923D09" w:rsidP="008E1626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5560045E" w14:textId="77777777" w:rsidR="00923D09" w:rsidRPr="001E101B" w:rsidRDefault="00923D09" w:rsidP="008E1626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947213" w14:textId="1AEE999E" w:rsidR="00923D09" w:rsidRPr="001E101B" w:rsidRDefault="00552E4A" w:rsidP="008E1626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923D09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E91A44" w14:textId="77777777" w:rsidR="00923D09" w:rsidRPr="001E101B" w:rsidRDefault="00923D09" w:rsidP="008E1626">
            <w:pPr>
              <w:pStyle w:val="Header"/>
              <w:tabs>
                <w:tab w:val="clear" w:pos="4320"/>
                <w:tab w:val="clear" w:pos="8640"/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55FC1FBE" w14:textId="77777777" w:rsidR="00142533" w:rsidRPr="001E101B" w:rsidRDefault="00325BDD" w:rsidP="008926B8">
      <w:pPr>
        <w:ind w:left="1080" w:hanging="540"/>
        <w:jc w:val="thaiDistribute"/>
        <w:rPr>
          <w:rFonts w:ascii="Browallia New" w:hAnsi="Browallia New" w:cs="Browallia New"/>
          <w:color w:val="000000"/>
          <w:spacing w:val="-4"/>
          <w:sz w:val="22"/>
          <w:szCs w:val="22"/>
          <w:lang w:val="en-GB"/>
        </w:rPr>
      </w:pPr>
      <w:r w:rsidRPr="001E101B">
        <w:rPr>
          <w:rFonts w:ascii="Browallia New" w:hAnsi="Browallia New" w:cs="Browallia New"/>
          <w:color w:val="000000"/>
          <w:spacing w:val="-4"/>
          <w:sz w:val="22"/>
          <w:szCs w:val="22"/>
          <w:lang w:val="en-GB"/>
        </w:rPr>
        <w:br w:type="page"/>
      </w:r>
    </w:p>
    <w:p w14:paraId="384E07DB" w14:textId="77777777" w:rsidR="00CA62A9" w:rsidRPr="001E101B" w:rsidRDefault="00CA62A9" w:rsidP="008926B8">
      <w:pPr>
        <w:ind w:left="540" w:hanging="540"/>
        <w:jc w:val="thaiDistribute"/>
        <w:rPr>
          <w:rFonts w:ascii="Browallia New" w:hAnsi="Browallia New" w:cs="Browallia New"/>
          <w:color w:val="CF4A02"/>
          <w:spacing w:val="-4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color w:val="CF4A02"/>
          <w:spacing w:val="-4"/>
          <w:sz w:val="26"/>
          <w:szCs w:val="26"/>
          <w:cs/>
          <w:lang w:val="en-GB"/>
        </w:rPr>
        <w:t>จ)</w:t>
      </w:r>
      <w:r w:rsidRPr="001E101B">
        <w:rPr>
          <w:rFonts w:ascii="Browallia New" w:hAnsi="Browallia New" w:cs="Browallia New"/>
          <w:color w:val="CF4A02"/>
          <w:spacing w:val="-4"/>
          <w:sz w:val="26"/>
          <w:szCs w:val="26"/>
          <w:cs/>
          <w:lang w:val="en-GB"/>
        </w:rPr>
        <w:tab/>
        <w:t>มูลค่าตามบัญชีของเงินลงทุนในบริษัทร่วม</w:t>
      </w:r>
    </w:p>
    <w:p w14:paraId="24901D13" w14:textId="77777777" w:rsidR="0047725F" w:rsidRPr="001E101B" w:rsidRDefault="0047725F" w:rsidP="008926B8">
      <w:pPr>
        <w:ind w:left="1080" w:hanging="540"/>
        <w:jc w:val="thaiDistribute"/>
        <w:rPr>
          <w:rFonts w:ascii="Browallia New" w:hAnsi="Browallia New" w:cs="Browallia New"/>
          <w:color w:val="000000"/>
          <w:spacing w:val="-4"/>
          <w:sz w:val="22"/>
          <w:szCs w:val="22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2808"/>
        <w:gridCol w:w="1260"/>
        <w:gridCol w:w="1260"/>
        <w:gridCol w:w="1152"/>
        <w:gridCol w:w="1278"/>
        <w:gridCol w:w="1152"/>
      </w:tblGrid>
      <w:tr w:rsidR="007A4E0F" w:rsidRPr="001E101B" w14:paraId="7ACE170E" w14:textId="77777777" w:rsidTr="00D65AEF">
        <w:tc>
          <w:tcPr>
            <w:tcW w:w="28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B82470" w14:textId="77777777" w:rsidR="007A4E0F" w:rsidRPr="001E101B" w:rsidRDefault="007A4E0F" w:rsidP="008926B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10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5AC1EA" w14:textId="468E7ACA" w:rsidR="007A4E0F" w:rsidRPr="001E101B" w:rsidRDefault="007A4E0F" w:rsidP="008926B8">
            <w:pPr>
              <w:tabs>
                <w:tab w:val="right" w:pos="93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ธันวาคม </w:t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7A4E0F" w:rsidRPr="001E101B" w14:paraId="72C0ABCF" w14:textId="77777777" w:rsidTr="00D65AEF">
        <w:tc>
          <w:tcPr>
            <w:tcW w:w="2808" w:type="dxa"/>
            <w:shd w:val="clear" w:color="auto" w:fill="auto"/>
            <w:vAlign w:val="bottom"/>
          </w:tcPr>
          <w:p w14:paraId="4F576766" w14:textId="77777777" w:rsidR="007A4E0F" w:rsidRPr="001E101B" w:rsidRDefault="007A4E0F" w:rsidP="008926B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26A2DF" w14:textId="77777777" w:rsidR="007A4E0F" w:rsidRPr="001E101B" w:rsidRDefault="007A4E0F" w:rsidP="008926B8">
            <w:pPr>
              <w:tabs>
                <w:tab w:val="right" w:pos="93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4337A7" w14:textId="77777777" w:rsidR="007A4E0F" w:rsidRPr="001E101B" w:rsidRDefault="007A4E0F" w:rsidP="000C6ECC">
            <w:pPr>
              <w:tabs>
                <w:tab w:val="right" w:pos="105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สัดส่วน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BAD810" w14:textId="77777777" w:rsidR="007A4E0F" w:rsidRPr="001E101B" w:rsidRDefault="007A4E0F" w:rsidP="008926B8">
            <w:pPr>
              <w:tabs>
                <w:tab w:val="right" w:pos="93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FFA1D9" w14:textId="77777777" w:rsidR="007A4E0F" w:rsidRPr="001E101B" w:rsidRDefault="007A4E0F" w:rsidP="008926B8">
            <w:pPr>
              <w:tabs>
                <w:tab w:val="right" w:pos="93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F0D8F9" w14:textId="77777777" w:rsidR="007A4E0F" w:rsidRPr="001E101B" w:rsidRDefault="007A4E0F" w:rsidP="008926B8">
            <w:pPr>
              <w:tabs>
                <w:tab w:val="right" w:pos="93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7A4E0F" w:rsidRPr="001E101B" w14:paraId="0CFFFDC9" w14:textId="77777777" w:rsidTr="000C6ECC">
        <w:tc>
          <w:tcPr>
            <w:tcW w:w="2808" w:type="dxa"/>
            <w:shd w:val="clear" w:color="auto" w:fill="auto"/>
            <w:vAlign w:val="bottom"/>
          </w:tcPr>
          <w:p w14:paraId="648C1EDB" w14:textId="77777777" w:rsidR="007A4E0F" w:rsidRPr="001E101B" w:rsidRDefault="007A4E0F" w:rsidP="008926B8">
            <w:pPr>
              <w:tabs>
                <w:tab w:val="left" w:pos="216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E889EBB" w14:textId="77777777" w:rsidR="007A4E0F" w:rsidRPr="001E101B" w:rsidRDefault="007A4E0F" w:rsidP="000C6ECC">
            <w:pPr>
              <w:tabs>
                <w:tab w:val="right" w:pos="105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ทุนที่ชำระแล้ว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A3E70B6" w14:textId="77777777" w:rsidR="007A4E0F" w:rsidRPr="001E101B" w:rsidRDefault="007A4E0F" w:rsidP="000C6ECC">
            <w:pPr>
              <w:tabs>
                <w:tab w:val="right" w:pos="1050"/>
              </w:tabs>
              <w:ind w:left="-15"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ของการถือหุ้น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876A480" w14:textId="77777777" w:rsidR="007A4E0F" w:rsidRPr="001E101B" w:rsidRDefault="007A4E0F" w:rsidP="008926B8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วิธีราคาทุน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A9186B0" w14:textId="77777777" w:rsidR="007A4E0F" w:rsidRPr="001E101B" w:rsidRDefault="007A4E0F" w:rsidP="008926B8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วิธีส่วนได้เสีย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BE8CCA7" w14:textId="77777777" w:rsidR="007A4E0F" w:rsidRPr="001E101B" w:rsidRDefault="007A4E0F" w:rsidP="008926B8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  <w:tr w:rsidR="007A4E0F" w:rsidRPr="001E101B" w14:paraId="78E67DC2" w14:textId="77777777" w:rsidTr="000C6ECC">
        <w:tc>
          <w:tcPr>
            <w:tcW w:w="28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7B6B3" w14:textId="77777777" w:rsidR="007A4E0F" w:rsidRPr="001E101B" w:rsidRDefault="004874DA" w:rsidP="008926B8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ชื่อ</w:t>
            </w:r>
            <w:r w:rsidR="007A4E0F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บริษัท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E8D116" w14:textId="77777777" w:rsidR="007A4E0F" w:rsidRPr="001E101B" w:rsidRDefault="007A4E0F" w:rsidP="000C6ECC">
            <w:pPr>
              <w:tabs>
                <w:tab w:val="right" w:pos="105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AA0D97" w14:textId="77777777" w:rsidR="007A4E0F" w:rsidRPr="001E101B" w:rsidRDefault="007A4E0F" w:rsidP="000C6ECC">
            <w:pPr>
              <w:tabs>
                <w:tab w:val="right" w:pos="105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D8101B" w14:textId="77777777" w:rsidR="007A4E0F" w:rsidRPr="001E101B" w:rsidRDefault="007A4E0F" w:rsidP="008926B8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EEA2C4" w14:textId="77777777" w:rsidR="007A4E0F" w:rsidRPr="001E101B" w:rsidRDefault="007A4E0F" w:rsidP="000C6ECC">
            <w:pPr>
              <w:tabs>
                <w:tab w:val="right" w:pos="106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E71391" w14:textId="77777777" w:rsidR="007A4E0F" w:rsidRPr="001E101B" w:rsidRDefault="007A4E0F" w:rsidP="008926B8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A4E0F" w:rsidRPr="001E101B" w14:paraId="16CC4EEE" w14:textId="77777777" w:rsidTr="000C6ECC">
        <w:tc>
          <w:tcPr>
            <w:tcW w:w="2808" w:type="dxa"/>
            <w:tcBorders>
              <w:top w:val="single" w:sz="4" w:space="0" w:color="auto"/>
            </w:tcBorders>
            <w:vAlign w:val="bottom"/>
          </w:tcPr>
          <w:p w14:paraId="3D7384BF" w14:textId="77777777" w:rsidR="007A4E0F" w:rsidRPr="001E101B" w:rsidRDefault="007A4E0F" w:rsidP="008926B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B8643D" w14:textId="77777777" w:rsidR="007A4E0F" w:rsidRPr="001E101B" w:rsidRDefault="007A4E0F" w:rsidP="000C6ECC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EA2B43" w14:textId="77777777" w:rsidR="007A4E0F" w:rsidRPr="001E101B" w:rsidRDefault="007A4E0F" w:rsidP="000C6ECC">
            <w:pPr>
              <w:pStyle w:val="Header"/>
              <w:tabs>
                <w:tab w:val="clear" w:pos="4320"/>
                <w:tab w:val="clear" w:pos="8640"/>
                <w:tab w:val="decimal" w:pos="97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8A7E88" w14:textId="77777777" w:rsidR="007A4E0F" w:rsidRPr="001E101B" w:rsidRDefault="007A4E0F" w:rsidP="008926B8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251568" w14:textId="77777777" w:rsidR="007A4E0F" w:rsidRPr="001E101B" w:rsidRDefault="007A4E0F" w:rsidP="000C6ECC">
            <w:pPr>
              <w:pStyle w:val="Header"/>
              <w:tabs>
                <w:tab w:val="clear" w:pos="4320"/>
                <w:tab w:val="clear" w:pos="8640"/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B2DCC6" w14:textId="77777777" w:rsidR="007A4E0F" w:rsidRPr="001E101B" w:rsidRDefault="007A4E0F" w:rsidP="000C6ECC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7A4E0F" w:rsidRPr="001E101B" w14:paraId="31790059" w14:textId="77777777" w:rsidTr="000C6ECC">
        <w:tc>
          <w:tcPr>
            <w:tcW w:w="2808" w:type="dxa"/>
            <w:vAlign w:val="bottom"/>
          </w:tcPr>
          <w:p w14:paraId="36FCCBE1" w14:textId="77777777" w:rsidR="007A4E0F" w:rsidRPr="001E101B" w:rsidRDefault="007A4E0F" w:rsidP="008926B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B26368B" w14:textId="77777777" w:rsidR="007A4E0F" w:rsidRPr="001E101B" w:rsidRDefault="007A4E0F" w:rsidP="000C6ECC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24072C58" w14:textId="77777777" w:rsidR="007A4E0F" w:rsidRPr="001E101B" w:rsidRDefault="007A4E0F" w:rsidP="00923D09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23CE823" w14:textId="77777777" w:rsidR="007A4E0F" w:rsidRPr="001E101B" w:rsidRDefault="007A4E0F" w:rsidP="008926B8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FAFAFA"/>
            <w:vAlign w:val="bottom"/>
          </w:tcPr>
          <w:p w14:paraId="35A25B16" w14:textId="77777777" w:rsidR="007A4E0F" w:rsidRPr="001E101B" w:rsidRDefault="007A4E0F" w:rsidP="000C6ECC">
            <w:pPr>
              <w:pStyle w:val="Header"/>
              <w:tabs>
                <w:tab w:val="clear" w:pos="4320"/>
                <w:tab w:val="clear" w:pos="8640"/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08D22B3" w14:textId="77777777" w:rsidR="007A4E0F" w:rsidRPr="001E101B" w:rsidRDefault="007A4E0F" w:rsidP="000C6ECC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D21D0" w:rsidRPr="001E101B" w14:paraId="3CA87B75" w14:textId="77777777" w:rsidTr="000C6ECC">
        <w:tc>
          <w:tcPr>
            <w:tcW w:w="2808" w:type="dxa"/>
            <w:vAlign w:val="bottom"/>
          </w:tcPr>
          <w:p w14:paraId="0A0F2F93" w14:textId="77777777" w:rsidR="00CD21D0" w:rsidRPr="001E101B" w:rsidRDefault="00CD21D0" w:rsidP="00CD21D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สยามบริการการบิน จำกัด</w:t>
            </w:r>
          </w:p>
        </w:tc>
        <w:tc>
          <w:tcPr>
            <w:tcW w:w="1260" w:type="dxa"/>
            <w:shd w:val="clear" w:color="auto" w:fill="FAFAFA"/>
          </w:tcPr>
          <w:p w14:paraId="03A0DAB2" w14:textId="2C6B5A38" w:rsidR="00CD21D0" w:rsidRPr="001E101B" w:rsidRDefault="00552E4A" w:rsidP="00CD21D0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D21D0"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CD21D0"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0" w:type="dxa"/>
            <w:shd w:val="clear" w:color="auto" w:fill="FAFAFA"/>
          </w:tcPr>
          <w:p w14:paraId="4CF28C4C" w14:textId="7DCA980C" w:rsidR="00CD21D0" w:rsidRPr="001E101B" w:rsidRDefault="00552E4A" w:rsidP="00CD21D0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</w:p>
        </w:tc>
        <w:tc>
          <w:tcPr>
            <w:tcW w:w="1152" w:type="dxa"/>
            <w:shd w:val="clear" w:color="auto" w:fill="FAFAFA"/>
          </w:tcPr>
          <w:p w14:paraId="0FFD0AD7" w14:textId="41A1B911" w:rsidR="00CD21D0" w:rsidRPr="001E101B" w:rsidRDefault="00552E4A" w:rsidP="00CD21D0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CD21D0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="00CD21D0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8" w:type="dxa"/>
            <w:shd w:val="clear" w:color="auto" w:fill="FAFAFA"/>
          </w:tcPr>
          <w:p w14:paraId="79959BAA" w14:textId="042E23DC" w:rsidR="00CD21D0" w:rsidRPr="001E101B" w:rsidRDefault="00CD21D0" w:rsidP="00CD21D0">
            <w:pPr>
              <w:pStyle w:val="Header"/>
              <w:tabs>
                <w:tab w:val="clear" w:pos="4320"/>
                <w:tab w:val="clear" w:pos="8640"/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7B81C67C" w14:textId="79226C36" w:rsidR="00CD21D0" w:rsidRPr="001E101B" w:rsidRDefault="00CD21D0" w:rsidP="00CD21D0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CD21D0" w:rsidRPr="001E101B" w14:paraId="30FA31CF" w14:textId="77777777" w:rsidTr="000C6ECC">
        <w:tc>
          <w:tcPr>
            <w:tcW w:w="2808" w:type="dxa"/>
            <w:vAlign w:val="bottom"/>
          </w:tcPr>
          <w:p w14:paraId="26950D73" w14:textId="77777777" w:rsidR="00CD21D0" w:rsidRPr="001E101B" w:rsidRDefault="00CD21D0" w:rsidP="00CD21D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Bagan Hotel Holding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F31B55E" w14:textId="77777777" w:rsidR="00CD21D0" w:rsidRPr="001E101B" w:rsidRDefault="00CD21D0" w:rsidP="00CD21D0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107A0A7" w14:textId="77777777" w:rsidR="00CD21D0" w:rsidRPr="001E101B" w:rsidRDefault="00CD21D0" w:rsidP="00CD21D0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4CAB07C6" w14:textId="77777777" w:rsidR="00CD21D0" w:rsidRPr="001E101B" w:rsidRDefault="00CD21D0" w:rsidP="00CD21D0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8" w:type="dxa"/>
            <w:shd w:val="clear" w:color="auto" w:fill="FAFAFA"/>
          </w:tcPr>
          <w:p w14:paraId="5856205A" w14:textId="77777777" w:rsidR="00CD21D0" w:rsidRPr="001E101B" w:rsidRDefault="00CD21D0" w:rsidP="00CD21D0">
            <w:pPr>
              <w:pStyle w:val="Header"/>
              <w:tabs>
                <w:tab w:val="clear" w:pos="4320"/>
                <w:tab w:val="clear" w:pos="8640"/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B240C56" w14:textId="77777777" w:rsidR="00CD21D0" w:rsidRPr="001E101B" w:rsidRDefault="00CD21D0" w:rsidP="00CD21D0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D21D0" w:rsidRPr="001E101B" w14:paraId="30FE3FC7" w14:textId="77777777" w:rsidTr="00BB208B">
        <w:tc>
          <w:tcPr>
            <w:tcW w:w="2808" w:type="dxa"/>
            <w:vAlign w:val="bottom"/>
          </w:tcPr>
          <w:p w14:paraId="0955A1B4" w14:textId="77777777" w:rsidR="00CD21D0" w:rsidRPr="001E101B" w:rsidRDefault="00CD21D0" w:rsidP="00CD21D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Company (BVI) Limited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5291F27" w14:textId="273DD556" w:rsidR="00CD21D0" w:rsidRPr="001E101B" w:rsidRDefault="00552E4A" w:rsidP="00CD21D0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  <w:r w:rsidR="00CD21D0"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  <w:r w:rsidR="00CD21D0"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488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59CEDD1" w14:textId="64142827" w:rsidR="00CD21D0" w:rsidRPr="001E101B" w:rsidRDefault="00552E4A" w:rsidP="00CD21D0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05C2BD0" w14:textId="2C338751" w:rsidR="00CD21D0" w:rsidRPr="001E101B" w:rsidRDefault="00552E4A" w:rsidP="00CD21D0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CD21D0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604</w:t>
            </w:r>
            <w:r w:rsidR="00CD21D0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869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FAFAFA"/>
          </w:tcPr>
          <w:p w14:paraId="1B09AFF1" w14:textId="3D524D33" w:rsidR="00CD21D0" w:rsidRPr="001E101B" w:rsidRDefault="00CD21D0" w:rsidP="00CD21D0">
            <w:pPr>
              <w:pStyle w:val="Header"/>
              <w:tabs>
                <w:tab w:val="clear" w:pos="4320"/>
                <w:tab w:val="clear" w:pos="8640"/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AF813F" w14:textId="19688262" w:rsidR="00CD21D0" w:rsidRPr="001E101B" w:rsidRDefault="00CD21D0" w:rsidP="00CD21D0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CD21D0" w:rsidRPr="001E101B" w14:paraId="044943F3" w14:textId="77777777" w:rsidTr="000C6ECC">
        <w:tc>
          <w:tcPr>
            <w:tcW w:w="2808" w:type="dxa"/>
            <w:vAlign w:val="bottom"/>
          </w:tcPr>
          <w:p w14:paraId="24E192BB" w14:textId="77777777" w:rsidR="00CD21D0" w:rsidRPr="001E101B" w:rsidRDefault="00CD21D0" w:rsidP="00CD21D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รวมเงินลงทุนในบริษัทร่วม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CC6D6D0" w14:textId="77777777" w:rsidR="00CD21D0" w:rsidRPr="001E101B" w:rsidRDefault="00CD21D0" w:rsidP="00CD21D0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32BE351" w14:textId="77777777" w:rsidR="00CD21D0" w:rsidRPr="001E101B" w:rsidRDefault="00CD21D0" w:rsidP="00CD21D0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5BCA112" w14:textId="20886E00" w:rsidR="00CD21D0" w:rsidRPr="001E101B" w:rsidRDefault="00552E4A" w:rsidP="00CD21D0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CD21D0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124</w:t>
            </w:r>
            <w:r w:rsidR="00CD21D0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869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FAFAFA"/>
          </w:tcPr>
          <w:p w14:paraId="607C191D" w14:textId="208B799C" w:rsidR="00CD21D0" w:rsidRPr="001E101B" w:rsidRDefault="00CD21D0" w:rsidP="00CD21D0">
            <w:pPr>
              <w:pStyle w:val="Header"/>
              <w:tabs>
                <w:tab w:val="clear" w:pos="4320"/>
                <w:tab w:val="clear" w:pos="8640"/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3DC44D4" w14:textId="21C50E3F" w:rsidR="00CD21D0" w:rsidRPr="001E101B" w:rsidRDefault="00CD21D0" w:rsidP="00CD21D0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CD21D0" w:rsidRPr="001E101B" w14:paraId="7BD622AB" w14:textId="77777777" w:rsidTr="000C6ECC">
        <w:tc>
          <w:tcPr>
            <w:tcW w:w="2808" w:type="dxa"/>
            <w:vAlign w:val="bottom"/>
          </w:tcPr>
          <w:p w14:paraId="09C066F8" w14:textId="77777777" w:rsidR="00CD21D0" w:rsidRPr="001E101B" w:rsidRDefault="00CD21D0" w:rsidP="00CD21D0">
            <w:pPr>
              <w:tabs>
                <w:tab w:val="left" w:pos="248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ค่าเผื่อการด้อยค่าของเงินลงทุน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53AF995" w14:textId="77777777" w:rsidR="00CD21D0" w:rsidRPr="001E101B" w:rsidRDefault="00CD21D0" w:rsidP="00CD21D0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32859987" w14:textId="77777777" w:rsidR="00CD21D0" w:rsidRPr="001E101B" w:rsidRDefault="00CD21D0" w:rsidP="00CD21D0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4A5FA60F" w14:textId="77777777" w:rsidR="00CD21D0" w:rsidRPr="001E101B" w:rsidRDefault="00CD21D0" w:rsidP="00CD21D0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8" w:type="dxa"/>
            <w:shd w:val="clear" w:color="auto" w:fill="FAFAFA"/>
          </w:tcPr>
          <w:p w14:paraId="52727B5E" w14:textId="77777777" w:rsidR="00CD21D0" w:rsidRPr="001E101B" w:rsidRDefault="00CD21D0" w:rsidP="00CD21D0">
            <w:pPr>
              <w:pStyle w:val="Header"/>
              <w:tabs>
                <w:tab w:val="clear" w:pos="4320"/>
                <w:tab w:val="clear" w:pos="8640"/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0CF3B0E6" w14:textId="77777777" w:rsidR="00CD21D0" w:rsidRPr="001E101B" w:rsidRDefault="00CD21D0" w:rsidP="00CD21D0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D21D0" w:rsidRPr="001E101B" w14:paraId="375D2D1C" w14:textId="77777777" w:rsidTr="000C6ECC">
        <w:tc>
          <w:tcPr>
            <w:tcW w:w="2808" w:type="dxa"/>
            <w:vAlign w:val="bottom"/>
          </w:tcPr>
          <w:p w14:paraId="60FD0663" w14:textId="77777777" w:rsidR="00CD21D0" w:rsidRPr="001E101B" w:rsidRDefault="00CD21D0" w:rsidP="00CD21D0">
            <w:pPr>
              <w:tabs>
                <w:tab w:val="left" w:pos="248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 xml:space="preserve">   ในบริษัทร่วม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5EADF00" w14:textId="77777777" w:rsidR="00CD21D0" w:rsidRPr="001E101B" w:rsidRDefault="00CD21D0" w:rsidP="00CD21D0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E79F76F" w14:textId="77777777" w:rsidR="00CD21D0" w:rsidRPr="001E101B" w:rsidRDefault="00CD21D0" w:rsidP="00CD21D0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81667DE" w14:textId="279CBF41" w:rsidR="00CD21D0" w:rsidRPr="001E101B" w:rsidRDefault="00CD21D0" w:rsidP="00CD21D0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604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869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FAFAFA"/>
          </w:tcPr>
          <w:p w14:paraId="7E9B83F0" w14:textId="2D57EA47" w:rsidR="00CD21D0" w:rsidRPr="001E101B" w:rsidRDefault="00CD21D0" w:rsidP="00CD21D0">
            <w:pPr>
              <w:pStyle w:val="Header"/>
              <w:tabs>
                <w:tab w:val="clear" w:pos="4320"/>
                <w:tab w:val="clear" w:pos="8640"/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F219BA7" w14:textId="20C36722" w:rsidR="00CD21D0" w:rsidRPr="001E101B" w:rsidRDefault="00CD21D0" w:rsidP="00CD21D0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CD21D0" w:rsidRPr="001E101B" w14:paraId="57489388" w14:textId="77777777" w:rsidTr="000C6ECC">
        <w:tc>
          <w:tcPr>
            <w:tcW w:w="2808" w:type="dxa"/>
            <w:vAlign w:val="bottom"/>
          </w:tcPr>
          <w:p w14:paraId="0C98640A" w14:textId="77777777" w:rsidR="00CD21D0" w:rsidRPr="001E101B" w:rsidRDefault="00CD21D0" w:rsidP="00CD21D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รวมเงินลงทุนในบริษัทร่วม 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D429771" w14:textId="77777777" w:rsidR="00CD21D0" w:rsidRPr="001E101B" w:rsidRDefault="00CD21D0" w:rsidP="00CD21D0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0EB8B2A7" w14:textId="77777777" w:rsidR="00CD21D0" w:rsidRPr="001E101B" w:rsidRDefault="00CD21D0" w:rsidP="00CD21D0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AA7A05" w14:textId="1C3D3A94" w:rsidR="00CD21D0" w:rsidRPr="001E101B" w:rsidRDefault="00552E4A" w:rsidP="00CD21D0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CD21D0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="00CD21D0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180B5A" w14:textId="6C7B1AD2" w:rsidR="00CD21D0" w:rsidRPr="001E101B" w:rsidRDefault="00CD21D0" w:rsidP="00CD21D0">
            <w:pPr>
              <w:pStyle w:val="Header"/>
              <w:tabs>
                <w:tab w:val="clear" w:pos="4320"/>
                <w:tab w:val="clear" w:pos="8640"/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784700" w14:textId="49C0D776" w:rsidR="00CD21D0" w:rsidRPr="001E101B" w:rsidRDefault="00CD21D0" w:rsidP="00CD21D0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16509BA8" w14:textId="77777777" w:rsidR="00AA7AAC" w:rsidRPr="001E101B" w:rsidRDefault="00AA7AAC" w:rsidP="008926B8">
      <w:pPr>
        <w:ind w:left="540" w:hanging="540"/>
        <w:jc w:val="thaiDistribute"/>
        <w:rPr>
          <w:rFonts w:ascii="Browallia New" w:hAnsi="Browallia New" w:cs="Browallia New"/>
          <w:color w:val="CF4A02"/>
          <w:spacing w:val="-4"/>
          <w:sz w:val="22"/>
          <w:szCs w:val="22"/>
          <w:lang w:val="en-GB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2808"/>
        <w:gridCol w:w="1260"/>
        <w:gridCol w:w="1260"/>
        <w:gridCol w:w="1152"/>
        <w:gridCol w:w="1278"/>
        <w:gridCol w:w="1152"/>
      </w:tblGrid>
      <w:tr w:rsidR="00923D09" w:rsidRPr="001E101B" w14:paraId="61A1CE25" w14:textId="77777777" w:rsidTr="008E1626">
        <w:tc>
          <w:tcPr>
            <w:tcW w:w="28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4CCF94" w14:textId="77777777" w:rsidR="00923D09" w:rsidRPr="001E101B" w:rsidRDefault="00923D09" w:rsidP="008E1626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10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C4313D" w14:textId="5F7C7231" w:rsidR="00923D09" w:rsidRPr="001E101B" w:rsidRDefault="00923D09" w:rsidP="008E1626">
            <w:pPr>
              <w:tabs>
                <w:tab w:val="right" w:pos="93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923D09" w:rsidRPr="001E101B" w14:paraId="22BD9FF2" w14:textId="77777777" w:rsidTr="008E1626">
        <w:tc>
          <w:tcPr>
            <w:tcW w:w="2808" w:type="dxa"/>
            <w:shd w:val="clear" w:color="auto" w:fill="auto"/>
            <w:vAlign w:val="bottom"/>
          </w:tcPr>
          <w:p w14:paraId="176E4B3E" w14:textId="77777777" w:rsidR="00923D09" w:rsidRPr="001E101B" w:rsidRDefault="00923D09" w:rsidP="008E1626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94F47" w14:textId="77777777" w:rsidR="00923D09" w:rsidRPr="001E101B" w:rsidRDefault="00923D09" w:rsidP="008E1626">
            <w:pPr>
              <w:tabs>
                <w:tab w:val="right" w:pos="93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735B1F" w14:textId="77777777" w:rsidR="00923D09" w:rsidRPr="001E101B" w:rsidRDefault="00923D09" w:rsidP="008E1626">
            <w:pPr>
              <w:tabs>
                <w:tab w:val="right" w:pos="105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สัดส่วน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B5F58" w14:textId="77777777" w:rsidR="00923D09" w:rsidRPr="001E101B" w:rsidRDefault="00923D09" w:rsidP="008E1626">
            <w:pPr>
              <w:tabs>
                <w:tab w:val="right" w:pos="93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059DD1" w14:textId="77777777" w:rsidR="00923D09" w:rsidRPr="001E101B" w:rsidRDefault="00923D09" w:rsidP="008E1626">
            <w:pPr>
              <w:tabs>
                <w:tab w:val="right" w:pos="93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8440FB" w14:textId="77777777" w:rsidR="00923D09" w:rsidRPr="001E101B" w:rsidRDefault="00923D09" w:rsidP="008E1626">
            <w:pPr>
              <w:tabs>
                <w:tab w:val="right" w:pos="93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923D09" w:rsidRPr="001E101B" w14:paraId="691EFE94" w14:textId="77777777" w:rsidTr="008E1626">
        <w:tc>
          <w:tcPr>
            <w:tcW w:w="2808" w:type="dxa"/>
            <w:shd w:val="clear" w:color="auto" w:fill="auto"/>
            <w:vAlign w:val="bottom"/>
          </w:tcPr>
          <w:p w14:paraId="5FADDAAF" w14:textId="77777777" w:rsidR="00923D09" w:rsidRPr="001E101B" w:rsidRDefault="00923D09" w:rsidP="008E1626">
            <w:pPr>
              <w:tabs>
                <w:tab w:val="left" w:pos="216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BAB4843" w14:textId="77777777" w:rsidR="00923D09" w:rsidRPr="001E101B" w:rsidRDefault="00923D09" w:rsidP="008E1626">
            <w:pPr>
              <w:tabs>
                <w:tab w:val="right" w:pos="105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ทุนที่ชำระแล้ว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000043" w14:textId="77777777" w:rsidR="00923D09" w:rsidRPr="001E101B" w:rsidRDefault="00923D09" w:rsidP="008E1626">
            <w:pPr>
              <w:tabs>
                <w:tab w:val="right" w:pos="1050"/>
              </w:tabs>
              <w:ind w:left="-15"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ของการถือหุ้น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C1706F2" w14:textId="77777777" w:rsidR="00923D09" w:rsidRPr="001E101B" w:rsidRDefault="00923D09" w:rsidP="008E1626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วิธีราคาทุน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A724E61" w14:textId="77777777" w:rsidR="00923D09" w:rsidRPr="001E101B" w:rsidRDefault="00923D09" w:rsidP="008E1626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วิธีส่วนได้เสีย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359841" w14:textId="77777777" w:rsidR="00923D09" w:rsidRPr="001E101B" w:rsidRDefault="00923D09" w:rsidP="008E1626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  <w:tr w:rsidR="00923D09" w:rsidRPr="001E101B" w14:paraId="36FFDE8E" w14:textId="77777777" w:rsidTr="008E1626">
        <w:tc>
          <w:tcPr>
            <w:tcW w:w="28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197577" w14:textId="77777777" w:rsidR="00923D09" w:rsidRPr="001E101B" w:rsidRDefault="00923D09" w:rsidP="008E1626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ชื่อ</w:t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บริษัท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BC402E" w14:textId="77777777" w:rsidR="00923D09" w:rsidRPr="001E101B" w:rsidRDefault="00923D09" w:rsidP="008E1626">
            <w:pPr>
              <w:tabs>
                <w:tab w:val="right" w:pos="105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F6F867" w14:textId="77777777" w:rsidR="00923D09" w:rsidRPr="001E101B" w:rsidRDefault="00923D09" w:rsidP="008E1626">
            <w:pPr>
              <w:tabs>
                <w:tab w:val="right" w:pos="105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A48380" w14:textId="77777777" w:rsidR="00923D09" w:rsidRPr="001E101B" w:rsidRDefault="00923D09" w:rsidP="008E1626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55978C" w14:textId="77777777" w:rsidR="00923D09" w:rsidRPr="001E101B" w:rsidRDefault="00923D09" w:rsidP="008E1626">
            <w:pPr>
              <w:tabs>
                <w:tab w:val="right" w:pos="106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A3ABBB" w14:textId="77777777" w:rsidR="00923D09" w:rsidRPr="001E101B" w:rsidRDefault="00923D09" w:rsidP="008E1626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23D09" w:rsidRPr="001E101B" w14:paraId="613AB8B6" w14:textId="77777777" w:rsidTr="00923D09">
        <w:tc>
          <w:tcPr>
            <w:tcW w:w="2808" w:type="dxa"/>
            <w:tcBorders>
              <w:top w:val="single" w:sz="4" w:space="0" w:color="auto"/>
            </w:tcBorders>
            <w:vAlign w:val="bottom"/>
          </w:tcPr>
          <w:p w14:paraId="1109BB37" w14:textId="77777777" w:rsidR="00923D09" w:rsidRPr="001E101B" w:rsidRDefault="00923D09" w:rsidP="008E1626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5FE75A" w14:textId="77777777" w:rsidR="00923D09" w:rsidRPr="001E101B" w:rsidRDefault="00923D09" w:rsidP="008E1626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B2E48" w14:textId="77777777" w:rsidR="00923D09" w:rsidRPr="001E101B" w:rsidRDefault="00923D09" w:rsidP="008E1626">
            <w:pPr>
              <w:pStyle w:val="Header"/>
              <w:tabs>
                <w:tab w:val="clear" w:pos="4320"/>
                <w:tab w:val="clear" w:pos="8640"/>
                <w:tab w:val="decimal" w:pos="97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6B37AE" w14:textId="77777777" w:rsidR="00923D09" w:rsidRPr="001E101B" w:rsidRDefault="00923D09" w:rsidP="008E1626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43D88B" w14:textId="77777777" w:rsidR="00923D09" w:rsidRPr="001E101B" w:rsidRDefault="00923D09" w:rsidP="008E1626">
            <w:pPr>
              <w:pStyle w:val="Header"/>
              <w:tabs>
                <w:tab w:val="clear" w:pos="4320"/>
                <w:tab w:val="clear" w:pos="8640"/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D7072A" w14:textId="77777777" w:rsidR="00923D09" w:rsidRPr="001E101B" w:rsidRDefault="00923D09" w:rsidP="008E1626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923D09" w:rsidRPr="001E101B" w14:paraId="2BCC84ED" w14:textId="77777777" w:rsidTr="00923D09">
        <w:tc>
          <w:tcPr>
            <w:tcW w:w="2808" w:type="dxa"/>
            <w:vAlign w:val="bottom"/>
          </w:tcPr>
          <w:p w14:paraId="24CD1209" w14:textId="77777777" w:rsidR="00923D09" w:rsidRPr="001E101B" w:rsidRDefault="00923D09" w:rsidP="008E1626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3996AB" w14:textId="77777777" w:rsidR="00923D09" w:rsidRPr="001E101B" w:rsidRDefault="00923D09" w:rsidP="008E1626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E560F30" w14:textId="77777777" w:rsidR="00923D09" w:rsidRPr="001E101B" w:rsidRDefault="00923D09" w:rsidP="00923D09">
            <w:pPr>
              <w:pStyle w:val="Header"/>
              <w:tabs>
                <w:tab w:val="clear" w:pos="4320"/>
                <w:tab w:val="clear" w:pos="8640"/>
                <w:tab w:val="decimal" w:pos="106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69181F4" w14:textId="77777777" w:rsidR="00923D09" w:rsidRPr="001E101B" w:rsidRDefault="00923D09" w:rsidP="008E1626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7331521" w14:textId="77777777" w:rsidR="00923D09" w:rsidRPr="001E101B" w:rsidRDefault="00923D09" w:rsidP="008E1626">
            <w:pPr>
              <w:pStyle w:val="Header"/>
              <w:tabs>
                <w:tab w:val="clear" w:pos="4320"/>
                <w:tab w:val="clear" w:pos="8640"/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DBE6244" w14:textId="77777777" w:rsidR="00923D09" w:rsidRPr="001E101B" w:rsidRDefault="00923D09" w:rsidP="008E1626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23D09" w:rsidRPr="001E101B" w14:paraId="4D3ECD88" w14:textId="77777777" w:rsidTr="00923D09">
        <w:tc>
          <w:tcPr>
            <w:tcW w:w="2808" w:type="dxa"/>
            <w:vAlign w:val="bottom"/>
          </w:tcPr>
          <w:p w14:paraId="601430BE" w14:textId="77777777" w:rsidR="00923D09" w:rsidRPr="001E101B" w:rsidRDefault="00923D09" w:rsidP="008E162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สยามบริการการบิน จำกัด</w:t>
            </w:r>
          </w:p>
        </w:tc>
        <w:tc>
          <w:tcPr>
            <w:tcW w:w="1260" w:type="dxa"/>
            <w:shd w:val="clear" w:color="auto" w:fill="auto"/>
          </w:tcPr>
          <w:p w14:paraId="019ECF28" w14:textId="02400B5C" w:rsidR="00923D09" w:rsidRPr="001E101B" w:rsidRDefault="00552E4A" w:rsidP="008E1626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23D09"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923D09"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0" w:type="dxa"/>
            <w:shd w:val="clear" w:color="auto" w:fill="auto"/>
          </w:tcPr>
          <w:p w14:paraId="447DD4BF" w14:textId="5A3E761E" w:rsidR="00923D09" w:rsidRPr="001E101B" w:rsidRDefault="00552E4A" w:rsidP="00923D09">
            <w:pPr>
              <w:pStyle w:val="Header"/>
              <w:tabs>
                <w:tab w:val="clear" w:pos="4320"/>
                <w:tab w:val="clear" w:pos="8640"/>
                <w:tab w:val="decimal" w:pos="106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</w:p>
        </w:tc>
        <w:tc>
          <w:tcPr>
            <w:tcW w:w="1152" w:type="dxa"/>
            <w:shd w:val="clear" w:color="auto" w:fill="auto"/>
          </w:tcPr>
          <w:p w14:paraId="2A578B77" w14:textId="4EBDED23" w:rsidR="00923D09" w:rsidRPr="001E101B" w:rsidRDefault="00552E4A" w:rsidP="008E1626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923D09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="00923D09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8" w:type="dxa"/>
            <w:shd w:val="clear" w:color="auto" w:fill="auto"/>
          </w:tcPr>
          <w:p w14:paraId="7B8E1EA2" w14:textId="77777777" w:rsidR="00923D09" w:rsidRPr="001E101B" w:rsidRDefault="00923D09" w:rsidP="008E1626">
            <w:pPr>
              <w:pStyle w:val="Header"/>
              <w:tabs>
                <w:tab w:val="clear" w:pos="4320"/>
                <w:tab w:val="clear" w:pos="8640"/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63A14DB" w14:textId="77777777" w:rsidR="00923D09" w:rsidRPr="001E101B" w:rsidRDefault="00923D09" w:rsidP="008E1626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923D09" w:rsidRPr="001E101B" w14:paraId="23F0B0C6" w14:textId="77777777" w:rsidTr="00923D09">
        <w:tc>
          <w:tcPr>
            <w:tcW w:w="2808" w:type="dxa"/>
            <w:vAlign w:val="bottom"/>
          </w:tcPr>
          <w:p w14:paraId="7D5FA82E" w14:textId="77777777" w:rsidR="00923D09" w:rsidRPr="001E101B" w:rsidRDefault="00923D09" w:rsidP="008E162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Bagan Hotel Holding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9C3DB61" w14:textId="77777777" w:rsidR="00923D09" w:rsidRPr="001E101B" w:rsidRDefault="00923D09" w:rsidP="008E1626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9C3FD04" w14:textId="77777777" w:rsidR="00923D09" w:rsidRPr="001E101B" w:rsidRDefault="00923D09" w:rsidP="00923D09">
            <w:pPr>
              <w:pStyle w:val="Header"/>
              <w:tabs>
                <w:tab w:val="clear" w:pos="4320"/>
                <w:tab w:val="clear" w:pos="8640"/>
                <w:tab w:val="decimal" w:pos="106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7ECE680D" w14:textId="77777777" w:rsidR="00923D09" w:rsidRPr="001E101B" w:rsidRDefault="00923D09" w:rsidP="008E1626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8" w:type="dxa"/>
            <w:shd w:val="clear" w:color="auto" w:fill="auto"/>
          </w:tcPr>
          <w:p w14:paraId="4F7AC69D" w14:textId="77777777" w:rsidR="00923D09" w:rsidRPr="001E101B" w:rsidRDefault="00923D09" w:rsidP="008E1626">
            <w:pPr>
              <w:pStyle w:val="Header"/>
              <w:tabs>
                <w:tab w:val="clear" w:pos="4320"/>
                <w:tab w:val="clear" w:pos="8640"/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42253AC" w14:textId="77777777" w:rsidR="00923D09" w:rsidRPr="001E101B" w:rsidRDefault="00923D09" w:rsidP="008E1626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23D09" w:rsidRPr="001E101B" w14:paraId="3ED78C74" w14:textId="77777777" w:rsidTr="00923D09">
        <w:tc>
          <w:tcPr>
            <w:tcW w:w="2808" w:type="dxa"/>
            <w:vAlign w:val="bottom"/>
          </w:tcPr>
          <w:p w14:paraId="63BA53C0" w14:textId="77777777" w:rsidR="00923D09" w:rsidRPr="001E101B" w:rsidRDefault="00923D09" w:rsidP="008E162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Company (BVI) Limited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E2BD2F3" w14:textId="2F9D6D6F" w:rsidR="00923D09" w:rsidRPr="001E101B" w:rsidRDefault="00552E4A" w:rsidP="008E1626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  <w:r w:rsidR="00923D09"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  <w:r w:rsidR="00923D09"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248AB30" w14:textId="0B1B8DBA" w:rsidR="00923D09" w:rsidRPr="001E101B" w:rsidRDefault="00552E4A" w:rsidP="00923D09">
            <w:pPr>
              <w:pStyle w:val="Header"/>
              <w:tabs>
                <w:tab w:val="clear" w:pos="4320"/>
                <w:tab w:val="clear" w:pos="8640"/>
                <w:tab w:val="decimal" w:pos="106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8DC3477" w14:textId="7EDB6090" w:rsidR="00923D09" w:rsidRPr="001E101B" w:rsidRDefault="00552E4A" w:rsidP="008E1626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923D09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604</w:t>
            </w:r>
            <w:r w:rsidR="00923D09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869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62D5A5F3" w14:textId="77777777" w:rsidR="00923D09" w:rsidRPr="001E101B" w:rsidRDefault="00923D09" w:rsidP="008E1626">
            <w:pPr>
              <w:pStyle w:val="Header"/>
              <w:tabs>
                <w:tab w:val="clear" w:pos="4320"/>
                <w:tab w:val="clear" w:pos="8640"/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4C4A9F" w14:textId="77777777" w:rsidR="00923D09" w:rsidRPr="001E101B" w:rsidRDefault="00923D09" w:rsidP="008E1626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923D09" w:rsidRPr="001E101B" w14:paraId="37706BEF" w14:textId="77777777" w:rsidTr="00923D09">
        <w:tc>
          <w:tcPr>
            <w:tcW w:w="2808" w:type="dxa"/>
            <w:vAlign w:val="bottom"/>
          </w:tcPr>
          <w:p w14:paraId="6E341E0C" w14:textId="77777777" w:rsidR="00923D09" w:rsidRPr="001E101B" w:rsidRDefault="00923D09" w:rsidP="008E162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รวมเงินลงทุนในบริษัทร่วม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719F61" w14:textId="77777777" w:rsidR="00923D09" w:rsidRPr="001E101B" w:rsidRDefault="00923D09" w:rsidP="008E1626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1FC312C" w14:textId="77777777" w:rsidR="00923D09" w:rsidRPr="001E101B" w:rsidRDefault="00923D09" w:rsidP="00923D09">
            <w:pPr>
              <w:pStyle w:val="Header"/>
              <w:tabs>
                <w:tab w:val="clear" w:pos="4320"/>
                <w:tab w:val="clear" w:pos="8640"/>
                <w:tab w:val="decimal" w:pos="106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2F70BCC" w14:textId="4A47EC5F" w:rsidR="00923D09" w:rsidRPr="001E101B" w:rsidRDefault="00552E4A" w:rsidP="008E1626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923D09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124</w:t>
            </w:r>
            <w:r w:rsidR="00923D09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869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1A8C6E66" w14:textId="77777777" w:rsidR="00923D09" w:rsidRPr="001E101B" w:rsidRDefault="00923D09" w:rsidP="008E1626">
            <w:pPr>
              <w:pStyle w:val="Header"/>
              <w:tabs>
                <w:tab w:val="clear" w:pos="4320"/>
                <w:tab w:val="clear" w:pos="8640"/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8740F02" w14:textId="77777777" w:rsidR="00923D09" w:rsidRPr="001E101B" w:rsidRDefault="00923D09" w:rsidP="008E1626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923D09" w:rsidRPr="001E101B" w14:paraId="16C90701" w14:textId="77777777" w:rsidTr="00923D09">
        <w:tc>
          <w:tcPr>
            <w:tcW w:w="2808" w:type="dxa"/>
            <w:vAlign w:val="bottom"/>
          </w:tcPr>
          <w:p w14:paraId="6EE9901B" w14:textId="77777777" w:rsidR="00923D09" w:rsidRPr="001E101B" w:rsidRDefault="00923D09" w:rsidP="008E1626">
            <w:pPr>
              <w:tabs>
                <w:tab w:val="left" w:pos="248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ค่าเผื่อการด้อยค่าของเงินลงทุน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14A4550" w14:textId="77777777" w:rsidR="00923D09" w:rsidRPr="001E101B" w:rsidRDefault="00923D09" w:rsidP="008E1626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951B7F2" w14:textId="77777777" w:rsidR="00923D09" w:rsidRPr="001E101B" w:rsidRDefault="00923D09" w:rsidP="00923D09">
            <w:pPr>
              <w:pStyle w:val="Header"/>
              <w:tabs>
                <w:tab w:val="clear" w:pos="4320"/>
                <w:tab w:val="clear" w:pos="8640"/>
                <w:tab w:val="decimal" w:pos="106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7F0AAD5B" w14:textId="77777777" w:rsidR="00923D09" w:rsidRPr="001E101B" w:rsidRDefault="00923D09" w:rsidP="008E1626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8" w:type="dxa"/>
            <w:shd w:val="clear" w:color="auto" w:fill="auto"/>
          </w:tcPr>
          <w:p w14:paraId="57A97238" w14:textId="77777777" w:rsidR="00923D09" w:rsidRPr="001E101B" w:rsidRDefault="00923D09" w:rsidP="008E1626">
            <w:pPr>
              <w:pStyle w:val="Header"/>
              <w:tabs>
                <w:tab w:val="clear" w:pos="4320"/>
                <w:tab w:val="clear" w:pos="8640"/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A8FB96B" w14:textId="77777777" w:rsidR="00923D09" w:rsidRPr="001E101B" w:rsidRDefault="00923D09" w:rsidP="008E1626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23D09" w:rsidRPr="001E101B" w14:paraId="6518A77B" w14:textId="77777777" w:rsidTr="00923D09">
        <w:tc>
          <w:tcPr>
            <w:tcW w:w="2808" w:type="dxa"/>
            <w:vAlign w:val="bottom"/>
          </w:tcPr>
          <w:p w14:paraId="391E6FA1" w14:textId="77777777" w:rsidR="00923D09" w:rsidRPr="001E101B" w:rsidRDefault="00923D09" w:rsidP="008E1626">
            <w:pPr>
              <w:tabs>
                <w:tab w:val="left" w:pos="248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 xml:space="preserve">   ในบริษัทร่วม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FAD4B27" w14:textId="77777777" w:rsidR="00923D09" w:rsidRPr="001E101B" w:rsidRDefault="00923D09" w:rsidP="008E1626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62904F1" w14:textId="77777777" w:rsidR="00923D09" w:rsidRPr="001E101B" w:rsidRDefault="00923D09" w:rsidP="00923D09">
            <w:pPr>
              <w:pStyle w:val="Header"/>
              <w:tabs>
                <w:tab w:val="clear" w:pos="4320"/>
                <w:tab w:val="clear" w:pos="8640"/>
                <w:tab w:val="decimal" w:pos="106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EAF4900" w14:textId="779F073D" w:rsidR="00923D09" w:rsidRPr="001E101B" w:rsidRDefault="00923D09" w:rsidP="008E1626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604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869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6590485C" w14:textId="77777777" w:rsidR="00923D09" w:rsidRPr="001E101B" w:rsidRDefault="00923D09" w:rsidP="008E1626">
            <w:pPr>
              <w:pStyle w:val="Header"/>
              <w:tabs>
                <w:tab w:val="clear" w:pos="4320"/>
                <w:tab w:val="clear" w:pos="8640"/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B34D693" w14:textId="77777777" w:rsidR="00923D09" w:rsidRPr="001E101B" w:rsidRDefault="00923D09" w:rsidP="008E1626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923D09" w:rsidRPr="001E101B" w14:paraId="06EA6D31" w14:textId="77777777" w:rsidTr="00923D09">
        <w:tc>
          <w:tcPr>
            <w:tcW w:w="2808" w:type="dxa"/>
            <w:vAlign w:val="bottom"/>
          </w:tcPr>
          <w:p w14:paraId="7DDE110A" w14:textId="77777777" w:rsidR="00923D09" w:rsidRPr="001E101B" w:rsidRDefault="00923D09" w:rsidP="008E162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รวมเงินลงทุนในบริษัทร่วม 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40BA66" w14:textId="77777777" w:rsidR="00923D09" w:rsidRPr="001E101B" w:rsidRDefault="00923D09" w:rsidP="008E1626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D3BA802" w14:textId="77777777" w:rsidR="00923D09" w:rsidRPr="001E101B" w:rsidRDefault="00923D09" w:rsidP="00923D09">
            <w:pPr>
              <w:pStyle w:val="Header"/>
              <w:tabs>
                <w:tab w:val="clear" w:pos="4320"/>
                <w:tab w:val="clear" w:pos="8640"/>
                <w:tab w:val="decimal" w:pos="106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A91D1B" w14:textId="44BCA031" w:rsidR="00923D09" w:rsidRPr="001E101B" w:rsidRDefault="00552E4A" w:rsidP="008E1626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923D09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="00923D09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CE807B" w14:textId="77777777" w:rsidR="00923D09" w:rsidRPr="001E101B" w:rsidRDefault="00923D09" w:rsidP="008E1626">
            <w:pPr>
              <w:pStyle w:val="Header"/>
              <w:tabs>
                <w:tab w:val="clear" w:pos="4320"/>
                <w:tab w:val="clear" w:pos="8640"/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23C932" w14:textId="77777777" w:rsidR="00923D09" w:rsidRPr="001E101B" w:rsidRDefault="00923D09" w:rsidP="008E1626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777952C8" w14:textId="613FBBF3" w:rsidR="000E4941" w:rsidRPr="001E101B" w:rsidRDefault="000E4941" w:rsidP="00364060">
      <w:pPr>
        <w:ind w:left="540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3F140AA5" w14:textId="50EE0AA7" w:rsidR="000A40B2" w:rsidRPr="001E101B" w:rsidRDefault="000A40B2" w:rsidP="008926B8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 บากาน โฮเต็ล โฮลดิ้ง (ประเทศไทย) จำกัด ซึ่งเป็นบริษัทย่อยของบริษัท ได้ลงทุนในโครงการโรงแรมใน</w:t>
      </w:r>
      <w:r w:rsidR="00344648"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สาธารณรัฐ</w:t>
      </w:r>
      <w:r w:rsidR="00364060"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344648" w:rsidRPr="001E101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แห่ง</w:t>
      </w:r>
      <w:r w:rsidRPr="001E101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สหภาพ</w:t>
      </w:r>
      <w:r w:rsidR="009A6CF3" w:rsidRPr="001E101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เมียนมาร์</w:t>
      </w:r>
      <w:r w:rsidRPr="001E101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โดยเป็นการลงทุนผ่าน</w:t>
      </w:r>
      <w:r w:rsidRPr="001E101B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Bagan Hotel Holding Company (BVI) Limited</w:t>
      </w:r>
      <w:r w:rsidRPr="001E101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และเมื่อวันที่ </w:t>
      </w:r>
      <w:r w:rsidR="00552E4A" w:rsidRPr="00552E4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13</w:t>
      </w:r>
      <w:r w:rsidRPr="001E101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สิงหาคม พ.ศ. </w:t>
      </w:r>
      <w:r w:rsidR="00552E4A" w:rsidRPr="00552E4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2546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1E101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โครงการโรงแรมดังกล่าวได้ถูกยกเลิกจากกระทรวงการโรงแรมและท่องเที่ยวของ</w:t>
      </w:r>
      <w:r w:rsidR="00344648" w:rsidRPr="001E101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สาธารณรัฐแห่ง</w:t>
      </w:r>
      <w:r w:rsidRPr="001E101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สหภาพ</w:t>
      </w:r>
      <w:r w:rsidR="009A6CF3" w:rsidRPr="001E101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เมียนมาร์</w:t>
      </w:r>
      <w:r w:rsidRPr="001E101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บริษัทได้บันทึก</w:t>
      </w:r>
      <w:r w:rsidR="00186A37"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ค่าเผื่อการด้อยค่า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สำหรับการลงทุนดังกล่าวแล้วทั้งจำนวน</w:t>
      </w:r>
    </w:p>
    <w:p w14:paraId="7EE925E4" w14:textId="77777777" w:rsidR="001171D3" w:rsidRPr="001E101B" w:rsidRDefault="001171D3" w:rsidP="008926B8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15FA6BF" w14:textId="77777777" w:rsidR="001171D3" w:rsidRPr="001E101B" w:rsidRDefault="00AF1B78" w:rsidP="008926B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 สยามบริการการบิน จำกัด เป็น</w:t>
      </w:r>
      <w:r w:rsidR="001171D3"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บริษัทร่วมที่มีสาระสำคัญต่อกลุ่มกิจการตามความเห็นของกรรมการ บริษัทร่วมดังกล่าวมีทุนเรือนหุ้นทั้งหมดเป็นหุ้นสามัญ ซึ่งกลุ่มกิจการได้ถือหุ้นทางตรง </w:t>
      </w:r>
    </w:p>
    <w:p w14:paraId="0F4D10C3" w14:textId="77777777" w:rsidR="00325BDD" w:rsidRPr="001E101B" w:rsidRDefault="00325BDD" w:rsidP="008926B8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p w14:paraId="7B6ADD42" w14:textId="39D72FAF" w:rsidR="001171D3" w:rsidRPr="001E101B" w:rsidRDefault="001171D3" w:rsidP="008926B8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ข้อมูลทางการเงินโดยสรุปสำหรับบริษัทร่วม</w:t>
      </w:r>
    </w:p>
    <w:p w14:paraId="4DB72888" w14:textId="77777777" w:rsidR="001171D3" w:rsidRPr="001E101B" w:rsidRDefault="001171D3" w:rsidP="008926B8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69AD77B" w14:textId="77777777" w:rsidR="001171D3" w:rsidRPr="001E101B" w:rsidRDefault="001171D3" w:rsidP="008926B8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ข้อมูลทางการเงินสำห</w:t>
      </w:r>
      <w:r w:rsidR="004F7F12"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รับบริษัท</w:t>
      </w:r>
      <w:r w:rsidR="004F7F12"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4F7F12"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สยามบริการการบิน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จำกัด</w:t>
      </w:r>
      <w:r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ซึ่งปฏิบัติตามวิธีส่วนได้เสีย แสดงดังต่อไปนี้</w:t>
      </w:r>
    </w:p>
    <w:p w14:paraId="7D4936A3" w14:textId="77777777" w:rsidR="004F7F12" w:rsidRPr="001E101B" w:rsidRDefault="004F7F12" w:rsidP="008926B8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CC20AD0" w14:textId="14FF6B37" w:rsidR="00523866" w:rsidRPr="001E101B" w:rsidRDefault="004F7F12" w:rsidP="008926B8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งบแสดงฐานะการเงินโดยสรุป</w:t>
      </w:r>
    </w:p>
    <w:p w14:paraId="25C0D1CF" w14:textId="77777777" w:rsidR="00F6196C" w:rsidRPr="001E101B" w:rsidRDefault="00F6196C" w:rsidP="008926B8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614D33" w:rsidRPr="001E101B" w14:paraId="1FFAD4D5" w14:textId="77777777" w:rsidTr="00CC1424">
        <w:trPr>
          <w:cantSplit/>
        </w:trPr>
        <w:tc>
          <w:tcPr>
            <w:tcW w:w="6725" w:type="dxa"/>
          </w:tcPr>
          <w:p w14:paraId="3B25DAA7" w14:textId="77777777" w:rsidR="00614D33" w:rsidRPr="001E101B" w:rsidRDefault="00614D33" w:rsidP="008926B8">
            <w:pPr>
              <w:ind w:left="431" w:right="-9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4213B5" w14:textId="0AD6BB2C" w:rsidR="00614D33" w:rsidRPr="001E101B" w:rsidRDefault="00614D33" w:rsidP="008926B8">
            <w:pPr>
              <w:tabs>
                <w:tab w:val="right" w:pos="103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31</w:t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614D33" w:rsidRPr="001E101B" w14:paraId="3ADEBDDC" w14:textId="77777777" w:rsidTr="000E4941">
        <w:trPr>
          <w:cantSplit/>
        </w:trPr>
        <w:tc>
          <w:tcPr>
            <w:tcW w:w="6725" w:type="dxa"/>
          </w:tcPr>
          <w:p w14:paraId="74C3AD31" w14:textId="77777777" w:rsidR="00614D33" w:rsidRPr="001E101B" w:rsidRDefault="00614D33" w:rsidP="008926B8">
            <w:pPr>
              <w:ind w:left="431" w:right="-9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1D82B63" w14:textId="02A5F54E" w:rsidR="00614D33" w:rsidRPr="001E101B" w:rsidRDefault="00614D33" w:rsidP="004A5FA1">
            <w:pPr>
              <w:tabs>
                <w:tab w:val="right" w:pos="115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D052EBC" w14:textId="76755668" w:rsidR="00614D33" w:rsidRPr="001E101B" w:rsidRDefault="00614D33" w:rsidP="004A5FA1">
            <w:pPr>
              <w:tabs>
                <w:tab w:val="right" w:pos="11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</w:tr>
      <w:tr w:rsidR="00614D33" w:rsidRPr="001E101B" w14:paraId="443155D5" w14:textId="77777777" w:rsidTr="000E4941">
        <w:trPr>
          <w:cantSplit/>
        </w:trPr>
        <w:tc>
          <w:tcPr>
            <w:tcW w:w="6725" w:type="dxa"/>
          </w:tcPr>
          <w:p w14:paraId="0E26796A" w14:textId="77777777" w:rsidR="00614D33" w:rsidRPr="001E101B" w:rsidRDefault="00614D33" w:rsidP="008926B8">
            <w:pPr>
              <w:ind w:left="431" w:right="-90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0C9ED6" w14:textId="77777777" w:rsidR="00614D33" w:rsidRPr="001E101B" w:rsidRDefault="00614D33" w:rsidP="004A5FA1">
            <w:pPr>
              <w:keepNext/>
              <w:tabs>
                <w:tab w:val="right" w:pos="1155"/>
              </w:tabs>
              <w:ind w:right="-72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03674F4" w14:textId="77777777" w:rsidR="00614D33" w:rsidRPr="001E101B" w:rsidRDefault="00614D33" w:rsidP="004A5FA1">
            <w:pPr>
              <w:tabs>
                <w:tab w:val="right" w:pos="11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D21D0" w:rsidRPr="001E101B" w14:paraId="73D08629" w14:textId="77777777" w:rsidTr="000E4941">
        <w:trPr>
          <w:cantSplit/>
        </w:trPr>
        <w:tc>
          <w:tcPr>
            <w:tcW w:w="6725" w:type="dxa"/>
          </w:tcPr>
          <w:p w14:paraId="33B6B821" w14:textId="77777777" w:rsidR="00CD21D0" w:rsidRPr="001E101B" w:rsidRDefault="00CD21D0" w:rsidP="00CD21D0">
            <w:pPr>
              <w:ind w:left="431" w:right="-9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1368" w:type="dxa"/>
            <w:shd w:val="clear" w:color="auto" w:fill="FAFAFA"/>
          </w:tcPr>
          <w:p w14:paraId="03C2937F" w14:textId="77777777" w:rsidR="00CD21D0" w:rsidRPr="001E101B" w:rsidRDefault="00CD21D0" w:rsidP="00CD21D0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5AA129E1" w14:textId="77777777" w:rsidR="00CD21D0" w:rsidRPr="001E101B" w:rsidRDefault="00CD21D0" w:rsidP="00CD21D0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</w:p>
        </w:tc>
      </w:tr>
      <w:tr w:rsidR="00CD21D0" w:rsidRPr="001E101B" w14:paraId="48F67A0F" w14:textId="77777777" w:rsidTr="000E4941">
        <w:trPr>
          <w:cantSplit/>
        </w:trPr>
        <w:tc>
          <w:tcPr>
            <w:tcW w:w="6725" w:type="dxa"/>
          </w:tcPr>
          <w:p w14:paraId="21B7C28A" w14:textId="77777777" w:rsidR="00CD21D0" w:rsidRPr="001E101B" w:rsidRDefault="00CD21D0" w:rsidP="00CD21D0">
            <w:pPr>
              <w:ind w:left="431" w:right="-9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shd w:val="clear" w:color="auto" w:fill="FAFAFA"/>
          </w:tcPr>
          <w:p w14:paraId="21AEF47D" w14:textId="79EC2041" w:rsidR="00CD21D0" w:rsidRPr="001E101B" w:rsidRDefault="00552E4A" w:rsidP="00CD21D0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CD21D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CD21D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368" w:type="dxa"/>
            <w:shd w:val="clear" w:color="auto" w:fill="auto"/>
          </w:tcPr>
          <w:p w14:paraId="4FE61668" w14:textId="4084CC78" w:rsidR="00CD21D0" w:rsidRPr="001E101B" w:rsidRDefault="00552E4A" w:rsidP="00CD21D0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CD21D0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="00CD21D0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</w:p>
        </w:tc>
      </w:tr>
      <w:tr w:rsidR="00CD21D0" w:rsidRPr="001E101B" w14:paraId="0F4A6DEA" w14:textId="77777777" w:rsidTr="000E4941">
        <w:trPr>
          <w:cantSplit/>
        </w:trPr>
        <w:tc>
          <w:tcPr>
            <w:tcW w:w="6725" w:type="dxa"/>
          </w:tcPr>
          <w:p w14:paraId="32B568F7" w14:textId="77777777" w:rsidR="00CD21D0" w:rsidRPr="001E101B" w:rsidRDefault="00CD21D0" w:rsidP="00CD21D0">
            <w:pPr>
              <w:ind w:left="431" w:right="-90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สินทรัพย์หมุนเวียนอื่น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(ไม่รวมเงินสด)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488AB90" w14:textId="679EDEAD" w:rsidR="00CD21D0" w:rsidRPr="001E101B" w:rsidRDefault="00552E4A" w:rsidP="00CD21D0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CD21D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  <w:r w:rsidR="00CD21D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A2A995E" w14:textId="106D8C80" w:rsidR="00CD21D0" w:rsidRPr="001E101B" w:rsidRDefault="00552E4A" w:rsidP="00CD21D0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CD21D0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="00CD21D0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</w:tr>
      <w:tr w:rsidR="00CD21D0" w:rsidRPr="001E101B" w14:paraId="74498E98" w14:textId="77777777" w:rsidTr="000E4941">
        <w:trPr>
          <w:cantSplit/>
        </w:trPr>
        <w:tc>
          <w:tcPr>
            <w:tcW w:w="6725" w:type="dxa"/>
          </w:tcPr>
          <w:p w14:paraId="3567576A" w14:textId="77777777" w:rsidR="00CD21D0" w:rsidRPr="001E101B" w:rsidRDefault="00CD21D0" w:rsidP="00CD21D0">
            <w:pPr>
              <w:ind w:left="431" w:right="-90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สินทรัพย์หมุนเวียนรวม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915A31" w14:textId="6C0A6BCD" w:rsidR="00CD21D0" w:rsidRPr="001E101B" w:rsidRDefault="00552E4A" w:rsidP="00CD21D0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CD21D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CD21D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3DFE17" w14:textId="2E0C573A" w:rsidR="00CD21D0" w:rsidRPr="001E101B" w:rsidRDefault="00552E4A" w:rsidP="00CD21D0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CD21D0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CD21D0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</w:p>
        </w:tc>
      </w:tr>
      <w:tr w:rsidR="00CD21D0" w:rsidRPr="001E101B" w14:paraId="57DB3996" w14:textId="77777777" w:rsidTr="000E4941">
        <w:trPr>
          <w:cantSplit/>
        </w:trPr>
        <w:tc>
          <w:tcPr>
            <w:tcW w:w="6725" w:type="dxa"/>
          </w:tcPr>
          <w:p w14:paraId="44F0600B" w14:textId="77777777" w:rsidR="00CD21D0" w:rsidRPr="001E101B" w:rsidRDefault="00CD21D0" w:rsidP="00CD21D0">
            <w:pPr>
              <w:ind w:left="427" w:right="-90" w:firstLine="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4A16587" w14:textId="77777777" w:rsidR="00CD21D0" w:rsidRPr="001E101B" w:rsidRDefault="00CD21D0" w:rsidP="00CD21D0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EC0DC96" w14:textId="77777777" w:rsidR="00CD21D0" w:rsidRPr="001E101B" w:rsidRDefault="00CD21D0" w:rsidP="00CD21D0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CD21D0" w:rsidRPr="001E101B" w14:paraId="69CA4FE1" w14:textId="77777777" w:rsidTr="000E4941">
        <w:trPr>
          <w:cantSplit/>
        </w:trPr>
        <w:tc>
          <w:tcPr>
            <w:tcW w:w="6725" w:type="dxa"/>
          </w:tcPr>
          <w:p w14:paraId="103D1A31" w14:textId="77777777" w:rsidR="00CD21D0" w:rsidRPr="001E101B" w:rsidRDefault="00CD21D0" w:rsidP="00CD21D0">
            <w:pPr>
              <w:ind w:left="431" w:right="-90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สินทรัพย์ไม่หมุนเวียน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3229675" w14:textId="4DA178E6" w:rsidR="00CD21D0" w:rsidRPr="001E101B" w:rsidRDefault="00552E4A" w:rsidP="00CD21D0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CD21D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="00CD21D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0F2B303" w14:textId="33C86CD2" w:rsidR="00CD21D0" w:rsidRPr="001E101B" w:rsidRDefault="00552E4A" w:rsidP="00CD21D0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CD21D0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 w:rsidR="00CD21D0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</w:tr>
      <w:tr w:rsidR="00CD21D0" w:rsidRPr="001E101B" w14:paraId="451A2814" w14:textId="77777777" w:rsidTr="000E4941">
        <w:trPr>
          <w:cantSplit/>
        </w:trPr>
        <w:tc>
          <w:tcPr>
            <w:tcW w:w="6725" w:type="dxa"/>
          </w:tcPr>
          <w:p w14:paraId="11676A1F" w14:textId="77777777" w:rsidR="00CD21D0" w:rsidRPr="001E101B" w:rsidRDefault="00CD21D0" w:rsidP="00CD21D0">
            <w:pPr>
              <w:ind w:left="431" w:right="-9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5ED2A5" w14:textId="3FF5163E" w:rsidR="00CD21D0" w:rsidRPr="001E101B" w:rsidRDefault="00552E4A" w:rsidP="00CD21D0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CD21D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="00CD21D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C3E44D" w14:textId="6F3014AC" w:rsidR="00CD21D0" w:rsidRPr="001E101B" w:rsidRDefault="00552E4A" w:rsidP="00CD21D0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CD21D0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="00CD21D0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</w:p>
        </w:tc>
      </w:tr>
      <w:tr w:rsidR="00CD21D0" w:rsidRPr="001E101B" w14:paraId="093FE406" w14:textId="77777777" w:rsidTr="000E4941">
        <w:trPr>
          <w:cantSplit/>
        </w:trPr>
        <w:tc>
          <w:tcPr>
            <w:tcW w:w="6725" w:type="dxa"/>
          </w:tcPr>
          <w:p w14:paraId="17805365" w14:textId="77777777" w:rsidR="00CD21D0" w:rsidRPr="001E101B" w:rsidRDefault="00CD21D0" w:rsidP="00CD21D0">
            <w:pPr>
              <w:ind w:left="431" w:right="-9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10C1226" w14:textId="77777777" w:rsidR="00CD21D0" w:rsidRPr="001E101B" w:rsidRDefault="00CD21D0" w:rsidP="00CD21D0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7210815" w14:textId="77777777" w:rsidR="00CD21D0" w:rsidRPr="001E101B" w:rsidRDefault="00CD21D0" w:rsidP="00CD21D0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CD21D0" w:rsidRPr="001E101B" w14:paraId="1DBDBC91" w14:textId="77777777" w:rsidTr="000E4941">
        <w:trPr>
          <w:cantSplit/>
        </w:trPr>
        <w:tc>
          <w:tcPr>
            <w:tcW w:w="6725" w:type="dxa"/>
          </w:tcPr>
          <w:p w14:paraId="731B7E36" w14:textId="77777777" w:rsidR="00CD21D0" w:rsidRPr="001E101B" w:rsidRDefault="00CD21D0" w:rsidP="00CD21D0">
            <w:pPr>
              <w:ind w:left="431" w:right="-9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หนี้สินหมุนเวียน</w:t>
            </w:r>
          </w:p>
        </w:tc>
        <w:tc>
          <w:tcPr>
            <w:tcW w:w="1368" w:type="dxa"/>
            <w:shd w:val="clear" w:color="auto" w:fill="FAFAFA"/>
          </w:tcPr>
          <w:p w14:paraId="00C5DB20" w14:textId="4C9A8D6F" w:rsidR="00CD21D0" w:rsidRPr="001E101B" w:rsidRDefault="00552E4A" w:rsidP="00CD21D0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="00CD21D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CD21D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368" w:type="dxa"/>
            <w:shd w:val="clear" w:color="auto" w:fill="auto"/>
          </w:tcPr>
          <w:p w14:paraId="417417B1" w14:textId="472D033B" w:rsidR="00CD21D0" w:rsidRPr="001E101B" w:rsidRDefault="00552E4A" w:rsidP="00CD21D0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="00CD21D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  <w:r w:rsidR="00CD21D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</w:p>
        </w:tc>
      </w:tr>
      <w:tr w:rsidR="00CD21D0" w:rsidRPr="001E101B" w14:paraId="0B917E20" w14:textId="77777777" w:rsidTr="000E4941">
        <w:trPr>
          <w:cantSplit/>
        </w:trPr>
        <w:tc>
          <w:tcPr>
            <w:tcW w:w="6725" w:type="dxa"/>
          </w:tcPr>
          <w:p w14:paraId="12F7CEC3" w14:textId="77777777" w:rsidR="00CD21D0" w:rsidRPr="001E101B" w:rsidRDefault="00CD21D0" w:rsidP="00CD21D0">
            <w:pPr>
              <w:ind w:left="431" w:right="-9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หนี้สินไม่หมุนเวียน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7C3B846" w14:textId="070EBD1C" w:rsidR="00CD21D0" w:rsidRPr="001E101B" w:rsidRDefault="00552E4A" w:rsidP="00CD21D0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D21D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  <w:r w:rsidR="00CD21D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A81406E" w14:textId="3F4EBB85" w:rsidR="00CD21D0" w:rsidRPr="001E101B" w:rsidRDefault="00552E4A" w:rsidP="00CD21D0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D21D0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="00CD21D0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</w:tr>
      <w:tr w:rsidR="00CD21D0" w:rsidRPr="001E101B" w14:paraId="4F0B3D75" w14:textId="77777777" w:rsidTr="000E4941">
        <w:trPr>
          <w:cantSplit/>
        </w:trPr>
        <w:tc>
          <w:tcPr>
            <w:tcW w:w="6725" w:type="dxa"/>
          </w:tcPr>
          <w:p w14:paraId="67A05402" w14:textId="77777777" w:rsidR="00CD21D0" w:rsidRPr="001E101B" w:rsidRDefault="00CD21D0" w:rsidP="00CD21D0">
            <w:pPr>
              <w:ind w:left="431" w:right="-9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C3CE62" w14:textId="0F544E02" w:rsidR="00CD21D0" w:rsidRPr="001E101B" w:rsidRDefault="00552E4A" w:rsidP="00CD21D0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="00CD21D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="00CD21D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D15087" w14:textId="5591FAB1" w:rsidR="00CD21D0" w:rsidRPr="001E101B" w:rsidRDefault="00552E4A" w:rsidP="00CD21D0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="00CD21D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CD21D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</w:p>
        </w:tc>
      </w:tr>
      <w:tr w:rsidR="00CD21D0" w:rsidRPr="001E101B" w14:paraId="31EFE7F7" w14:textId="77777777" w:rsidTr="000E4941">
        <w:trPr>
          <w:cantSplit/>
        </w:trPr>
        <w:tc>
          <w:tcPr>
            <w:tcW w:w="6725" w:type="dxa"/>
          </w:tcPr>
          <w:p w14:paraId="2EF27874" w14:textId="77777777" w:rsidR="00CD21D0" w:rsidRPr="001E101B" w:rsidRDefault="00CD21D0" w:rsidP="00CD21D0">
            <w:pPr>
              <w:ind w:left="431" w:right="-9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703B88F" w14:textId="77777777" w:rsidR="00CD21D0" w:rsidRPr="001E101B" w:rsidRDefault="00CD21D0" w:rsidP="00CD21D0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4CC0530" w14:textId="77777777" w:rsidR="00CD21D0" w:rsidRPr="001E101B" w:rsidRDefault="00CD21D0" w:rsidP="00CD21D0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CD21D0" w:rsidRPr="001E101B" w14:paraId="5F9B2A1B" w14:textId="77777777" w:rsidTr="000E4941">
        <w:trPr>
          <w:cantSplit/>
        </w:trPr>
        <w:tc>
          <w:tcPr>
            <w:tcW w:w="6725" w:type="dxa"/>
          </w:tcPr>
          <w:p w14:paraId="7D41995A" w14:textId="77777777" w:rsidR="00CD21D0" w:rsidRPr="001E101B" w:rsidRDefault="00CD21D0" w:rsidP="00CD21D0">
            <w:pPr>
              <w:ind w:left="431" w:right="-90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สินทรัพย์สุทธิ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8A50875" w14:textId="4C5C3A6A" w:rsidR="00CD21D0" w:rsidRPr="001E101B" w:rsidRDefault="00CD21D0" w:rsidP="00CD21D0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E424699" w14:textId="1F9E70A4" w:rsidR="00CD21D0" w:rsidRPr="001E101B" w:rsidRDefault="00CD21D0" w:rsidP="00CD21D0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Pr="001E10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68A2359C" w14:textId="1A88C78F" w:rsidR="00D16144" w:rsidRPr="001E101B" w:rsidRDefault="00D16144" w:rsidP="00325BDD">
      <w:pP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92DC52E" w14:textId="5B35B8C3" w:rsidR="00201788" w:rsidRPr="001E101B" w:rsidRDefault="00201788" w:rsidP="008926B8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งบกำไรขาดทุนเบ็ดเสร็จโดยสรุป</w:t>
      </w:r>
    </w:p>
    <w:p w14:paraId="36FE061A" w14:textId="77777777" w:rsidR="00F6196C" w:rsidRPr="001E101B" w:rsidRDefault="00F6196C" w:rsidP="008926B8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AF1B78" w:rsidRPr="001E101B" w14:paraId="52E8E3E0" w14:textId="77777777" w:rsidTr="00CC1424">
        <w:trPr>
          <w:cantSplit/>
        </w:trPr>
        <w:tc>
          <w:tcPr>
            <w:tcW w:w="6725" w:type="dxa"/>
          </w:tcPr>
          <w:p w14:paraId="3B2A5727" w14:textId="77777777" w:rsidR="00AF1B78" w:rsidRPr="001E101B" w:rsidRDefault="00AF1B78" w:rsidP="008926B8">
            <w:pPr>
              <w:ind w:left="431" w:right="-9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41A878" w14:textId="7AD225DD" w:rsidR="00AF1B78" w:rsidRPr="001E101B" w:rsidRDefault="00AF1B78" w:rsidP="000E4941">
            <w:pPr>
              <w:tabs>
                <w:tab w:val="right" w:pos="103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31</w:t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251ADA" w:rsidRPr="001E101B" w14:paraId="08F1190E" w14:textId="77777777" w:rsidTr="000E4941">
        <w:trPr>
          <w:cantSplit/>
        </w:trPr>
        <w:tc>
          <w:tcPr>
            <w:tcW w:w="6725" w:type="dxa"/>
          </w:tcPr>
          <w:p w14:paraId="4B7AF1E0" w14:textId="77777777" w:rsidR="00251ADA" w:rsidRPr="001E101B" w:rsidRDefault="00251ADA" w:rsidP="008926B8">
            <w:pPr>
              <w:ind w:left="431" w:right="-9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9DEEA0" w14:textId="4BCB669E" w:rsidR="00251ADA" w:rsidRPr="001E101B" w:rsidRDefault="00251ADA" w:rsidP="004A5FA1">
            <w:pPr>
              <w:tabs>
                <w:tab w:val="right" w:pos="11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D83835" w14:textId="28552EA1" w:rsidR="00251ADA" w:rsidRPr="001E101B" w:rsidRDefault="00251ADA" w:rsidP="004A5FA1">
            <w:pPr>
              <w:tabs>
                <w:tab w:val="right" w:pos="11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</w:tr>
      <w:tr w:rsidR="00AF1B78" w:rsidRPr="001E101B" w14:paraId="291FE1D9" w14:textId="77777777" w:rsidTr="000E4941">
        <w:trPr>
          <w:cantSplit/>
        </w:trPr>
        <w:tc>
          <w:tcPr>
            <w:tcW w:w="6725" w:type="dxa"/>
          </w:tcPr>
          <w:p w14:paraId="245AF2B9" w14:textId="77777777" w:rsidR="00AF1B78" w:rsidRPr="001E101B" w:rsidRDefault="00AF1B78" w:rsidP="008926B8">
            <w:pPr>
              <w:ind w:left="431" w:right="-126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01E655E" w14:textId="12D0A118" w:rsidR="00AF1B78" w:rsidRPr="001E101B" w:rsidRDefault="00AF1B78" w:rsidP="004A5FA1">
            <w:pPr>
              <w:keepNext/>
              <w:tabs>
                <w:tab w:val="decimal" w:pos="1155"/>
              </w:tabs>
              <w:ind w:right="-72"/>
              <w:jc w:val="both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23AFE6" w14:textId="77777777" w:rsidR="00AF1B78" w:rsidRPr="001E101B" w:rsidRDefault="00AF1B78" w:rsidP="004A5FA1">
            <w:pPr>
              <w:keepNext/>
              <w:tabs>
                <w:tab w:val="decimal" w:pos="1155"/>
              </w:tabs>
              <w:ind w:right="-72"/>
              <w:jc w:val="both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F1B78" w:rsidRPr="001E101B" w14:paraId="5E05CD9C" w14:textId="77777777" w:rsidTr="000E4941">
        <w:trPr>
          <w:cantSplit/>
        </w:trPr>
        <w:tc>
          <w:tcPr>
            <w:tcW w:w="6725" w:type="dxa"/>
          </w:tcPr>
          <w:p w14:paraId="47280CC3" w14:textId="77777777" w:rsidR="00AF1B78" w:rsidRPr="001E101B" w:rsidRDefault="00AF1B78" w:rsidP="008926B8">
            <w:pPr>
              <w:ind w:left="431" w:right="-12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67E60E4" w14:textId="77777777" w:rsidR="00AF1B78" w:rsidRPr="001E101B" w:rsidRDefault="00AF1B78" w:rsidP="004A5FA1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957F2AE" w14:textId="77777777" w:rsidR="00AF1B78" w:rsidRPr="001E101B" w:rsidRDefault="00AF1B78" w:rsidP="004A5FA1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</w:p>
        </w:tc>
      </w:tr>
      <w:tr w:rsidR="00CD21D0" w:rsidRPr="001E101B" w14:paraId="19951AD2" w14:textId="77777777" w:rsidTr="000E4941">
        <w:trPr>
          <w:cantSplit/>
        </w:trPr>
        <w:tc>
          <w:tcPr>
            <w:tcW w:w="6725" w:type="dxa"/>
          </w:tcPr>
          <w:p w14:paraId="1FADAFB1" w14:textId="77777777" w:rsidR="00CD21D0" w:rsidRPr="001E101B" w:rsidRDefault="00CD21D0" w:rsidP="00CD21D0">
            <w:pPr>
              <w:ind w:left="431" w:right="-9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368" w:type="dxa"/>
            <w:shd w:val="clear" w:color="auto" w:fill="FAFAFA"/>
          </w:tcPr>
          <w:p w14:paraId="6539E0DB" w14:textId="71883E4F" w:rsidR="00CD21D0" w:rsidRPr="001E101B" w:rsidRDefault="00552E4A" w:rsidP="00CD21D0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 w:rsidR="00CD21D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="00CD21D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368" w:type="dxa"/>
          </w:tcPr>
          <w:p w14:paraId="78741D4D" w14:textId="0818B03E" w:rsidR="00CD21D0" w:rsidRPr="001E101B" w:rsidRDefault="00552E4A" w:rsidP="00CD21D0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CD21D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 w:rsidR="00CD21D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</w:p>
        </w:tc>
      </w:tr>
      <w:tr w:rsidR="00CD21D0" w:rsidRPr="001E101B" w14:paraId="0AD1031A" w14:textId="77777777" w:rsidTr="000E4941">
        <w:trPr>
          <w:cantSplit/>
        </w:trPr>
        <w:tc>
          <w:tcPr>
            <w:tcW w:w="6725" w:type="dxa"/>
          </w:tcPr>
          <w:p w14:paraId="5934DBD0" w14:textId="5266F1B0" w:rsidR="00CD21D0" w:rsidRPr="001E101B" w:rsidRDefault="00CD21D0" w:rsidP="00CD21D0">
            <w:pPr>
              <w:ind w:left="431" w:right="-9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รายได้อื่น</w:t>
            </w:r>
          </w:p>
        </w:tc>
        <w:tc>
          <w:tcPr>
            <w:tcW w:w="1368" w:type="dxa"/>
            <w:shd w:val="clear" w:color="auto" w:fill="FAFAFA"/>
          </w:tcPr>
          <w:p w14:paraId="5BE1A33C" w14:textId="5CA6B54B" w:rsidR="00CD21D0" w:rsidRPr="001E101B" w:rsidRDefault="00552E4A" w:rsidP="00CD21D0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="00CD21D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368" w:type="dxa"/>
          </w:tcPr>
          <w:p w14:paraId="7A402B7B" w14:textId="22EEFBD9" w:rsidR="00CD21D0" w:rsidRPr="001E101B" w:rsidRDefault="00552E4A" w:rsidP="00CD21D0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D21D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  <w:r w:rsidR="00CD21D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</w:p>
        </w:tc>
      </w:tr>
      <w:tr w:rsidR="00CD21D0" w:rsidRPr="001E101B" w14:paraId="59423146" w14:textId="77777777" w:rsidTr="000E4941">
        <w:trPr>
          <w:cantSplit/>
        </w:trPr>
        <w:tc>
          <w:tcPr>
            <w:tcW w:w="6725" w:type="dxa"/>
          </w:tcPr>
          <w:p w14:paraId="0832A9E8" w14:textId="77777777" w:rsidR="00CD21D0" w:rsidRPr="001E101B" w:rsidRDefault="00CD21D0" w:rsidP="00CD21D0">
            <w:pPr>
              <w:ind w:left="431" w:right="-9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ต้นทุนขาย</w:t>
            </w:r>
          </w:p>
        </w:tc>
        <w:tc>
          <w:tcPr>
            <w:tcW w:w="1368" w:type="dxa"/>
            <w:shd w:val="clear" w:color="auto" w:fill="FAFAFA"/>
          </w:tcPr>
          <w:p w14:paraId="1AACE4ED" w14:textId="54947F97" w:rsidR="00CD21D0" w:rsidRPr="001E101B" w:rsidRDefault="00CD21D0" w:rsidP="00CD21D0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75D7220D" w14:textId="05A0D3FC" w:rsidR="00CD21D0" w:rsidRPr="001E101B" w:rsidRDefault="00CD21D0" w:rsidP="00CD21D0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D21D0" w:rsidRPr="001E101B" w14:paraId="714AA881" w14:textId="77777777" w:rsidTr="000E4941">
        <w:trPr>
          <w:cantSplit/>
        </w:trPr>
        <w:tc>
          <w:tcPr>
            <w:tcW w:w="6725" w:type="dxa"/>
          </w:tcPr>
          <w:p w14:paraId="5B6941A4" w14:textId="77777777" w:rsidR="00CD21D0" w:rsidRPr="001E101B" w:rsidRDefault="00CD21D0" w:rsidP="00CD21D0">
            <w:pPr>
              <w:ind w:left="431" w:right="-9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ค่าใช้จ่ายในการขายและบริหาร</w:t>
            </w:r>
          </w:p>
        </w:tc>
        <w:tc>
          <w:tcPr>
            <w:tcW w:w="1368" w:type="dxa"/>
            <w:shd w:val="clear" w:color="auto" w:fill="FAFAFA"/>
          </w:tcPr>
          <w:p w14:paraId="70080A0A" w14:textId="68257E2F" w:rsidR="00CD21D0" w:rsidRPr="001E101B" w:rsidRDefault="00CD21D0" w:rsidP="00CD21D0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7F761D30" w14:textId="0839538E" w:rsidR="00CD21D0" w:rsidRPr="001E101B" w:rsidRDefault="00CD21D0" w:rsidP="00CD21D0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D21D0" w:rsidRPr="001E101B" w14:paraId="6375CD62" w14:textId="77777777" w:rsidTr="000E4941">
        <w:trPr>
          <w:cantSplit/>
        </w:trPr>
        <w:tc>
          <w:tcPr>
            <w:tcW w:w="6725" w:type="dxa"/>
          </w:tcPr>
          <w:p w14:paraId="582F569F" w14:textId="77777777" w:rsidR="00CD21D0" w:rsidRPr="001E101B" w:rsidRDefault="00CD21D0" w:rsidP="00CD21D0">
            <w:pPr>
              <w:ind w:left="431" w:right="-9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B1AF20C" w14:textId="33604F1A" w:rsidR="00CD21D0" w:rsidRPr="001E101B" w:rsidRDefault="00CD21D0" w:rsidP="00CD21D0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3C4797F" w14:textId="3864812D" w:rsidR="00CD21D0" w:rsidRPr="001E101B" w:rsidRDefault="00CD21D0" w:rsidP="00CD21D0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D21D0" w:rsidRPr="001E101B" w14:paraId="38DBB792" w14:textId="77777777" w:rsidTr="000E4941">
        <w:trPr>
          <w:cantSplit/>
        </w:trPr>
        <w:tc>
          <w:tcPr>
            <w:tcW w:w="6725" w:type="dxa"/>
          </w:tcPr>
          <w:p w14:paraId="3955170C" w14:textId="6460D7B1" w:rsidR="00CD21D0" w:rsidRPr="001E101B" w:rsidRDefault="00CD21D0" w:rsidP="00CD21D0">
            <w:pPr>
              <w:ind w:left="431" w:right="-9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ขาดทุนจากการดำเนินงานต่อเนื่อง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061F729" w14:textId="61A0643E" w:rsidR="00CD21D0" w:rsidRPr="001E101B" w:rsidRDefault="00CD21D0" w:rsidP="00CD21D0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953A488" w14:textId="10A0FE5E" w:rsidR="00CD21D0" w:rsidRPr="001E101B" w:rsidRDefault="00CD21D0" w:rsidP="00CD21D0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D21D0" w:rsidRPr="001E101B" w14:paraId="3D010187" w14:textId="77777777" w:rsidTr="000E4941">
        <w:trPr>
          <w:cantSplit/>
        </w:trPr>
        <w:tc>
          <w:tcPr>
            <w:tcW w:w="6725" w:type="dxa"/>
          </w:tcPr>
          <w:p w14:paraId="601E1E6D" w14:textId="77777777" w:rsidR="00CD21D0" w:rsidRPr="001E101B" w:rsidRDefault="00CD21D0" w:rsidP="00CD21D0">
            <w:pPr>
              <w:ind w:left="431" w:right="-9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E8212E3" w14:textId="65E4F764" w:rsidR="00CD21D0" w:rsidRPr="001E101B" w:rsidRDefault="00CD21D0" w:rsidP="00CD21D0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F1B7FC1" w14:textId="30F398A1" w:rsidR="00CD21D0" w:rsidRPr="001E101B" w:rsidRDefault="00CD21D0" w:rsidP="00CD21D0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D21D0" w:rsidRPr="001E101B" w14:paraId="42609AEF" w14:textId="77777777" w:rsidTr="000E4941">
        <w:trPr>
          <w:cantSplit/>
        </w:trPr>
        <w:tc>
          <w:tcPr>
            <w:tcW w:w="6725" w:type="dxa"/>
          </w:tcPr>
          <w:p w14:paraId="6AA47FE4" w14:textId="6C2124E3" w:rsidR="00CD21D0" w:rsidRPr="001E101B" w:rsidRDefault="00CD21D0" w:rsidP="00CD21D0">
            <w:pPr>
              <w:ind w:left="431" w:right="-90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ขาดทุนเบ็ดเสร็จรวม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CB4497" w14:textId="3E258D9F" w:rsidR="00CD21D0" w:rsidRPr="001E101B" w:rsidRDefault="00CD21D0" w:rsidP="00CD21D0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8132ADF" w14:textId="58758361" w:rsidR="00CD21D0" w:rsidRPr="001E101B" w:rsidRDefault="00CD21D0" w:rsidP="00CD21D0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00FAEFC1" w14:textId="77777777" w:rsidR="008F122E" w:rsidRPr="001E101B" w:rsidRDefault="008F122E" w:rsidP="008926B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5CC7CEE" w14:textId="77777777" w:rsidR="00EC2F2A" w:rsidRPr="001E101B" w:rsidRDefault="007563BF" w:rsidP="008926B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ข้อมูลข้างต้นเป็นจำนวนที่รวมอยู่ในงบการเงินของบริษัทร่วม</w:t>
      </w:r>
      <w:r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(ซึ่งไม่ใช่เพียงแค่ส่วนแบ่งของกลุ่มกิจการในบริษัทร่วมดังกล่าว) และปรับปรุงเกี่ยวกับความแตกต่างของนโยบายการบัญชีของกลุ่มกิจการและบริษัทร่วม</w:t>
      </w:r>
    </w:p>
    <w:p w14:paraId="00E18AB0" w14:textId="4CE2CE8B" w:rsidR="002D7159" w:rsidRPr="001E101B" w:rsidRDefault="0092368C" w:rsidP="008926B8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679220CE" w14:textId="0C5C6DB4" w:rsidR="002D7159" w:rsidRPr="001E101B" w:rsidRDefault="002D7159" w:rsidP="008926B8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การกระทบยอดรายการข้อมูลทางการเงินโดยสรุป</w:t>
      </w:r>
    </w:p>
    <w:p w14:paraId="6C0178BE" w14:textId="77777777" w:rsidR="002D7159" w:rsidRPr="001E101B" w:rsidRDefault="002D7159" w:rsidP="008926B8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F820AA3" w14:textId="77777777" w:rsidR="002D7159" w:rsidRPr="001E101B" w:rsidRDefault="002D7159" w:rsidP="008926B8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กระทบยอดรายการระหว่างข้อมูลทางการเงินโดยสรุปกับมูลค่าตามบัญชีของส่วนได้เสียของกิจการในบริษัทร่วม</w:t>
      </w:r>
    </w:p>
    <w:p w14:paraId="0ADEBB34" w14:textId="77777777" w:rsidR="002D7159" w:rsidRPr="001E101B" w:rsidRDefault="002D7159" w:rsidP="008926B8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DC05EE8" w14:textId="77777777" w:rsidR="002D7159" w:rsidRPr="001E101B" w:rsidRDefault="002D7159" w:rsidP="008926B8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ข้อมูลทางการเงินโดยสรุป</w:t>
      </w:r>
    </w:p>
    <w:p w14:paraId="7805B9C7" w14:textId="77777777" w:rsidR="00362887" w:rsidRPr="001E101B" w:rsidRDefault="00362887" w:rsidP="008926B8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2D7159" w:rsidRPr="001E101B" w14:paraId="579DCC15" w14:textId="77777777" w:rsidTr="00CC1424">
        <w:trPr>
          <w:cantSplit/>
        </w:trPr>
        <w:tc>
          <w:tcPr>
            <w:tcW w:w="6725" w:type="dxa"/>
          </w:tcPr>
          <w:p w14:paraId="0EB4FCC9" w14:textId="77777777" w:rsidR="002D7159" w:rsidRPr="001E101B" w:rsidRDefault="002D7159" w:rsidP="008926B8">
            <w:pPr>
              <w:ind w:left="431" w:right="-126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52574D" w14:textId="50F1C6F1" w:rsidR="002D7159" w:rsidRPr="001E101B" w:rsidRDefault="003A1858" w:rsidP="004A5FA1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EC0C3A" w14:textId="08BA11AF" w:rsidR="002D7159" w:rsidRPr="001E101B" w:rsidRDefault="003A1858" w:rsidP="004A5FA1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</w:tr>
      <w:tr w:rsidR="002D7159" w:rsidRPr="001E101B" w14:paraId="53496041" w14:textId="77777777" w:rsidTr="00F6196C">
        <w:trPr>
          <w:cantSplit/>
        </w:trPr>
        <w:tc>
          <w:tcPr>
            <w:tcW w:w="6725" w:type="dxa"/>
          </w:tcPr>
          <w:p w14:paraId="5BAB389E" w14:textId="77777777" w:rsidR="002D7159" w:rsidRPr="001E101B" w:rsidRDefault="002D7159" w:rsidP="008926B8">
            <w:pPr>
              <w:ind w:left="431" w:right="-126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A7E0F6" w14:textId="77777777" w:rsidR="002D7159" w:rsidRPr="001E101B" w:rsidRDefault="003A1858" w:rsidP="004A5FA1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ab/>
            </w:r>
            <w:r w:rsidR="002D7159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6E15DC" w14:textId="77777777" w:rsidR="002D7159" w:rsidRPr="001E101B" w:rsidRDefault="003A1858" w:rsidP="004A5FA1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ab/>
            </w:r>
            <w:r w:rsidR="002D7159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D7159" w:rsidRPr="001E101B" w14:paraId="4927A8D4" w14:textId="77777777" w:rsidTr="00F6196C">
        <w:trPr>
          <w:cantSplit/>
        </w:trPr>
        <w:tc>
          <w:tcPr>
            <w:tcW w:w="6725" w:type="dxa"/>
          </w:tcPr>
          <w:p w14:paraId="40FE7475" w14:textId="77777777" w:rsidR="002D7159" w:rsidRPr="001E101B" w:rsidRDefault="002D7159" w:rsidP="008926B8">
            <w:pPr>
              <w:ind w:left="431" w:right="-12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CC673FB" w14:textId="77777777" w:rsidR="002D7159" w:rsidRPr="001E101B" w:rsidRDefault="002D7159" w:rsidP="004A5FA1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45C6F53" w14:textId="77777777" w:rsidR="002D7159" w:rsidRPr="001E101B" w:rsidRDefault="002D7159" w:rsidP="004A5FA1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</w:p>
        </w:tc>
      </w:tr>
      <w:tr w:rsidR="00CD21D0" w:rsidRPr="001E101B" w14:paraId="4FDA985E" w14:textId="77777777" w:rsidTr="00F6196C">
        <w:trPr>
          <w:cantSplit/>
        </w:trPr>
        <w:tc>
          <w:tcPr>
            <w:tcW w:w="6725" w:type="dxa"/>
          </w:tcPr>
          <w:p w14:paraId="1184B984" w14:textId="2DB2230C" w:rsidR="00CD21D0" w:rsidRPr="001E101B" w:rsidRDefault="00CD21D0" w:rsidP="00CD21D0">
            <w:pPr>
              <w:ind w:left="431" w:right="-9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 xml:space="preserve">สินทรัพย์สุทธิ ณ วันที่ 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1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 xml:space="preserve"> มกราคม</w:t>
            </w:r>
          </w:p>
        </w:tc>
        <w:tc>
          <w:tcPr>
            <w:tcW w:w="1368" w:type="dxa"/>
            <w:shd w:val="clear" w:color="auto" w:fill="FAFAFA"/>
          </w:tcPr>
          <w:p w14:paraId="2BCDB108" w14:textId="60F7ADF2" w:rsidR="00CD21D0" w:rsidRPr="001E101B" w:rsidRDefault="00CD21D0" w:rsidP="00CD21D0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0D0D3C9A" w14:textId="1E18D1E2" w:rsidR="00CD21D0" w:rsidRPr="001E101B" w:rsidRDefault="00552E4A" w:rsidP="00CD21D0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D21D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CD21D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</w:p>
        </w:tc>
      </w:tr>
      <w:tr w:rsidR="00CD21D0" w:rsidRPr="001E101B" w14:paraId="3C0EA460" w14:textId="77777777" w:rsidTr="00F6196C">
        <w:trPr>
          <w:cantSplit/>
        </w:trPr>
        <w:tc>
          <w:tcPr>
            <w:tcW w:w="6725" w:type="dxa"/>
          </w:tcPr>
          <w:p w14:paraId="10141F60" w14:textId="47FD59E6" w:rsidR="00CD21D0" w:rsidRPr="001E101B" w:rsidRDefault="00CD21D0" w:rsidP="00CD21D0">
            <w:pPr>
              <w:ind w:left="431" w:right="-90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ขาดทุน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สำหรับปี</w:t>
            </w:r>
          </w:p>
        </w:tc>
        <w:tc>
          <w:tcPr>
            <w:tcW w:w="1368" w:type="dxa"/>
            <w:shd w:val="clear" w:color="auto" w:fill="FAFAFA"/>
          </w:tcPr>
          <w:p w14:paraId="6F045574" w14:textId="2E3B6178" w:rsidR="00CD21D0" w:rsidRPr="001E101B" w:rsidRDefault="00CD21D0" w:rsidP="00CD21D0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144F2A18" w14:textId="1FA5C1EB" w:rsidR="00CD21D0" w:rsidRPr="001E101B" w:rsidRDefault="00CD21D0" w:rsidP="00CD21D0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D21D0" w:rsidRPr="001E101B" w14:paraId="3CA588BE" w14:textId="77777777" w:rsidTr="00F6196C">
        <w:trPr>
          <w:cantSplit/>
        </w:trPr>
        <w:tc>
          <w:tcPr>
            <w:tcW w:w="6725" w:type="dxa"/>
          </w:tcPr>
          <w:p w14:paraId="18C4BF8F" w14:textId="3A250CFC" w:rsidR="00CD21D0" w:rsidRPr="001E101B" w:rsidRDefault="00CD21D0" w:rsidP="00CD21D0">
            <w:pPr>
              <w:ind w:left="431" w:right="-9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 xml:space="preserve">สินทรัพย์สุทธิ ณ วันที่ 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31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 xml:space="preserve"> ธันวาคม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F58BC4" w14:textId="09C68E09" w:rsidR="00CD21D0" w:rsidRPr="001E101B" w:rsidRDefault="00CD21D0" w:rsidP="00CD21D0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FFCE99" w14:textId="24439FD4" w:rsidR="00CD21D0" w:rsidRPr="001E101B" w:rsidRDefault="00CD21D0" w:rsidP="00CD21D0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D21D0" w:rsidRPr="001E101B" w14:paraId="23F81607" w14:textId="77777777" w:rsidTr="00F6196C">
        <w:trPr>
          <w:cantSplit/>
        </w:trPr>
        <w:tc>
          <w:tcPr>
            <w:tcW w:w="6725" w:type="dxa"/>
          </w:tcPr>
          <w:p w14:paraId="357BAD9A" w14:textId="793D9847" w:rsidR="00CD21D0" w:rsidRPr="001E101B" w:rsidRDefault="00CD21D0" w:rsidP="00CD21D0">
            <w:pPr>
              <w:ind w:left="431" w:right="-9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ส่วนได้เสียที่ไม่มีอำนาจควบคุม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  <w:t xml:space="preserve"> (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ร้อยละ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30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4BFB8D9" w14:textId="4FCD832F" w:rsidR="00CD21D0" w:rsidRPr="001E101B" w:rsidRDefault="00CD21D0" w:rsidP="00CD21D0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A2336BF" w14:textId="4D7C2F1D" w:rsidR="00CD21D0" w:rsidRPr="001E101B" w:rsidRDefault="00552E4A" w:rsidP="00CD21D0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D21D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  <w:r w:rsidR="00CD21D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</w:p>
        </w:tc>
      </w:tr>
      <w:tr w:rsidR="00CD21D0" w:rsidRPr="001E101B" w14:paraId="596D0504" w14:textId="77777777" w:rsidTr="00F6196C">
        <w:trPr>
          <w:cantSplit/>
        </w:trPr>
        <w:tc>
          <w:tcPr>
            <w:tcW w:w="6725" w:type="dxa"/>
          </w:tcPr>
          <w:p w14:paraId="7F71DFCF" w14:textId="36D637A0" w:rsidR="00CD21D0" w:rsidRPr="001E101B" w:rsidRDefault="00CD21D0" w:rsidP="00CD21D0">
            <w:pPr>
              <w:ind w:left="431" w:right="-9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สินทรัพย์สุทธิ ณ วันสิ้นปีส่วนที่เป็นของผู้เป็นเจ้าของของบริษัทใหญ่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EA3FD29" w14:textId="742B215D" w:rsidR="00CD21D0" w:rsidRPr="001E101B" w:rsidRDefault="00CD21D0" w:rsidP="00CD21D0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433FC91" w14:textId="206D2F20" w:rsidR="00CD21D0" w:rsidRPr="001E101B" w:rsidRDefault="00CD21D0" w:rsidP="00CD21D0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D21D0" w:rsidRPr="001E101B" w14:paraId="3C6C360B" w14:textId="77777777" w:rsidTr="00F6196C">
        <w:trPr>
          <w:cantSplit/>
        </w:trPr>
        <w:tc>
          <w:tcPr>
            <w:tcW w:w="6725" w:type="dxa"/>
          </w:tcPr>
          <w:p w14:paraId="46664916" w14:textId="73D9A73F" w:rsidR="00CD21D0" w:rsidRPr="001E101B" w:rsidRDefault="00CD21D0" w:rsidP="00CD21D0">
            <w:pPr>
              <w:ind w:left="431" w:right="-9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ส่วนได้เสียในบริษัทร่วม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  <w:t xml:space="preserve"> (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ร้อยละ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26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0EBAA4" w14:textId="00D45A2F" w:rsidR="00CD21D0" w:rsidRPr="001E101B" w:rsidRDefault="00CD21D0" w:rsidP="00CD21D0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1B03C4" w14:textId="79ED6189" w:rsidR="00CD21D0" w:rsidRPr="001E101B" w:rsidRDefault="00CD21D0" w:rsidP="00CD21D0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1FC7960A" w14:textId="77777777" w:rsidR="000D480E" w:rsidRPr="001E101B" w:rsidRDefault="000D480E" w:rsidP="003E6968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5F8EB4B" w14:textId="05977DF3" w:rsidR="002D7159" w:rsidRPr="001E101B" w:rsidRDefault="002D7159" w:rsidP="003E6968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กลุ่มกิจการไม่มีหนี้สินที่อาจเกิดขึ้นซึ่งเกี่ยวข้องกับส่วนได้เสียของกลุ่มกิจการในบริษัทร่วม</w:t>
      </w:r>
    </w:p>
    <w:p w14:paraId="29676CB9" w14:textId="77777777" w:rsidR="001171D3" w:rsidRPr="001E101B" w:rsidRDefault="001171D3" w:rsidP="003E696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FC2ABD4" w14:textId="77777777" w:rsidR="003073E5" w:rsidRPr="001E101B" w:rsidRDefault="003073E5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  <w:sectPr w:rsidR="003073E5" w:rsidRPr="001E101B" w:rsidSect="00425903">
          <w:pgSz w:w="11909" w:h="16834" w:code="9"/>
          <w:pgMar w:top="1440" w:right="720" w:bottom="720" w:left="1728" w:header="706" w:footer="576" w:gutter="0"/>
          <w:cols w:space="720"/>
          <w:docGrid w:linePitch="326"/>
        </w:sectPr>
      </w:pPr>
    </w:p>
    <w:p w14:paraId="6A46CDD0" w14:textId="77777777" w:rsidR="00CA62A9" w:rsidRPr="001E101B" w:rsidRDefault="00CA62A9" w:rsidP="008926B8">
      <w:pPr>
        <w:pStyle w:val="Header"/>
        <w:tabs>
          <w:tab w:val="clear" w:pos="4320"/>
          <w:tab w:val="clear" w:pos="8640"/>
        </w:tabs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1509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091"/>
      </w:tblGrid>
      <w:tr w:rsidR="00F63B38" w:rsidRPr="001E101B" w14:paraId="2F856789" w14:textId="77777777" w:rsidTr="00BE2036">
        <w:trPr>
          <w:trHeight w:val="386"/>
        </w:trPr>
        <w:tc>
          <w:tcPr>
            <w:tcW w:w="15091" w:type="dxa"/>
            <w:shd w:val="clear" w:color="auto" w:fill="FFA543"/>
            <w:vAlign w:val="center"/>
          </w:tcPr>
          <w:p w14:paraId="395290AF" w14:textId="142221AD" w:rsidR="00F63B38" w:rsidRPr="001E101B" w:rsidRDefault="00552E4A" w:rsidP="008926B8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52E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F63B38" w:rsidRPr="001E10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ที่ดิน อาคารและอุปกรณ์ </w:t>
            </w:r>
          </w:p>
        </w:tc>
      </w:tr>
    </w:tbl>
    <w:p w14:paraId="2BE1C411" w14:textId="77777777" w:rsidR="00F63B38" w:rsidRPr="001E101B" w:rsidRDefault="00F63B38" w:rsidP="008926B8">
      <w:pPr>
        <w:pStyle w:val="Header"/>
        <w:tabs>
          <w:tab w:val="clear" w:pos="4320"/>
          <w:tab w:val="clear" w:pos="8640"/>
        </w:tabs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09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55"/>
        <w:gridCol w:w="1296"/>
        <w:gridCol w:w="1296"/>
        <w:gridCol w:w="1296"/>
        <w:gridCol w:w="1296"/>
        <w:gridCol w:w="1296"/>
        <w:gridCol w:w="1296"/>
        <w:gridCol w:w="1296"/>
        <w:gridCol w:w="1368"/>
        <w:gridCol w:w="1296"/>
      </w:tblGrid>
      <w:tr w:rsidR="00657DF1" w:rsidRPr="001E101B" w14:paraId="16086389" w14:textId="77777777" w:rsidTr="00BE2036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0F2B9D17" w14:textId="77777777" w:rsidR="00657DF1" w:rsidRPr="001E101B" w:rsidRDefault="00657DF1" w:rsidP="008926B8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173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3637D3" w14:textId="77777777" w:rsidR="00657DF1" w:rsidRPr="001E101B" w:rsidRDefault="00932C59" w:rsidP="008926B8">
            <w:pPr>
              <w:tabs>
                <w:tab w:val="right" w:pos="10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งบการเงินรวม</w:t>
            </w:r>
          </w:p>
        </w:tc>
      </w:tr>
      <w:tr w:rsidR="00CA62A9" w:rsidRPr="001E101B" w14:paraId="4DBC18A1" w14:textId="77777777" w:rsidTr="00BE2036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5ADF35FE" w14:textId="77777777" w:rsidR="00CA62A9" w:rsidRPr="001E101B" w:rsidRDefault="00CA62A9" w:rsidP="008926B8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272618" w14:textId="77777777" w:rsidR="00CA62A9" w:rsidRPr="001E101B" w:rsidRDefault="00CA62A9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ED31DF" w14:textId="77777777" w:rsidR="00CA62A9" w:rsidRPr="001E101B" w:rsidRDefault="00736A44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CA62A9" w:rsidRPr="001E101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อาคารและ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9F18F7" w14:textId="77777777" w:rsidR="00CA62A9" w:rsidRPr="001E101B" w:rsidRDefault="00736A44" w:rsidP="008926B8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CA62A9" w:rsidRPr="001E101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ส่วนปรับปรุง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8DBD95" w14:textId="77777777" w:rsidR="00CA62A9" w:rsidRPr="001E101B" w:rsidRDefault="00CA62A9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AECEBA" w14:textId="77777777" w:rsidR="00CA62A9" w:rsidRPr="001E101B" w:rsidRDefault="00CA62A9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3D87FE" w14:textId="77777777" w:rsidR="00CA62A9" w:rsidRPr="001E101B" w:rsidRDefault="00CA62A9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96ED9E" w14:textId="77777777" w:rsidR="00CA62A9" w:rsidRPr="001E101B" w:rsidRDefault="00CA62A9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26B824" w14:textId="6B916F72" w:rsidR="00CA62A9" w:rsidRPr="001E101B" w:rsidRDefault="004A5FA1" w:rsidP="004A5FA1">
            <w:pPr>
              <w:tabs>
                <w:tab w:val="right" w:pos="1154"/>
              </w:tabs>
              <w:ind w:left="-105"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ab/>
            </w:r>
            <w:r w:rsidR="00CA62A9" w:rsidRPr="001E101B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สินทรัพย์ระหว่าง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730CB9" w14:textId="77777777" w:rsidR="00CA62A9" w:rsidRPr="001E101B" w:rsidRDefault="00CA62A9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</w:p>
        </w:tc>
      </w:tr>
      <w:tr w:rsidR="00CA62A9" w:rsidRPr="001E101B" w14:paraId="108A412F" w14:textId="77777777" w:rsidTr="00BE2036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4409C968" w14:textId="77777777" w:rsidR="00CA62A9" w:rsidRPr="001E101B" w:rsidRDefault="00CA62A9" w:rsidP="008926B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6806A5B" w14:textId="77777777" w:rsidR="00CA62A9" w:rsidRPr="001E101B" w:rsidRDefault="00CA62A9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77CFB27" w14:textId="77777777" w:rsidR="00CA62A9" w:rsidRPr="001E101B" w:rsidRDefault="00736A44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CA62A9" w:rsidRPr="001E101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ส่วนปรับปรุง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BBD5B2" w14:textId="77777777" w:rsidR="00CA62A9" w:rsidRPr="001E101B" w:rsidRDefault="00736A44" w:rsidP="008926B8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CA62A9" w:rsidRPr="001E101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และตกแต่ง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01CEED" w14:textId="77777777" w:rsidR="00CA62A9" w:rsidRPr="001E101B" w:rsidRDefault="00736A44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CA62A9" w:rsidRPr="001E101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เครื่องจักร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6C3BF5" w14:textId="77777777" w:rsidR="00CA62A9" w:rsidRPr="001E101B" w:rsidRDefault="00736A44" w:rsidP="008926B8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CA62A9" w:rsidRPr="001E101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เครื่องตกแต่ง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44E205" w14:textId="77777777" w:rsidR="00CA62A9" w:rsidRPr="001E101B" w:rsidRDefault="00736A44" w:rsidP="008926B8">
            <w:pPr>
              <w:tabs>
                <w:tab w:val="right" w:pos="110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CA62A9" w:rsidRPr="001E101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ยานพาหนะ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9FC69C" w14:textId="77777777" w:rsidR="00CA62A9" w:rsidRPr="001E101B" w:rsidRDefault="00736A44" w:rsidP="008926B8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CA62A9" w:rsidRPr="001E101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เครื่องใช้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9344FB" w14:textId="77777777" w:rsidR="00CA62A9" w:rsidRPr="001E101B" w:rsidRDefault="00736A44" w:rsidP="004A5FA1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CA62A9" w:rsidRPr="001E101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การก่อสร้าง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CA4A1E" w14:textId="77777777" w:rsidR="00CA62A9" w:rsidRPr="001E101B" w:rsidRDefault="00CA62A9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</w:p>
        </w:tc>
      </w:tr>
      <w:tr w:rsidR="00CA62A9" w:rsidRPr="001E101B" w14:paraId="7A0AF15C" w14:textId="77777777" w:rsidTr="00BE2036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22F36B36" w14:textId="77777777" w:rsidR="00CA62A9" w:rsidRPr="001E101B" w:rsidRDefault="00CA62A9" w:rsidP="008926B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64C6DD" w14:textId="77777777" w:rsidR="00CA62A9" w:rsidRPr="001E101B" w:rsidRDefault="00736A44" w:rsidP="008926B8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CA62A9" w:rsidRPr="001E101B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ที่ดิน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2DFABC" w14:textId="77777777" w:rsidR="00CA62A9" w:rsidRPr="001E101B" w:rsidRDefault="00736A44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CA62A9" w:rsidRPr="001E101B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อาคาร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F8A7E1" w14:textId="77777777" w:rsidR="00CA62A9" w:rsidRPr="001E101B" w:rsidRDefault="00736A44" w:rsidP="008926B8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CA62A9" w:rsidRPr="001E101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สินทรัพย์เช่า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4D5BAC" w14:textId="77777777" w:rsidR="00CA62A9" w:rsidRPr="001E101B" w:rsidRDefault="00736A44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CA62A9" w:rsidRPr="001E101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และอุปกรณ์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C2B5C4" w14:textId="77777777" w:rsidR="00CA62A9" w:rsidRPr="001E101B" w:rsidRDefault="00736A44" w:rsidP="008926B8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CA62A9" w:rsidRPr="001E101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และติดตั้ง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C409C7" w14:textId="77777777" w:rsidR="00CA62A9" w:rsidRPr="001E101B" w:rsidRDefault="00736A44" w:rsidP="008926B8">
            <w:pPr>
              <w:tabs>
                <w:tab w:val="right" w:pos="110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CA62A9" w:rsidRPr="001E101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และเรือ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B7EE97" w14:textId="77777777" w:rsidR="00CA62A9" w:rsidRPr="001E101B" w:rsidRDefault="00736A44" w:rsidP="008926B8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CA62A9" w:rsidRPr="001E101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ในโรงแรม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48BB6D" w14:textId="77777777" w:rsidR="00CA62A9" w:rsidRPr="001E101B" w:rsidRDefault="00736A44" w:rsidP="004A5FA1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CA62A9" w:rsidRPr="001E101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และติดตั้ง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4AEA49" w14:textId="77777777" w:rsidR="00CA62A9" w:rsidRPr="001E101B" w:rsidRDefault="00736A44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CA62A9" w:rsidRPr="001E101B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รวม</w:t>
            </w:r>
          </w:p>
        </w:tc>
      </w:tr>
      <w:tr w:rsidR="00932C59" w:rsidRPr="001E101B" w14:paraId="334A9F27" w14:textId="77777777" w:rsidTr="00BE2036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10DA5B33" w14:textId="77777777" w:rsidR="00932C59" w:rsidRPr="001E101B" w:rsidRDefault="00932C59" w:rsidP="008926B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3E961E9" w14:textId="77777777" w:rsidR="00932C59" w:rsidRPr="001E101B" w:rsidRDefault="00932C59" w:rsidP="008926B8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5DEBD4" w14:textId="77777777" w:rsidR="00932C59" w:rsidRPr="001E101B" w:rsidRDefault="00932C59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2D0917" w14:textId="77777777" w:rsidR="00932C59" w:rsidRPr="001E101B" w:rsidRDefault="00932C59" w:rsidP="008926B8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C2B8D4" w14:textId="77777777" w:rsidR="00932C59" w:rsidRPr="001E101B" w:rsidRDefault="00932C59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39986D" w14:textId="77777777" w:rsidR="00932C59" w:rsidRPr="001E101B" w:rsidRDefault="00932C59" w:rsidP="008926B8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99475F" w14:textId="77777777" w:rsidR="00932C59" w:rsidRPr="001E101B" w:rsidRDefault="00932C59" w:rsidP="008926B8">
            <w:pPr>
              <w:tabs>
                <w:tab w:val="right" w:pos="110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53BCB5" w14:textId="77777777" w:rsidR="00932C59" w:rsidRPr="001E101B" w:rsidRDefault="00932C59" w:rsidP="008926B8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7B6A9B" w14:textId="77777777" w:rsidR="00932C59" w:rsidRPr="001E101B" w:rsidRDefault="00932C59" w:rsidP="004A5FA1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B5AA14" w14:textId="77777777" w:rsidR="00932C59" w:rsidRPr="001E101B" w:rsidRDefault="00932C59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</w:tr>
      <w:tr w:rsidR="00DC15E1" w:rsidRPr="001E101B" w14:paraId="21CA8F65" w14:textId="77777777" w:rsidTr="00BE2036">
        <w:trPr>
          <w:trHeight w:val="180"/>
        </w:trPr>
        <w:tc>
          <w:tcPr>
            <w:tcW w:w="3355" w:type="dxa"/>
            <w:shd w:val="clear" w:color="auto" w:fill="auto"/>
          </w:tcPr>
          <w:p w14:paraId="50C86592" w14:textId="77777777" w:rsidR="00DC15E1" w:rsidRPr="001E101B" w:rsidRDefault="00DC15E1" w:rsidP="008926B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2ED7A0A" w14:textId="77777777" w:rsidR="00DC15E1" w:rsidRPr="001E101B" w:rsidRDefault="00DC15E1" w:rsidP="008926B8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B6FAFF7" w14:textId="77777777" w:rsidR="00DC15E1" w:rsidRPr="001E101B" w:rsidRDefault="00DC15E1" w:rsidP="008926B8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6BE8ADE" w14:textId="77777777" w:rsidR="00DC15E1" w:rsidRPr="001E101B" w:rsidRDefault="00DC15E1" w:rsidP="008926B8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6E25552" w14:textId="77777777" w:rsidR="00DC15E1" w:rsidRPr="001E101B" w:rsidRDefault="00DC15E1" w:rsidP="008926B8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3EFE922" w14:textId="77777777" w:rsidR="00DC15E1" w:rsidRPr="001E101B" w:rsidRDefault="00DC15E1" w:rsidP="008926B8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5CF759F" w14:textId="77777777" w:rsidR="00DC15E1" w:rsidRPr="001E101B" w:rsidRDefault="00DC15E1" w:rsidP="008926B8">
            <w:pPr>
              <w:tabs>
                <w:tab w:val="decimal" w:pos="110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2E03E69" w14:textId="77777777" w:rsidR="00DC15E1" w:rsidRPr="001E101B" w:rsidRDefault="00DC15E1" w:rsidP="008926B8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FC72055" w14:textId="77777777" w:rsidR="00DC15E1" w:rsidRPr="001E101B" w:rsidRDefault="00DC15E1" w:rsidP="004A5FA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5301CB9" w14:textId="77777777" w:rsidR="00DC15E1" w:rsidRPr="001E101B" w:rsidRDefault="00DC15E1" w:rsidP="008926B8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362887" w:rsidRPr="001E101B" w14:paraId="3AE16320" w14:textId="77777777" w:rsidTr="00BE2036">
        <w:trPr>
          <w:trHeight w:val="180"/>
        </w:trPr>
        <w:tc>
          <w:tcPr>
            <w:tcW w:w="3355" w:type="dxa"/>
            <w:shd w:val="clear" w:color="auto" w:fill="auto"/>
          </w:tcPr>
          <w:p w14:paraId="72EBD348" w14:textId="043B268E" w:rsidR="00362887" w:rsidRPr="001E101B" w:rsidRDefault="00362887" w:rsidP="008926B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1</w:t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มกราคม </w:t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5C1556D5" w14:textId="77777777" w:rsidR="00362887" w:rsidRPr="001E101B" w:rsidRDefault="00362887" w:rsidP="008926B8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9B115F3" w14:textId="77777777" w:rsidR="00362887" w:rsidRPr="001E101B" w:rsidRDefault="00362887" w:rsidP="008926B8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9A3ECAF" w14:textId="77777777" w:rsidR="00362887" w:rsidRPr="001E101B" w:rsidRDefault="00362887" w:rsidP="008926B8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0BBD483" w14:textId="77777777" w:rsidR="00362887" w:rsidRPr="001E101B" w:rsidRDefault="00362887" w:rsidP="008926B8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0D45E63" w14:textId="77777777" w:rsidR="00362887" w:rsidRPr="001E101B" w:rsidRDefault="00362887" w:rsidP="008926B8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E35C9AB" w14:textId="77777777" w:rsidR="00362887" w:rsidRPr="001E101B" w:rsidRDefault="00362887" w:rsidP="008926B8">
            <w:pPr>
              <w:tabs>
                <w:tab w:val="decimal" w:pos="110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08671EC" w14:textId="77777777" w:rsidR="00362887" w:rsidRPr="001E101B" w:rsidRDefault="00362887" w:rsidP="008926B8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20CD4B8B" w14:textId="77777777" w:rsidR="00362887" w:rsidRPr="001E101B" w:rsidRDefault="00362887" w:rsidP="004A5FA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ED7E10B" w14:textId="77777777" w:rsidR="00362887" w:rsidRPr="001E101B" w:rsidRDefault="00362887" w:rsidP="008926B8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A77C91" w:rsidRPr="001E101B" w14:paraId="13F0AF04" w14:textId="77777777" w:rsidTr="00BE2036">
        <w:trPr>
          <w:trHeight w:val="198"/>
        </w:trPr>
        <w:tc>
          <w:tcPr>
            <w:tcW w:w="3355" w:type="dxa"/>
            <w:shd w:val="clear" w:color="auto" w:fill="auto"/>
          </w:tcPr>
          <w:p w14:paraId="73A48D7A" w14:textId="77777777" w:rsidR="00A77C91" w:rsidRPr="001E101B" w:rsidRDefault="00A77C91" w:rsidP="00A77C9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1E101B">
              <w:rPr>
                <w:rFonts w:ascii="Browallia New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</w:tcPr>
          <w:p w14:paraId="0AD46CC5" w14:textId="53A5AF5A" w:rsidR="00A77C91" w:rsidRPr="001E101B" w:rsidRDefault="00552E4A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3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040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000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125D8754" w14:textId="2C289BD1" w:rsidR="00A77C91" w:rsidRPr="001E101B" w:rsidRDefault="00552E4A" w:rsidP="00A77C91">
            <w:pPr>
              <w:tabs>
                <w:tab w:val="decimal" w:pos="109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2</w:t>
            </w:r>
            <w:r w:rsidR="00A77C91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318</w:t>
            </w:r>
            <w:r w:rsidR="00A77C91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350</w:t>
            </w:r>
            <w:r w:rsidR="00A77C91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936</w:t>
            </w:r>
          </w:p>
        </w:tc>
        <w:tc>
          <w:tcPr>
            <w:tcW w:w="1296" w:type="dxa"/>
            <w:shd w:val="clear" w:color="auto" w:fill="auto"/>
          </w:tcPr>
          <w:p w14:paraId="291D591D" w14:textId="514B9DF8" w:rsidR="00A77C91" w:rsidRPr="001E101B" w:rsidRDefault="00552E4A" w:rsidP="00A77C91">
            <w:pPr>
              <w:tabs>
                <w:tab w:val="decimal" w:pos="109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1</w:t>
            </w:r>
            <w:r w:rsidR="00A77C91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276</w:t>
            </w:r>
            <w:r w:rsidR="00A77C91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766</w:t>
            </w:r>
            <w:r w:rsidR="00A77C91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242</w:t>
            </w:r>
          </w:p>
        </w:tc>
        <w:tc>
          <w:tcPr>
            <w:tcW w:w="1296" w:type="dxa"/>
            <w:shd w:val="clear" w:color="auto" w:fill="auto"/>
          </w:tcPr>
          <w:p w14:paraId="65F07ED5" w14:textId="0A0D9F75" w:rsidR="00A77C91" w:rsidRPr="001E101B" w:rsidRDefault="00552E4A" w:rsidP="00A77C91">
            <w:pPr>
              <w:tabs>
                <w:tab w:val="decimal" w:pos="109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860</w:t>
            </w:r>
            <w:r w:rsidR="00A77C91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250</w:t>
            </w:r>
            <w:r w:rsidR="00A77C91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200</w:t>
            </w:r>
          </w:p>
        </w:tc>
        <w:tc>
          <w:tcPr>
            <w:tcW w:w="1296" w:type="dxa"/>
            <w:shd w:val="clear" w:color="auto" w:fill="auto"/>
          </w:tcPr>
          <w:p w14:paraId="563E8E4A" w14:textId="51843E6C" w:rsidR="00A77C91" w:rsidRPr="001E101B" w:rsidRDefault="00552E4A" w:rsidP="00A77C91">
            <w:pPr>
              <w:tabs>
                <w:tab w:val="decimal" w:pos="109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1</w:t>
            </w:r>
            <w:r w:rsidR="00A77C91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185</w:t>
            </w:r>
            <w:r w:rsidR="00A77C91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018</w:t>
            </w:r>
            <w:r w:rsidR="00A77C91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029</w:t>
            </w:r>
          </w:p>
        </w:tc>
        <w:tc>
          <w:tcPr>
            <w:tcW w:w="1296" w:type="dxa"/>
            <w:shd w:val="clear" w:color="auto" w:fill="auto"/>
          </w:tcPr>
          <w:p w14:paraId="38E58FB7" w14:textId="27CC063E" w:rsidR="00A77C91" w:rsidRPr="001E101B" w:rsidRDefault="00552E4A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8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967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716</w:t>
            </w:r>
          </w:p>
        </w:tc>
        <w:tc>
          <w:tcPr>
            <w:tcW w:w="1296" w:type="dxa"/>
            <w:shd w:val="clear" w:color="auto" w:fill="auto"/>
          </w:tcPr>
          <w:p w14:paraId="59C7295C" w14:textId="106DE164" w:rsidR="00A77C91" w:rsidRPr="001E101B" w:rsidRDefault="00552E4A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70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961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551</w:t>
            </w:r>
          </w:p>
        </w:tc>
        <w:tc>
          <w:tcPr>
            <w:tcW w:w="1368" w:type="dxa"/>
            <w:shd w:val="clear" w:color="auto" w:fill="auto"/>
          </w:tcPr>
          <w:p w14:paraId="488A8C02" w14:textId="7357DADC" w:rsidR="00A77C91" w:rsidRPr="001E101B" w:rsidRDefault="00552E4A" w:rsidP="00A77C9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20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963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783</w:t>
            </w:r>
          </w:p>
        </w:tc>
        <w:tc>
          <w:tcPr>
            <w:tcW w:w="1296" w:type="dxa"/>
            <w:shd w:val="clear" w:color="auto" w:fill="auto"/>
          </w:tcPr>
          <w:p w14:paraId="0629FD8D" w14:textId="2B14D3BC" w:rsidR="00A77C91" w:rsidRPr="001E101B" w:rsidRDefault="00552E4A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8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781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278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457</w:t>
            </w:r>
          </w:p>
        </w:tc>
      </w:tr>
      <w:tr w:rsidR="00A77C91" w:rsidRPr="001E101B" w14:paraId="52521509" w14:textId="77777777" w:rsidTr="00BE2036">
        <w:trPr>
          <w:trHeight w:val="20"/>
        </w:trPr>
        <w:tc>
          <w:tcPr>
            <w:tcW w:w="3355" w:type="dxa"/>
            <w:shd w:val="clear" w:color="auto" w:fill="auto"/>
          </w:tcPr>
          <w:p w14:paraId="1376E70D" w14:textId="77777777" w:rsidR="00A77C91" w:rsidRPr="001E101B" w:rsidRDefault="00A77C91" w:rsidP="00A77C9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1E101B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1E101B">
              <w:rPr>
                <w:rFonts w:ascii="Browallia New" w:hAnsi="Browallia New" w:cs="Browallia New"/>
                <w:color w:val="000000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38A92D9" w14:textId="7AAC989E" w:rsidR="00A77C91" w:rsidRPr="001E101B" w:rsidRDefault="00A77C91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E101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630605C" w14:textId="48DE6094" w:rsidR="00A77C91" w:rsidRPr="001E101B" w:rsidRDefault="00A77C91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E101B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1</w:t>
            </w:r>
            <w:r w:rsidRPr="001E101B">
              <w:rPr>
                <w:rFonts w:ascii="Browallia New" w:hAnsi="Browallia New" w:cs="Browallia New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075</w:t>
            </w:r>
            <w:r w:rsidRPr="001E101B">
              <w:rPr>
                <w:rFonts w:ascii="Browallia New" w:hAnsi="Browallia New" w:cs="Browallia New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996</w:t>
            </w:r>
            <w:r w:rsidRPr="001E101B">
              <w:rPr>
                <w:rFonts w:ascii="Browallia New" w:hAnsi="Browallia New" w:cs="Browallia New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309</w:t>
            </w:r>
            <w:r w:rsidRPr="001E101B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8ED4E84" w14:textId="2E7770B6" w:rsidR="00A77C91" w:rsidRPr="001E101B" w:rsidRDefault="00A77C91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E101B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991</w:t>
            </w:r>
            <w:r w:rsidRPr="001E101B">
              <w:rPr>
                <w:rFonts w:ascii="Browallia New" w:hAnsi="Browallia New" w:cs="Browallia New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629</w:t>
            </w:r>
            <w:r w:rsidRPr="001E101B">
              <w:rPr>
                <w:rFonts w:ascii="Browallia New" w:hAnsi="Browallia New" w:cs="Browallia New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126</w:t>
            </w:r>
            <w:r w:rsidRPr="001E101B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2E9CE0F" w14:textId="26C1B396" w:rsidR="00A77C91" w:rsidRPr="001E101B" w:rsidRDefault="00A77C91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E101B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498</w:t>
            </w:r>
            <w:r w:rsidRPr="001E101B">
              <w:rPr>
                <w:rFonts w:ascii="Browallia New" w:hAnsi="Browallia New" w:cs="Browallia New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320</w:t>
            </w:r>
            <w:r w:rsidRPr="001E101B">
              <w:rPr>
                <w:rFonts w:ascii="Browallia New" w:hAnsi="Browallia New" w:cs="Browallia New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600</w:t>
            </w:r>
            <w:r w:rsidRPr="001E101B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E92E074" w14:textId="2EC97E67" w:rsidR="00A77C91" w:rsidRPr="001E101B" w:rsidRDefault="00A77C91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E101B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644</w:t>
            </w:r>
            <w:r w:rsidRPr="001E101B">
              <w:rPr>
                <w:rFonts w:ascii="Browallia New" w:hAnsi="Browallia New" w:cs="Browallia New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591</w:t>
            </w:r>
            <w:r w:rsidRPr="001E101B">
              <w:rPr>
                <w:rFonts w:ascii="Browallia New" w:hAnsi="Browallia New" w:cs="Browallia New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823</w:t>
            </w:r>
            <w:r w:rsidRPr="001E101B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3B99529" w14:textId="233FD8C2" w:rsidR="00A77C91" w:rsidRPr="001E101B" w:rsidRDefault="00A77C91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E101B">
              <w:rPr>
                <w:rFonts w:ascii="Browallia New" w:hAnsi="Browallia New" w:cs="Browallia New"/>
                <w:cs/>
              </w:rPr>
              <w:t>(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8</w:t>
            </w:r>
            <w:r w:rsidRPr="001E101B">
              <w:rPr>
                <w:rFonts w:ascii="Browallia New" w:hAnsi="Browallia New" w:cs="Browallia New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649</w:t>
            </w:r>
            <w:r w:rsidRPr="001E101B">
              <w:rPr>
                <w:rFonts w:ascii="Browallia New" w:hAnsi="Browallia New" w:cs="Browallia New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147</w:t>
            </w:r>
            <w:r w:rsidRPr="001E101B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19C29A1" w14:textId="29A9A377" w:rsidR="00A77C91" w:rsidRPr="001E101B" w:rsidRDefault="00A77C91" w:rsidP="00A77C91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</w:rPr>
            </w:pPr>
            <w:r w:rsidRPr="001E101B">
              <w:rPr>
                <w:rFonts w:ascii="Browallia New" w:hAnsi="Browallia New" w:cs="Browallia New"/>
                <w:cs/>
              </w:rPr>
              <w:t>(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35</w:t>
            </w:r>
            <w:r w:rsidRPr="001E101B">
              <w:rPr>
                <w:rFonts w:ascii="Browallia New" w:hAnsi="Browallia New" w:cs="Browallia New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903</w:t>
            </w:r>
            <w:r w:rsidRPr="001E101B">
              <w:rPr>
                <w:rFonts w:ascii="Browallia New" w:hAnsi="Browallia New" w:cs="Browallia New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282</w:t>
            </w:r>
            <w:r w:rsidRPr="001E101B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EF5AFE6" w14:textId="132374F2" w:rsidR="00A77C91" w:rsidRPr="001E101B" w:rsidRDefault="00A77C91" w:rsidP="00A77C9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E101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269DD0E" w14:textId="11195059" w:rsidR="00A77C91" w:rsidRPr="001E101B" w:rsidRDefault="00A77C91" w:rsidP="00A77C91">
            <w:pPr>
              <w:tabs>
                <w:tab w:val="decimal" w:pos="1079"/>
              </w:tabs>
              <w:ind w:right="-109"/>
              <w:jc w:val="both"/>
              <w:rPr>
                <w:rFonts w:ascii="Browallia New" w:hAnsi="Browallia New" w:cs="Browallia New"/>
              </w:rPr>
            </w:pPr>
            <w:r w:rsidRPr="001E101B">
              <w:rPr>
                <w:rFonts w:ascii="Browallia New" w:hAnsi="Browallia New" w:cs="Browallia New"/>
                <w:cs/>
              </w:rPr>
              <w:t>(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3</w:t>
            </w:r>
            <w:r w:rsidRPr="001E101B">
              <w:rPr>
                <w:rFonts w:ascii="Browallia New" w:hAnsi="Browallia New" w:cs="Browallia New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255</w:t>
            </w:r>
            <w:r w:rsidRPr="001E101B">
              <w:rPr>
                <w:rFonts w:ascii="Browallia New" w:hAnsi="Browallia New" w:cs="Browallia New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090</w:t>
            </w:r>
            <w:r w:rsidRPr="001E101B">
              <w:rPr>
                <w:rFonts w:ascii="Browallia New" w:hAnsi="Browallia New" w:cs="Browallia New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287</w:t>
            </w:r>
            <w:r w:rsidRPr="001E101B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A77C91" w:rsidRPr="001E101B" w14:paraId="25B09B1B" w14:textId="77777777" w:rsidTr="00BE2036">
        <w:trPr>
          <w:trHeight w:val="20"/>
        </w:trPr>
        <w:tc>
          <w:tcPr>
            <w:tcW w:w="3355" w:type="dxa"/>
            <w:shd w:val="clear" w:color="auto" w:fill="auto"/>
          </w:tcPr>
          <w:p w14:paraId="31FDE7E4" w14:textId="77777777" w:rsidR="00A77C91" w:rsidRPr="001E101B" w:rsidRDefault="00A77C91" w:rsidP="00A77C9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1E101B">
              <w:rPr>
                <w:rFonts w:ascii="Browallia New" w:hAnsi="Browallia New" w:cs="Browallia New"/>
                <w:color w:val="000000"/>
                <w:cs/>
              </w:rPr>
              <w:t>ราคาตามบัญชี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B5E5B3" w14:textId="5826DD2A" w:rsidR="00A77C91" w:rsidRPr="001E101B" w:rsidRDefault="00552E4A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3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040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000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39F5FF" w14:textId="355163C2" w:rsidR="00A77C91" w:rsidRPr="001E101B" w:rsidRDefault="00552E4A" w:rsidP="00A77C91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1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242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354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627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9EF5C1" w14:textId="4DC37DBC" w:rsidR="00A77C91" w:rsidRPr="001E101B" w:rsidRDefault="00552E4A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285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137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116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46B6D9" w14:textId="44CB96AC" w:rsidR="00A77C91" w:rsidRPr="001E101B" w:rsidRDefault="00552E4A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361</w:t>
            </w:r>
            <w:r w:rsidR="00A77C91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929</w:t>
            </w:r>
            <w:r w:rsidR="00A77C91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600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E1579E" w14:textId="3D093810" w:rsidR="00A77C91" w:rsidRPr="001E101B" w:rsidRDefault="00552E4A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540</w:t>
            </w:r>
            <w:r w:rsidR="00A77C91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426</w:t>
            </w:r>
            <w:r w:rsidR="00A77C91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206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EB341C" w14:textId="6DD47AB4" w:rsidR="00A77C91" w:rsidRPr="001E101B" w:rsidRDefault="00552E4A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318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569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3AE106" w14:textId="05A1EDB2" w:rsidR="00A77C91" w:rsidRPr="001E101B" w:rsidRDefault="00552E4A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35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058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269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D78EA0" w14:textId="1CFB3D66" w:rsidR="00A77C91" w:rsidRPr="001E101B" w:rsidRDefault="00552E4A" w:rsidP="00A77C9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20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963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783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877C18" w14:textId="6C3E3B72" w:rsidR="00A77C91" w:rsidRPr="001E101B" w:rsidRDefault="00552E4A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5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526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188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170</w:t>
            </w:r>
          </w:p>
        </w:tc>
      </w:tr>
      <w:tr w:rsidR="00A77C91" w:rsidRPr="001E101B" w14:paraId="3D1547A9" w14:textId="77777777" w:rsidTr="00BE2036">
        <w:trPr>
          <w:trHeight w:val="20"/>
        </w:trPr>
        <w:tc>
          <w:tcPr>
            <w:tcW w:w="3355" w:type="dxa"/>
            <w:shd w:val="clear" w:color="auto" w:fill="auto"/>
          </w:tcPr>
          <w:p w14:paraId="033B345A" w14:textId="77777777" w:rsidR="00A77C91" w:rsidRPr="001E101B" w:rsidRDefault="00A77C91" w:rsidP="00A77C91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154167F" w14:textId="77777777" w:rsidR="00A77C91" w:rsidRPr="001E101B" w:rsidRDefault="00A77C91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auto"/>
          </w:tcPr>
          <w:p w14:paraId="61EFC9A6" w14:textId="77777777" w:rsidR="00A77C91" w:rsidRPr="001E101B" w:rsidRDefault="00A77C91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auto"/>
          </w:tcPr>
          <w:p w14:paraId="4717C909" w14:textId="77777777" w:rsidR="00A77C91" w:rsidRPr="001E101B" w:rsidRDefault="00A77C91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auto"/>
          </w:tcPr>
          <w:p w14:paraId="76882F0A" w14:textId="77777777" w:rsidR="00A77C91" w:rsidRPr="001E101B" w:rsidRDefault="00A77C91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auto"/>
          </w:tcPr>
          <w:p w14:paraId="61818B7E" w14:textId="77777777" w:rsidR="00A77C91" w:rsidRPr="001E101B" w:rsidRDefault="00A77C91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auto"/>
          </w:tcPr>
          <w:p w14:paraId="41D13A2A" w14:textId="77777777" w:rsidR="00A77C91" w:rsidRPr="001E101B" w:rsidRDefault="00A77C91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auto"/>
          </w:tcPr>
          <w:p w14:paraId="12B12B7C" w14:textId="77777777" w:rsidR="00A77C91" w:rsidRPr="001E101B" w:rsidRDefault="00A77C91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shd w:val="clear" w:color="auto" w:fill="auto"/>
          </w:tcPr>
          <w:p w14:paraId="31DDFFCD" w14:textId="77777777" w:rsidR="00A77C91" w:rsidRPr="001E101B" w:rsidRDefault="00A77C91" w:rsidP="00A77C9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auto"/>
          </w:tcPr>
          <w:p w14:paraId="2CAB2774" w14:textId="77777777" w:rsidR="00A77C91" w:rsidRPr="001E101B" w:rsidRDefault="00A77C91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</w:tr>
      <w:tr w:rsidR="00A77C91" w:rsidRPr="001E101B" w14:paraId="4655CECC" w14:textId="77777777" w:rsidTr="00BE2036">
        <w:trPr>
          <w:trHeight w:val="20"/>
        </w:trPr>
        <w:tc>
          <w:tcPr>
            <w:tcW w:w="3355" w:type="dxa"/>
            <w:shd w:val="clear" w:color="auto" w:fill="auto"/>
          </w:tcPr>
          <w:p w14:paraId="032D15DE" w14:textId="402D4AC0" w:rsidR="00A77C91" w:rsidRPr="001E101B" w:rsidRDefault="00A77C91" w:rsidP="00A77C91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สำหรับปีสิ้นสุดวันที่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 </w:t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73AC9586" w14:textId="77777777" w:rsidR="00A77C91" w:rsidRPr="001E101B" w:rsidRDefault="00A77C91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auto"/>
          </w:tcPr>
          <w:p w14:paraId="3EF13882" w14:textId="77777777" w:rsidR="00A77C91" w:rsidRPr="001E101B" w:rsidRDefault="00A77C91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auto"/>
          </w:tcPr>
          <w:p w14:paraId="4711A353" w14:textId="77777777" w:rsidR="00A77C91" w:rsidRPr="001E101B" w:rsidRDefault="00A77C91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auto"/>
          </w:tcPr>
          <w:p w14:paraId="0AB387AA" w14:textId="77777777" w:rsidR="00A77C91" w:rsidRPr="001E101B" w:rsidRDefault="00A77C91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auto"/>
          </w:tcPr>
          <w:p w14:paraId="24683670" w14:textId="77777777" w:rsidR="00A77C91" w:rsidRPr="001E101B" w:rsidRDefault="00A77C91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auto"/>
          </w:tcPr>
          <w:p w14:paraId="4CFD2A92" w14:textId="77777777" w:rsidR="00A77C91" w:rsidRPr="001E101B" w:rsidRDefault="00A77C91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auto"/>
          </w:tcPr>
          <w:p w14:paraId="2757129C" w14:textId="77777777" w:rsidR="00A77C91" w:rsidRPr="001E101B" w:rsidRDefault="00A77C91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shd w:val="clear" w:color="auto" w:fill="auto"/>
          </w:tcPr>
          <w:p w14:paraId="5271AFE8" w14:textId="77777777" w:rsidR="00A77C91" w:rsidRPr="001E101B" w:rsidRDefault="00A77C91" w:rsidP="00A77C9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auto"/>
          </w:tcPr>
          <w:p w14:paraId="6E762AD3" w14:textId="77777777" w:rsidR="00A77C91" w:rsidRPr="001E101B" w:rsidRDefault="00A77C91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</w:tr>
      <w:tr w:rsidR="00A77C91" w:rsidRPr="001E101B" w14:paraId="5E4A7559" w14:textId="77777777" w:rsidTr="00BE2036">
        <w:trPr>
          <w:trHeight w:val="80"/>
        </w:trPr>
        <w:tc>
          <w:tcPr>
            <w:tcW w:w="3355" w:type="dxa"/>
            <w:shd w:val="clear" w:color="auto" w:fill="auto"/>
          </w:tcPr>
          <w:p w14:paraId="64EB428C" w14:textId="0EFAC1A9" w:rsidR="00A77C91" w:rsidRPr="001E101B" w:rsidRDefault="00A77C91" w:rsidP="00A77C9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1E101B">
              <w:rPr>
                <w:rFonts w:ascii="Browallia New" w:hAnsi="Browallia New" w:cs="Browallia New"/>
                <w:color w:val="000000"/>
                <w:cs/>
              </w:rPr>
              <w:t>ราคาตามบัญชีต้นปี - สุทธิ</w:t>
            </w:r>
          </w:p>
        </w:tc>
        <w:tc>
          <w:tcPr>
            <w:tcW w:w="1296" w:type="dxa"/>
            <w:shd w:val="clear" w:color="auto" w:fill="auto"/>
          </w:tcPr>
          <w:p w14:paraId="3064D7EA" w14:textId="4C2CDE5D" w:rsidR="00A77C91" w:rsidRPr="001E101B" w:rsidRDefault="00552E4A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3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040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000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27BC0ACB" w14:textId="6E133B77" w:rsidR="00A77C91" w:rsidRPr="001E101B" w:rsidRDefault="00552E4A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1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242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354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627</w:t>
            </w:r>
          </w:p>
        </w:tc>
        <w:tc>
          <w:tcPr>
            <w:tcW w:w="1296" w:type="dxa"/>
            <w:shd w:val="clear" w:color="auto" w:fill="auto"/>
          </w:tcPr>
          <w:p w14:paraId="73F6DEF7" w14:textId="5E8A5F5B" w:rsidR="00A77C91" w:rsidRPr="001E101B" w:rsidRDefault="00552E4A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285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137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116</w:t>
            </w:r>
          </w:p>
        </w:tc>
        <w:tc>
          <w:tcPr>
            <w:tcW w:w="1296" w:type="dxa"/>
            <w:shd w:val="clear" w:color="auto" w:fill="auto"/>
          </w:tcPr>
          <w:p w14:paraId="60D4A609" w14:textId="0A9C6DD2" w:rsidR="00A77C91" w:rsidRPr="001E101B" w:rsidRDefault="00552E4A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361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929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600</w:t>
            </w:r>
          </w:p>
        </w:tc>
        <w:tc>
          <w:tcPr>
            <w:tcW w:w="1296" w:type="dxa"/>
            <w:shd w:val="clear" w:color="auto" w:fill="auto"/>
          </w:tcPr>
          <w:p w14:paraId="58F28E4B" w14:textId="4B6CAE64" w:rsidR="00A77C91" w:rsidRPr="001E101B" w:rsidRDefault="00552E4A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540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426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206</w:t>
            </w:r>
          </w:p>
        </w:tc>
        <w:tc>
          <w:tcPr>
            <w:tcW w:w="1296" w:type="dxa"/>
            <w:shd w:val="clear" w:color="auto" w:fill="auto"/>
          </w:tcPr>
          <w:p w14:paraId="6C49CA14" w14:textId="2FBC8407" w:rsidR="00A77C91" w:rsidRPr="001E101B" w:rsidRDefault="00552E4A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318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569</w:t>
            </w:r>
          </w:p>
        </w:tc>
        <w:tc>
          <w:tcPr>
            <w:tcW w:w="1296" w:type="dxa"/>
            <w:shd w:val="clear" w:color="auto" w:fill="auto"/>
          </w:tcPr>
          <w:p w14:paraId="65DA649D" w14:textId="220EC6EF" w:rsidR="00A77C91" w:rsidRPr="001E101B" w:rsidRDefault="00552E4A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35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058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269</w:t>
            </w:r>
          </w:p>
        </w:tc>
        <w:tc>
          <w:tcPr>
            <w:tcW w:w="1368" w:type="dxa"/>
            <w:shd w:val="clear" w:color="auto" w:fill="auto"/>
          </w:tcPr>
          <w:p w14:paraId="0652C4EA" w14:textId="10EF3070" w:rsidR="00A77C91" w:rsidRPr="001E101B" w:rsidRDefault="00552E4A" w:rsidP="00A77C9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20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963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783</w:t>
            </w:r>
          </w:p>
        </w:tc>
        <w:tc>
          <w:tcPr>
            <w:tcW w:w="1296" w:type="dxa"/>
            <w:shd w:val="clear" w:color="auto" w:fill="auto"/>
          </w:tcPr>
          <w:p w14:paraId="3058EB5F" w14:textId="149597F9" w:rsidR="00A77C91" w:rsidRPr="001E101B" w:rsidRDefault="00552E4A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5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526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188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170</w:t>
            </w:r>
          </w:p>
        </w:tc>
      </w:tr>
      <w:tr w:rsidR="00A77C91" w:rsidRPr="001E101B" w14:paraId="7AD2AEE0" w14:textId="77777777" w:rsidTr="00BE2036">
        <w:trPr>
          <w:trHeight w:val="20"/>
        </w:trPr>
        <w:tc>
          <w:tcPr>
            <w:tcW w:w="3355" w:type="dxa"/>
            <w:shd w:val="clear" w:color="auto" w:fill="auto"/>
          </w:tcPr>
          <w:p w14:paraId="6984CF5D" w14:textId="0704E7D4" w:rsidR="00A77C91" w:rsidRPr="001E101B" w:rsidRDefault="00A77C91" w:rsidP="00A77C9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1E101B">
              <w:rPr>
                <w:rFonts w:ascii="Browallia New" w:hAnsi="Browallia New" w:cs="Browallia New"/>
                <w:color w:val="000000"/>
                <w:cs/>
              </w:rPr>
              <w:t>ซื้อสินทรัพย์</w:t>
            </w:r>
          </w:p>
        </w:tc>
        <w:tc>
          <w:tcPr>
            <w:tcW w:w="1296" w:type="dxa"/>
            <w:shd w:val="clear" w:color="auto" w:fill="auto"/>
          </w:tcPr>
          <w:p w14:paraId="2714228A" w14:textId="102DB6EC" w:rsidR="00A77C91" w:rsidRPr="001E101B" w:rsidRDefault="00A77C91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E101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A7DD65C" w14:textId="59FCEBAD" w:rsidR="00A77C91" w:rsidRPr="001E101B" w:rsidRDefault="00A77C91" w:rsidP="00A77C91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</w:rPr>
            </w:pPr>
            <w:r w:rsidRPr="001E101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895532C" w14:textId="74240F86" w:rsidR="00A77C91" w:rsidRPr="001E101B" w:rsidRDefault="00A77C91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3A4B152" w14:textId="5D013821" w:rsidR="00A77C91" w:rsidRPr="001E101B" w:rsidRDefault="00A77C91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E101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0339E0A" w14:textId="0990005D" w:rsidR="00A77C91" w:rsidRPr="001E101B" w:rsidRDefault="00552E4A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1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458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439</w:t>
            </w:r>
          </w:p>
        </w:tc>
        <w:tc>
          <w:tcPr>
            <w:tcW w:w="1296" w:type="dxa"/>
            <w:shd w:val="clear" w:color="auto" w:fill="auto"/>
          </w:tcPr>
          <w:p w14:paraId="274293DE" w14:textId="15F66579" w:rsidR="00A77C91" w:rsidRPr="001E101B" w:rsidRDefault="00A77C91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E101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02F61E6" w14:textId="37992EF2" w:rsidR="00A77C91" w:rsidRPr="001E101B" w:rsidRDefault="00552E4A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9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412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743</w:t>
            </w:r>
          </w:p>
        </w:tc>
        <w:tc>
          <w:tcPr>
            <w:tcW w:w="1368" w:type="dxa"/>
            <w:shd w:val="clear" w:color="auto" w:fill="auto"/>
          </w:tcPr>
          <w:p w14:paraId="74CB7B82" w14:textId="57A9D7DA" w:rsidR="00A77C91" w:rsidRPr="001E101B" w:rsidRDefault="00552E4A" w:rsidP="00A77C9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23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176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391</w:t>
            </w:r>
          </w:p>
        </w:tc>
        <w:tc>
          <w:tcPr>
            <w:tcW w:w="1296" w:type="dxa"/>
            <w:shd w:val="clear" w:color="auto" w:fill="auto"/>
          </w:tcPr>
          <w:p w14:paraId="3D4E2AF4" w14:textId="499B24CF" w:rsidR="00A77C91" w:rsidRPr="001E101B" w:rsidRDefault="00552E4A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34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047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573</w:t>
            </w:r>
          </w:p>
        </w:tc>
      </w:tr>
      <w:tr w:rsidR="00A77C91" w:rsidRPr="001E101B" w14:paraId="233FDB08" w14:textId="77777777" w:rsidTr="00BE2036">
        <w:trPr>
          <w:trHeight w:val="20"/>
        </w:trPr>
        <w:tc>
          <w:tcPr>
            <w:tcW w:w="3355" w:type="dxa"/>
            <w:shd w:val="clear" w:color="auto" w:fill="auto"/>
          </w:tcPr>
          <w:p w14:paraId="7F8BB837" w14:textId="4DB4A2AF" w:rsidR="00A77C91" w:rsidRPr="001E101B" w:rsidRDefault="00A77C91" w:rsidP="00A77C9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cs/>
              </w:rPr>
              <w:t>จำหน่ายสินทรัพย์ - สุทธิ</w:t>
            </w:r>
          </w:p>
        </w:tc>
        <w:tc>
          <w:tcPr>
            <w:tcW w:w="1296" w:type="dxa"/>
            <w:shd w:val="clear" w:color="auto" w:fill="auto"/>
          </w:tcPr>
          <w:p w14:paraId="2E27051A" w14:textId="00AD9745" w:rsidR="00A77C91" w:rsidRPr="001E101B" w:rsidRDefault="00A77C91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E101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9FB784F" w14:textId="39DF3EDB" w:rsidR="00A77C91" w:rsidRPr="001E101B" w:rsidRDefault="00A77C91" w:rsidP="00A77C91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</w:rPr>
            </w:pPr>
            <w:r w:rsidRPr="001E101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F433B94" w14:textId="45AB719F" w:rsidR="00A77C91" w:rsidRPr="001E101B" w:rsidRDefault="00A77C91" w:rsidP="00A77C91">
            <w:pPr>
              <w:tabs>
                <w:tab w:val="decimal" w:pos="1079"/>
              </w:tabs>
              <w:ind w:right="-94"/>
              <w:jc w:val="both"/>
              <w:rPr>
                <w:rFonts w:ascii="Browallia New" w:hAnsi="Browallia New" w:cs="Browallia New"/>
                <w:cs/>
              </w:rPr>
            </w:pPr>
            <w:r w:rsidRPr="001E101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1515E2E" w14:textId="5ED47AA5" w:rsidR="00A77C91" w:rsidRPr="001E101B" w:rsidRDefault="00A77C91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1E101B">
              <w:rPr>
                <w:rFonts w:ascii="Browallia New" w:hAnsi="Browallia New" w:cs="Browallia New"/>
              </w:rPr>
              <w:t>(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93</w:t>
            </w:r>
            <w:r w:rsidRPr="001E101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996D423" w14:textId="707453E0" w:rsidR="00A77C91" w:rsidRPr="001E101B" w:rsidRDefault="00A77C91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1E101B">
              <w:rPr>
                <w:rFonts w:ascii="Browallia New" w:hAnsi="Browallia New" w:cs="Browallia New"/>
              </w:rPr>
              <w:t>(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401</w:t>
            </w:r>
            <w:r w:rsidRPr="001E101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A554337" w14:textId="6723DD53" w:rsidR="00A77C91" w:rsidRPr="001E101B" w:rsidRDefault="00A77C91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E101B">
              <w:rPr>
                <w:rFonts w:ascii="Browallia New" w:hAnsi="Browallia New" w:cs="Browallia New"/>
              </w:rPr>
              <w:t>(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23</w:t>
            </w:r>
            <w:r w:rsidRPr="001E101B">
              <w:rPr>
                <w:rFonts w:ascii="Browallia New" w:hAnsi="Browallia New" w:cs="Browallia New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490</w:t>
            </w:r>
            <w:r w:rsidRPr="001E101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4008287" w14:textId="1F93BE55" w:rsidR="00A77C91" w:rsidRPr="001E101B" w:rsidRDefault="00A77C91" w:rsidP="00A77C91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</w:rPr>
            </w:pPr>
            <w:r w:rsidRPr="001E101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29C3DF2" w14:textId="5D940C52" w:rsidR="00A77C91" w:rsidRPr="001E101B" w:rsidRDefault="00A77C91" w:rsidP="00A77C9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E101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F016300" w14:textId="0CEBA78D" w:rsidR="00A77C91" w:rsidRPr="001E101B" w:rsidRDefault="00A77C91" w:rsidP="00A77C91">
            <w:pPr>
              <w:tabs>
                <w:tab w:val="decimal" w:pos="1079"/>
              </w:tabs>
              <w:ind w:right="-109"/>
              <w:jc w:val="both"/>
              <w:rPr>
                <w:rFonts w:ascii="Browallia New" w:hAnsi="Browallia New" w:cs="Browallia New"/>
                <w:cs/>
              </w:rPr>
            </w:pPr>
            <w:r w:rsidRPr="001E101B">
              <w:rPr>
                <w:rFonts w:ascii="Browallia New" w:hAnsi="Browallia New" w:cs="Browallia New"/>
              </w:rPr>
              <w:t>(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23</w:t>
            </w:r>
            <w:r w:rsidRPr="001E101B">
              <w:rPr>
                <w:rFonts w:ascii="Browallia New" w:hAnsi="Browallia New" w:cs="Browallia New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984</w:t>
            </w:r>
            <w:r w:rsidRPr="001E101B">
              <w:rPr>
                <w:rFonts w:ascii="Browallia New" w:hAnsi="Browallia New" w:cs="Browallia New"/>
              </w:rPr>
              <w:t>)</w:t>
            </w:r>
          </w:p>
        </w:tc>
      </w:tr>
      <w:tr w:rsidR="00A77C91" w:rsidRPr="001E101B" w14:paraId="2B1329CA" w14:textId="77777777" w:rsidTr="00BE2036">
        <w:trPr>
          <w:trHeight w:val="20"/>
        </w:trPr>
        <w:tc>
          <w:tcPr>
            <w:tcW w:w="3355" w:type="dxa"/>
            <w:shd w:val="clear" w:color="auto" w:fill="auto"/>
          </w:tcPr>
          <w:p w14:paraId="4CD5D3FC" w14:textId="2E27F6E6" w:rsidR="00A77C91" w:rsidRPr="001E101B" w:rsidRDefault="00A77C91" w:rsidP="00A77C9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cs/>
              </w:rPr>
              <w:t>โอนสินทรัพย์เข้า (ออก)</w:t>
            </w:r>
          </w:p>
        </w:tc>
        <w:tc>
          <w:tcPr>
            <w:tcW w:w="1296" w:type="dxa"/>
            <w:shd w:val="clear" w:color="auto" w:fill="auto"/>
          </w:tcPr>
          <w:p w14:paraId="42324CB4" w14:textId="477EDC50" w:rsidR="00A77C91" w:rsidRPr="001E101B" w:rsidRDefault="00A77C91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E101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EB56D49" w14:textId="36293175" w:rsidR="00A77C91" w:rsidRPr="001E101B" w:rsidRDefault="00552E4A" w:rsidP="00A77C91">
            <w:pPr>
              <w:tabs>
                <w:tab w:val="decimal" w:pos="1099"/>
              </w:tabs>
              <w:ind w:right="-34"/>
              <w:jc w:val="both"/>
              <w:rPr>
                <w:rFonts w:ascii="Browallia New" w:hAnsi="Browallia New" w:cs="Browallia New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11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923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215</w:t>
            </w:r>
          </w:p>
        </w:tc>
        <w:tc>
          <w:tcPr>
            <w:tcW w:w="1296" w:type="dxa"/>
            <w:shd w:val="clear" w:color="auto" w:fill="auto"/>
          </w:tcPr>
          <w:p w14:paraId="312E3F78" w14:textId="7AF395B3" w:rsidR="00A77C91" w:rsidRPr="001E101B" w:rsidRDefault="00552E4A" w:rsidP="00A77C91">
            <w:pPr>
              <w:tabs>
                <w:tab w:val="decimal" w:pos="109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493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900</w:t>
            </w:r>
          </w:p>
        </w:tc>
        <w:tc>
          <w:tcPr>
            <w:tcW w:w="1296" w:type="dxa"/>
            <w:shd w:val="clear" w:color="auto" w:fill="auto"/>
          </w:tcPr>
          <w:p w14:paraId="5645B00A" w14:textId="69C47CE7" w:rsidR="00A77C91" w:rsidRPr="001E101B" w:rsidRDefault="00552E4A" w:rsidP="00A77C91">
            <w:pPr>
              <w:tabs>
                <w:tab w:val="decimal" w:pos="109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9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417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608</w:t>
            </w:r>
          </w:p>
        </w:tc>
        <w:tc>
          <w:tcPr>
            <w:tcW w:w="1296" w:type="dxa"/>
            <w:shd w:val="clear" w:color="auto" w:fill="auto"/>
          </w:tcPr>
          <w:p w14:paraId="4A7F5A7B" w14:textId="58F372D7" w:rsidR="00A77C91" w:rsidRPr="001E101B" w:rsidRDefault="00552E4A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9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976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985</w:t>
            </w:r>
          </w:p>
        </w:tc>
        <w:tc>
          <w:tcPr>
            <w:tcW w:w="1296" w:type="dxa"/>
            <w:shd w:val="clear" w:color="auto" w:fill="auto"/>
          </w:tcPr>
          <w:p w14:paraId="12BEFB46" w14:textId="6299668D" w:rsidR="00A77C91" w:rsidRPr="001E101B" w:rsidRDefault="00A77C91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E101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3BA770F" w14:textId="46853B31" w:rsidR="00A77C91" w:rsidRPr="001E101B" w:rsidRDefault="00A77C91" w:rsidP="00A77C91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</w:rPr>
            </w:pPr>
            <w:r w:rsidRPr="001E101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37650FD" w14:textId="72AF1C70" w:rsidR="00A77C91" w:rsidRPr="001E101B" w:rsidRDefault="00A77C91" w:rsidP="00A77C9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1E101B">
              <w:rPr>
                <w:rFonts w:ascii="Browallia New" w:hAnsi="Browallia New" w:cs="Browallia New"/>
              </w:rPr>
              <w:t>(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32</w:t>
            </w:r>
            <w:r w:rsidRPr="001E101B">
              <w:rPr>
                <w:rFonts w:ascii="Browallia New" w:hAnsi="Browallia New" w:cs="Browallia New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576</w:t>
            </w:r>
            <w:r w:rsidRPr="001E101B">
              <w:rPr>
                <w:rFonts w:ascii="Browallia New" w:hAnsi="Browallia New" w:cs="Browallia New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361</w:t>
            </w:r>
            <w:r w:rsidRPr="001E101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D0DF23F" w14:textId="13561491" w:rsidR="00A77C91" w:rsidRPr="001E101B" w:rsidRDefault="00A77C91" w:rsidP="00A77C91">
            <w:pPr>
              <w:tabs>
                <w:tab w:val="decimal" w:pos="1079"/>
              </w:tabs>
              <w:ind w:right="-109"/>
              <w:jc w:val="both"/>
              <w:rPr>
                <w:rFonts w:ascii="Browallia New" w:hAnsi="Browallia New" w:cs="Browallia New"/>
              </w:rPr>
            </w:pPr>
            <w:r w:rsidRPr="001E101B">
              <w:rPr>
                <w:rFonts w:ascii="Browallia New" w:hAnsi="Browallia New" w:cs="Browallia New"/>
              </w:rPr>
              <w:t>(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764</w:t>
            </w:r>
            <w:r w:rsidRPr="001E101B">
              <w:rPr>
                <w:rFonts w:ascii="Browallia New" w:hAnsi="Browallia New" w:cs="Browallia New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653</w:t>
            </w:r>
            <w:r w:rsidRPr="001E101B">
              <w:rPr>
                <w:rFonts w:ascii="Browallia New" w:hAnsi="Browallia New" w:cs="Browallia New"/>
              </w:rPr>
              <w:t>)</w:t>
            </w:r>
          </w:p>
        </w:tc>
      </w:tr>
      <w:tr w:rsidR="00A77C91" w:rsidRPr="001E101B" w14:paraId="3CEB8011" w14:textId="77777777" w:rsidTr="00BE2036">
        <w:trPr>
          <w:trHeight w:val="20"/>
        </w:trPr>
        <w:tc>
          <w:tcPr>
            <w:tcW w:w="3355" w:type="dxa"/>
            <w:shd w:val="clear" w:color="auto" w:fill="auto"/>
          </w:tcPr>
          <w:p w14:paraId="1936E820" w14:textId="322907F5" w:rsidR="00A77C91" w:rsidRPr="001E101B" w:rsidRDefault="00A77C91" w:rsidP="00A77C9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1E101B">
              <w:rPr>
                <w:rFonts w:ascii="Browallia New" w:hAnsi="Browallia New" w:cs="Browallia New"/>
                <w:color w:val="000000"/>
                <w:cs/>
              </w:rPr>
              <w:t>การปรับปรุง</w:t>
            </w:r>
          </w:p>
        </w:tc>
        <w:tc>
          <w:tcPr>
            <w:tcW w:w="1296" w:type="dxa"/>
            <w:shd w:val="clear" w:color="auto" w:fill="auto"/>
          </w:tcPr>
          <w:p w14:paraId="6A73E0E0" w14:textId="3C6BC517" w:rsidR="00A77C91" w:rsidRPr="001E101B" w:rsidRDefault="00A77C91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E101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A86D5A0" w14:textId="51B6F186" w:rsidR="00A77C91" w:rsidRPr="001E101B" w:rsidRDefault="00A77C91" w:rsidP="00A77C91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  <w:cs/>
              </w:rPr>
            </w:pPr>
            <w:r w:rsidRPr="001E101B">
              <w:rPr>
                <w:rFonts w:ascii="Browallia New" w:hAnsi="Browallia New" w:cs="Browallia New"/>
              </w:rPr>
              <w:t>(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6</w:t>
            </w:r>
            <w:r w:rsidRPr="001E101B">
              <w:rPr>
                <w:rFonts w:ascii="Browallia New" w:hAnsi="Browallia New" w:cs="Browallia New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598</w:t>
            </w:r>
            <w:r w:rsidRPr="001E101B">
              <w:rPr>
                <w:rFonts w:ascii="Browallia New" w:hAnsi="Browallia New" w:cs="Browallia New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299</w:t>
            </w:r>
            <w:r w:rsidRPr="001E101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1BE5CAE" w14:textId="17BF5648" w:rsidR="00A77C91" w:rsidRPr="001E101B" w:rsidRDefault="00A77C91" w:rsidP="00A77C91">
            <w:pPr>
              <w:tabs>
                <w:tab w:val="decimal" w:pos="1079"/>
              </w:tabs>
              <w:ind w:right="-94"/>
              <w:jc w:val="both"/>
              <w:rPr>
                <w:rFonts w:ascii="Browallia New" w:hAnsi="Browallia New" w:cs="Browallia New"/>
              </w:rPr>
            </w:pPr>
            <w:r w:rsidRPr="001E101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EF634F0" w14:textId="00980BAB" w:rsidR="00A77C91" w:rsidRPr="001E101B" w:rsidRDefault="00A77C91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65997BA" w14:textId="11946F48" w:rsidR="00A77C91" w:rsidRPr="001E101B" w:rsidRDefault="00A77C91" w:rsidP="00A77C91">
            <w:pPr>
              <w:tabs>
                <w:tab w:val="decimal" w:pos="1099"/>
              </w:tabs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1E101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61EB1C9" w14:textId="22F91131" w:rsidR="00A77C91" w:rsidRPr="001E101B" w:rsidRDefault="00A77C91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2971F1F" w14:textId="722DE12D" w:rsidR="00A77C91" w:rsidRPr="001E101B" w:rsidRDefault="00A77C91" w:rsidP="00A77C91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</w:rPr>
            </w:pPr>
            <w:r w:rsidRPr="001E101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A91BD74" w14:textId="42659040" w:rsidR="00A77C91" w:rsidRPr="001E101B" w:rsidRDefault="00A77C91" w:rsidP="00A77C9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E101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41DF922" w14:textId="39AFAECD" w:rsidR="00A77C91" w:rsidRPr="001E101B" w:rsidRDefault="00A77C91" w:rsidP="00A77C91">
            <w:pPr>
              <w:tabs>
                <w:tab w:val="decimal" w:pos="1079"/>
              </w:tabs>
              <w:ind w:right="-109"/>
              <w:jc w:val="both"/>
              <w:rPr>
                <w:rFonts w:ascii="Browallia New" w:hAnsi="Browallia New" w:cs="Browallia New"/>
                <w:cs/>
              </w:rPr>
            </w:pPr>
            <w:r w:rsidRPr="001E101B">
              <w:rPr>
                <w:rFonts w:ascii="Browallia New" w:hAnsi="Browallia New" w:cs="Browallia New"/>
              </w:rPr>
              <w:t>(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6</w:t>
            </w:r>
            <w:r w:rsidRPr="001E101B">
              <w:rPr>
                <w:rFonts w:ascii="Browallia New" w:hAnsi="Browallia New" w:cs="Browallia New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598</w:t>
            </w:r>
            <w:r w:rsidRPr="001E101B">
              <w:rPr>
                <w:rFonts w:ascii="Browallia New" w:hAnsi="Browallia New" w:cs="Browallia New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299</w:t>
            </w:r>
            <w:r w:rsidRPr="001E101B">
              <w:rPr>
                <w:rFonts w:ascii="Browallia New" w:hAnsi="Browallia New" w:cs="Browallia New"/>
              </w:rPr>
              <w:t>)</w:t>
            </w:r>
          </w:p>
        </w:tc>
      </w:tr>
      <w:tr w:rsidR="00A77C91" w:rsidRPr="001E101B" w14:paraId="32788BDA" w14:textId="77777777" w:rsidTr="00BE2036">
        <w:trPr>
          <w:trHeight w:val="20"/>
        </w:trPr>
        <w:tc>
          <w:tcPr>
            <w:tcW w:w="3355" w:type="dxa"/>
            <w:shd w:val="clear" w:color="auto" w:fill="auto"/>
          </w:tcPr>
          <w:p w14:paraId="319CE99D" w14:textId="2D5CDFED" w:rsidR="00A77C91" w:rsidRPr="001E101B" w:rsidRDefault="00A77C91" w:rsidP="00A77C9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1E101B">
              <w:rPr>
                <w:rFonts w:ascii="Browallia New" w:hAnsi="Browallia New" w:cs="Browallia New"/>
                <w:color w:val="000000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BBAF2EA" w14:textId="37C5B861" w:rsidR="00A77C91" w:rsidRPr="001E101B" w:rsidRDefault="00A77C91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E101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E05F4C3" w14:textId="3D5AB54F" w:rsidR="00A77C91" w:rsidRPr="001E101B" w:rsidRDefault="00A77C91" w:rsidP="00A77C91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  <w:cs/>
              </w:rPr>
            </w:pPr>
            <w:r w:rsidRPr="001E101B">
              <w:rPr>
                <w:rFonts w:ascii="Browallia New" w:hAnsi="Browallia New" w:cs="Browallia New"/>
              </w:rPr>
              <w:t>(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77</w:t>
            </w:r>
            <w:r w:rsidRPr="001E101B">
              <w:rPr>
                <w:rFonts w:ascii="Browallia New" w:hAnsi="Browallia New" w:cs="Browallia New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919</w:t>
            </w:r>
            <w:r w:rsidRPr="001E101B">
              <w:rPr>
                <w:rFonts w:ascii="Browallia New" w:hAnsi="Browallia New" w:cs="Browallia New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112</w:t>
            </w:r>
            <w:r w:rsidRPr="001E101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58BE37C" w14:textId="4DC77926" w:rsidR="00A77C91" w:rsidRPr="001E101B" w:rsidRDefault="00A77C91" w:rsidP="00A77C91">
            <w:pPr>
              <w:tabs>
                <w:tab w:val="decimal" w:pos="1079"/>
              </w:tabs>
              <w:ind w:right="-94"/>
              <w:jc w:val="both"/>
              <w:rPr>
                <w:rFonts w:ascii="Browallia New" w:hAnsi="Browallia New" w:cs="Browallia New"/>
                <w:cs/>
              </w:rPr>
            </w:pPr>
            <w:r w:rsidRPr="001E101B">
              <w:rPr>
                <w:rFonts w:ascii="Browallia New" w:hAnsi="Browallia New" w:cs="Browallia New"/>
              </w:rPr>
              <w:t>(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68</w:t>
            </w:r>
            <w:r w:rsidRPr="001E101B">
              <w:rPr>
                <w:rFonts w:ascii="Browallia New" w:hAnsi="Browallia New" w:cs="Browallia New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811</w:t>
            </w:r>
            <w:r w:rsidRPr="001E101B">
              <w:rPr>
                <w:rFonts w:ascii="Browallia New" w:hAnsi="Browallia New" w:cs="Browallia New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981</w:t>
            </w:r>
            <w:r w:rsidRPr="001E101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2A2F59F" w14:textId="5A1D1DD6" w:rsidR="00A77C91" w:rsidRPr="001E101B" w:rsidRDefault="00A77C91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1E101B">
              <w:rPr>
                <w:rFonts w:ascii="Browallia New" w:hAnsi="Browallia New" w:cs="Browallia New"/>
              </w:rPr>
              <w:t>(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65</w:t>
            </w:r>
            <w:r w:rsidRPr="001E101B">
              <w:rPr>
                <w:rFonts w:ascii="Browallia New" w:hAnsi="Browallia New" w:cs="Browallia New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623</w:t>
            </w:r>
            <w:r w:rsidRPr="001E101B">
              <w:rPr>
                <w:rFonts w:ascii="Browallia New" w:hAnsi="Browallia New" w:cs="Browallia New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110</w:t>
            </w:r>
            <w:r w:rsidRPr="001E101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0B5ABFA" w14:textId="4C82E21E" w:rsidR="00A77C91" w:rsidRPr="001E101B" w:rsidRDefault="00A77C91" w:rsidP="00A77C91">
            <w:pPr>
              <w:tabs>
                <w:tab w:val="decimal" w:pos="1099"/>
              </w:tabs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1E101B">
              <w:rPr>
                <w:rFonts w:ascii="Browallia New" w:hAnsi="Browallia New" w:cs="Browallia New"/>
              </w:rPr>
              <w:t>(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87</w:t>
            </w:r>
            <w:r w:rsidRPr="001E101B">
              <w:rPr>
                <w:rFonts w:ascii="Browallia New" w:hAnsi="Browallia New" w:cs="Browallia New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329</w:t>
            </w:r>
            <w:r w:rsidRPr="001E101B">
              <w:rPr>
                <w:rFonts w:ascii="Browallia New" w:hAnsi="Browallia New" w:cs="Browallia New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283</w:t>
            </w:r>
            <w:r w:rsidRPr="001E101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4938025" w14:textId="2180DF8D" w:rsidR="00A77C91" w:rsidRPr="001E101B" w:rsidRDefault="00A77C91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1E101B">
              <w:rPr>
                <w:rFonts w:ascii="Browallia New" w:hAnsi="Browallia New" w:cs="Browallia New"/>
              </w:rPr>
              <w:t>(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213</w:t>
            </w:r>
            <w:r w:rsidRPr="001E101B">
              <w:rPr>
                <w:rFonts w:ascii="Browallia New" w:hAnsi="Browallia New" w:cs="Browallia New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747</w:t>
            </w:r>
            <w:r w:rsidRPr="001E101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9A7DB9E" w14:textId="0A0B0DBE" w:rsidR="00A77C91" w:rsidRPr="001E101B" w:rsidRDefault="00A77C91" w:rsidP="00A77C91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  <w:cs/>
              </w:rPr>
            </w:pPr>
            <w:r w:rsidRPr="001E101B">
              <w:rPr>
                <w:rFonts w:ascii="Browallia New" w:hAnsi="Browallia New" w:cs="Browallia New"/>
              </w:rPr>
              <w:t>(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36</w:t>
            </w:r>
            <w:r w:rsidRPr="001E101B">
              <w:rPr>
                <w:rFonts w:ascii="Browallia New" w:hAnsi="Browallia New" w:cs="Browallia New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555</w:t>
            </w:r>
            <w:r w:rsidRPr="001E101B">
              <w:rPr>
                <w:rFonts w:ascii="Browallia New" w:hAnsi="Browallia New" w:cs="Browallia New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503</w:t>
            </w:r>
            <w:r w:rsidRPr="001E101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7A0FD83" w14:textId="4F69EBB3" w:rsidR="00A77C91" w:rsidRPr="001E101B" w:rsidRDefault="00A77C91" w:rsidP="00A77C9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E101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62A5E82" w14:textId="536D7526" w:rsidR="00A77C91" w:rsidRPr="001E101B" w:rsidRDefault="00A77C91" w:rsidP="00A77C91">
            <w:pPr>
              <w:tabs>
                <w:tab w:val="decimal" w:pos="1079"/>
              </w:tabs>
              <w:ind w:right="-109"/>
              <w:jc w:val="both"/>
              <w:rPr>
                <w:rFonts w:ascii="Browallia New" w:hAnsi="Browallia New" w:cs="Browallia New"/>
                <w:cs/>
              </w:rPr>
            </w:pPr>
            <w:r w:rsidRPr="001E101B">
              <w:rPr>
                <w:rFonts w:ascii="Browallia New" w:hAnsi="Browallia New" w:cs="Browallia New"/>
              </w:rPr>
              <w:t>(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336</w:t>
            </w:r>
            <w:r w:rsidRPr="001E101B">
              <w:rPr>
                <w:rFonts w:ascii="Browallia New" w:hAnsi="Browallia New" w:cs="Browallia New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452</w:t>
            </w:r>
            <w:r w:rsidRPr="001E101B">
              <w:rPr>
                <w:rFonts w:ascii="Browallia New" w:hAnsi="Browallia New" w:cs="Browallia New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736</w:t>
            </w:r>
            <w:r w:rsidRPr="001E101B">
              <w:rPr>
                <w:rFonts w:ascii="Browallia New" w:hAnsi="Browallia New" w:cs="Browallia New"/>
              </w:rPr>
              <w:t>)</w:t>
            </w:r>
          </w:p>
        </w:tc>
      </w:tr>
      <w:tr w:rsidR="00A77C91" w:rsidRPr="001E101B" w14:paraId="4E0CB69E" w14:textId="77777777" w:rsidTr="00BE2036">
        <w:trPr>
          <w:trHeight w:val="20"/>
        </w:trPr>
        <w:tc>
          <w:tcPr>
            <w:tcW w:w="3355" w:type="dxa"/>
            <w:shd w:val="clear" w:color="auto" w:fill="auto"/>
          </w:tcPr>
          <w:p w14:paraId="5599EFE1" w14:textId="3A6970B5" w:rsidR="00A77C91" w:rsidRPr="001E101B" w:rsidRDefault="00A77C91" w:rsidP="00A77C9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1E101B">
              <w:rPr>
                <w:rFonts w:ascii="Browallia New" w:hAnsi="Browallia New" w:cs="Browallia New"/>
                <w:color w:val="000000"/>
                <w:cs/>
              </w:rPr>
              <w:t>ราคาตามบัญชีปลายปี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9461BC" w14:textId="6A1D27CA" w:rsidR="00A77C91" w:rsidRPr="001E101B" w:rsidRDefault="00552E4A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3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040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000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76185B" w14:textId="534C238A" w:rsidR="00A77C91" w:rsidRPr="001E101B" w:rsidRDefault="00552E4A" w:rsidP="00A77C91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1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169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760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431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91113C" w14:textId="2D83C00A" w:rsidR="00A77C91" w:rsidRPr="001E101B" w:rsidRDefault="00552E4A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216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819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035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4EEAC9" w14:textId="39BD15F0" w:rsidR="00A77C91" w:rsidRPr="001E101B" w:rsidRDefault="00552E4A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305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724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005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91FF81" w14:textId="4FF11D52" w:rsidR="00A77C91" w:rsidRPr="001E101B" w:rsidRDefault="00552E4A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464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531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946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03D394" w14:textId="10B0E1D3" w:rsidR="00A77C91" w:rsidRPr="001E101B" w:rsidRDefault="00552E4A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81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332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D894D3" w14:textId="7A8B94FE" w:rsidR="00A77C91" w:rsidRPr="001E101B" w:rsidRDefault="00552E4A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7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915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509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D26E79" w14:textId="2191116B" w:rsidR="00A77C91" w:rsidRPr="001E101B" w:rsidRDefault="00552E4A" w:rsidP="00A77C9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11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563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813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E4C955" w14:textId="3D499619" w:rsidR="00A77C91" w:rsidRPr="001E101B" w:rsidRDefault="00552E4A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5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216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396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071</w:t>
            </w:r>
          </w:p>
        </w:tc>
      </w:tr>
      <w:tr w:rsidR="00A77C91" w:rsidRPr="001E101B" w14:paraId="0C2DF7DC" w14:textId="77777777" w:rsidTr="00BE2036">
        <w:trPr>
          <w:trHeight w:val="20"/>
        </w:trPr>
        <w:tc>
          <w:tcPr>
            <w:tcW w:w="3355" w:type="dxa"/>
            <w:shd w:val="clear" w:color="auto" w:fill="auto"/>
          </w:tcPr>
          <w:p w14:paraId="58C6A53C" w14:textId="77777777" w:rsidR="00A77C91" w:rsidRPr="001E101B" w:rsidRDefault="00A77C91" w:rsidP="00A77C91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7BDE6D5" w14:textId="77777777" w:rsidR="00A77C91" w:rsidRPr="001E101B" w:rsidRDefault="00A77C91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B4D52C5" w14:textId="77777777" w:rsidR="00A77C91" w:rsidRPr="001E101B" w:rsidRDefault="00A77C91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06D1DCA" w14:textId="77777777" w:rsidR="00A77C91" w:rsidRPr="001E101B" w:rsidRDefault="00A77C91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51CC081" w14:textId="77777777" w:rsidR="00A77C91" w:rsidRPr="001E101B" w:rsidRDefault="00A77C91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B11BA7A" w14:textId="77777777" w:rsidR="00A77C91" w:rsidRPr="001E101B" w:rsidRDefault="00A77C91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22BBB34" w14:textId="77777777" w:rsidR="00A77C91" w:rsidRPr="001E101B" w:rsidRDefault="00A77C91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2B98E69" w14:textId="77777777" w:rsidR="00A77C91" w:rsidRPr="001E101B" w:rsidRDefault="00A77C91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39927CA" w14:textId="77777777" w:rsidR="00A77C91" w:rsidRPr="001E101B" w:rsidRDefault="00A77C91" w:rsidP="00A77C9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5983B77" w14:textId="77777777" w:rsidR="00A77C91" w:rsidRPr="001E101B" w:rsidRDefault="00A77C91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A77C91" w:rsidRPr="001E101B" w14:paraId="4DE24C09" w14:textId="77777777" w:rsidTr="00BE2036">
        <w:trPr>
          <w:trHeight w:val="20"/>
        </w:trPr>
        <w:tc>
          <w:tcPr>
            <w:tcW w:w="3355" w:type="dxa"/>
            <w:shd w:val="clear" w:color="auto" w:fill="auto"/>
          </w:tcPr>
          <w:p w14:paraId="5A8A6C2A" w14:textId="737145E4" w:rsidR="00A77C91" w:rsidRPr="001E101B" w:rsidRDefault="00A77C91" w:rsidP="00A77C91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 </w:t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0B647EC6" w14:textId="77777777" w:rsidR="00A77C91" w:rsidRPr="001E101B" w:rsidRDefault="00A77C91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9601A8B" w14:textId="77777777" w:rsidR="00A77C91" w:rsidRPr="001E101B" w:rsidRDefault="00A77C91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6E70B34" w14:textId="77777777" w:rsidR="00A77C91" w:rsidRPr="001E101B" w:rsidRDefault="00A77C91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8A5B962" w14:textId="77777777" w:rsidR="00A77C91" w:rsidRPr="001E101B" w:rsidRDefault="00A77C91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8C5C93C" w14:textId="77777777" w:rsidR="00A77C91" w:rsidRPr="001E101B" w:rsidRDefault="00A77C91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6C5B419" w14:textId="77777777" w:rsidR="00A77C91" w:rsidRPr="001E101B" w:rsidRDefault="00A77C91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99B10DB" w14:textId="77777777" w:rsidR="00A77C91" w:rsidRPr="001E101B" w:rsidRDefault="00A77C91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6CE25914" w14:textId="77777777" w:rsidR="00A77C91" w:rsidRPr="001E101B" w:rsidRDefault="00A77C91" w:rsidP="00A77C9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28044F5" w14:textId="77777777" w:rsidR="00A77C91" w:rsidRPr="001E101B" w:rsidRDefault="00A77C91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A77C91" w:rsidRPr="001E101B" w14:paraId="7F92A607" w14:textId="77777777" w:rsidTr="00BE2036">
        <w:trPr>
          <w:trHeight w:val="20"/>
        </w:trPr>
        <w:tc>
          <w:tcPr>
            <w:tcW w:w="3355" w:type="dxa"/>
            <w:shd w:val="clear" w:color="auto" w:fill="auto"/>
          </w:tcPr>
          <w:p w14:paraId="7D8BD7B9" w14:textId="77777777" w:rsidR="00A77C91" w:rsidRPr="001E101B" w:rsidRDefault="00A77C91" w:rsidP="00A77C9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1E101B">
              <w:rPr>
                <w:rFonts w:ascii="Browallia New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</w:tcPr>
          <w:p w14:paraId="78DFC7F8" w14:textId="27CF1ED3" w:rsidR="00A77C91" w:rsidRPr="001E101B" w:rsidRDefault="00552E4A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3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040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000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3C07675C" w14:textId="5C364962" w:rsidR="00A77C91" w:rsidRPr="001E101B" w:rsidRDefault="00552E4A" w:rsidP="00A77C91">
            <w:pPr>
              <w:tabs>
                <w:tab w:val="decimal" w:pos="109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2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323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675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852</w:t>
            </w:r>
          </w:p>
        </w:tc>
        <w:tc>
          <w:tcPr>
            <w:tcW w:w="1296" w:type="dxa"/>
            <w:shd w:val="clear" w:color="auto" w:fill="auto"/>
          </w:tcPr>
          <w:p w14:paraId="03150E6A" w14:textId="2C249A79" w:rsidR="00A77C91" w:rsidRPr="001E101B" w:rsidRDefault="00552E4A" w:rsidP="00A77C91">
            <w:pPr>
              <w:tabs>
                <w:tab w:val="decimal" w:pos="109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1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277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260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142</w:t>
            </w:r>
          </w:p>
        </w:tc>
        <w:tc>
          <w:tcPr>
            <w:tcW w:w="1296" w:type="dxa"/>
            <w:shd w:val="clear" w:color="auto" w:fill="auto"/>
          </w:tcPr>
          <w:p w14:paraId="59D6B1C0" w14:textId="7BDC1803" w:rsidR="00A77C91" w:rsidRPr="001E101B" w:rsidRDefault="00552E4A" w:rsidP="00A77C91">
            <w:pPr>
              <w:tabs>
                <w:tab w:val="decimal" w:pos="109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861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612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455</w:t>
            </w:r>
          </w:p>
        </w:tc>
        <w:tc>
          <w:tcPr>
            <w:tcW w:w="1296" w:type="dxa"/>
            <w:shd w:val="clear" w:color="auto" w:fill="auto"/>
          </w:tcPr>
          <w:p w14:paraId="1C6E0A44" w14:textId="49CB9DFC" w:rsidR="00A77C91" w:rsidRPr="001E101B" w:rsidRDefault="00552E4A" w:rsidP="00A77C91">
            <w:pPr>
              <w:tabs>
                <w:tab w:val="decimal" w:pos="109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1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194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913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592</w:t>
            </w:r>
          </w:p>
        </w:tc>
        <w:tc>
          <w:tcPr>
            <w:tcW w:w="1296" w:type="dxa"/>
            <w:shd w:val="clear" w:color="auto" w:fill="auto"/>
          </w:tcPr>
          <w:p w14:paraId="448C9251" w14:textId="66E47203" w:rsidR="00A77C91" w:rsidRPr="001E101B" w:rsidRDefault="00552E4A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8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913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510</w:t>
            </w:r>
          </w:p>
        </w:tc>
        <w:tc>
          <w:tcPr>
            <w:tcW w:w="1296" w:type="dxa"/>
            <w:shd w:val="clear" w:color="auto" w:fill="auto"/>
          </w:tcPr>
          <w:p w14:paraId="5FD60F6E" w14:textId="6D779935" w:rsidR="00A77C91" w:rsidRPr="001E101B" w:rsidRDefault="00552E4A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80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374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294</w:t>
            </w:r>
          </w:p>
        </w:tc>
        <w:tc>
          <w:tcPr>
            <w:tcW w:w="1368" w:type="dxa"/>
            <w:shd w:val="clear" w:color="auto" w:fill="auto"/>
          </w:tcPr>
          <w:p w14:paraId="321ADF48" w14:textId="28DF31C3" w:rsidR="00A77C91" w:rsidRPr="001E101B" w:rsidRDefault="00552E4A" w:rsidP="00A77C9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11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563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813</w:t>
            </w:r>
          </w:p>
        </w:tc>
        <w:tc>
          <w:tcPr>
            <w:tcW w:w="1296" w:type="dxa"/>
            <w:shd w:val="clear" w:color="auto" w:fill="auto"/>
          </w:tcPr>
          <w:p w14:paraId="4BF48B59" w14:textId="73B8041C" w:rsidR="00A77C91" w:rsidRPr="001E101B" w:rsidRDefault="00552E4A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8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798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313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658</w:t>
            </w:r>
          </w:p>
        </w:tc>
      </w:tr>
      <w:tr w:rsidR="00A77C91" w:rsidRPr="001E101B" w14:paraId="1DEA1328" w14:textId="77777777" w:rsidTr="00BE2036">
        <w:trPr>
          <w:trHeight w:val="20"/>
        </w:trPr>
        <w:tc>
          <w:tcPr>
            <w:tcW w:w="3355" w:type="dxa"/>
            <w:shd w:val="clear" w:color="auto" w:fill="auto"/>
          </w:tcPr>
          <w:p w14:paraId="37F84C6F" w14:textId="77777777" w:rsidR="00A77C91" w:rsidRPr="001E101B" w:rsidRDefault="00A77C91" w:rsidP="00A77C9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1E101B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1E101B">
              <w:rPr>
                <w:rFonts w:ascii="Browallia New" w:hAnsi="Browallia New" w:cs="Browallia New"/>
                <w:color w:val="000000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B991BC2" w14:textId="439D6A3F" w:rsidR="00A77C91" w:rsidRPr="001E101B" w:rsidRDefault="00A77C91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E101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BCACEB9" w14:textId="2EABB46A" w:rsidR="00A77C91" w:rsidRPr="001E101B" w:rsidRDefault="00A77C91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</w:rPr>
              <w:t>(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1</w:t>
            </w:r>
            <w:r w:rsidRPr="001E101B">
              <w:rPr>
                <w:rFonts w:ascii="Browallia New" w:hAnsi="Browallia New" w:cs="Browallia New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153</w:t>
            </w:r>
            <w:r w:rsidRPr="001E101B">
              <w:rPr>
                <w:rFonts w:ascii="Browallia New" w:hAnsi="Browallia New" w:cs="Browallia New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915</w:t>
            </w:r>
            <w:r w:rsidRPr="001E101B">
              <w:rPr>
                <w:rFonts w:ascii="Browallia New" w:hAnsi="Browallia New" w:cs="Browallia New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421</w:t>
            </w:r>
            <w:r w:rsidRPr="001E101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E69629A" w14:textId="2D6FCE62" w:rsidR="00A77C91" w:rsidRPr="001E101B" w:rsidRDefault="00A77C91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</w:rPr>
              <w:t>(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1</w:t>
            </w:r>
            <w:r w:rsidRPr="001E101B">
              <w:rPr>
                <w:rFonts w:ascii="Browallia New" w:hAnsi="Browallia New" w:cs="Browallia New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060</w:t>
            </w:r>
            <w:r w:rsidRPr="001E101B">
              <w:rPr>
                <w:rFonts w:ascii="Browallia New" w:hAnsi="Browallia New" w:cs="Browallia New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441</w:t>
            </w:r>
            <w:r w:rsidRPr="001E101B">
              <w:rPr>
                <w:rFonts w:ascii="Browallia New" w:hAnsi="Browallia New" w:cs="Browallia New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107</w:t>
            </w:r>
            <w:r w:rsidRPr="001E101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BF88E27" w14:textId="63A9BDEE" w:rsidR="00A77C91" w:rsidRPr="001E101B" w:rsidRDefault="00A77C91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E101B">
              <w:rPr>
                <w:rFonts w:ascii="Browallia New" w:hAnsi="Browallia New" w:cs="Browallia New"/>
              </w:rPr>
              <w:t>(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555</w:t>
            </w:r>
            <w:r w:rsidRPr="001E101B">
              <w:rPr>
                <w:rFonts w:ascii="Browallia New" w:hAnsi="Browallia New" w:cs="Browallia New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888</w:t>
            </w:r>
            <w:r w:rsidRPr="001E101B">
              <w:rPr>
                <w:rFonts w:ascii="Browallia New" w:hAnsi="Browallia New" w:cs="Browallia New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450</w:t>
            </w:r>
            <w:r w:rsidRPr="001E101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97250B3" w14:textId="46F5C86A" w:rsidR="00A77C91" w:rsidRPr="001E101B" w:rsidRDefault="00A77C91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</w:rPr>
              <w:t>(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730</w:t>
            </w:r>
            <w:r w:rsidRPr="001E101B">
              <w:rPr>
                <w:rFonts w:ascii="Browallia New" w:hAnsi="Browallia New" w:cs="Browallia New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381</w:t>
            </w:r>
            <w:r w:rsidRPr="001E101B">
              <w:rPr>
                <w:rFonts w:ascii="Browallia New" w:hAnsi="Browallia New" w:cs="Browallia New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646</w:t>
            </w:r>
            <w:r w:rsidRPr="001E101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18EB778" w14:textId="5D4CD1A6" w:rsidR="00A77C91" w:rsidRPr="001E101B" w:rsidRDefault="00A77C91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1E101B">
              <w:rPr>
                <w:rFonts w:ascii="Browallia New" w:hAnsi="Browallia New" w:cs="Browallia New"/>
              </w:rPr>
              <w:t>(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8</w:t>
            </w:r>
            <w:r w:rsidRPr="001E101B">
              <w:rPr>
                <w:rFonts w:ascii="Browallia New" w:hAnsi="Browallia New" w:cs="Browallia New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832</w:t>
            </w:r>
            <w:r w:rsidRPr="001E101B">
              <w:rPr>
                <w:rFonts w:ascii="Browallia New" w:hAnsi="Browallia New" w:cs="Browallia New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178</w:t>
            </w:r>
            <w:r w:rsidRPr="001E101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B216BA3" w14:textId="428A1732" w:rsidR="00A77C91" w:rsidRPr="001E101B" w:rsidRDefault="00A77C91" w:rsidP="00A77C91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  <w:cs/>
              </w:rPr>
            </w:pPr>
            <w:r w:rsidRPr="001E101B">
              <w:rPr>
                <w:rFonts w:ascii="Browallia New" w:hAnsi="Browallia New" w:cs="Browallia New"/>
              </w:rPr>
              <w:t>(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72</w:t>
            </w:r>
            <w:r w:rsidRPr="001E101B">
              <w:rPr>
                <w:rFonts w:ascii="Browallia New" w:hAnsi="Browallia New" w:cs="Browallia New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458</w:t>
            </w:r>
            <w:r w:rsidRPr="001E101B">
              <w:rPr>
                <w:rFonts w:ascii="Browallia New" w:hAnsi="Browallia New" w:cs="Browallia New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785</w:t>
            </w:r>
            <w:r w:rsidRPr="001E101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C2AF534" w14:textId="7DDC4F78" w:rsidR="00A77C91" w:rsidRPr="001E101B" w:rsidRDefault="00A77C91" w:rsidP="00A77C9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E101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70D8D14" w14:textId="6D8E4358" w:rsidR="00A77C91" w:rsidRPr="001E101B" w:rsidRDefault="00A77C91" w:rsidP="00A77C91">
            <w:pPr>
              <w:tabs>
                <w:tab w:val="decimal" w:pos="1079"/>
              </w:tabs>
              <w:ind w:right="-109"/>
              <w:jc w:val="both"/>
              <w:rPr>
                <w:rFonts w:ascii="Browallia New" w:hAnsi="Browallia New" w:cs="Browallia New"/>
                <w:cs/>
              </w:rPr>
            </w:pPr>
            <w:r w:rsidRPr="001E101B">
              <w:rPr>
                <w:rFonts w:ascii="Browallia New" w:hAnsi="Browallia New" w:cs="Browallia New"/>
              </w:rPr>
              <w:t>(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3</w:t>
            </w:r>
            <w:r w:rsidRPr="001E101B">
              <w:rPr>
                <w:rFonts w:ascii="Browallia New" w:hAnsi="Browallia New" w:cs="Browallia New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581</w:t>
            </w:r>
            <w:r w:rsidRPr="001E101B">
              <w:rPr>
                <w:rFonts w:ascii="Browallia New" w:hAnsi="Browallia New" w:cs="Browallia New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917</w:t>
            </w:r>
            <w:r w:rsidRPr="001E101B">
              <w:rPr>
                <w:rFonts w:ascii="Browallia New" w:hAnsi="Browallia New" w:cs="Browallia New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587</w:t>
            </w:r>
            <w:r w:rsidRPr="001E101B">
              <w:rPr>
                <w:rFonts w:ascii="Browallia New" w:hAnsi="Browallia New" w:cs="Browallia New"/>
              </w:rPr>
              <w:t>)</w:t>
            </w:r>
          </w:p>
        </w:tc>
      </w:tr>
      <w:tr w:rsidR="00A77C91" w:rsidRPr="001E101B" w14:paraId="0402551B" w14:textId="77777777" w:rsidTr="00BE2036">
        <w:trPr>
          <w:trHeight w:val="20"/>
        </w:trPr>
        <w:tc>
          <w:tcPr>
            <w:tcW w:w="3355" w:type="dxa"/>
            <w:shd w:val="clear" w:color="auto" w:fill="auto"/>
          </w:tcPr>
          <w:p w14:paraId="37EDA5AC" w14:textId="77777777" w:rsidR="00A77C91" w:rsidRPr="001E101B" w:rsidRDefault="00A77C91" w:rsidP="00A77C9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1E101B">
              <w:rPr>
                <w:rFonts w:ascii="Browallia New" w:hAnsi="Browallia New" w:cs="Browallia New"/>
                <w:color w:val="000000"/>
                <w:cs/>
              </w:rPr>
              <w:t>ราคาตามบัญชี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F97D8B" w14:textId="2835E3A0" w:rsidR="00A77C91" w:rsidRPr="001E101B" w:rsidRDefault="00552E4A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3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040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000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5210F8" w14:textId="6092ACB6" w:rsidR="00A77C91" w:rsidRPr="001E101B" w:rsidRDefault="00552E4A" w:rsidP="00A77C91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1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169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760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431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61BAE7" w14:textId="607215EC" w:rsidR="00A77C91" w:rsidRPr="001E101B" w:rsidRDefault="00552E4A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216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819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035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4C34B2" w14:textId="6E5D75EA" w:rsidR="00A77C91" w:rsidRPr="001E101B" w:rsidRDefault="00552E4A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305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724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005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8E3F0B" w14:textId="419F542E" w:rsidR="00A77C91" w:rsidRPr="001E101B" w:rsidRDefault="00552E4A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464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531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946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15738C" w14:textId="5DEF89D7" w:rsidR="00A77C91" w:rsidRPr="001E101B" w:rsidRDefault="00552E4A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81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332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FE80BA" w14:textId="46572357" w:rsidR="00A77C91" w:rsidRPr="001E101B" w:rsidRDefault="00552E4A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7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915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509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9D2242" w14:textId="7C78C622" w:rsidR="00A77C91" w:rsidRPr="001E101B" w:rsidRDefault="00552E4A" w:rsidP="00A77C9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11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563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813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380AC7" w14:textId="778FD80C" w:rsidR="00A77C91" w:rsidRPr="001E101B" w:rsidRDefault="00552E4A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5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216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396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071</w:t>
            </w:r>
          </w:p>
        </w:tc>
      </w:tr>
    </w:tbl>
    <w:p w14:paraId="136A4F94" w14:textId="77777777" w:rsidR="007E1A5D" w:rsidRPr="001E101B" w:rsidRDefault="00A77C91" w:rsidP="008926B8">
      <w:pPr>
        <w:rPr>
          <w:rFonts w:ascii="Browallia New" w:hAnsi="Browallia New" w:cs="Browallia New"/>
          <w:color w:val="000000"/>
          <w:sz w:val="26"/>
          <w:szCs w:val="26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1510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66"/>
        <w:gridCol w:w="1296"/>
        <w:gridCol w:w="1296"/>
        <w:gridCol w:w="1296"/>
        <w:gridCol w:w="1296"/>
        <w:gridCol w:w="1296"/>
        <w:gridCol w:w="1296"/>
        <w:gridCol w:w="1296"/>
        <w:gridCol w:w="1368"/>
        <w:gridCol w:w="1296"/>
      </w:tblGrid>
      <w:tr w:rsidR="00657DF1" w:rsidRPr="001E101B" w14:paraId="587E7072" w14:textId="77777777" w:rsidTr="0092368C">
        <w:trPr>
          <w:trHeight w:val="20"/>
        </w:trPr>
        <w:tc>
          <w:tcPr>
            <w:tcW w:w="3366" w:type="dxa"/>
          </w:tcPr>
          <w:p w14:paraId="3BF7D7CA" w14:textId="77777777" w:rsidR="00657DF1" w:rsidRPr="001E101B" w:rsidRDefault="00657DF1" w:rsidP="008926B8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173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1E3906" w14:textId="77777777" w:rsidR="00657DF1" w:rsidRPr="001E101B" w:rsidRDefault="00657DF1" w:rsidP="008926B8">
            <w:pPr>
              <w:tabs>
                <w:tab w:val="right" w:pos="10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งบการเงินรวม</w:t>
            </w:r>
          </w:p>
        </w:tc>
      </w:tr>
      <w:tr w:rsidR="000973F6" w:rsidRPr="001E101B" w14:paraId="3E402827" w14:textId="77777777" w:rsidTr="0092368C">
        <w:trPr>
          <w:trHeight w:val="20"/>
        </w:trPr>
        <w:tc>
          <w:tcPr>
            <w:tcW w:w="3366" w:type="dxa"/>
          </w:tcPr>
          <w:p w14:paraId="05ACBA62" w14:textId="77777777" w:rsidR="000973F6" w:rsidRPr="001E101B" w:rsidRDefault="000973F6" w:rsidP="008926B8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E76E378" w14:textId="77777777" w:rsidR="000973F6" w:rsidRPr="001E101B" w:rsidRDefault="000973F6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2015054" w14:textId="77777777" w:rsidR="000973F6" w:rsidRPr="001E101B" w:rsidRDefault="000973F6" w:rsidP="008926B8">
            <w:pPr>
              <w:tabs>
                <w:tab w:val="right" w:pos="108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อาคารและ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7738945" w14:textId="77777777" w:rsidR="000973F6" w:rsidRPr="001E101B" w:rsidRDefault="000973F6" w:rsidP="008926B8">
            <w:pPr>
              <w:tabs>
                <w:tab w:val="right" w:pos="108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ส่วนปรับปรุง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6660557" w14:textId="77777777" w:rsidR="000973F6" w:rsidRPr="001E101B" w:rsidRDefault="000973F6" w:rsidP="008926B8">
            <w:pPr>
              <w:tabs>
                <w:tab w:val="right" w:pos="109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2E7BC51" w14:textId="77777777" w:rsidR="000973F6" w:rsidRPr="001E101B" w:rsidRDefault="000973F6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F301D83" w14:textId="77777777" w:rsidR="000973F6" w:rsidRPr="001E101B" w:rsidRDefault="000973F6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3E8D2E7" w14:textId="77777777" w:rsidR="000973F6" w:rsidRPr="001E101B" w:rsidRDefault="000973F6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EFCE1F" w14:textId="77777777" w:rsidR="000973F6" w:rsidRPr="001E101B" w:rsidRDefault="000973F6" w:rsidP="004A5FA1">
            <w:pPr>
              <w:tabs>
                <w:tab w:val="right" w:pos="1152"/>
              </w:tabs>
              <w:ind w:left="-105"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สินทรัพย์ระหว่าง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BC34BCF" w14:textId="77777777" w:rsidR="000973F6" w:rsidRPr="001E101B" w:rsidRDefault="000973F6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</w:p>
        </w:tc>
      </w:tr>
      <w:tr w:rsidR="000973F6" w:rsidRPr="001E101B" w14:paraId="2DB1DF8C" w14:textId="77777777" w:rsidTr="0092368C">
        <w:trPr>
          <w:trHeight w:val="20"/>
        </w:trPr>
        <w:tc>
          <w:tcPr>
            <w:tcW w:w="3366" w:type="dxa"/>
          </w:tcPr>
          <w:p w14:paraId="3E5145FF" w14:textId="77777777" w:rsidR="000973F6" w:rsidRPr="001E101B" w:rsidRDefault="000973F6" w:rsidP="008926B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</w:tcPr>
          <w:p w14:paraId="4EF71BB5" w14:textId="77777777" w:rsidR="000973F6" w:rsidRPr="001E101B" w:rsidRDefault="000973F6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</w:tcPr>
          <w:p w14:paraId="78EEC0F2" w14:textId="77777777" w:rsidR="000973F6" w:rsidRPr="001E101B" w:rsidRDefault="000973F6" w:rsidP="008926B8">
            <w:pPr>
              <w:tabs>
                <w:tab w:val="right" w:pos="108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ส่วนปรับปรุง</w:t>
            </w:r>
          </w:p>
        </w:tc>
        <w:tc>
          <w:tcPr>
            <w:tcW w:w="1296" w:type="dxa"/>
          </w:tcPr>
          <w:p w14:paraId="7A6D0E14" w14:textId="77777777" w:rsidR="000973F6" w:rsidRPr="001E101B" w:rsidRDefault="000973F6" w:rsidP="008926B8">
            <w:pPr>
              <w:tabs>
                <w:tab w:val="right" w:pos="108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และตกแต่ง</w:t>
            </w:r>
          </w:p>
        </w:tc>
        <w:tc>
          <w:tcPr>
            <w:tcW w:w="1296" w:type="dxa"/>
          </w:tcPr>
          <w:p w14:paraId="44C2135F" w14:textId="77777777" w:rsidR="000973F6" w:rsidRPr="001E101B" w:rsidRDefault="000973F6" w:rsidP="008926B8">
            <w:pPr>
              <w:tabs>
                <w:tab w:val="right" w:pos="109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เครื่องจักร</w:t>
            </w:r>
          </w:p>
        </w:tc>
        <w:tc>
          <w:tcPr>
            <w:tcW w:w="1296" w:type="dxa"/>
          </w:tcPr>
          <w:p w14:paraId="646DF1F6" w14:textId="77777777" w:rsidR="000973F6" w:rsidRPr="001E101B" w:rsidRDefault="000973F6" w:rsidP="008926B8">
            <w:pPr>
              <w:tabs>
                <w:tab w:val="right" w:pos="108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เครื่องตกแต่ง</w:t>
            </w:r>
          </w:p>
        </w:tc>
        <w:tc>
          <w:tcPr>
            <w:tcW w:w="1296" w:type="dxa"/>
          </w:tcPr>
          <w:p w14:paraId="68E84B06" w14:textId="77777777" w:rsidR="000973F6" w:rsidRPr="001E101B" w:rsidRDefault="000973F6" w:rsidP="008926B8">
            <w:pPr>
              <w:tabs>
                <w:tab w:val="right" w:pos="108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ยานพาหนะ</w:t>
            </w:r>
          </w:p>
        </w:tc>
        <w:tc>
          <w:tcPr>
            <w:tcW w:w="1296" w:type="dxa"/>
          </w:tcPr>
          <w:p w14:paraId="32930B29" w14:textId="77777777" w:rsidR="000973F6" w:rsidRPr="001E101B" w:rsidRDefault="000973F6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เครื่องใช้</w:t>
            </w:r>
          </w:p>
        </w:tc>
        <w:tc>
          <w:tcPr>
            <w:tcW w:w="1368" w:type="dxa"/>
          </w:tcPr>
          <w:p w14:paraId="4E1FDF89" w14:textId="77777777" w:rsidR="000973F6" w:rsidRPr="001E101B" w:rsidRDefault="000973F6" w:rsidP="004A5FA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การก่อสร้าง</w:t>
            </w:r>
          </w:p>
        </w:tc>
        <w:tc>
          <w:tcPr>
            <w:tcW w:w="1296" w:type="dxa"/>
          </w:tcPr>
          <w:p w14:paraId="37CF7B16" w14:textId="77777777" w:rsidR="000973F6" w:rsidRPr="001E101B" w:rsidRDefault="000973F6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</w:p>
        </w:tc>
      </w:tr>
      <w:tr w:rsidR="000973F6" w:rsidRPr="001E101B" w14:paraId="46181549" w14:textId="77777777" w:rsidTr="0092368C">
        <w:trPr>
          <w:trHeight w:val="20"/>
        </w:trPr>
        <w:tc>
          <w:tcPr>
            <w:tcW w:w="3366" w:type="dxa"/>
          </w:tcPr>
          <w:p w14:paraId="1BD9CE8F" w14:textId="77777777" w:rsidR="000973F6" w:rsidRPr="001E101B" w:rsidRDefault="000973F6" w:rsidP="008926B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  <w:vAlign w:val="bottom"/>
          </w:tcPr>
          <w:p w14:paraId="0DD60F7B" w14:textId="77777777" w:rsidR="000973F6" w:rsidRPr="001E101B" w:rsidRDefault="000973F6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ที่ดิน</w:t>
            </w:r>
          </w:p>
        </w:tc>
        <w:tc>
          <w:tcPr>
            <w:tcW w:w="1296" w:type="dxa"/>
            <w:vAlign w:val="bottom"/>
          </w:tcPr>
          <w:p w14:paraId="681C98C1" w14:textId="77777777" w:rsidR="000973F6" w:rsidRPr="001E101B" w:rsidRDefault="000973F6" w:rsidP="008926B8">
            <w:pPr>
              <w:tabs>
                <w:tab w:val="right" w:pos="108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อาคาร</w:t>
            </w:r>
          </w:p>
        </w:tc>
        <w:tc>
          <w:tcPr>
            <w:tcW w:w="1296" w:type="dxa"/>
            <w:vAlign w:val="bottom"/>
          </w:tcPr>
          <w:p w14:paraId="2C1D115C" w14:textId="77777777" w:rsidR="000973F6" w:rsidRPr="001E101B" w:rsidRDefault="000973F6" w:rsidP="008926B8">
            <w:pPr>
              <w:tabs>
                <w:tab w:val="right" w:pos="108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สินทรัพย์เช่า</w:t>
            </w:r>
          </w:p>
        </w:tc>
        <w:tc>
          <w:tcPr>
            <w:tcW w:w="1296" w:type="dxa"/>
            <w:vAlign w:val="bottom"/>
          </w:tcPr>
          <w:p w14:paraId="722FC9D0" w14:textId="77777777" w:rsidR="000973F6" w:rsidRPr="001E101B" w:rsidRDefault="000973F6" w:rsidP="008926B8">
            <w:pPr>
              <w:tabs>
                <w:tab w:val="right" w:pos="109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และอุปกรณ์</w:t>
            </w:r>
          </w:p>
        </w:tc>
        <w:tc>
          <w:tcPr>
            <w:tcW w:w="1296" w:type="dxa"/>
            <w:vAlign w:val="bottom"/>
          </w:tcPr>
          <w:p w14:paraId="2E5E3723" w14:textId="77777777" w:rsidR="000973F6" w:rsidRPr="001E101B" w:rsidRDefault="000973F6" w:rsidP="008926B8">
            <w:pPr>
              <w:tabs>
                <w:tab w:val="right" w:pos="108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และติดตั้ง</w:t>
            </w:r>
          </w:p>
        </w:tc>
        <w:tc>
          <w:tcPr>
            <w:tcW w:w="1296" w:type="dxa"/>
            <w:vAlign w:val="bottom"/>
          </w:tcPr>
          <w:p w14:paraId="6F75F5E1" w14:textId="77777777" w:rsidR="000973F6" w:rsidRPr="001E101B" w:rsidRDefault="000973F6" w:rsidP="008926B8">
            <w:pPr>
              <w:tabs>
                <w:tab w:val="right" w:pos="108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และเรือ</w:t>
            </w:r>
          </w:p>
        </w:tc>
        <w:tc>
          <w:tcPr>
            <w:tcW w:w="1296" w:type="dxa"/>
            <w:vAlign w:val="bottom"/>
          </w:tcPr>
          <w:p w14:paraId="1B66B379" w14:textId="77777777" w:rsidR="000973F6" w:rsidRPr="001E101B" w:rsidRDefault="000973F6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ในโรงแรม</w:t>
            </w:r>
          </w:p>
        </w:tc>
        <w:tc>
          <w:tcPr>
            <w:tcW w:w="1368" w:type="dxa"/>
            <w:vAlign w:val="bottom"/>
          </w:tcPr>
          <w:p w14:paraId="4DFFF0D0" w14:textId="77777777" w:rsidR="000973F6" w:rsidRPr="001E101B" w:rsidRDefault="000973F6" w:rsidP="004A5FA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และติดตั้ง</w:t>
            </w:r>
          </w:p>
        </w:tc>
        <w:tc>
          <w:tcPr>
            <w:tcW w:w="1296" w:type="dxa"/>
            <w:vAlign w:val="bottom"/>
          </w:tcPr>
          <w:p w14:paraId="6EC63CD1" w14:textId="77777777" w:rsidR="000973F6" w:rsidRPr="001E101B" w:rsidRDefault="000973F6" w:rsidP="008926B8">
            <w:pPr>
              <w:tabs>
                <w:tab w:val="right" w:pos="109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รวม</w:t>
            </w:r>
          </w:p>
        </w:tc>
      </w:tr>
      <w:tr w:rsidR="00C6608C" w:rsidRPr="001E101B" w14:paraId="3DD2F8CB" w14:textId="77777777" w:rsidTr="0092368C">
        <w:trPr>
          <w:trHeight w:val="20"/>
        </w:trPr>
        <w:tc>
          <w:tcPr>
            <w:tcW w:w="3366" w:type="dxa"/>
          </w:tcPr>
          <w:p w14:paraId="24F578FF" w14:textId="77777777" w:rsidR="00C6608C" w:rsidRPr="001E101B" w:rsidRDefault="00C6608C" w:rsidP="008926B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82FA28E" w14:textId="77777777" w:rsidR="00C6608C" w:rsidRPr="001E101B" w:rsidRDefault="00C6608C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67C0C35" w14:textId="77777777" w:rsidR="00C6608C" w:rsidRPr="001E101B" w:rsidRDefault="00C6608C" w:rsidP="008926B8">
            <w:pPr>
              <w:tabs>
                <w:tab w:val="right" w:pos="108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FED395F" w14:textId="77777777" w:rsidR="00C6608C" w:rsidRPr="001E101B" w:rsidRDefault="00C6608C" w:rsidP="008926B8">
            <w:pPr>
              <w:tabs>
                <w:tab w:val="right" w:pos="108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ABEF5D5" w14:textId="77777777" w:rsidR="00C6608C" w:rsidRPr="001E101B" w:rsidRDefault="00C6608C" w:rsidP="008926B8">
            <w:pPr>
              <w:tabs>
                <w:tab w:val="right" w:pos="109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AE9E431" w14:textId="77777777" w:rsidR="00C6608C" w:rsidRPr="001E101B" w:rsidRDefault="00C6608C" w:rsidP="008926B8">
            <w:pPr>
              <w:tabs>
                <w:tab w:val="right" w:pos="108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9E3F05C" w14:textId="77777777" w:rsidR="00C6608C" w:rsidRPr="001E101B" w:rsidRDefault="00C6608C" w:rsidP="008926B8">
            <w:pPr>
              <w:tabs>
                <w:tab w:val="right" w:pos="108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888DAFA" w14:textId="77777777" w:rsidR="00C6608C" w:rsidRPr="001E101B" w:rsidRDefault="00C6608C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54595B1" w14:textId="77777777" w:rsidR="00C6608C" w:rsidRPr="001E101B" w:rsidRDefault="00C6608C" w:rsidP="004A5FA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98C7E38" w14:textId="77777777" w:rsidR="00C6608C" w:rsidRPr="001E101B" w:rsidRDefault="00C6608C" w:rsidP="008926B8">
            <w:pPr>
              <w:tabs>
                <w:tab w:val="right" w:pos="109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</w:tr>
      <w:tr w:rsidR="00C6608C" w:rsidRPr="001E101B" w14:paraId="6726B2EB" w14:textId="77777777" w:rsidTr="0092368C">
        <w:trPr>
          <w:trHeight w:val="20"/>
        </w:trPr>
        <w:tc>
          <w:tcPr>
            <w:tcW w:w="3366" w:type="dxa"/>
          </w:tcPr>
          <w:p w14:paraId="619F6467" w14:textId="77777777" w:rsidR="00C6608C" w:rsidRPr="001E101B" w:rsidRDefault="00C6608C" w:rsidP="008926B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ADBA965" w14:textId="77777777" w:rsidR="00C6608C" w:rsidRPr="001E101B" w:rsidRDefault="00C6608C" w:rsidP="008926B8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7FE69B3" w14:textId="77777777" w:rsidR="00C6608C" w:rsidRPr="001E101B" w:rsidRDefault="00C6608C" w:rsidP="008926B8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629C1FC" w14:textId="77777777" w:rsidR="00C6608C" w:rsidRPr="001E101B" w:rsidRDefault="00C6608C" w:rsidP="008926B8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B039EBC" w14:textId="77777777" w:rsidR="00C6608C" w:rsidRPr="001E101B" w:rsidRDefault="00C6608C" w:rsidP="008926B8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4ED895C" w14:textId="77777777" w:rsidR="00C6608C" w:rsidRPr="001E101B" w:rsidRDefault="00C6608C" w:rsidP="008926B8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7BB59F4" w14:textId="77777777" w:rsidR="00C6608C" w:rsidRPr="001E101B" w:rsidRDefault="00C6608C" w:rsidP="008926B8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9769CB7" w14:textId="77777777" w:rsidR="00C6608C" w:rsidRPr="001E101B" w:rsidRDefault="00C6608C" w:rsidP="008926B8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666DF5D" w14:textId="77777777" w:rsidR="00C6608C" w:rsidRPr="001E101B" w:rsidRDefault="00C6608C" w:rsidP="004A5FA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393C62E" w14:textId="77777777" w:rsidR="00C6608C" w:rsidRPr="001E101B" w:rsidRDefault="00C6608C" w:rsidP="008926B8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</w:tr>
      <w:tr w:rsidR="00C6608C" w:rsidRPr="001E101B" w14:paraId="1169D205" w14:textId="77777777" w:rsidTr="0092368C">
        <w:trPr>
          <w:trHeight w:val="20"/>
        </w:trPr>
        <w:tc>
          <w:tcPr>
            <w:tcW w:w="3366" w:type="dxa"/>
          </w:tcPr>
          <w:p w14:paraId="52AAC3E7" w14:textId="4E4FD5C6" w:rsidR="00C6608C" w:rsidRPr="001E101B" w:rsidRDefault="00C6608C" w:rsidP="00D65AEF">
            <w:pPr>
              <w:spacing w:before="10"/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สำหรับปีสิ้นสุดวันที่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 </w:t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FAFAFA"/>
          </w:tcPr>
          <w:p w14:paraId="7C2A4949" w14:textId="77777777" w:rsidR="00C6608C" w:rsidRPr="001E101B" w:rsidRDefault="00C6608C" w:rsidP="00D65AEF">
            <w:pPr>
              <w:tabs>
                <w:tab w:val="decimal" w:pos="1079"/>
              </w:tabs>
              <w:spacing w:before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FAFAFA"/>
          </w:tcPr>
          <w:p w14:paraId="7D4A6396" w14:textId="77777777" w:rsidR="00C6608C" w:rsidRPr="001E101B" w:rsidRDefault="00C6608C" w:rsidP="00D65AEF">
            <w:pPr>
              <w:tabs>
                <w:tab w:val="decimal" w:pos="1079"/>
              </w:tabs>
              <w:spacing w:before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FAFAFA"/>
          </w:tcPr>
          <w:p w14:paraId="29DB6B41" w14:textId="77777777" w:rsidR="00C6608C" w:rsidRPr="001E101B" w:rsidRDefault="00C6608C" w:rsidP="00D65AEF">
            <w:pPr>
              <w:tabs>
                <w:tab w:val="decimal" w:pos="1079"/>
              </w:tabs>
              <w:spacing w:before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FAFAFA"/>
          </w:tcPr>
          <w:p w14:paraId="61AE5688" w14:textId="77777777" w:rsidR="00C6608C" w:rsidRPr="001E101B" w:rsidRDefault="00C6608C" w:rsidP="00D65AEF">
            <w:pPr>
              <w:tabs>
                <w:tab w:val="decimal" w:pos="1079"/>
              </w:tabs>
              <w:spacing w:before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FAFAFA"/>
          </w:tcPr>
          <w:p w14:paraId="783A88E7" w14:textId="77777777" w:rsidR="00C6608C" w:rsidRPr="001E101B" w:rsidRDefault="00C6608C" w:rsidP="00D65AEF">
            <w:pPr>
              <w:tabs>
                <w:tab w:val="decimal" w:pos="1079"/>
              </w:tabs>
              <w:spacing w:before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FAFAFA"/>
          </w:tcPr>
          <w:p w14:paraId="78A2FC87" w14:textId="77777777" w:rsidR="00C6608C" w:rsidRPr="001E101B" w:rsidRDefault="00C6608C" w:rsidP="00D65AEF">
            <w:pPr>
              <w:tabs>
                <w:tab w:val="decimal" w:pos="1079"/>
              </w:tabs>
              <w:spacing w:before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FAFAFA"/>
          </w:tcPr>
          <w:p w14:paraId="1FBEB591" w14:textId="77777777" w:rsidR="00C6608C" w:rsidRPr="001E101B" w:rsidRDefault="00C6608C" w:rsidP="00D65AEF">
            <w:pPr>
              <w:tabs>
                <w:tab w:val="decimal" w:pos="1079"/>
              </w:tabs>
              <w:spacing w:before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shd w:val="clear" w:color="auto" w:fill="FAFAFA"/>
          </w:tcPr>
          <w:p w14:paraId="72482C27" w14:textId="77777777" w:rsidR="00C6608C" w:rsidRPr="001E101B" w:rsidRDefault="00C6608C" w:rsidP="00D65AEF">
            <w:pPr>
              <w:tabs>
                <w:tab w:val="decimal" w:pos="1152"/>
              </w:tabs>
              <w:spacing w:before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FAFAFA"/>
          </w:tcPr>
          <w:p w14:paraId="55D2C203" w14:textId="77777777" w:rsidR="00C6608C" w:rsidRPr="001E101B" w:rsidRDefault="00C6608C" w:rsidP="00D65AEF">
            <w:pPr>
              <w:tabs>
                <w:tab w:val="decimal" w:pos="1079"/>
              </w:tabs>
              <w:spacing w:before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</w:tr>
      <w:tr w:rsidR="00A77C91" w:rsidRPr="001E101B" w14:paraId="16AD60C8" w14:textId="77777777" w:rsidTr="0092368C">
        <w:trPr>
          <w:trHeight w:val="80"/>
        </w:trPr>
        <w:tc>
          <w:tcPr>
            <w:tcW w:w="3366" w:type="dxa"/>
          </w:tcPr>
          <w:p w14:paraId="23AAD6FF" w14:textId="77777777" w:rsidR="00A77C91" w:rsidRPr="001E101B" w:rsidRDefault="00A77C91" w:rsidP="00A77C9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1E101B">
              <w:rPr>
                <w:rFonts w:ascii="Browallia New" w:hAnsi="Browallia New" w:cs="Browallia New"/>
                <w:color w:val="000000"/>
                <w:cs/>
              </w:rPr>
              <w:t>ราคาตามบัญชีต้นปี - สุทธิ</w:t>
            </w:r>
          </w:p>
        </w:tc>
        <w:tc>
          <w:tcPr>
            <w:tcW w:w="1296" w:type="dxa"/>
            <w:shd w:val="clear" w:color="auto" w:fill="FAFAFA"/>
          </w:tcPr>
          <w:p w14:paraId="6C06AB8F" w14:textId="273D8FA9" w:rsidR="00A77C91" w:rsidRPr="001E101B" w:rsidRDefault="00552E4A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3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040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000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56F06C42" w14:textId="5CF0D186" w:rsidR="00A77C91" w:rsidRPr="001E101B" w:rsidRDefault="00552E4A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1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169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760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431</w:t>
            </w:r>
          </w:p>
        </w:tc>
        <w:tc>
          <w:tcPr>
            <w:tcW w:w="1296" w:type="dxa"/>
            <w:shd w:val="clear" w:color="auto" w:fill="FAFAFA"/>
          </w:tcPr>
          <w:p w14:paraId="6075FB9D" w14:textId="0C4229B0" w:rsidR="00A77C91" w:rsidRPr="001E101B" w:rsidRDefault="00552E4A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216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819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035</w:t>
            </w:r>
          </w:p>
        </w:tc>
        <w:tc>
          <w:tcPr>
            <w:tcW w:w="1296" w:type="dxa"/>
            <w:shd w:val="clear" w:color="auto" w:fill="FAFAFA"/>
          </w:tcPr>
          <w:p w14:paraId="2942957F" w14:textId="5B07BC1A" w:rsidR="00A77C91" w:rsidRPr="001E101B" w:rsidRDefault="00552E4A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305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724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005</w:t>
            </w:r>
          </w:p>
        </w:tc>
        <w:tc>
          <w:tcPr>
            <w:tcW w:w="1296" w:type="dxa"/>
            <w:shd w:val="clear" w:color="auto" w:fill="FAFAFA"/>
          </w:tcPr>
          <w:p w14:paraId="7A6DEC58" w14:textId="57B34583" w:rsidR="00A77C91" w:rsidRPr="001E101B" w:rsidRDefault="00552E4A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464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531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946</w:t>
            </w:r>
          </w:p>
        </w:tc>
        <w:tc>
          <w:tcPr>
            <w:tcW w:w="1296" w:type="dxa"/>
            <w:shd w:val="clear" w:color="auto" w:fill="FAFAFA"/>
          </w:tcPr>
          <w:p w14:paraId="6610E98C" w14:textId="14454335" w:rsidR="00A77C91" w:rsidRPr="001E101B" w:rsidRDefault="00552E4A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81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332</w:t>
            </w:r>
          </w:p>
        </w:tc>
        <w:tc>
          <w:tcPr>
            <w:tcW w:w="1296" w:type="dxa"/>
            <w:shd w:val="clear" w:color="auto" w:fill="FAFAFA"/>
          </w:tcPr>
          <w:p w14:paraId="31DC8A2F" w14:textId="1F0CEC51" w:rsidR="00A77C91" w:rsidRPr="001E101B" w:rsidRDefault="00552E4A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7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915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509</w:t>
            </w:r>
          </w:p>
        </w:tc>
        <w:tc>
          <w:tcPr>
            <w:tcW w:w="1368" w:type="dxa"/>
            <w:shd w:val="clear" w:color="auto" w:fill="FAFAFA"/>
          </w:tcPr>
          <w:p w14:paraId="74ADFD3F" w14:textId="0D6894A2" w:rsidR="00A77C91" w:rsidRPr="001E101B" w:rsidRDefault="00552E4A" w:rsidP="00A77C9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11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563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813</w:t>
            </w:r>
          </w:p>
        </w:tc>
        <w:tc>
          <w:tcPr>
            <w:tcW w:w="1296" w:type="dxa"/>
            <w:shd w:val="clear" w:color="auto" w:fill="FAFAFA"/>
          </w:tcPr>
          <w:p w14:paraId="51D9415D" w14:textId="23320FE4" w:rsidR="00A77C91" w:rsidRPr="001E101B" w:rsidRDefault="00552E4A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5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216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396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071</w:t>
            </w:r>
          </w:p>
        </w:tc>
      </w:tr>
      <w:tr w:rsidR="00CD21D0" w:rsidRPr="001E101B" w14:paraId="2FD88FD8" w14:textId="77777777" w:rsidTr="0092368C">
        <w:trPr>
          <w:trHeight w:val="20"/>
        </w:trPr>
        <w:tc>
          <w:tcPr>
            <w:tcW w:w="3366" w:type="dxa"/>
          </w:tcPr>
          <w:p w14:paraId="2E62D81A" w14:textId="4CDF4C5B" w:rsidR="00CD21D0" w:rsidRPr="001E101B" w:rsidRDefault="00CD21D0" w:rsidP="00CD21D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cs/>
                <w:lang w:val="en-GB"/>
              </w:rPr>
              <w:t>ส่วนเกินทุนจากการตีราคา</w:t>
            </w:r>
            <w:r w:rsidR="0022348B" w:rsidRPr="001E101B">
              <w:rPr>
                <w:rFonts w:ascii="Browallia New" w:hAnsi="Browallia New" w:cs="Browallia New"/>
                <w:color w:val="000000"/>
                <w:cs/>
                <w:lang w:val="en-GB"/>
              </w:rPr>
              <w:t>ใหม่</w:t>
            </w:r>
          </w:p>
        </w:tc>
        <w:tc>
          <w:tcPr>
            <w:tcW w:w="1296" w:type="dxa"/>
            <w:shd w:val="clear" w:color="auto" w:fill="FAFAFA"/>
          </w:tcPr>
          <w:p w14:paraId="21092BF9" w14:textId="3C1F14E1" w:rsidR="00CD21D0" w:rsidRPr="001E101B" w:rsidRDefault="00552E4A" w:rsidP="00CD21D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160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000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77E8B0B7" w14:textId="64CF8F2B" w:rsidR="00CD21D0" w:rsidRPr="001E101B" w:rsidRDefault="00CD21D0" w:rsidP="00CD21D0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  <w:lang w:val="en-GB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4D064B3" w14:textId="09B45192" w:rsidR="00CD21D0" w:rsidRPr="001E101B" w:rsidRDefault="00CD21D0" w:rsidP="00CD21D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9B4098F" w14:textId="65AA058F" w:rsidR="00CD21D0" w:rsidRPr="001E101B" w:rsidRDefault="00CD21D0" w:rsidP="00CD21D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ADF8751" w14:textId="46A42FA4" w:rsidR="00CD21D0" w:rsidRPr="001E101B" w:rsidRDefault="00CD21D0" w:rsidP="00CD21D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C571C7E" w14:textId="23C4879D" w:rsidR="00CD21D0" w:rsidRPr="001E101B" w:rsidRDefault="00CD21D0" w:rsidP="00CD21D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4ED0775" w14:textId="45934E21" w:rsidR="00CD21D0" w:rsidRPr="001E101B" w:rsidRDefault="00CD21D0" w:rsidP="00CD21D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443ECBF" w14:textId="3F291564" w:rsidR="00CD21D0" w:rsidRPr="001E101B" w:rsidRDefault="00CD21D0" w:rsidP="00CD21D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CDE1BAD" w14:textId="78AFAA10" w:rsidR="00CD21D0" w:rsidRPr="001E101B" w:rsidRDefault="00552E4A" w:rsidP="00CD21D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160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000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CD21D0" w:rsidRPr="001E101B" w14:paraId="27C3D6A9" w14:textId="77777777" w:rsidTr="0092368C">
        <w:trPr>
          <w:trHeight w:val="20"/>
        </w:trPr>
        <w:tc>
          <w:tcPr>
            <w:tcW w:w="3366" w:type="dxa"/>
          </w:tcPr>
          <w:p w14:paraId="1FF26BD7" w14:textId="77777777" w:rsidR="00CD21D0" w:rsidRPr="001E101B" w:rsidRDefault="00CD21D0" w:rsidP="00CD21D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1E101B">
              <w:rPr>
                <w:rFonts w:ascii="Browallia New" w:hAnsi="Browallia New" w:cs="Browallia New"/>
                <w:color w:val="000000"/>
                <w:cs/>
              </w:rPr>
              <w:t>ซื้อสินทรัพย์</w:t>
            </w:r>
          </w:p>
        </w:tc>
        <w:tc>
          <w:tcPr>
            <w:tcW w:w="1296" w:type="dxa"/>
            <w:shd w:val="clear" w:color="auto" w:fill="FAFAFA"/>
          </w:tcPr>
          <w:p w14:paraId="321FE6D5" w14:textId="2A9CF67A" w:rsidR="00CD21D0" w:rsidRPr="001E101B" w:rsidRDefault="00CD21D0" w:rsidP="00CD21D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CE7370C" w14:textId="62A88314" w:rsidR="00CD21D0" w:rsidRPr="001E101B" w:rsidRDefault="00CD21D0" w:rsidP="00CD21D0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  <w:lang w:val="en-GB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D378DA5" w14:textId="1D57CA71" w:rsidR="00CD21D0" w:rsidRPr="001E101B" w:rsidRDefault="00552E4A" w:rsidP="00CD21D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2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548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700</w:t>
            </w:r>
          </w:p>
        </w:tc>
        <w:tc>
          <w:tcPr>
            <w:tcW w:w="1296" w:type="dxa"/>
            <w:shd w:val="clear" w:color="auto" w:fill="FAFAFA"/>
          </w:tcPr>
          <w:p w14:paraId="7741B4F3" w14:textId="3DCF1152" w:rsidR="00CD21D0" w:rsidRPr="001E101B" w:rsidRDefault="00552E4A" w:rsidP="00CD21D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4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291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844</w:t>
            </w:r>
          </w:p>
        </w:tc>
        <w:tc>
          <w:tcPr>
            <w:tcW w:w="1296" w:type="dxa"/>
            <w:shd w:val="clear" w:color="auto" w:fill="FAFAFA"/>
          </w:tcPr>
          <w:p w14:paraId="2EC7CF75" w14:textId="1D84B4D6" w:rsidR="00CD21D0" w:rsidRPr="001E101B" w:rsidRDefault="00552E4A" w:rsidP="00CD21D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3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744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263</w:t>
            </w:r>
          </w:p>
        </w:tc>
        <w:tc>
          <w:tcPr>
            <w:tcW w:w="1296" w:type="dxa"/>
            <w:shd w:val="clear" w:color="auto" w:fill="FAFAFA"/>
          </w:tcPr>
          <w:p w14:paraId="426E74AD" w14:textId="6B963EA2" w:rsidR="00CD21D0" w:rsidRPr="001E101B" w:rsidRDefault="00CD21D0" w:rsidP="00CD21D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27EDB07" w14:textId="432732D8" w:rsidR="00CD21D0" w:rsidRPr="001E101B" w:rsidRDefault="00552E4A" w:rsidP="00CD21D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12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883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398</w:t>
            </w:r>
          </w:p>
        </w:tc>
        <w:tc>
          <w:tcPr>
            <w:tcW w:w="1368" w:type="dxa"/>
            <w:shd w:val="clear" w:color="auto" w:fill="FAFAFA"/>
          </w:tcPr>
          <w:p w14:paraId="77A56EA3" w14:textId="27A32C97" w:rsidR="00CD21D0" w:rsidRPr="001E101B" w:rsidRDefault="00552E4A" w:rsidP="00CD21D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29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230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048</w:t>
            </w:r>
          </w:p>
        </w:tc>
        <w:tc>
          <w:tcPr>
            <w:tcW w:w="1296" w:type="dxa"/>
            <w:shd w:val="clear" w:color="auto" w:fill="FAFAFA"/>
          </w:tcPr>
          <w:p w14:paraId="20924DEA" w14:textId="22BB1F20" w:rsidR="00CD21D0" w:rsidRPr="001E101B" w:rsidRDefault="00552E4A" w:rsidP="00CD21D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52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698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253</w:t>
            </w:r>
          </w:p>
        </w:tc>
      </w:tr>
      <w:tr w:rsidR="00CD21D0" w:rsidRPr="001E101B" w14:paraId="150A249E" w14:textId="77777777" w:rsidTr="0092368C">
        <w:trPr>
          <w:trHeight w:val="20"/>
        </w:trPr>
        <w:tc>
          <w:tcPr>
            <w:tcW w:w="3366" w:type="dxa"/>
          </w:tcPr>
          <w:p w14:paraId="1F0EE444" w14:textId="6665BBB6" w:rsidR="00CD21D0" w:rsidRPr="001E101B" w:rsidRDefault="0022348B" w:rsidP="00CD21D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cs/>
              </w:rPr>
              <w:t>จำหน่ายสินทรัพย์</w:t>
            </w:r>
            <w:r w:rsidR="00CD21D0" w:rsidRPr="001E101B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="00CD21D0" w:rsidRPr="001E101B">
              <w:rPr>
                <w:rFonts w:ascii="Browallia New" w:hAnsi="Browallia New" w:cs="Browallia New"/>
                <w:color w:val="000000"/>
                <w:lang w:val="en-GB"/>
              </w:rPr>
              <w:t xml:space="preserve">- </w:t>
            </w:r>
            <w:r w:rsidR="00CD21D0" w:rsidRPr="001E101B">
              <w:rPr>
                <w:rFonts w:ascii="Browallia New" w:hAnsi="Browallia New" w:cs="Browallia New"/>
                <w:color w:val="000000"/>
                <w:cs/>
                <w:lang w:val="en-GB"/>
              </w:rPr>
              <w:t>สุทธิ</w:t>
            </w:r>
          </w:p>
        </w:tc>
        <w:tc>
          <w:tcPr>
            <w:tcW w:w="1296" w:type="dxa"/>
            <w:shd w:val="clear" w:color="auto" w:fill="FAFAFA"/>
          </w:tcPr>
          <w:p w14:paraId="1957DA80" w14:textId="59C469A8" w:rsidR="00CD21D0" w:rsidRPr="001E101B" w:rsidRDefault="00CD21D0" w:rsidP="00CD21D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A661326" w14:textId="5F163BC1" w:rsidR="00CD21D0" w:rsidRPr="001E101B" w:rsidRDefault="00CD21D0" w:rsidP="00CD21D0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  <w:lang w:val="en-GB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8F990EB" w14:textId="09FA80FD" w:rsidR="00CD21D0" w:rsidRPr="001E101B" w:rsidRDefault="00CD21D0" w:rsidP="00CD21D0">
            <w:pPr>
              <w:tabs>
                <w:tab w:val="decimal" w:pos="1079"/>
              </w:tabs>
              <w:ind w:right="-94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1</w:t>
            </w:r>
            <w:r w:rsidRPr="001E101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939415E" w14:textId="455152C9" w:rsidR="00CD21D0" w:rsidRPr="001E101B" w:rsidRDefault="00CD21D0" w:rsidP="00CD21D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48D7D40" w14:textId="15A5AD3D" w:rsidR="00CD21D0" w:rsidRPr="001E101B" w:rsidRDefault="00CD21D0" w:rsidP="00CD21D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175</w:t>
            </w:r>
            <w:r w:rsidRPr="001E101B">
              <w:rPr>
                <w:rFonts w:ascii="Browallia New" w:hAnsi="Browallia New" w:cs="Browallia New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620</w:t>
            </w:r>
            <w:r w:rsidRPr="001E101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30AF2BE" w14:textId="7DAA12DA" w:rsidR="00CD21D0" w:rsidRPr="001E101B" w:rsidRDefault="00CD21D0" w:rsidP="00CD21D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60F2B7A" w14:textId="00A22884" w:rsidR="00CD21D0" w:rsidRPr="001E101B" w:rsidRDefault="00CD21D0" w:rsidP="00CD21D0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  <w:lang w:val="en-GB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F03D9F6" w14:textId="67F8F20B" w:rsidR="00CD21D0" w:rsidRPr="001E101B" w:rsidRDefault="00CD21D0" w:rsidP="00CD21D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1CD88EA" w14:textId="1292B17A" w:rsidR="00CD21D0" w:rsidRPr="001E101B" w:rsidRDefault="00CD21D0" w:rsidP="00CD21D0">
            <w:pPr>
              <w:tabs>
                <w:tab w:val="decimal" w:pos="1079"/>
              </w:tabs>
              <w:ind w:right="-109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175</w:t>
            </w:r>
            <w:r w:rsidRPr="001E101B">
              <w:rPr>
                <w:rFonts w:ascii="Browallia New" w:hAnsi="Browallia New" w:cs="Browallia New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621</w:t>
            </w:r>
            <w:r w:rsidRPr="001E101B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CD21D0" w:rsidRPr="001E101B" w14:paraId="2CFD3306" w14:textId="77777777" w:rsidTr="0092368C">
        <w:trPr>
          <w:trHeight w:val="20"/>
        </w:trPr>
        <w:tc>
          <w:tcPr>
            <w:tcW w:w="3366" w:type="dxa"/>
          </w:tcPr>
          <w:p w14:paraId="0785448F" w14:textId="284D70C6" w:rsidR="00CD21D0" w:rsidRPr="001E101B" w:rsidRDefault="0022348B" w:rsidP="00CD21D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cs/>
              </w:rPr>
              <w:t>ตัด</w:t>
            </w:r>
            <w:r w:rsidR="00CD21D0" w:rsidRPr="001E101B">
              <w:rPr>
                <w:rFonts w:ascii="Browallia New" w:hAnsi="Browallia New" w:cs="Browallia New"/>
                <w:color w:val="000000"/>
                <w:cs/>
              </w:rPr>
              <w:t>จำหน่ายสินทรัพย์ - สุทธิ</w:t>
            </w:r>
          </w:p>
        </w:tc>
        <w:tc>
          <w:tcPr>
            <w:tcW w:w="1296" w:type="dxa"/>
            <w:shd w:val="clear" w:color="auto" w:fill="FAFAFA"/>
          </w:tcPr>
          <w:p w14:paraId="1EA3C3E5" w14:textId="15228913" w:rsidR="00CD21D0" w:rsidRPr="001E101B" w:rsidRDefault="00CD21D0" w:rsidP="00CD21D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B9EE689" w14:textId="68F159EB" w:rsidR="00CD21D0" w:rsidRPr="001E101B" w:rsidRDefault="00CD21D0" w:rsidP="00CD21D0">
            <w:pPr>
              <w:tabs>
                <w:tab w:val="decimal" w:pos="1099"/>
              </w:tabs>
              <w:ind w:right="-34"/>
              <w:jc w:val="both"/>
              <w:rPr>
                <w:rFonts w:ascii="Browallia New" w:hAnsi="Browallia New" w:cs="Browallia New"/>
                <w:lang w:val="en-GB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9FECE0A" w14:textId="1A237610" w:rsidR="00CD21D0" w:rsidRPr="001E101B" w:rsidRDefault="00CD21D0" w:rsidP="00CD21D0">
            <w:pPr>
              <w:tabs>
                <w:tab w:val="decimal" w:pos="109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14</w:t>
            </w:r>
            <w:r w:rsidRPr="001E101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F333F47" w14:textId="09B3B273" w:rsidR="00CD21D0" w:rsidRPr="001E101B" w:rsidRDefault="00CD21D0" w:rsidP="00CD21D0">
            <w:pPr>
              <w:tabs>
                <w:tab w:val="decimal" w:pos="109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2</w:t>
            </w:r>
            <w:r w:rsidRPr="001E101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C0F8B58" w14:textId="1A2A5689" w:rsidR="00CD21D0" w:rsidRPr="001E101B" w:rsidRDefault="00CD21D0" w:rsidP="00CD21D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29</w:t>
            </w:r>
            <w:r w:rsidRPr="001E101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B616EE3" w14:textId="4D55ADF4" w:rsidR="00CD21D0" w:rsidRPr="001E101B" w:rsidRDefault="00CD21D0" w:rsidP="00CD21D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3E7AB9F" w14:textId="6AFF5323" w:rsidR="00CD21D0" w:rsidRPr="001E101B" w:rsidRDefault="00CD21D0" w:rsidP="00CD21D0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  <w:lang w:val="en-GB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9AFAC3B" w14:textId="602567CA" w:rsidR="00CD21D0" w:rsidRPr="001E101B" w:rsidRDefault="00CD21D0" w:rsidP="00CD21D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36F397D" w14:textId="08DEF1FF" w:rsidR="00CD21D0" w:rsidRPr="001E101B" w:rsidRDefault="00CD21D0" w:rsidP="00CD21D0">
            <w:pPr>
              <w:tabs>
                <w:tab w:val="decimal" w:pos="1079"/>
              </w:tabs>
              <w:ind w:right="-109"/>
              <w:jc w:val="both"/>
              <w:rPr>
                <w:rFonts w:ascii="Browallia New" w:hAnsi="Browallia New" w:cs="Browallia New"/>
                <w:lang w:val="en-GB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45</w:t>
            </w:r>
            <w:r w:rsidRPr="001E101B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CD21D0" w:rsidRPr="001E101B" w14:paraId="43677981" w14:textId="77777777" w:rsidTr="0092368C">
        <w:trPr>
          <w:trHeight w:val="20"/>
        </w:trPr>
        <w:tc>
          <w:tcPr>
            <w:tcW w:w="3366" w:type="dxa"/>
          </w:tcPr>
          <w:p w14:paraId="3C47F137" w14:textId="1DD36EDA" w:rsidR="00CD21D0" w:rsidRPr="001E101B" w:rsidRDefault="00CD21D0" w:rsidP="00CD21D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cs/>
              </w:rPr>
              <w:t>โอนสินทรัพย์เข้า (ออก)</w:t>
            </w:r>
          </w:p>
        </w:tc>
        <w:tc>
          <w:tcPr>
            <w:tcW w:w="1296" w:type="dxa"/>
            <w:shd w:val="clear" w:color="auto" w:fill="FAFAFA"/>
          </w:tcPr>
          <w:p w14:paraId="2EFDA56C" w14:textId="55A568A7" w:rsidR="00CD21D0" w:rsidRPr="001E101B" w:rsidRDefault="00CD21D0" w:rsidP="00CD21D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3BFDCED" w14:textId="00FCC7E1" w:rsidR="00CD21D0" w:rsidRPr="001E101B" w:rsidRDefault="00552E4A" w:rsidP="00CD21D0">
            <w:pPr>
              <w:tabs>
                <w:tab w:val="decimal" w:pos="1099"/>
              </w:tabs>
              <w:ind w:right="-34"/>
              <w:jc w:val="both"/>
              <w:rPr>
                <w:rFonts w:ascii="Browallia New" w:hAnsi="Browallia New" w:cs="Browallia New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8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717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844</w:t>
            </w:r>
          </w:p>
        </w:tc>
        <w:tc>
          <w:tcPr>
            <w:tcW w:w="1296" w:type="dxa"/>
            <w:shd w:val="clear" w:color="auto" w:fill="FAFAFA"/>
          </w:tcPr>
          <w:p w14:paraId="028B4EE3" w14:textId="0B7318C8" w:rsidR="00CD21D0" w:rsidRPr="001E101B" w:rsidRDefault="00CD21D0" w:rsidP="00CD21D0">
            <w:pPr>
              <w:tabs>
                <w:tab w:val="decimal" w:pos="109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55E0553" w14:textId="6C4873E5" w:rsidR="00CD21D0" w:rsidRPr="001E101B" w:rsidRDefault="00552E4A" w:rsidP="00CD21D0">
            <w:pPr>
              <w:tabs>
                <w:tab w:val="decimal" w:pos="109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20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029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496</w:t>
            </w:r>
          </w:p>
        </w:tc>
        <w:tc>
          <w:tcPr>
            <w:tcW w:w="1296" w:type="dxa"/>
            <w:shd w:val="clear" w:color="auto" w:fill="FAFAFA"/>
          </w:tcPr>
          <w:p w14:paraId="72FF1718" w14:textId="3E4281A0" w:rsidR="00CD21D0" w:rsidRPr="001E101B" w:rsidRDefault="00552E4A" w:rsidP="00CD21D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6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822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133</w:t>
            </w:r>
          </w:p>
        </w:tc>
        <w:tc>
          <w:tcPr>
            <w:tcW w:w="1296" w:type="dxa"/>
            <w:shd w:val="clear" w:color="auto" w:fill="FAFAFA"/>
          </w:tcPr>
          <w:p w14:paraId="3F25F1AC" w14:textId="347CF1C3" w:rsidR="00CD21D0" w:rsidRPr="001E101B" w:rsidRDefault="00CD21D0" w:rsidP="00CD21D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DB53A5D" w14:textId="3853962A" w:rsidR="00CD21D0" w:rsidRPr="001E101B" w:rsidRDefault="00CD21D0" w:rsidP="00CD21D0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  <w:lang w:val="en-GB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C8CC453" w14:textId="3458F7AD" w:rsidR="00CD21D0" w:rsidRPr="001E101B" w:rsidRDefault="00CD21D0" w:rsidP="00CD21D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39</w:t>
            </w:r>
            <w:r w:rsidRPr="001E101B">
              <w:rPr>
                <w:rFonts w:ascii="Browallia New" w:hAnsi="Browallia New" w:cs="Browallia New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797</w:t>
            </w:r>
            <w:r w:rsidRPr="001E101B">
              <w:rPr>
                <w:rFonts w:ascii="Browallia New" w:hAnsi="Browallia New" w:cs="Browallia New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940</w:t>
            </w:r>
            <w:r w:rsidRPr="001E101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F546304" w14:textId="2B13717D" w:rsidR="00CD21D0" w:rsidRPr="001E101B" w:rsidRDefault="00CD21D0" w:rsidP="00CD21D0">
            <w:pPr>
              <w:tabs>
                <w:tab w:val="decimal" w:pos="1079"/>
              </w:tabs>
              <w:ind w:right="-109"/>
              <w:jc w:val="both"/>
              <w:rPr>
                <w:rFonts w:ascii="Browallia New" w:hAnsi="Browallia New" w:cs="Browallia New"/>
                <w:lang w:val="en-GB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4</w:t>
            </w:r>
            <w:r w:rsidRPr="001E101B">
              <w:rPr>
                <w:rFonts w:ascii="Browallia New" w:hAnsi="Browallia New" w:cs="Browallia New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228</w:t>
            </w:r>
            <w:r w:rsidRPr="001E101B">
              <w:rPr>
                <w:rFonts w:ascii="Browallia New" w:hAnsi="Browallia New" w:cs="Browallia New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467</w:t>
            </w:r>
            <w:r w:rsidRPr="001E101B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CD21D0" w:rsidRPr="001E101B" w14:paraId="1830F98C" w14:textId="77777777" w:rsidTr="0092368C">
        <w:trPr>
          <w:trHeight w:val="20"/>
        </w:trPr>
        <w:tc>
          <w:tcPr>
            <w:tcW w:w="3366" w:type="dxa"/>
          </w:tcPr>
          <w:p w14:paraId="73AD16A9" w14:textId="30308A9E" w:rsidR="00CD21D0" w:rsidRPr="001E101B" w:rsidRDefault="00CD21D0" w:rsidP="00CD21D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1E101B">
              <w:rPr>
                <w:rFonts w:ascii="Browallia New" w:hAnsi="Browallia New" w:cs="Browallia New"/>
                <w:color w:val="000000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24B5890" w14:textId="0B3DF61F" w:rsidR="00CD21D0" w:rsidRPr="001E101B" w:rsidRDefault="00CD21D0" w:rsidP="00CD21D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F91803A" w14:textId="4A6033E9" w:rsidR="00CD21D0" w:rsidRPr="001E101B" w:rsidRDefault="00CD21D0" w:rsidP="00CD21D0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78</w:t>
            </w:r>
            <w:r w:rsidRPr="001E101B">
              <w:rPr>
                <w:rFonts w:ascii="Browallia New" w:hAnsi="Browallia New" w:cs="Browallia New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497</w:t>
            </w:r>
            <w:r w:rsidRPr="001E101B">
              <w:rPr>
                <w:rFonts w:ascii="Browallia New" w:hAnsi="Browallia New" w:cs="Browallia New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454</w:t>
            </w:r>
            <w:r w:rsidRPr="001E101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BF10AD5" w14:textId="3836DECB" w:rsidR="00CD21D0" w:rsidRPr="001E101B" w:rsidRDefault="00CD21D0" w:rsidP="00CD21D0">
            <w:pPr>
              <w:tabs>
                <w:tab w:val="decimal" w:pos="1079"/>
              </w:tabs>
              <w:ind w:right="-94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64</w:t>
            </w:r>
            <w:r w:rsidRPr="001E101B">
              <w:rPr>
                <w:rFonts w:ascii="Browallia New" w:hAnsi="Browallia New" w:cs="Browallia New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688</w:t>
            </w:r>
            <w:r w:rsidRPr="001E101B">
              <w:rPr>
                <w:rFonts w:ascii="Browallia New" w:hAnsi="Browallia New" w:cs="Browallia New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783</w:t>
            </w:r>
            <w:r w:rsidRPr="001E101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9397E72" w14:textId="776CF1A0" w:rsidR="00CD21D0" w:rsidRPr="001E101B" w:rsidRDefault="00CD21D0" w:rsidP="00CD21D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64</w:t>
            </w:r>
            <w:r w:rsidRPr="001E101B">
              <w:rPr>
                <w:rFonts w:ascii="Browallia New" w:hAnsi="Browallia New" w:cs="Browallia New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760</w:t>
            </w:r>
            <w:r w:rsidRPr="001E101B">
              <w:rPr>
                <w:rFonts w:ascii="Browallia New" w:hAnsi="Browallia New" w:cs="Browallia New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024</w:t>
            </w:r>
            <w:r w:rsidRPr="001E101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DB4B8FF" w14:textId="6EA80934" w:rsidR="00CD21D0" w:rsidRPr="001E101B" w:rsidRDefault="00CD21D0" w:rsidP="00CD21D0">
            <w:pPr>
              <w:tabs>
                <w:tab w:val="decimal" w:pos="1099"/>
              </w:tabs>
              <w:ind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82</w:t>
            </w:r>
            <w:r w:rsidRPr="001E101B">
              <w:rPr>
                <w:rFonts w:ascii="Browallia New" w:hAnsi="Browallia New" w:cs="Browallia New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338</w:t>
            </w:r>
            <w:r w:rsidRPr="001E101B">
              <w:rPr>
                <w:rFonts w:ascii="Browallia New" w:hAnsi="Browallia New" w:cs="Browallia New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413</w:t>
            </w:r>
            <w:r w:rsidRPr="001E101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92A09D1" w14:textId="0D026BBA" w:rsidR="00CD21D0" w:rsidRPr="001E101B" w:rsidRDefault="00CD21D0" w:rsidP="00CD21D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76</w:t>
            </w:r>
            <w:r w:rsidRPr="001E101B">
              <w:rPr>
                <w:rFonts w:ascii="Browallia New" w:hAnsi="Browallia New" w:cs="Browallia New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798</w:t>
            </w:r>
            <w:r w:rsidRPr="001E101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CC78871" w14:textId="2CA1DE7A" w:rsidR="00CD21D0" w:rsidRPr="001E101B" w:rsidRDefault="00CD21D0" w:rsidP="00CD21D0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14</w:t>
            </w:r>
            <w:r w:rsidRPr="001E101B">
              <w:rPr>
                <w:rFonts w:ascii="Browallia New" w:hAnsi="Browallia New" w:cs="Browallia New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528</w:t>
            </w:r>
            <w:r w:rsidRPr="001E101B">
              <w:rPr>
                <w:rFonts w:ascii="Browallia New" w:hAnsi="Browallia New" w:cs="Browallia New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261</w:t>
            </w:r>
            <w:r w:rsidRPr="001E101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DCA3815" w14:textId="1BEE911D" w:rsidR="00CD21D0" w:rsidRPr="001E101B" w:rsidRDefault="00CD21D0" w:rsidP="00CD21D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1D66017" w14:textId="55CA8DC7" w:rsidR="00CD21D0" w:rsidRPr="001E101B" w:rsidRDefault="00CD21D0" w:rsidP="00CD21D0">
            <w:pPr>
              <w:tabs>
                <w:tab w:val="decimal" w:pos="1079"/>
              </w:tabs>
              <w:ind w:right="-109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304</w:t>
            </w:r>
            <w:r w:rsidRPr="001E101B">
              <w:rPr>
                <w:rFonts w:ascii="Browallia New" w:hAnsi="Browallia New" w:cs="Browallia New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889</w:t>
            </w:r>
            <w:r w:rsidRPr="001E101B">
              <w:rPr>
                <w:rFonts w:ascii="Browallia New" w:hAnsi="Browallia New" w:cs="Browallia New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733</w:t>
            </w:r>
            <w:r w:rsidRPr="001E101B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CD21D0" w:rsidRPr="001E101B" w14:paraId="0061480F" w14:textId="77777777" w:rsidTr="0092368C">
        <w:trPr>
          <w:trHeight w:val="20"/>
        </w:trPr>
        <w:tc>
          <w:tcPr>
            <w:tcW w:w="3366" w:type="dxa"/>
          </w:tcPr>
          <w:p w14:paraId="29E22344" w14:textId="77777777" w:rsidR="00CD21D0" w:rsidRPr="001E101B" w:rsidRDefault="00CD21D0" w:rsidP="00CD21D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1E101B">
              <w:rPr>
                <w:rFonts w:ascii="Browallia New" w:hAnsi="Browallia New" w:cs="Browallia New"/>
                <w:color w:val="000000"/>
                <w:cs/>
              </w:rPr>
              <w:t>ราคาตามบัญชีปลายปี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6FA30B" w14:textId="35E848CE" w:rsidR="00CD21D0" w:rsidRPr="001E101B" w:rsidRDefault="00552E4A" w:rsidP="00CD21D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3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200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000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CED7CE" w14:textId="7CE33BA6" w:rsidR="00CD21D0" w:rsidRPr="001E101B" w:rsidRDefault="00552E4A" w:rsidP="00CD21D0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1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099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980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821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39C883" w14:textId="6AE79952" w:rsidR="00CD21D0" w:rsidRPr="001E101B" w:rsidRDefault="00552E4A" w:rsidP="00CD21D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154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678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937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CE18CA" w14:textId="428F5B70" w:rsidR="00CD21D0" w:rsidRPr="001E101B" w:rsidRDefault="00552E4A" w:rsidP="00CD21D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265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285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319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99D6FF" w14:textId="58AB79D8" w:rsidR="00CD21D0" w:rsidRPr="001E101B" w:rsidRDefault="00552E4A" w:rsidP="00CD21D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392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584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280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D9D7C4" w14:textId="039EC694" w:rsidR="00CD21D0" w:rsidRPr="001E101B" w:rsidRDefault="00552E4A" w:rsidP="00CD21D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4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534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375FF4" w14:textId="3EC75897" w:rsidR="00CD21D0" w:rsidRPr="001E101B" w:rsidRDefault="00552E4A" w:rsidP="00CD21D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6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270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646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69071B" w14:textId="43E6B98F" w:rsidR="00CD21D0" w:rsidRPr="001E101B" w:rsidRDefault="00552E4A" w:rsidP="00CD21D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995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921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426D21" w14:textId="38755F1F" w:rsidR="00CD21D0" w:rsidRPr="001E101B" w:rsidRDefault="00552E4A" w:rsidP="00CD21D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5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119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800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458</w:t>
            </w:r>
          </w:p>
        </w:tc>
      </w:tr>
      <w:tr w:rsidR="00CD21D0" w:rsidRPr="001E101B" w14:paraId="3E774158" w14:textId="77777777" w:rsidTr="0092368C">
        <w:trPr>
          <w:trHeight w:val="20"/>
        </w:trPr>
        <w:tc>
          <w:tcPr>
            <w:tcW w:w="3366" w:type="dxa"/>
          </w:tcPr>
          <w:p w14:paraId="2F161C5A" w14:textId="77777777" w:rsidR="00CD21D0" w:rsidRPr="001E101B" w:rsidRDefault="00CD21D0" w:rsidP="00CD21D0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E4A654F" w14:textId="77777777" w:rsidR="00CD21D0" w:rsidRPr="001E101B" w:rsidRDefault="00CD21D0" w:rsidP="00CD21D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71D9445" w14:textId="77777777" w:rsidR="00CD21D0" w:rsidRPr="001E101B" w:rsidRDefault="00CD21D0" w:rsidP="00CD21D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4CDC541" w14:textId="77777777" w:rsidR="00CD21D0" w:rsidRPr="001E101B" w:rsidRDefault="00CD21D0" w:rsidP="00CD21D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5150C35" w14:textId="77777777" w:rsidR="00CD21D0" w:rsidRPr="001E101B" w:rsidRDefault="00CD21D0" w:rsidP="00CD21D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3820C93" w14:textId="77777777" w:rsidR="00CD21D0" w:rsidRPr="001E101B" w:rsidRDefault="00CD21D0" w:rsidP="00CD21D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F29032C" w14:textId="77777777" w:rsidR="00CD21D0" w:rsidRPr="001E101B" w:rsidRDefault="00CD21D0" w:rsidP="00CD21D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36B896C" w14:textId="77777777" w:rsidR="00CD21D0" w:rsidRPr="001E101B" w:rsidRDefault="00CD21D0" w:rsidP="00CD21D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F83D74A" w14:textId="77777777" w:rsidR="00CD21D0" w:rsidRPr="001E101B" w:rsidRDefault="00CD21D0" w:rsidP="00CD21D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FE710AA" w14:textId="77777777" w:rsidR="00CD21D0" w:rsidRPr="001E101B" w:rsidRDefault="00CD21D0" w:rsidP="00CD21D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</w:tr>
      <w:tr w:rsidR="00CD21D0" w:rsidRPr="001E101B" w14:paraId="4BA55155" w14:textId="77777777" w:rsidTr="0092368C">
        <w:trPr>
          <w:trHeight w:val="20"/>
        </w:trPr>
        <w:tc>
          <w:tcPr>
            <w:tcW w:w="3366" w:type="dxa"/>
          </w:tcPr>
          <w:p w14:paraId="0012A2EA" w14:textId="1AE868D6" w:rsidR="00CD21D0" w:rsidRPr="001E101B" w:rsidRDefault="00CD21D0" w:rsidP="00CD21D0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 </w:t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FAFAFA"/>
          </w:tcPr>
          <w:p w14:paraId="6600AB98" w14:textId="77777777" w:rsidR="00CD21D0" w:rsidRPr="001E101B" w:rsidRDefault="00CD21D0" w:rsidP="00CD21D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42C3D617" w14:textId="77777777" w:rsidR="00CD21D0" w:rsidRPr="001E101B" w:rsidRDefault="00CD21D0" w:rsidP="00CD21D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DF8F8BC" w14:textId="77777777" w:rsidR="00CD21D0" w:rsidRPr="001E101B" w:rsidRDefault="00CD21D0" w:rsidP="00CD21D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036B2FF9" w14:textId="77777777" w:rsidR="00CD21D0" w:rsidRPr="001E101B" w:rsidRDefault="00CD21D0" w:rsidP="00CD21D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421C17AF" w14:textId="77777777" w:rsidR="00CD21D0" w:rsidRPr="001E101B" w:rsidRDefault="00CD21D0" w:rsidP="00CD21D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4AC55F34" w14:textId="77777777" w:rsidR="00CD21D0" w:rsidRPr="001E101B" w:rsidRDefault="00CD21D0" w:rsidP="00CD21D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0E22470" w14:textId="77777777" w:rsidR="00CD21D0" w:rsidRPr="001E101B" w:rsidRDefault="00CD21D0" w:rsidP="00CD21D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4E9C884C" w14:textId="77777777" w:rsidR="00CD21D0" w:rsidRPr="001E101B" w:rsidRDefault="00CD21D0" w:rsidP="00CD21D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6259A82" w14:textId="77777777" w:rsidR="00CD21D0" w:rsidRPr="001E101B" w:rsidRDefault="00CD21D0" w:rsidP="00CD21D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</w:tr>
      <w:tr w:rsidR="00CD21D0" w:rsidRPr="001E101B" w14:paraId="7744BD11" w14:textId="77777777" w:rsidTr="0092368C">
        <w:trPr>
          <w:trHeight w:val="20"/>
        </w:trPr>
        <w:tc>
          <w:tcPr>
            <w:tcW w:w="3366" w:type="dxa"/>
          </w:tcPr>
          <w:p w14:paraId="202DF722" w14:textId="77777777" w:rsidR="00CD21D0" w:rsidRPr="001E101B" w:rsidRDefault="00CD21D0" w:rsidP="00CD21D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1E101B">
              <w:rPr>
                <w:rFonts w:ascii="Browallia New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</w:tcPr>
          <w:p w14:paraId="1E6E913F" w14:textId="2D45D892" w:rsidR="00CD21D0" w:rsidRPr="001E101B" w:rsidRDefault="00552E4A" w:rsidP="00CD21D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3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200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000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12C6D2B7" w14:textId="14461D51" w:rsidR="00CD21D0" w:rsidRPr="001E101B" w:rsidRDefault="00552E4A" w:rsidP="00CD21D0">
            <w:pPr>
              <w:tabs>
                <w:tab w:val="decimal" w:pos="109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2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332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393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696</w:t>
            </w:r>
          </w:p>
        </w:tc>
        <w:tc>
          <w:tcPr>
            <w:tcW w:w="1296" w:type="dxa"/>
            <w:shd w:val="clear" w:color="auto" w:fill="FAFAFA"/>
          </w:tcPr>
          <w:p w14:paraId="708E6C20" w14:textId="7BEC02DE" w:rsidR="00CD21D0" w:rsidRPr="001E101B" w:rsidRDefault="00552E4A" w:rsidP="00CD21D0">
            <w:pPr>
              <w:tabs>
                <w:tab w:val="decimal" w:pos="109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1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268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867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363</w:t>
            </w:r>
          </w:p>
        </w:tc>
        <w:tc>
          <w:tcPr>
            <w:tcW w:w="1296" w:type="dxa"/>
            <w:shd w:val="clear" w:color="auto" w:fill="FAFAFA"/>
          </w:tcPr>
          <w:p w14:paraId="22D709ED" w14:textId="77D02BA9" w:rsidR="00CD21D0" w:rsidRPr="001E101B" w:rsidRDefault="00552E4A" w:rsidP="00CD21D0">
            <w:pPr>
              <w:tabs>
                <w:tab w:val="decimal" w:pos="109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885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912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347</w:t>
            </w:r>
          </w:p>
        </w:tc>
        <w:tc>
          <w:tcPr>
            <w:tcW w:w="1296" w:type="dxa"/>
            <w:shd w:val="clear" w:color="auto" w:fill="FAFAFA"/>
          </w:tcPr>
          <w:p w14:paraId="2EA49E25" w14:textId="47753AD1" w:rsidR="00CD21D0" w:rsidRPr="001E101B" w:rsidRDefault="00552E4A" w:rsidP="00CD21D0">
            <w:pPr>
              <w:tabs>
                <w:tab w:val="decimal" w:pos="109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1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196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679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099</w:t>
            </w:r>
          </w:p>
        </w:tc>
        <w:tc>
          <w:tcPr>
            <w:tcW w:w="1296" w:type="dxa"/>
            <w:shd w:val="clear" w:color="auto" w:fill="FAFAFA"/>
          </w:tcPr>
          <w:p w14:paraId="7C53AB22" w14:textId="764ED00B" w:rsidR="00CD21D0" w:rsidRPr="001E101B" w:rsidRDefault="00552E4A" w:rsidP="00CD21D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8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913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510</w:t>
            </w:r>
          </w:p>
        </w:tc>
        <w:tc>
          <w:tcPr>
            <w:tcW w:w="1296" w:type="dxa"/>
            <w:shd w:val="clear" w:color="auto" w:fill="FAFAFA"/>
          </w:tcPr>
          <w:p w14:paraId="30D9324F" w14:textId="4769FAA5" w:rsidR="00CD21D0" w:rsidRPr="001E101B" w:rsidRDefault="00552E4A" w:rsidP="00CD21D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93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257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692</w:t>
            </w:r>
          </w:p>
        </w:tc>
        <w:tc>
          <w:tcPr>
            <w:tcW w:w="1368" w:type="dxa"/>
            <w:shd w:val="clear" w:color="auto" w:fill="FAFAFA"/>
          </w:tcPr>
          <w:p w14:paraId="176BDD63" w14:textId="56F6AF8A" w:rsidR="00CD21D0" w:rsidRPr="001E101B" w:rsidRDefault="00552E4A" w:rsidP="00CD21D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995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921</w:t>
            </w:r>
          </w:p>
        </w:tc>
        <w:tc>
          <w:tcPr>
            <w:tcW w:w="1296" w:type="dxa"/>
            <w:shd w:val="clear" w:color="auto" w:fill="FAFAFA"/>
          </w:tcPr>
          <w:p w14:paraId="2018ECE4" w14:textId="41CC8F59" w:rsidR="00CD21D0" w:rsidRPr="001E101B" w:rsidRDefault="00552E4A" w:rsidP="00CD21D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8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987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019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628</w:t>
            </w:r>
          </w:p>
        </w:tc>
      </w:tr>
      <w:tr w:rsidR="00CD21D0" w:rsidRPr="001E101B" w14:paraId="01BF06DE" w14:textId="77777777" w:rsidTr="0092368C">
        <w:trPr>
          <w:trHeight w:val="20"/>
        </w:trPr>
        <w:tc>
          <w:tcPr>
            <w:tcW w:w="3366" w:type="dxa"/>
          </w:tcPr>
          <w:p w14:paraId="23163801" w14:textId="77777777" w:rsidR="00CD21D0" w:rsidRPr="001E101B" w:rsidRDefault="00CD21D0" w:rsidP="00CD21D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1E101B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1E101B">
              <w:rPr>
                <w:rFonts w:ascii="Browallia New" w:hAnsi="Browallia New" w:cs="Browallia New"/>
                <w:color w:val="000000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66F3789" w14:textId="1CE7CC74" w:rsidR="00CD21D0" w:rsidRPr="001E101B" w:rsidRDefault="00CD21D0" w:rsidP="00CD21D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3B24CF4" w14:textId="6B819FD5" w:rsidR="00CD21D0" w:rsidRPr="001E101B" w:rsidRDefault="00CD21D0" w:rsidP="00CD21D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1</w:t>
            </w:r>
            <w:r w:rsidRPr="001E101B">
              <w:rPr>
                <w:rFonts w:ascii="Browallia New" w:hAnsi="Browallia New" w:cs="Browallia New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232</w:t>
            </w:r>
            <w:r w:rsidRPr="001E101B">
              <w:rPr>
                <w:rFonts w:ascii="Browallia New" w:hAnsi="Browallia New" w:cs="Browallia New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412</w:t>
            </w:r>
            <w:r w:rsidRPr="001E101B">
              <w:rPr>
                <w:rFonts w:ascii="Browallia New" w:hAnsi="Browallia New" w:cs="Browallia New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875</w:t>
            </w:r>
            <w:r w:rsidRPr="001E101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A3ED960" w14:textId="0E86FE2D" w:rsidR="00CD21D0" w:rsidRPr="001E101B" w:rsidRDefault="00CD21D0" w:rsidP="00CD21D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1</w:t>
            </w:r>
            <w:r w:rsidRPr="001E101B">
              <w:rPr>
                <w:rFonts w:ascii="Browallia New" w:hAnsi="Browallia New" w:cs="Browallia New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114</w:t>
            </w:r>
            <w:r w:rsidRPr="001E101B">
              <w:rPr>
                <w:rFonts w:ascii="Browallia New" w:hAnsi="Browallia New" w:cs="Browallia New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188</w:t>
            </w:r>
            <w:r w:rsidRPr="001E101B">
              <w:rPr>
                <w:rFonts w:ascii="Browallia New" w:hAnsi="Browallia New" w:cs="Browallia New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426</w:t>
            </w:r>
            <w:r w:rsidRPr="001E101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825FC36" w14:textId="668EB672" w:rsidR="00CD21D0" w:rsidRPr="001E101B" w:rsidRDefault="00CD21D0" w:rsidP="00CD21D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620</w:t>
            </w:r>
            <w:r w:rsidRPr="001E101B">
              <w:rPr>
                <w:rFonts w:ascii="Browallia New" w:hAnsi="Browallia New" w:cs="Browallia New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627</w:t>
            </w:r>
            <w:r w:rsidRPr="001E101B">
              <w:rPr>
                <w:rFonts w:ascii="Browallia New" w:hAnsi="Browallia New" w:cs="Browallia New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028</w:t>
            </w:r>
            <w:r w:rsidRPr="001E101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4497046" w14:textId="2940CDEA" w:rsidR="00CD21D0" w:rsidRPr="001E101B" w:rsidRDefault="00CD21D0" w:rsidP="00CD21D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804</w:t>
            </w:r>
            <w:r w:rsidRPr="001E101B">
              <w:rPr>
                <w:rFonts w:ascii="Browallia New" w:hAnsi="Browallia New" w:cs="Browallia New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094</w:t>
            </w:r>
            <w:r w:rsidRPr="001E101B">
              <w:rPr>
                <w:rFonts w:ascii="Browallia New" w:hAnsi="Browallia New" w:cs="Browallia New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819</w:t>
            </w:r>
            <w:r w:rsidRPr="001E101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064D9F1" w14:textId="29D41C05" w:rsidR="00CD21D0" w:rsidRPr="001E101B" w:rsidRDefault="00CD21D0" w:rsidP="00CD21D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8</w:t>
            </w:r>
            <w:r w:rsidRPr="001E101B">
              <w:rPr>
                <w:rFonts w:ascii="Browallia New" w:hAnsi="Browallia New" w:cs="Browallia New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908</w:t>
            </w:r>
            <w:r w:rsidRPr="001E101B">
              <w:rPr>
                <w:rFonts w:ascii="Browallia New" w:hAnsi="Browallia New" w:cs="Browallia New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976</w:t>
            </w:r>
            <w:r w:rsidRPr="001E101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809A1FC" w14:textId="452E304B" w:rsidR="00CD21D0" w:rsidRPr="001E101B" w:rsidRDefault="00CD21D0" w:rsidP="00CD21D0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86</w:t>
            </w:r>
            <w:r w:rsidRPr="001E101B">
              <w:rPr>
                <w:rFonts w:ascii="Browallia New" w:hAnsi="Browallia New" w:cs="Browallia New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987</w:t>
            </w:r>
            <w:r w:rsidRPr="001E101B">
              <w:rPr>
                <w:rFonts w:ascii="Browallia New" w:hAnsi="Browallia New" w:cs="Browallia New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046</w:t>
            </w:r>
            <w:r w:rsidRPr="001E101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497F332" w14:textId="593D6CB7" w:rsidR="00CD21D0" w:rsidRPr="001E101B" w:rsidRDefault="00CD21D0" w:rsidP="00CD21D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459BD47" w14:textId="414464C9" w:rsidR="00CD21D0" w:rsidRPr="001E101B" w:rsidRDefault="00CD21D0" w:rsidP="00CD21D0">
            <w:pPr>
              <w:tabs>
                <w:tab w:val="decimal" w:pos="1079"/>
              </w:tabs>
              <w:ind w:right="-109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3</w:t>
            </w:r>
            <w:r w:rsidRPr="001E101B">
              <w:rPr>
                <w:rFonts w:ascii="Browallia New" w:hAnsi="Browallia New" w:cs="Browallia New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867</w:t>
            </w:r>
            <w:r w:rsidRPr="001E101B">
              <w:rPr>
                <w:rFonts w:ascii="Browallia New" w:hAnsi="Browallia New" w:cs="Browallia New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219</w:t>
            </w:r>
            <w:r w:rsidRPr="001E101B">
              <w:rPr>
                <w:rFonts w:ascii="Browallia New" w:hAnsi="Browallia New" w:cs="Browallia New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170</w:t>
            </w:r>
            <w:r w:rsidRPr="001E101B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CD21D0" w:rsidRPr="001E101B" w14:paraId="51EE8474" w14:textId="77777777" w:rsidTr="0092368C">
        <w:trPr>
          <w:trHeight w:val="20"/>
        </w:trPr>
        <w:tc>
          <w:tcPr>
            <w:tcW w:w="3366" w:type="dxa"/>
          </w:tcPr>
          <w:p w14:paraId="18771D5C" w14:textId="77777777" w:rsidR="00CD21D0" w:rsidRPr="001E101B" w:rsidRDefault="00CD21D0" w:rsidP="00CD21D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1E101B">
              <w:rPr>
                <w:rFonts w:ascii="Browallia New" w:hAnsi="Browallia New" w:cs="Browallia New"/>
                <w:color w:val="000000"/>
                <w:cs/>
              </w:rPr>
              <w:t>ราคาตามบัญชี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AE1A6F" w14:textId="19DBD3C9" w:rsidR="00CD21D0" w:rsidRPr="001E101B" w:rsidRDefault="00552E4A" w:rsidP="00CD21D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3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200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000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38CDCC" w14:textId="1004F050" w:rsidR="00CD21D0" w:rsidRPr="001E101B" w:rsidRDefault="00552E4A" w:rsidP="00CD21D0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1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099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980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821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3BCACC" w14:textId="6718D67E" w:rsidR="00CD21D0" w:rsidRPr="001E101B" w:rsidRDefault="00552E4A" w:rsidP="00CD21D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154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678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937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DFDD16" w14:textId="1F60FCE6" w:rsidR="00CD21D0" w:rsidRPr="001E101B" w:rsidRDefault="00552E4A" w:rsidP="00CD21D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265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285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319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315AD3" w14:textId="3CE6FE07" w:rsidR="00CD21D0" w:rsidRPr="001E101B" w:rsidRDefault="00552E4A" w:rsidP="00CD21D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392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584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280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763594" w14:textId="1D4BB910" w:rsidR="00CD21D0" w:rsidRPr="001E101B" w:rsidRDefault="00552E4A" w:rsidP="00CD21D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4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534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F26261" w14:textId="23C8A37E" w:rsidR="00CD21D0" w:rsidRPr="001E101B" w:rsidRDefault="00552E4A" w:rsidP="00CD21D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6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270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646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B5077D" w14:textId="2070C424" w:rsidR="00CD21D0" w:rsidRPr="001E101B" w:rsidRDefault="00552E4A" w:rsidP="00CD21D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995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921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ED47F6" w14:textId="1954094A" w:rsidR="00CD21D0" w:rsidRPr="001E101B" w:rsidRDefault="00552E4A" w:rsidP="00CD21D0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5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119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800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458</w:t>
            </w:r>
          </w:p>
        </w:tc>
      </w:tr>
    </w:tbl>
    <w:p w14:paraId="465C390C" w14:textId="77777777" w:rsidR="00CA62A9" w:rsidRPr="001E101B" w:rsidRDefault="00CA62A9" w:rsidP="008926B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150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57"/>
        <w:gridCol w:w="1296"/>
        <w:gridCol w:w="1296"/>
        <w:gridCol w:w="1296"/>
        <w:gridCol w:w="1296"/>
        <w:gridCol w:w="1296"/>
        <w:gridCol w:w="1296"/>
        <w:gridCol w:w="1296"/>
        <w:gridCol w:w="1368"/>
        <w:gridCol w:w="1296"/>
      </w:tblGrid>
      <w:tr w:rsidR="00A34673" w:rsidRPr="001E101B" w14:paraId="1A692C0A" w14:textId="77777777" w:rsidTr="0092368C">
        <w:trPr>
          <w:trHeight w:val="20"/>
        </w:trPr>
        <w:tc>
          <w:tcPr>
            <w:tcW w:w="3357" w:type="dxa"/>
            <w:shd w:val="clear" w:color="auto" w:fill="auto"/>
          </w:tcPr>
          <w:p w14:paraId="5B055235" w14:textId="77777777" w:rsidR="00A34673" w:rsidRPr="001E101B" w:rsidRDefault="00A34673" w:rsidP="003E6968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173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2F94B7" w14:textId="77777777" w:rsidR="00A34673" w:rsidRPr="001E101B" w:rsidRDefault="00A34673" w:rsidP="008926B8">
            <w:pPr>
              <w:tabs>
                <w:tab w:val="right" w:pos="10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งบการเงินเฉพาะ</w:t>
            </w:r>
            <w:r w:rsidR="00233F0B" w:rsidRPr="001E101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กิจการ</w:t>
            </w:r>
          </w:p>
        </w:tc>
      </w:tr>
      <w:tr w:rsidR="00A34673" w:rsidRPr="001E101B" w14:paraId="466159CA" w14:textId="77777777" w:rsidTr="0092368C">
        <w:trPr>
          <w:trHeight w:val="20"/>
        </w:trPr>
        <w:tc>
          <w:tcPr>
            <w:tcW w:w="3357" w:type="dxa"/>
            <w:shd w:val="clear" w:color="auto" w:fill="auto"/>
          </w:tcPr>
          <w:p w14:paraId="4FCB4357" w14:textId="77777777" w:rsidR="00A34673" w:rsidRPr="001E101B" w:rsidRDefault="00A34673" w:rsidP="003E6968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3E333ED" w14:textId="77777777" w:rsidR="00A34673" w:rsidRPr="001E101B" w:rsidRDefault="00A34673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E4BE455" w14:textId="77777777" w:rsidR="00A34673" w:rsidRPr="001E101B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A34673" w:rsidRPr="001E101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อาคารและ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0839DE5" w14:textId="77777777" w:rsidR="00A34673" w:rsidRPr="001E101B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A34673" w:rsidRPr="001E101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ส่วนปรับปรุง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44D2E57" w14:textId="77777777" w:rsidR="00A34673" w:rsidRPr="001E101B" w:rsidRDefault="00A34673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FF77267" w14:textId="77777777" w:rsidR="00A34673" w:rsidRPr="001E101B" w:rsidRDefault="00A34673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2ECDF78" w14:textId="77777777" w:rsidR="00A34673" w:rsidRPr="001E101B" w:rsidRDefault="00A34673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445B06C" w14:textId="77777777" w:rsidR="00A34673" w:rsidRPr="001E101B" w:rsidRDefault="00A34673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8DF110" w14:textId="77777777" w:rsidR="00A34673" w:rsidRPr="001E101B" w:rsidRDefault="00937739" w:rsidP="004A5FA1">
            <w:pPr>
              <w:tabs>
                <w:tab w:val="right" w:pos="1154"/>
              </w:tabs>
              <w:ind w:left="-10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  <w:tab/>
            </w:r>
            <w:r w:rsidR="00A34673" w:rsidRPr="001E101B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สินทรัพย์ระหว่าง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065A46B" w14:textId="77777777" w:rsidR="00A34673" w:rsidRPr="001E101B" w:rsidRDefault="00A34673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</w:p>
        </w:tc>
      </w:tr>
      <w:tr w:rsidR="00A34673" w:rsidRPr="001E101B" w14:paraId="586C0CB0" w14:textId="77777777" w:rsidTr="0092368C">
        <w:trPr>
          <w:trHeight w:val="20"/>
        </w:trPr>
        <w:tc>
          <w:tcPr>
            <w:tcW w:w="3357" w:type="dxa"/>
            <w:shd w:val="clear" w:color="auto" w:fill="auto"/>
          </w:tcPr>
          <w:p w14:paraId="1FBE67B6" w14:textId="77777777" w:rsidR="00A34673" w:rsidRPr="001E101B" w:rsidRDefault="00A34673" w:rsidP="003E696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  <w:shd w:val="clear" w:color="auto" w:fill="auto"/>
          </w:tcPr>
          <w:p w14:paraId="669D75F9" w14:textId="77777777" w:rsidR="00A34673" w:rsidRPr="001E101B" w:rsidRDefault="00A34673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  <w:shd w:val="clear" w:color="auto" w:fill="auto"/>
          </w:tcPr>
          <w:p w14:paraId="41C3CEE3" w14:textId="77777777" w:rsidR="00A34673" w:rsidRPr="001E101B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A34673" w:rsidRPr="001E101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ส่วนปรับปรุง</w:t>
            </w:r>
          </w:p>
        </w:tc>
        <w:tc>
          <w:tcPr>
            <w:tcW w:w="1296" w:type="dxa"/>
            <w:shd w:val="clear" w:color="auto" w:fill="auto"/>
          </w:tcPr>
          <w:p w14:paraId="0FE4B6DB" w14:textId="77777777" w:rsidR="00A34673" w:rsidRPr="001E101B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A34673" w:rsidRPr="001E101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และตกแต่ง</w:t>
            </w:r>
          </w:p>
        </w:tc>
        <w:tc>
          <w:tcPr>
            <w:tcW w:w="1296" w:type="dxa"/>
            <w:shd w:val="clear" w:color="auto" w:fill="auto"/>
          </w:tcPr>
          <w:p w14:paraId="5447A19C" w14:textId="77777777" w:rsidR="00A34673" w:rsidRPr="001E101B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A34673" w:rsidRPr="001E101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เครื่องจักร</w:t>
            </w:r>
          </w:p>
        </w:tc>
        <w:tc>
          <w:tcPr>
            <w:tcW w:w="1296" w:type="dxa"/>
            <w:shd w:val="clear" w:color="auto" w:fill="auto"/>
          </w:tcPr>
          <w:p w14:paraId="5B0FC466" w14:textId="77777777" w:rsidR="00A34673" w:rsidRPr="001E101B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A34673" w:rsidRPr="001E101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เครื่องตกแต่ง</w:t>
            </w:r>
          </w:p>
        </w:tc>
        <w:tc>
          <w:tcPr>
            <w:tcW w:w="1296" w:type="dxa"/>
            <w:shd w:val="clear" w:color="auto" w:fill="auto"/>
          </w:tcPr>
          <w:p w14:paraId="06EE5805" w14:textId="28F2C3FD" w:rsidR="00A34673" w:rsidRPr="001E101B" w:rsidRDefault="00EE6513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</w:p>
        </w:tc>
        <w:tc>
          <w:tcPr>
            <w:tcW w:w="1296" w:type="dxa"/>
            <w:shd w:val="clear" w:color="auto" w:fill="auto"/>
          </w:tcPr>
          <w:p w14:paraId="00B37EED" w14:textId="77777777" w:rsidR="00A34673" w:rsidRPr="001E101B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A34673" w:rsidRPr="001E101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เครื่องใช้</w:t>
            </w:r>
          </w:p>
        </w:tc>
        <w:tc>
          <w:tcPr>
            <w:tcW w:w="1368" w:type="dxa"/>
            <w:shd w:val="clear" w:color="auto" w:fill="auto"/>
          </w:tcPr>
          <w:p w14:paraId="01190C0A" w14:textId="77777777" w:rsidR="00A34673" w:rsidRPr="001E101B" w:rsidRDefault="00937739" w:rsidP="004A5FA1">
            <w:pPr>
              <w:tabs>
                <w:tab w:val="right" w:pos="115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A34673" w:rsidRPr="001E101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การก่อสร้าง</w:t>
            </w:r>
          </w:p>
        </w:tc>
        <w:tc>
          <w:tcPr>
            <w:tcW w:w="1296" w:type="dxa"/>
            <w:shd w:val="clear" w:color="auto" w:fill="auto"/>
          </w:tcPr>
          <w:p w14:paraId="38EF891E" w14:textId="77777777" w:rsidR="00A34673" w:rsidRPr="001E101B" w:rsidRDefault="00A34673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</w:p>
        </w:tc>
      </w:tr>
      <w:tr w:rsidR="00A34673" w:rsidRPr="001E101B" w14:paraId="50FDA2AE" w14:textId="77777777" w:rsidTr="0092368C">
        <w:trPr>
          <w:trHeight w:val="20"/>
        </w:trPr>
        <w:tc>
          <w:tcPr>
            <w:tcW w:w="3357" w:type="dxa"/>
            <w:shd w:val="clear" w:color="auto" w:fill="auto"/>
          </w:tcPr>
          <w:p w14:paraId="442FA3CA" w14:textId="77777777" w:rsidR="00A34673" w:rsidRPr="001E101B" w:rsidRDefault="00A34673" w:rsidP="003E696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AB4CC7" w14:textId="77777777" w:rsidR="00A34673" w:rsidRPr="001E101B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A34673" w:rsidRPr="001E101B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ที่ดิน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AD6AAD" w14:textId="77777777" w:rsidR="00A34673" w:rsidRPr="001E101B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A34673" w:rsidRPr="001E101B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อาคาร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E23668" w14:textId="77777777" w:rsidR="00A34673" w:rsidRPr="001E101B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A34673" w:rsidRPr="001E101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สินทรัพย์เช่า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4DF92B" w14:textId="77777777" w:rsidR="00A34673" w:rsidRPr="001E101B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A34673" w:rsidRPr="001E101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และอุปกรณ์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5CA1BE" w14:textId="77777777" w:rsidR="00A34673" w:rsidRPr="001E101B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A34673" w:rsidRPr="001E101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และติดตั้ง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B5B590" w14:textId="602D6B4E" w:rsidR="00A34673" w:rsidRPr="001E101B" w:rsidRDefault="00EE6513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6614E9" w:rsidRPr="001E101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ยานพาหนะ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03305A" w14:textId="77777777" w:rsidR="00A34673" w:rsidRPr="001E101B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A34673" w:rsidRPr="001E101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ในโรงแรม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62BAC5" w14:textId="77777777" w:rsidR="00A34673" w:rsidRPr="001E101B" w:rsidRDefault="00937739" w:rsidP="004A5FA1">
            <w:pPr>
              <w:tabs>
                <w:tab w:val="right" w:pos="115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A34673" w:rsidRPr="001E101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และติดตั้ง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A3FBBE" w14:textId="77777777" w:rsidR="00A34673" w:rsidRPr="001E101B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A34673" w:rsidRPr="001E101B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รวม</w:t>
            </w:r>
          </w:p>
        </w:tc>
      </w:tr>
      <w:tr w:rsidR="001D0092" w:rsidRPr="001E101B" w14:paraId="25BB79A7" w14:textId="77777777" w:rsidTr="0092368C">
        <w:trPr>
          <w:trHeight w:val="20"/>
        </w:trPr>
        <w:tc>
          <w:tcPr>
            <w:tcW w:w="3357" w:type="dxa"/>
            <w:shd w:val="clear" w:color="auto" w:fill="auto"/>
          </w:tcPr>
          <w:p w14:paraId="2D56D463" w14:textId="77777777" w:rsidR="001D0092" w:rsidRPr="001E101B" w:rsidRDefault="001D0092" w:rsidP="003E696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1EB85F" w14:textId="77777777" w:rsidR="001D0092" w:rsidRPr="001E101B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1D0092" w:rsidRPr="001E101B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940F9E" w14:textId="77777777" w:rsidR="001D0092" w:rsidRPr="001E101B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1D0092" w:rsidRPr="001E101B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280B05" w14:textId="77777777" w:rsidR="001D0092" w:rsidRPr="001E101B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1D0092" w:rsidRPr="001E101B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3BAAF0" w14:textId="77777777" w:rsidR="001D0092" w:rsidRPr="001E101B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1D0092" w:rsidRPr="001E101B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199738" w14:textId="77777777" w:rsidR="001D0092" w:rsidRPr="001E101B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1D0092" w:rsidRPr="001E101B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CB3DF8" w14:textId="77777777" w:rsidR="001D0092" w:rsidRPr="001E101B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1D0092" w:rsidRPr="001E101B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155266" w14:textId="77777777" w:rsidR="001D0092" w:rsidRPr="001E101B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1D0092" w:rsidRPr="001E101B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06DDD6" w14:textId="77777777" w:rsidR="001D0092" w:rsidRPr="001E101B" w:rsidRDefault="00937739" w:rsidP="004A5FA1">
            <w:pPr>
              <w:tabs>
                <w:tab w:val="right" w:pos="115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1D0092" w:rsidRPr="001E101B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7918DC" w14:textId="77777777" w:rsidR="001D0092" w:rsidRPr="001E101B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1D0092" w:rsidRPr="001E101B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</w:tr>
      <w:tr w:rsidR="001D0092" w:rsidRPr="001E101B" w14:paraId="09B4ACC8" w14:textId="77777777" w:rsidTr="0092368C">
        <w:trPr>
          <w:trHeight w:val="20"/>
        </w:trPr>
        <w:tc>
          <w:tcPr>
            <w:tcW w:w="3357" w:type="dxa"/>
            <w:shd w:val="clear" w:color="auto" w:fill="auto"/>
          </w:tcPr>
          <w:p w14:paraId="2436CB52" w14:textId="77777777" w:rsidR="001D0092" w:rsidRPr="001E101B" w:rsidRDefault="001D0092" w:rsidP="003E696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522BF7C" w14:textId="77777777" w:rsidR="001D0092" w:rsidRPr="001E101B" w:rsidRDefault="001D0092" w:rsidP="008926B8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118E8D1" w14:textId="77777777" w:rsidR="001D0092" w:rsidRPr="001E101B" w:rsidRDefault="001D0092" w:rsidP="008926B8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3A85B90" w14:textId="77777777" w:rsidR="001D0092" w:rsidRPr="001E101B" w:rsidRDefault="001D0092" w:rsidP="008926B8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CCD81A6" w14:textId="77777777" w:rsidR="001D0092" w:rsidRPr="001E101B" w:rsidRDefault="001D0092" w:rsidP="008926B8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2F39695" w14:textId="77777777" w:rsidR="001D0092" w:rsidRPr="001E101B" w:rsidRDefault="001D0092" w:rsidP="008926B8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5E4A90B" w14:textId="77777777" w:rsidR="001D0092" w:rsidRPr="001E101B" w:rsidRDefault="001D0092" w:rsidP="008926B8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035FFD0" w14:textId="77777777" w:rsidR="001D0092" w:rsidRPr="001E101B" w:rsidRDefault="001D0092" w:rsidP="008926B8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2A388DC" w14:textId="77777777" w:rsidR="001D0092" w:rsidRPr="001E101B" w:rsidRDefault="001D0092" w:rsidP="004A5FA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6C61F89" w14:textId="77777777" w:rsidR="001D0092" w:rsidRPr="001E101B" w:rsidRDefault="001D0092" w:rsidP="008926B8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</w:tr>
      <w:tr w:rsidR="00DC15E1" w:rsidRPr="001E101B" w14:paraId="4990445E" w14:textId="77777777" w:rsidTr="0092368C">
        <w:trPr>
          <w:trHeight w:val="20"/>
        </w:trPr>
        <w:tc>
          <w:tcPr>
            <w:tcW w:w="3357" w:type="dxa"/>
            <w:shd w:val="clear" w:color="auto" w:fill="auto"/>
          </w:tcPr>
          <w:p w14:paraId="73552F3F" w14:textId="09EC5D87" w:rsidR="00DC15E1" w:rsidRPr="001E101B" w:rsidRDefault="00251ADA" w:rsidP="003E696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1</w:t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มกราคม </w:t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260285BD" w14:textId="77777777" w:rsidR="00DC15E1" w:rsidRPr="001E101B" w:rsidRDefault="00DC15E1" w:rsidP="008926B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9D17542" w14:textId="77777777" w:rsidR="00DC15E1" w:rsidRPr="001E101B" w:rsidRDefault="00DC15E1" w:rsidP="008926B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38C3767" w14:textId="77777777" w:rsidR="00DC15E1" w:rsidRPr="001E101B" w:rsidRDefault="00DC15E1" w:rsidP="008926B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5361667" w14:textId="77777777" w:rsidR="00DC15E1" w:rsidRPr="001E101B" w:rsidRDefault="00DC15E1" w:rsidP="008926B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70638CB" w14:textId="77777777" w:rsidR="00DC15E1" w:rsidRPr="001E101B" w:rsidRDefault="00DC15E1" w:rsidP="008926B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4BDB99C" w14:textId="77777777" w:rsidR="00DC15E1" w:rsidRPr="001E101B" w:rsidRDefault="00DC15E1" w:rsidP="008926B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D8664DF" w14:textId="77777777" w:rsidR="00DC15E1" w:rsidRPr="001E101B" w:rsidRDefault="00DC15E1" w:rsidP="008926B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67D898A0" w14:textId="77777777" w:rsidR="00DC15E1" w:rsidRPr="001E101B" w:rsidRDefault="00DC15E1" w:rsidP="004A5FA1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B641540" w14:textId="77777777" w:rsidR="00DC15E1" w:rsidRPr="001E101B" w:rsidRDefault="00DC15E1" w:rsidP="008926B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A77C91" w:rsidRPr="001E101B" w14:paraId="049A3EC8" w14:textId="77777777" w:rsidTr="0092368C">
        <w:trPr>
          <w:trHeight w:val="20"/>
        </w:trPr>
        <w:tc>
          <w:tcPr>
            <w:tcW w:w="3357" w:type="dxa"/>
            <w:shd w:val="clear" w:color="auto" w:fill="auto"/>
          </w:tcPr>
          <w:p w14:paraId="3E9B9766" w14:textId="77777777" w:rsidR="00A77C91" w:rsidRPr="001E101B" w:rsidRDefault="00A77C91" w:rsidP="00A77C9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cs/>
                <w:lang w:val="en-GB"/>
              </w:rPr>
              <w:t>ราคาทุน</w:t>
            </w:r>
          </w:p>
        </w:tc>
        <w:tc>
          <w:tcPr>
            <w:tcW w:w="1296" w:type="dxa"/>
            <w:shd w:val="clear" w:color="auto" w:fill="auto"/>
          </w:tcPr>
          <w:p w14:paraId="720C084E" w14:textId="6A325255" w:rsidR="00A77C91" w:rsidRPr="001E101B" w:rsidRDefault="00552E4A" w:rsidP="00A77C91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A77C91" w:rsidRPr="001E101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lang w:val="en-GB"/>
              </w:rPr>
              <w:t>040</w:t>
            </w:r>
            <w:r w:rsidR="00A77C91" w:rsidRPr="001E101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A77C91" w:rsidRPr="001E101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52A799E3" w14:textId="22072F51" w:rsidR="00A77C91" w:rsidRPr="001E101B" w:rsidRDefault="00552E4A" w:rsidP="00A77C91">
            <w:pPr>
              <w:tabs>
                <w:tab w:val="decimal" w:pos="1106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552E4A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A77C91" w:rsidRPr="001E101B">
              <w:rPr>
                <w:rFonts w:ascii="Browallia New" w:hAnsi="Browallia New" w:cs="Browallia New"/>
                <w:color w:val="000000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lang w:val="en-GB"/>
              </w:rPr>
              <w:t>318</w:t>
            </w:r>
            <w:r w:rsidR="00A77C91" w:rsidRPr="001E101B">
              <w:rPr>
                <w:rFonts w:ascii="Browallia New" w:hAnsi="Browallia New" w:cs="Browallia New"/>
                <w:color w:val="000000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lang w:val="en-GB"/>
              </w:rPr>
              <w:t>350</w:t>
            </w:r>
            <w:r w:rsidR="00A77C91" w:rsidRPr="001E101B">
              <w:rPr>
                <w:rFonts w:ascii="Browallia New" w:hAnsi="Browallia New" w:cs="Browallia New"/>
                <w:color w:val="000000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lang w:val="en-GB"/>
              </w:rPr>
              <w:t>936</w:t>
            </w:r>
          </w:p>
        </w:tc>
        <w:tc>
          <w:tcPr>
            <w:tcW w:w="1296" w:type="dxa"/>
            <w:shd w:val="clear" w:color="auto" w:fill="auto"/>
          </w:tcPr>
          <w:p w14:paraId="02C7758E" w14:textId="319E4058" w:rsidR="00A77C91" w:rsidRPr="001E101B" w:rsidRDefault="00552E4A" w:rsidP="00A77C91">
            <w:pPr>
              <w:tabs>
                <w:tab w:val="decimal" w:pos="1106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552E4A">
              <w:rPr>
                <w:rFonts w:ascii="Browallia New" w:hAnsi="Browallia New" w:cs="Browallia New"/>
                <w:color w:val="000000"/>
                <w:lang w:val="en-GB"/>
              </w:rPr>
              <w:t>877</w:t>
            </w:r>
            <w:r w:rsidR="00A77C91" w:rsidRPr="001E101B">
              <w:rPr>
                <w:rFonts w:ascii="Browallia New" w:hAnsi="Browallia New" w:cs="Browallia New"/>
                <w:color w:val="000000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lang w:val="en-GB"/>
              </w:rPr>
              <w:t>385</w:t>
            </w:r>
            <w:r w:rsidR="00A77C91" w:rsidRPr="001E101B">
              <w:rPr>
                <w:rFonts w:ascii="Browallia New" w:hAnsi="Browallia New" w:cs="Browallia New"/>
                <w:color w:val="000000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lang w:val="en-GB"/>
              </w:rPr>
              <w:t>411</w:t>
            </w:r>
          </w:p>
        </w:tc>
        <w:tc>
          <w:tcPr>
            <w:tcW w:w="1296" w:type="dxa"/>
            <w:shd w:val="clear" w:color="auto" w:fill="auto"/>
          </w:tcPr>
          <w:p w14:paraId="38F58521" w14:textId="5B85BB39" w:rsidR="00A77C91" w:rsidRPr="001E101B" w:rsidRDefault="00552E4A" w:rsidP="00A77C91">
            <w:pPr>
              <w:tabs>
                <w:tab w:val="decimal" w:pos="1106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552E4A">
              <w:rPr>
                <w:rFonts w:ascii="Browallia New" w:hAnsi="Browallia New" w:cs="Browallia New"/>
                <w:color w:val="000000"/>
                <w:lang w:val="en-GB"/>
              </w:rPr>
              <w:t>860</w:t>
            </w:r>
            <w:r w:rsidR="00A77C91" w:rsidRPr="001E101B">
              <w:rPr>
                <w:rFonts w:ascii="Browallia New" w:hAnsi="Browallia New" w:cs="Browallia New"/>
                <w:color w:val="000000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lang w:val="en-GB"/>
              </w:rPr>
              <w:t>250</w:t>
            </w:r>
            <w:r w:rsidR="00A77C91" w:rsidRPr="001E101B">
              <w:rPr>
                <w:rFonts w:ascii="Browallia New" w:hAnsi="Browallia New" w:cs="Browallia New"/>
                <w:color w:val="000000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lang w:val="en-GB"/>
              </w:rPr>
              <w:t>200</w:t>
            </w:r>
          </w:p>
        </w:tc>
        <w:tc>
          <w:tcPr>
            <w:tcW w:w="1296" w:type="dxa"/>
            <w:shd w:val="clear" w:color="auto" w:fill="auto"/>
          </w:tcPr>
          <w:p w14:paraId="3E0113D7" w14:textId="3D65F5A8" w:rsidR="00A77C91" w:rsidRPr="001E101B" w:rsidRDefault="00552E4A" w:rsidP="00A77C91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552E4A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A77C91" w:rsidRPr="001E101B">
              <w:rPr>
                <w:rFonts w:ascii="Browallia New" w:hAnsi="Browallia New" w:cs="Browallia New"/>
                <w:color w:val="000000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lang w:val="en-GB"/>
              </w:rPr>
              <w:t>185</w:t>
            </w:r>
            <w:r w:rsidR="00A77C91" w:rsidRPr="001E101B">
              <w:rPr>
                <w:rFonts w:ascii="Browallia New" w:hAnsi="Browallia New" w:cs="Browallia New"/>
                <w:color w:val="000000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lang w:val="en-GB"/>
              </w:rPr>
              <w:t>224</w:t>
            </w:r>
            <w:r w:rsidR="00A77C91" w:rsidRPr="001E101B">
              <w:rPr>
                <w:rFonts w:ascii="Browallia New" w:hAnsi="Browallia New" w:cs="Browallia New"/>
                <w:color w:val="000000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lang w:val="en-GB"/>
              </w:rPr>
              <w:t>751</w:t>
            </w:r>
          </w:p>
        </w:tc>
        <w:tc>
          <w:tcPr>
            <w:tcW w:w="1296" w:type="dxa"/>
            <w:shd w:val="clear" w:color="auto" w:fill="auto"/>
          </w:tcPr>
          <w:p w14:paraId="4A62E936" w14:textId="7F9D85EA" w:rsidR="00A77C91" w:rsidRPr="001E101B" w:rsidRDefault="00552E4A" w:rsidP="00A77C91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552E4A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A77C91" w:rsidRPr="001E101B">
              <w:rPr>
                <w:rFonts w:ascii="Browallia New" w:hAnsi="Browallia New" w:cs="Browallia New"/>
                <w:color w:val="000000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lang w:val="en-GB"/>
              </w:rPr>
              <w:t>227</w:t>
            </w:r>
            <w:r w:rsidR="00A77C91" w:rsidRPr="001E101B">
              <w:rPr>
                <w:rFonts w:ascii="Browallia New" w:hAnsi="Browallia New" w:cs="Browallia New"/>
                <w:color w:val="000000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lang w:val="en-GB"/>
              </w:rPr>
              <w:t>716</w:t>
            </w:r>
          </w:p>
        </w:tc>
        <w:tc>
          <w:tcPr>
            <w:tcW w:w="1296" w:type="dxa"/>
            <w:shd w:val="clear" w:color="auto" w:fill="auto"/>
          </w:tcPr>
          <w:p w14:paraId="4F9988BE" w14:textId="3BBCF8A8" w:rsidR="00A77C91" w:rsidRPr="001E101B" w:rsidRDefault="00552E4A" w:rsidP="00A77C91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552E4A">
              <w:rPr>
                <w:rFonts w:ascii="Browallia New" w:hAnsi="Browallia New" w:cs="Browallia New"/>
                <w:color w:val="000000"/>
                <w:lang w:val="en-GB"/>
              </w:rPr>
              <w:t>70</w:t>
            </w:r>
            <w:r w:rsidR="00A77C91" w:rsidRPr="001E101B">
              <w:rPr>
                <w:rFonts w:ascii="Browallia New" w:hAnsi="Browallia New" w:cs="Browallia New"/>
                <w:color w:val="000000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lang w:val="en-GB"/>
              </w:rPr>
              <w:t>961</w:t>
            </w:r>
            <w:r w:rsidR="00A77C91" w:rsidRPr="001E101B">
              <w:rPr>
                <w:rFonts w:ascii="Browallia New" w:hAnsi="Browallia New" w:cs="Browallia New"/>
                <w:color w:val="000000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lang w:val="en-GB"/>
              </w:rPr>
              <w:t>551</w:t>
            </w:r>
          </w:p>
        </w:tc>
        <w:tc>
          <w:tcPr>
            <w:tcW w:w="1368" w:type="dxa"/>
            <w:shd w:val="clear" w:color="auto" w:fill="auto"/>
          </w:tcPr>
          <w:p w14:paraId="501FCFD7" w14:textId="0E1CF0EA" w:rsidR="00A77C91" w:rsidRPr="001E101B" w:rsidRDefault="00552E4A" w:rsidP="00A77C9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552E4A">
              <w:rPr>
                <w:rFonts w:ascii="Browallia New" w:hAnsi="Browallia New" w:cs="Browallia New"/>
                <w:color w:val="000000"/>
                <w:lang w:val="en-GB"/>
              </w:rPr>
              <w:t>20</w:t>
            </w:r>
            <w:r w:rsidR="00A77C91" w:rsidRPr="001E101B">
              <w:rPr>
                <w:rFonts w:ascii="Browallia New" w:hAnsi="Browallia New" w:cs="Browallia New"/>
                <w:color w:val="000000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lang w:val="en-GB"/>
              </w:rPr>
              <w:t>963</w:t>
            </w:r>
            <w:r w:rsidR="00A77C91" w:rsidRPr="001E101B">
              <w:rPr>
                <w:rFonts w:ascii="Browallia New" w:hAnsi="Browallia New" w:cs="Browallia New"/>
                <w:color w:val="000000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lang w:val="en-GB"/>
              </w:rPr>
              <w:t>783</w:t>
            </w:r>
          </w:p>
        </w:tc>
        <w:tc>
          <w:tcPr>
            <w:tcW w:w="1296" w:type="dxa"/>
            <w:shd w:val="clear" w:color="auto" w:fill="auto"/>
          </w:tcPr>
          <w:p w14:paraId="6F755DBE" w14:textId="5FF7C1DB" w:rsidR="00A77C91" w:rsidRPr="001E101B" w:rsidRDefault="00552E4A" w:rsidP="00A77C91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552E4A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="00A77C91" w:rsidRPr="001E101B">
              <w:rPr>
                <w:rFonts w:ascii="Browallia New" w:hAnsi="Browallia New" w:cs="Browallia New"/>
                <w:color w:val="000000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lang w:val="en-GB"/>
              </w:rPr>
              <w:t>380</w:t>
            </w:r>
            <w:r w:rsidR="00A77C91" w:rsidRPr="001E101B">
              <w:rPr>
                <w:rFonts w:ascii="Browallia New" w:hAnsi="Browallia New" w:cs="Browallia New"/>
                <w:color w:val="000000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lang w:val="en-GB"/>
              </w:rPr>
              <w:t>364</w:t>
            </w:r>
            <w:r w:rsidR="00A77C91" w:rsidRPr="001E101B">
              <w:rPr>
                <w:rFonts w:ascii="Browallia New" w:hAnsi="Browallia New" w:cs="Browallia New"/>
                <w:color w:val="000000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lang w:val="en-GB"/>
              </w:rPr>
              <w:t>348</w:t>
            </w:r>
          </w:p>
        </w:tc>
      </w:tr>
      <w:tr w:rsidR="00A77C91" w:rsidRPr="001E101B" w14:paraId="18473005" w14:textId="77777777" w:rsidTr="0092368C">
        <w:trPr>
          <w:trHeight w:val="20"/>
        </w:trPr>
        <w:tc>
          <w:tcPr>
            <w:tcW w:w="3357" w:type="dxa"/>
            <w:shd w:val="clear" w:color="auto" w:fill="auto"/>
          </w:tcPr>
          <w:p w14:paraId="2C6742C5" w14:textId="77777777" w:rsidR="00A77C91" w:rsidRPr="001E101B" w:rsidRDefault="00A77C91" w:rsidP="00A77C9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u w:val="single"/>
                <w:cs/>
                <w:lang w:val="en-GB"/>
              </w:rPr>
              <w:t>หัก</w:t>
            </w:r>
            <w:r w:rsidRPr="001E101B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0793751" w14:textId="2B7FC124" w:rsidR="00A77C91" w:rsidRPr="001E101B" w:rsidRDefault="00A77C91" w:rsidP="00A77C91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54BD74D" w14:textId="71093928" w:rsidR="00A77C91" w:rsidRPr="001E101B" w:rsidRDefault="00A77C91" w:rsidP="00A77C91">
            <w:pPr>
              <w:tabs>
                <w:tab w:val="decimal" w:pos="1106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E101B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552E4A" w:rsidRPr="00552E4A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1E101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color w:val="000000"/>
                <w:lang w:val="en-GB"/>
              </w:rPr>
              <w:t>075</w:t>
            </w:r>
            <w:r w:rsidRPr="001E101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color w:val="000000"/>
                <w:lang w:val="en-GB"/>
              </w:rPr>
              <w:t>996</w:t>
            </w:r>
            <w:r w:rsidRPr="001E101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color w:val="000000"/>
                <w:lang w:val="en-GB"/>
              </w:rPr>
              <w:t>309</w:t>
            </w:r>
            <w:r w:rsidRPr="001E101B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98F5348" w14:textId="65B34711" w:rsidR="00A77C91" w:rsidRPr="001E101B" w:rsidRDefault="00A77C91" w:rsidP="00A77C91">
            <w:pPr>
              <w:tabs>
                <w:tab w:val="decimal" w:pos="1106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E101B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552E4A" w:rsidRPr="00552E4A">
              <w:rPr>
                <w:rFonts w:ascii="Browallia New" w:hAnsi="Browallia New" w:cs="Browallia New"/>
                <w:color w:val="000000"/>
                <w:lang w:val="en-GB"/>
              </w:rPr>
              <w:t>648</w:t>
            </w:r>
            <w:r w:rsidRPr="001E101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color w:val="000000"/>
                <w:lang w:val="en-GB"/>
              </w:rPr>
              <w:t>317</w:t>
            </w:r>
            <w:r w:rsidRPr="001E101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color w:val="000000"/>
                <w:lang w:val="en-GB"/>
              </w:rPr>
              <w:t>348</w:t>
            </w:r>
            <w:r w:rsidRPr="001E101B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A7AAE60" w14:textId="5510F357" w:rsidR="00A77C91" w:rsidRPr="001E101B" w:rsidRDefault="00A77C91" w:rsidP="00A77C91">
            <w:pPr>
              <w:tabs>
                <w:tab w:val="decimal" w:pos="1106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E101B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552E4A" w:rsidRPr="00552E4A">
              <w:rPr>
                <w:rFonts w:ascii="Browallia New" w:hAnsi="Browallia New" w:cs="Browallia New"/>
                <w:color w:val="000000"/>
                <w:lang w:val="en-GB"/>
              </w:rPr>
              <w:t>498</w:t>
            </w:r>
            <w:r w:rsidRPr="001E101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color w:val="000000"/>
                <w:lang w:val="en-GB"/>
              </w:rPr>
              <w:t>320</w:t>
            </w:r>
            <w:r w:rsidRPr="001E101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color w:val="000000"/>
                <w:lang w:val="en-GB"/>
              </w:rPr>
              <w:t>600</w:t>
            </w:r>
            <w:r w:rsidRPr="001E101B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F805BB6" w14:textId="6987DF92" w:rsidR="00A77C91" w:rsidRPr="001E101B" w:rsidRDefault="00A77C91" w:rsidP="00A77C91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E101B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552E4A" w:rsidRPr="00552E4A">
              <w:rPr>
                <w:rFonts w:ascii="Browallia New" w:hAnsi="Browallia New" w:cs="Browallia New"/>
                <w:color w:val="000000"/>
                <w:lang w:val="en-GB"/>
              </w:rPr>
              <w:t>644</w:t>
            </w:r>
            <w:r w:rsidRPr="001E101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color w:val="000000"/>
                <w:lang w:val="en-GB"/>
              </w:rPr>
              <w:t>591</w:t>
            </w:r>
            <w:r w:rsidRPr="001E101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color w:val="000000"/>
                <w:lang w:val="en-GB"/>
              </w:rPr>
              <w:t>823</w:t>
            </w:r>
            <w:r w:rsidRPr="001E101B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A4B2FDB" w14:textId="1C28DD84" w:rsidR="00A77C91" w:rsidRPr="001E101B" w:rsidRDefault="00A77C91" w:rsidP="00A77C91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E101B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552E4A" w:rsidRPr="00552E4A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Pr="001E101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color w:val="000000"/>
                <w:lang w:val="en-GB"/>
              </w:rPr>
              <w:t>909</w:t>
            </w:r>
            <w:r w:rsidRPr="001E101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color w:val="000000"/>
                <w:lang w:val="en-GB"/>
              </w:rPr>
              <w:t>150</w:t>
            </w:r>
            <w:r w:rsidRPr="001E101B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177BD1F" w14:textId="7198AB12" w:rsidR="00A77C91" w:rsidRPr="001E101B" w:rsidRDefault="00A77C91" w:rsidP="00A77C91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E101B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552E4A" w:rsidRPr="00552E4A">
              <w:rPr>
                <w:rFonts w:ascii="Browallia New" w:hAnsi="Browallia New" w:cs="Browallia New"/>
                <w:color w:val="000000"/>
                <w:lang w:val="en-GB"/>
              </w:rPr>
              <w:t>35</w:t>
            </w:r>
            <w:r w:rsidRPr="001E101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color w:val="000000"/>
                <w:lang w:val="en-GB"/>
              </w:rPr>
              <w:t>903</w:t>
            </w:r>
            <w:r w:rsidRPr="001E101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color w:val="000000"/>
                <w:lang w:val="en-GB"/>
              </w:rPr>
              <w:t>282</w:t>
            </w:r>
            <w:r w:rsidRPr="001E101B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99F42EE" w14:textId="1B1858B1" w:rsidR="00A77C91" w:rsidRPr="001E101B" w:rsidRDefault="00A77C91" w:rsidP="00A77C9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E101B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DD750E6" w14:textId="3F6C22F2" w:rsidR="00A77C91" w:rsidRPr="001E101B" w:rsidRDefault="00A77C91" w:rsidP="00A77C91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E101B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552E4A" w:rsidRPr="00552E4A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1E101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color w:val="000000"/>
                <w:lang w:val="en-GB"/>
              </w:rPr>
              <w:t>910</w:t>
            </w:r>
            <w:r w:rsidRPr="001E101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color w:val="000000"/>
                <w:lang w:val="en-GB"/>
              </w:rPr>
              <w:t>038</w:t>
            </w:r>
            <w:r w:rsidRPr="001E101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color w:val="000000"/>
                <w:lang w:val="en-GB"/>
              </w:rPr>
              <w:t>512</w:t>
            </w:r>
            <w:r w:rsidRPr="001E101B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</w:tr>
      <w:tr w:rsidR="00A77C91" w:rsidRPr="001E101B" w14:paraId="38ED105F" w14:textId="77777777" w:rsidTr="0092368C">
        <w:trPr>
          <w:trHeight w:val="20"/>
        </w:trPr>
        <w:tc>
          <w:tcPr>
            <w:tcW w:w="3357" w:type="dxa"/>
            <w:shd w:val="clear" w:color="auto" w:fill="auto"/>
          </w:tcPr>
          <w:p w14:paraId="7E09E696" w14:textId="77777777" w:rsidR="00A77C91" w:rsidRPr="001E101B" w:rsidRDefault="00A77C91" w:rsidP="00A77C9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cs/>
                <w:lang w:val="en-GB"/>
              </w:rPr>
              <w:t>ราคาตามบัญชี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E0003A" w14:textId="0174EB2B" w:rsidR="00A77C91" w:rsidRPr="001E101B" w:rsidRDefault="00552E4A" w:rsidP="00A77C91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A77C91" w:rsidRPr="001E101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lang w:val="en-GB"/>
              </w:rPr>
              <w:t>040</w:t>
            </w:r>
            <w:r w:rsidR="00A77C91" w:rsidRPr="001E101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A77C91" w:rsidRPr="001E101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75951A" w14:textId="0A25AE6B" w:rsidR="00A77C91" w:rsidRPr="001E101B" w:rsidRDefault="00552E4A" w:rsidP="00A77C91">
            <w:pPr>
              <w:tabs>
                <w:tab w:val="decimal" w:pos="1106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552E4A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A77C91" w:rsidRPr="001E101B">
              <w:rPr>
                <w:rFonts w:ascii="Browallia New" w:hAnsi="Browallia New" w:cs="Browallia New"/>
                <w:color w:val="000000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lang w:val="en-GB"/>
              </w:rPr>
              <w:t>242</w:t>
            </w:r>
            <w:r w:rsidR="00A77C91" w:rsidRPr="001E101B">
              <w:rPr>
                <w:rFonts w:ascii="Browallia New" w:hAnsi="Browallia New" w:cs="Browallia New"/>
                <w:color w:val="000000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lang w:val="en-GB"/>
              </w:rPr>
              <w:t>354</w:t>
            </w:r>
            <w:r w:rsidR="00A77C91" w:rsidRPr="001E101B">
              <w:rPr>
                <w:rFonts w:ascii="Browallia New" w:hAnsi="Browallia New" w:cs="Browallia New"/>
                <w:color w:val="000000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lang w:val="en-GB"/>
              </w:rPr>
              <w:t>627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E5CCBA" w14:textId="473B82AC" w:rsidR="00A77C91" w:rsidRPr="001E101B" w:rsidRDefault="00552E4A" w:rsidP="00A77C91">
            <w:pPr>
              <w:tabs>
                <w:tab w:val="decimal" w:pos="1106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552E4A">
              <w:rPr>
                <w:rFonts w:ascii="Browallia New" w:hAnsi="Browallia New" w:cs="Browallia New"/>
                <w:color w:val="000000"/>
                <w:lang w:val="en-GB"/>
              </w:rPr>
              <w:t>229</w:t>
            </w:r>
            <w:r w:rsidR="00A77C91" w:rsidRPr="001E101B">
              <w:rPr>
                <w:rFonts w:ascii="Browallia New" w:hAnsi="Browallia New" w:cs="Browallia New"/>
                <w:color w:val="000000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lang w:val="en-GB"/>
              </w:rPr>
              <w:t>068</w:t>
            </w:r>
            <w:r w:rsidR="00A77C91" w:rsidRPr="001E101B">
              <w:rPr>
                <w:rFonts w:ascii="Browallia New" w:hAnsi="Browallia New" w:cs="Browallia New"/>
                <w:color w:val="000000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lang w:val="en-GB"/>
              </w:rPr>
              <w:t>063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EBE3F3" w14:textId="695A3FAE" w:rsidR="00A77C91" w:rsidRPr="001E101B" w:rsidRDefault="00552E4A" w:rsidP="00A77C91">
            <w:pPr>
              <w:tabs>
                <w:tab w:val="decimal" w:pos="1106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552E4A">
              <w:rPr>
                <w:rFonts w:ascii="Browallia New" w:hAnsi="Browallia New" w:cs="Browallia New"/>
                <w:color w:val="000000"/>
                <w:lang w:val="en-GB"/>
              </w:rPr>
              <w:t>361</w:t>
            </w:r>
            <w:r w:rsidR="00A77C91" w:rsidRPr="001E101B">
              <w:rPr>
                <w:rFonts w:ascii="Browallia New" w:hAnsi="Browallia New" w:cs="Browallia New"/>
                <w:color w:val="000000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lang w:val="en-GB"/>
              </w:rPr>
              <w:t>929</w:t>
            </w:r>
            <w:r w:rsidR="00A77C91" w:rsidRPr="001E101B">
              <w:rPr>
                <w:rFonts w:ascii="Browallia New" w:hAnsi="Browallia New" w:cs="Browallia New"/>
                <w:color w:val="000000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lang w:val="en-GB"/>
              </w:rPr>
              <w:t>600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9495CD" w14:textId="1BD2F0F6" w:rsidR="00A77C91" w:rsidRPr="001E101B" w:rsidRDefault="00552E4A" w:rsidP="00A77C91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552E4A">
              <w:rPr>
                <w:rFonts w:ascii="Browallia New" w:hAnsi="Browallia New" w:cs="Browallia New"/>
                <w:color w:val="000000"/>
                <w:lang w:val="en-GB"/>
              </w:rPr>
              <w:t>540</w:t>
            </w:r>
            <w:r w:rsidR="00A77C91" w:rsidRPr="001E101B">
              <w:rPr>
                <w:rFonts w:ascii="Browallia New" w:hAnsi="Browallia New" w:cs="Browallia New"/>
                <w:color w:val="000000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lang w:val="en-GB"/>
              </w:rPr>
              <w:t>632</w:t>
            </w:r>
            <w:r w:rsidR="00A77C91" w:rsidRPr="001E101B">
              <w:rPr>
                <w:rFonts w:ascii="Browallia New" w:hAnsi="Browallia New" w:cs="Browallia New"/>
                <w:color w:val="000000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lang w:val="en-GB"/>
              </w:rPr>
              <w:t>928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43BFFA" w14:textId="3166F8DD" w:rsidR="00A77C91" w:rsidRPr="001E101B" w:rsidRDefault="00552E4A" w:rsidP="00A77C91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552E4A">
              <w:rPr>
                <w:rFonts w:ascii="Browallia New" w:hAnsi="Browallia New" w:cs="Browallia New"/>
                <w:color w:val="000000"/>
                <w:lang w:val="en-GB"/>
              </w:rPr>
              <w:t>318</w:t>
            </w:r>
            <w:r w:rsidR="00A77C91" w:rsidRPr="001E101B">
              <w:rPr>
                <w:rFonts w:ascii="Browallia New" w:hAnsi="Browallia New" w:cs="Browallia New"/>
                <w:color w:val="000000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lang w:val="en-GB"/>
              </w:rPr>
              <w:t>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289FE1" w14:textId="7E8D4B69" w:rsidR="00A77C91" w:rsidRPr="001E101B" w:rsidRDefault="00552E4A" w:rsidP="00A77C91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552E4A">
              <w:rPr>
                <w:rFonts w:ascii="Browallia New" w:hAnsi="Browallia New" w:cs="Browallia New"/>
                <w:color w:val="000000"/>
                <w:lang w:val="en-GB"/>
              </w:rPr>
              <w:t>35</w:t>
            </w:r>
            <w:r w:rsidR="00A77C91" w:rsidRPr="001E101B">
              <w:rPr>
                <w:rFonts w:ascii="Browallia New" w:hAnsi="Browallia New" w:cs="Browallia New"/>
                <w:color w:val="000000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lang w:val="en-GB"/>
              </w:rPr>
              <w:t>058</w:t>
            </w:r>
            <w:r w:rsidR="00A77C91" w:rsidRPr="001E101B">
              <w:rPr>
                <w:rFonts w:ascii="Browallia New" w:hAnsi="Browallia New" w:cs="Browallia New"/>
                <w:color w:val="000000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lang w:val="en-GB"/>
              </w:rPr>
              <w:t>269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8A4E35" w14:textId="57C4B97A" w:rsidR="00A77C91" w:rsidRPr="001E101B" w:rsidRDefault="00552E4A" w:rsidP="00A77C9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552E4A">
              <w:rPr>
                <w:rFonts w:ascii="Browallia New" w:hAnsi="Browallia New" w:cs="Browallia New"/>
                <w:color w:val="000000"/>
                <w:lang w:val="en-GB"/>
              </w:rPr>
              <w:t>20</w:t>
            </w:r>
            <w:r w:rsidR="00A77C91" w:rsidRPr="001E101B">
              <w:rPr>
                <w:rFonts w:ascii="Browallia New" w:hAnsi="Browallia New" w:cs="Browallia New"/>
                <w:color w:val="000000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lang w:val="en-GB"/>
              </w:rPr>
              <w:t>963</w:t>
            </w:r>
            <w:r w:rsidR="00A77C91" w:rsidRPr="001E101B">
              <w:rPr>
                <w:rFonts w:ascii="Browallia New" w:hAnsi="Browallia New" w:cs="Browallia New"/>
                <w:color w:val="000000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lang w:val="en-GB"/>
              </w:rPr>
              <w:t>783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E72E6E" w14:textId="366B5AC9" w:rsidR="00A77C91" w:rsidRPr="001E101B" w:rsidRDefault="00552E4A" w:rsidP="00A77C91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552E4A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A77C91" w:rsidRPr="001E101B">
              <w:rPr>
                <w:rFonts w:ascii="Browallia New" w:hAnsi="Browallia New" w:cs="Browallia New"/>
                <w:color w:val="000000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lang w:val="en-GB"/>
              </w:rPr>
              <w:t>470</w:t>
            </w:r>
            <w:r w:rsidR="00A77C91" w:rsidRPr="001E101B">
              <w:rPr>
                <w:rFonts w:ascii="Browallia New" w:hAnsi="Browallia New" w:cs="Browallia New"/>
                <w:color w:val="000000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lang w:val="en-GB"/>
              </w:rPr>
              <w:t>325</w:t>
            </w:r>
            <w:r w:rsidR="00A77C91" w:rsidRPr="001E101B">
              <w:rPr>
                <w:rFonts w:ascii="Browallia New" w:hAnsi="Browallia New" w:cs="Browallia New"/>
                <w:color w:val="000000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lang w:val="en-GB"/>
              </w:rPr>
              <w:t>836</w:t>
            </w:r>
          </w:p>
        </w:tc>
      </w:tr>
      <w:tr w:rsidR="00A77C91" w:rsidRPr="001E101B" w14:paraId="34F05AEE" w14:textId="77777777" w:rsidTr="0092368C">
        <w:trPr>
          <w:trHeight w:val="20"/>
        </w:trPr>
        <w:tc>
          <w:tcPr>
            <w:tcW w:w="3357" w:type="dxa"/>
            <w:shd w:val="clear" w:color="auto" w:fill="auto"/>
          </w:tcPr>
          <w:p w14:paraId="7999E141" w14:textId="77777777" w:rsidR="00A77C91" w:rsidRPr="001E101B" w:rsidRDefault="00A77C91" w:rsidP="00A77C91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F63652A" w14:textId="77777777" w:rsidR="00A77C91" w:rsidRPr="001E101B" w:rsidRDefault="00A77C91" w:rsidP="00A77C91">
            <w:pPr>
              <w:tabs>
                <w:tab w:val="decimal" w:pos="1066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32CBB1F" w14:textId="77777777" w:rsidR="00A77C91" w:rsidRPr="001E101B" w:rsidRDefault="00A77C91" w:rsidP="00A77C91">
            <w:pPr>
              <w:tabs>
                <w:tab w:val="decimal" w:pos="1066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6137D50" w14:textId="77777777" w:rsidR="00A77C91" w:rsidRPr="001E101B" w:rsidRDefault="00A77C91" w:rsidP="00A77C91">
            <w:pPr>
              <w:tabs>
                <w:tab w:val="decimal" w:pos="1066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4BB32DD" w14:textId="77777777" w:rsidR="00A77C91" w:rsidRPr="001E101B" w:rsidRDefault="00A77C91" w:rsidP="00A77C91">
            <w:pPr>
              <w:tabs>
                <w:tab w:val="decimal" w:pos="1066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C9B2918" w14:textId="77777777" w:rsidR="00A77C91" w:rsidRPr="001E101B" w:rsidRDefault="00A77C91" w:rsidP="00A77C91">
            <w:pPr>
              <w:tabs>
                <w:tab w:val="decimal" w:pos="1066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7844B45" w14:textId="77777777" w:rsidR="00A77C91" w:rsidRPr="001E101B" w:rsidRDefault="00A77C91" w:rsidP="00A77C91">
            <w:pPr>
              <w:tabs>
                <w:tab w:val="decimal" w:pos="1066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9486FD6" w14:textId="77777777" w:rsidR="00A77C91" w:rsidRPr="001E101B" w:rsidRDefault="00A77C91" w:rsidP="00A77C91">
            <w:pPr>
              <w:tabs>
                <w:tab w:val="decimal" w:pos="1066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AF70915" w14:textId="77777777" w:rsidR="00A77C91" w:rsidRPr="001E101B" w:rsidRDefault="00A77C91" w:rsidP="00A77C91">
            <w:pPr>
              <w:tabs>
                <w:tab w:val="decimal" w:pos="115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2244824" w14:textId="77777777" w:rsidR="00A77C91" w:rsidRPr="001E101B" w:rsidRDefault="00A77C91" w:rsidP="00A77C91">
            <w:pPr>
              <w:tabs>
                <w:tab w:val="decimal" w:pos="1066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A77C91" w:rsidRPr="001E101B" w14:paraId="0B011BCE" w14:textId="77777777" w:rsidTr="0092368C">
        <w:trPr>
          <w:trHeight w:val="20"/>
        </w:trPr>
        <w:tc>
          <w:tcPr>
            <w:tcW w:w="3357" w:type="dxa"/>
            <w:shd w:val="clear" w:color="auto" w:fill="auto"/>
          </w:tcPr>
          <w:p w14:paraId="03DD2BBD" w14:textId="6ECB4F58" w:rsidR="00A77C91" w:rsidRPr="001E101B" w:rsidRDefault="00A77C91" w:rsidP="00A77C91">
            <w:pPr>
              <w:spacing w:before="10"/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สำหรับปีสิ้นสุดวันที่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 </w:t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56E3ABE1" w14:textId="77777777" w:rsidR="00A77C91" w:rsidRPr="001E101B" w:rsidRDefault="00A77C91" w:rsidP="00A77C91">
            <w:pPr>
              <w:tabs>
                <w:tab w:val="decimal" w:pos="1077"/>
              </w:tabs>
              <w:spacing w:before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auto"/>
          </w:tcPr>
          <w:p w14:paraId="7745B5BF" w14:textId="77777777" w:rsidR="00A77C91" w:rsidRPr="001E101B" w:rsidRDefault="00A77C91" w:rsidP="00A77C91">
            <w:pPr>
              <w:tabs>
                <w:tab w:val="decimal" w:pos="1088"/>
              </w:tabs>
              <w:spacing w:before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auto"/>
          </w:tcPr>
          <w:p w14:paraId="485A4684" w14:textId="77777777" w:rsidR="00A77C91" w:rsidRPr="001E101B" w:rsidRDefault="00A77C91" w:rsidP="00A77C91">
            <w:pPr>
              <w:tabs>
                <w:tab w:val="decimal" w:pos="1066"/>
              </w:tabs>
              <w:spacing w:before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auto"/>
          </w:tcPr>
          <w:p w14:paraId="4A4FFF9B" w14:textId="77777777" w:rsidR="00A77C91" w:rsidRPr="001E101B" w:rsidRDefault="00A77C91" w:rsidP="00A77C91">
            <w:pPr>
              <w:tabs>
                <w:tab w:val="decimal" w:pos="1066"/>
              </w:tabs>
              <w:spacing w:before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auto"/>
          </w:tcPr>
          <w:p w14:paraId="7A0DCC59" w14:textId="77777777" w:rsidR="00A77C91" w:rsidRPr="001E101B" w:rsidRDefault="00A77C91" w:rsidP="00A77C91">
            <w:pPr>
              <w:tabs>
                <w:tab w:val="decimal" w:pos="1066"/>
              </w:tabs>
              <w:spacing w:before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auto"/>
          </w:tcPr>
          <w:p w14:paraId="7E6579E0" w14:textId="77777777" w:rsidR="00A77C91" w:rsidRPr="001E101B" w:rsidRDefault="00A77C91" w:rsidP="00A77C91">
            <w:pPr>
              <w:tabs>
                <w:tab w:val="decimal" w:pos="1066"/>
              </w:tabs>
              <w:spacing w:before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auto"/>
          </w:tcPr>
          <w:p w14:paraId="160176D8" w14:textId="77777777" w:rsidR="00A77C91" w:rsidRPr="001E101B" w:rsidRDefault="00A77C91" w:rsidP="00A77C91">
            <w:pPr>
              <w:tabs>
                <w:tab w:val="decimal" w:pos="1066"/>
              </w:tabs>
              <w:spacing w:before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513908AC" w14:textId="77777777" w:rsidR="00A77C91" w:rsidRPr="001E101B" w:rsidRDefault="00A77C91" w:rsidP="00A77C91">
            <w:pPr>
              <w:tabs>
                <w:tab w:val="decimal" w:pos="1154"/>
              </w:tabs>
              <w:spacing w:before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auto"/>
          </w:tcPr>
          <w:p w14:paraId="140E7DE9" w14:textId="77777777" w:rsidR="00A77C91" w:rsidRPr="001E101B" w:rsidRDefault="00A77C91" w:rsidP="00A77C91">
            <w:pPr>
              <w:tabs>
                <w:tab w:val="decimal" w:pos="1066"/>
              </w:tabs>
              <w:spacing w:before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</w:tr>
      <w:tr w:rsidR="00A77C91" w:rsidRPr="001E101B" w14:paraId="0624E367" w14:textId="77777777" w:rsidTr="0092368C">
        <w:trPr>
          <w:trHeight w:val="20"/>
        </w:trPr>
        <w:tc>
          <w:tcPr>
            <w:tcW w:w="3357" w:type="dxa"/>
            <w:shd w:val="clear" w:color="auto" w:fill="auto"/>
          </w:tcPr>
          <w:p w14:paraId="44945E3D" w14:textId="4E1C306E" w:rsidR="00A77C91" w:rsidRPr="001E101B" w:rsidRDefault="00A77C91" w:rsidP="00A77C9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1E101B">
              <w:rPr>
                <w:rFonts w:ascii="Browallia New" w:hAnsi="Browallia New" w:cs="Browallia New"/>
                <w:color w:val="000000"/>
                <w:cs/>
              </w:rPr>
              <w:t>ราคาตามบัญชีต้นปี - สุทธิ</w:t>
            </w:r>
          </w:p>
        </w:tc>
        <w:tc>
          <w:tcPr>
            <w:tcW w:w="1296" w:type="dxa"/>
            <w:shd w:val="clear" w:color="auto" w:fill="auto"/>
          </w:tcPr>
          <w:p w14:paraId="0AF0310A" w14:textId="39A10FE3" w:rsidR="00A77C91" w:rsidRPr="001E101B" w:rsidRDefault="00552E4A" w:rsidP="00A77C91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3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040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000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3B960F2B" w14:textId="6819B28D" w:rsidR="00A77C91" w:rsidRPr="001E101B" w:rsidRDefault="00552E4A" w:rsidP="00A77C91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1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242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354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627</w:t>
            </w:r>
          </w:p>
        </w:tc>
        <w:tc>
          <w:tcPr>
            <w:tcW w:w="1296" w:type="dxa"/>
            <w:shd w:val="clear" w:color="auto" w:fill="auto"/>
          </w:tcPr>
          <w:p w14:paraId="06D0C9DA" w14:textId="45BFC04B" w:rsidR="00A77C91" w:rsidRPr="001E101B" w:rsidRDefault="00552E4A" w:rsidP="00A77C91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229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068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063</w:t>
            </w:r>
          </w:p>
        </w:tc>
        <w:tc>
          <w:tcPr>
            <w:tcW w:w="1296" w:type="dxa"/>
            <w:shd w:val="clear" w:color="auto" w:fill="auto"/>
          </w:tcPr>
          <w:p w14:paraId="12DC72E2" w14:textId="3CDA5551" w:rsidR="00A77C91" w:rsidRPr="001E101B" w:rsidRDefault="00552E4A" w:rsidP="00A77C91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361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929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600</w:t>
            </w:r>
          </w:p>
        </w:tc>
        <w:tc>
          <w:tcPr>
            <w:tcW w:w="1296" w:type="dxa"/>
            <w:shd w:val="clear" w:color="auto" w:fill="auto"/>
          </w:tcPr>
          <w:p w14:paraId="2E3014E8" w14:textId="0AAD567A" w:rsidR="00A77C91" w:rsidRPr="001E101B" w:rsidRDefault="00552E4A" w:rsidP="00A77C91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540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632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928</w:t>
            </w:r>
          </w:p>
        </w:tc>
        <w:tc>
          <w:tcPr>
            <w:tcW w:w="1296" w:type="dxa"/>
            <w:shd w:val="clear" w:color="auto" w:fill="auto"/>
          </w:tcPr>
          <w:p w14:paraId="059EC2BB" w14:textId="3502551C" w:rsidR="00A77C91" w:rsidRPr="001E101B" w:rsidRDefault="00552E4A" w:rsidP="00A77C91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318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566</w:t>
            </w:r>
          </w:p>
        </w:tc>
        <w:tc>
          <w:tcPr>
            <w:tcW w:w="1296" w:type="dxa"/>
            <w:shd w:val="clear" w:color="auto" w:fill="auto"/>
          </w:tcPr>
          <w:p w14:paraId="36A1271F" w14:textId="11878CD4" w:rsidR="00A77C91" w:rsidRPr="001E101B" w:rsidRDefault="00552E4A" w:rsidP="00A77C91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35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058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269</w:t>
            </w:r>
          </w:p>
        </w:tc>
        <w:tc>
          <w:tcPr>
            <w:tcW w:w="1368" w:type="dxa"/>
            <w:shd w:val="clear" w:color="auto" w:fill="auto"/>
          </w:tcPr>
          <w:p w14:paraId="5F66AA06" w14:textId="618C2D27" w:rsidR="00A77C91" w:rsidRPr="001E101B" w:rsidRDefault="00552E4A" w:rsidP="00A77C9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20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963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783</w:t>
            </w:r>
          </w:p>
        </w:tc>
        <w:tc>
          <w:tcPr>
            <w:tcW w:w="1296" w:type="dxa"/>
            <w:shd w:val="clear" w:color="auto" w:fill="auto"/>
          </w:tcPr>
          <w:p w14:paraId="00959940" w14:textId="11E5A152" w:rsidR="00A77C91" w:rsidRPr="001E101B" w:rsidRDefault="00552E4A" w:rsidP="00A77C91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5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470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325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836</w:t>
            </w:r>
          </w:p>
        </w:tc>
      </w:tr>
      <w:tr w:rsidR="00A77C91" w:rsidRPr="001E101B" w14:paraId="20D58DCA" w14:textId="77777777" w:rsidTr="0092368C">
        <w:trPr>
          <w:trHeight w:val="20"/>
        </w:trPr>
        <w:tc>
          <w:tcPr>
            <w:tcW w:w="3357" w:type="dxa"/>
            <w:shd w:val="clear" w:color="auto" w:fill="auto"/>
          </w:tcPr>
          <w:p w14:paraId="50348DE8" w14:textId="23671262" w:rsidR="00A77C91" w:rsidRPr="001E101B" w:rsidRDefault="00A77C91" w:rsidP="00A77C9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1E101B">
              <w:rPr>
                <w:rFonts w:ascii="Browallia New" w:hAnsi="Browallia New" w:cs="Browallia New"/>
                <w:color w:val="000000"/>
                <w:cs/>
              </w:rPr>
              <w:t>ซื้อสินทรัพย์</w:t>
            </w:r>
          </w:p>
        </w:tc>
        <w:tc>
          <w:tcPr>
            <w:tcW w:w="1296" w:type="dxa"/>
            <w:shd w:val="clear" w:color="auto" w:fill="auto"/>
          </w:tcPr>
          <w:p w14:paraId="0B34D80E" w14:textId="58E2F34E" w:rsidR="00A77C91" w:rsidRPr="001E101B" w:rsidRDefault="00A77C91" w:rsidP="00A77C91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E101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551525A" w14:textId="3D28507A" w:rsidR="00A77C91" w:rsidRPr="001E101B" w:rsidRDefault="00A77C91" w:rsidP="00A77C91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E101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BD10231" w14:textId="09A9DD27" w:rsidR="00A77C91" w:rsidRPr="001E101B" w:rsidRDefault="00A77C91" w:rsidP="00A77C91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C4DCDD2" w14:textId="117C0198" w:rsidR="00A77C91" w:rsidRPr="001E101B" w:rsidRDefault="00A77C91" w:rsidP="00A77C91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E101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FDDB7BA" w14:textId="637FC45D" w:rsidR="00A77C91" w:rsidRPr="001E101B" w:rsidRDefault="00552E4A" w:rsidP="00A77C91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1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458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439</w:t>
            </w:r>
          </w:p>
        </w:tc>
        <w:tc>
          <w:tcPr>
            <w:tcW w:w="1296" w:type="dxa"/>
            <w:shd w:val="clear" w:color="auto" w:fill="auto"/>
          </w:tcPr>
          <w:p w14:paraId="47DE0428" w14:textId="51DAA9C3" w:rsidR="00A77C91" w:rsidRPr="001E101B" w:rsidRDefault="00A77C91" w:rsidP="00A77C91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E101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B52451B" w14:textId="20442C10" w:rsidR="00A77C91" w:rsidRPr="001E101B" w:rsidRDefault="00552E4A" w:rsidP="00A77C91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9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412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743</w:t>
            </w:r>
          </w:p>
        </w:tc>
        <w:tc>
          <w:tcPr>
            <w:tcW w:w="1368" w:type="dxa"/>
            <w:shd w:val="clear" w:color="auto" w:fill="auto"/>
          </w:tcPr>
          <w:p w14:paraId="0E31D6BB" w14:textId="2C29DF99" w:rsidR="00A77C91" w:rsidRPr="001E101B" w:rsidRDefault="00552E4A" w:rsidP="00A77C9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23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176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391</w:t>
            </w:r>
          </w:p>
        </w:tc>
        <w:tc>
          <w:tcPr>
            <w:tcW w:w="1296" w:type="dxa"/>
            <w:shd w:val="clear" w:color="auto" w:fill="auto"/>
          </w:tcPr>
          <w:p w14:paraId="29078712" w14:textId="00E5D131" w:rsidR="00A77C91" w:rsidRPr="001E101B" w:rsidRDefault="00552E4A" w:rsidP="00A77C91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34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047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573</w:t>
            </w:r>
          </w:p>
        </w:tc>
      </w:tr>
      <w:tr w:rsidR="00A77C91" w:rsidRPr="001E101B" w14:paraId="147E2888" w14:textId="77777777" w:rsidTr="0092368C">
        <w:trPr>
          <w:trHeight w:val="72"/>
        </w:trPr>
        <w:tc>
          <w:tcPr>
            <w:tcW w:w="3357" w:type="dxa"/>
            <w:shd w:val="clear" w:color="auto" w:fill="auto"/>
          </w:tcPr>
          <w:p w14:paraId="3E6EF400" w14:textId="04B1D013" w:rsidR="00A77C91" w:rsidRPr="001E101B" w:rsidRDefault="00A77C91" w:rsidP="00A77C9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1E101B">
              <w:rPr>
                <w:rFonts w:ascii="Browallia New" w:hAnsi="Browallia New" w:cs="Browallia New"/>
                <w:color w:val="000000"/>
                <w:cs/>
              </w:rPr>
              <w:t>จำหน่ายสินทรัพย์ - สุทธิ</w:t>
            </w:r>
          </w:p>
        </w:tc>
        <w:tc>
          <w:tcPr>
            <w:tcW w:w="1296" w:type="dxa"/>
            <w:shd w:val="clear" w:color="auto" w:fill="auto"/>
          </w:tcPr>
          <w:p w14:paraId="41938854" w14:textId="63203925" w:rsidR="00A77C91" w:rsidRPr="001E101B" w:rsidRDefault="00A77C91" w:rsidP="00A77C91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E101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3E1E0AC" w14:textId="51EC64E7" w:rsidR="00A77C91" w:rsidRPr="001E101B" w:rsidRDefault="00A77C91" w:rsidP="00A77C91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E101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B74FE61" w14:textId="7ED09CFE" w:rsidR="00A77C91" w:rsidRPr="001E101B" w:rsidRDefault="00A77C91" w:rsidP="00A77C91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E101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24F852F" w14:textId="3C8B7588" w:rsidR="00A77C91" w:rsidRPr="001E101B" w:rsidRDefault="00A77C91" w:rsidP="00A77C91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E101B">
              <w:rPr>
                <w:rFonts w:ascii="Browallia New" w:hAnsi="Browallia New" w:cs="Browallia New"/>
              </w:rPr>
              <w:t>(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93</w:t>
            </w:r>
            <w:r w:rsidRPr="001E101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FB553E2" w14:textId="4948B346" w:rsidR="00A77C91" w:rsidRPr="001E101B" w:rsidRDefault="00A77C91" w:rsidP="00A77C91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E101B">
              <w:rPr>
                <w:rFonts w:ascii="Browallia New" w:hAnsi="Browallia New" w:cs="Browallia New"/>
              </w:rPr>
              <w:t>(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401</w:t>
            </w:r>
            <w:r w:rsidRPr="001E101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A5FF007" w14:textId="2BAB7283" w:rsidR="00A77C91" w:rsidRPr="001E101B" w:rsidRDefault="00A77C91" w:rsidP="00A77C91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E101B">
              <w:rPr>
                <w:rFonts w:ascii="Browallia New" w:hAnsi="Browallia New" w:cs="Browallia New"/>
              </w:rPr>
              <w:t>(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23</w:t>
            </w:r>
            <w:r w:rsidRPr="001E101B">
              <w:rPr>
                <w:rFonts w:ascii="Browallia New" w:hAnsi="Browallia New" w:cs="Browallia New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490</w:t>
            </w:r>
            <w:r w:rsidRPr="001E101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D87F7CF" w14:textId="331DC9D2" w:rsidR="00A77C91" w:rsidRPr="001E101B" w:rsidRDefault="00A77C91" w:rsidP="00A77C91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E101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43AB40B" w14:textId="23D4CD89" w:rsidR="00A77C91" w:rsidRPr="001E101B" w:rsidRDefault="00A77C91" w:rsidP="00A77C9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E101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B19B694" w14:textId="32180876" w:rsidR="00A77C91" w:rsidRPr="001E101B" w:rsidRDefault="00A77C91" w:rsidP="00A77C91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E101B">
              <w:rPr>
                <w:rFonts w:ascii="Browallia New" w:hAnsi="Browallia New" w:cs="Browallia New"/>
              </w:rPr>
              <w:t>(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23</w:t>
            </w:r>
            <w:r w:rsidRPr="001E101B">
              <w:rPr>
                <w:rFonts w:ascii="Browallia New" w:hAnsi="Browallia New" w:cs="Browallia New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984</w:t>
            </w:r>
            <w:r w:rsidRPr="001E101B">
              <w:rPr>
                <w:rFonts w:ascii="Browallia New" w:hAnsi="Browallia New" w:cs="Browallia New"/>
              </w:rPr>
              <w:t>)</w:t>
            </w:r>
          </w:p>
        </w:tc>
      </w:tr>
      <w:tr w:rsidR="00A77C91" w:rsidRPr="001E101B" w14:paraId="4F5EBB6B" w14:textId="77777777" w:rsidTr="0092368C">
        <w:trPr>
          <w:trHeight w:val="20"/>
        </w:trPr>
        <w:tc>
          <w:tcPr>
            <w:tcW w:w="3357" w:type="dxa"/>
            <w:shd w:val="clear" w:color="auto" w:fill="auto"/>
          </w:tcPr>
          <w:p w14:paraId="46E597F0" w14:textId="5D6ACC50" w:rsidR="00A77C91" w:rsidRPr="001E101B" w:rsidRDefault="00A77C91" w:rsidP="00A77C9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cs/>
              </w:rPr>
              <w:t>โอนสินทรัพย์เข้า (ออก)</w:t>
            </w:r>
          </w:p>
        </w:tc>
        <w:tc>
          <w:tcPr>
            <w:tcW w:w="1296" w:type="dxa"/>
            <w:shd w:val="clear" w:color="auto" w:fill="auto"/>
          </w:tcPr>
          <w:p w14:paraId="7102A44E" w14:textId="0BB3D3F6" w:rsidR="00A77C91" w:rsidRPr="001E101B" w:rsidRDefault="00A77C91" w:rsidP="00A77C91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E101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D66478A" w14:textId="091B9715" w:rsidR="00A77C91" w:rsidRPr="001E101B" w:rsidRDefault="00552E4A" w:rsidP="00A77C91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11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923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215</w:t>
            </w:r>
          </w:p>
        </w:tc>
        <w:tc>
          <w:tcPr>
            <w:tcW w:w="1296" w:type="dxa"/>
            <w:shd w:val="clear" w:color="auto" w:fill="auto"/>
          </w:tcPr>
          <w:p w14:paraId="27D32EB5" w14:textId="77D93816" w:rsidR="00A77C91" w:rsidRPr="001E101B" w:rsidRDefault="00552E4A" w:rsidP="00A77C91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493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900</w:t>
            </w:r>
          </w:p>
        </w:tc>
        <w:tc>
          <w:tcPr>
            <w:tcW w:w="1296" w:type="dxa"/>
            <w:shd w:val="clear" w:color="auto" w:fill="auto"/>
          </w:tcPr>
          <w:p w14:paraId="6BB3AAB8" w14:textId="1A582D7C" w:rsidR="00A77C91" w:rsidRPr="001E101B" w:rsidRDefault="00552E4A" w:rsidP="00A77C91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9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417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608</w:t>
            </w:r>
          </w:p>
        </w:tc>
        <w:tc>
          <w:tcPr>
            <w:tcW w:w="1296" w:type="dxa"/>
            <w:shd w:val="clear" w:color="auto" w:fill="auto"/>
          </w:tcPr>
          <w:p w14:paraId="66A9544B" w14:textId="78BFAB21" w:rsidR="00A77C91" w:rsidRPr="001E101B" w:rsidRDefault="00552E4A" w:rsidP="00A77C91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9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976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985</w:t>
            </w:r>
          </w:p>
        </w:tc>
        <w:tc>
          <w:tcPr>
            <w:tcW w:w="1296" w:type="dxa"/>
            <w:shd w:val="clear" w:color="auto" w:fill="auto"/>
          </w:tcPr>
          <w:p w14:paraId="0913C067" w14:textId="244CD311" w:rsidR="00A77C91" w:rsidRPr="001E101B" w:rsidRDefault="00A77C91" w:rsidP="00A77C91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E101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5C8EC42" w14:textId="58226657" w:rsidR="00A77C91" w:rsidRPr="001E101B" w:rsidRDefault="00A77C91" w:rsidP="00A77C91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E101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81C8CB3" w14:textId="70A932F2" w:rsidR="00A77C91" w:rsidRPr="001E101B" w:rsidRDefault="00A77C91" w:rsidP="00A77C9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E101B">
              <w:rPr>
                <w:rFonts w:ascii="Browallia New" w:hAnsi="Browallia New" w:cs="Browallia New"/>
              </w:rPr>
              <w:t>(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32</w:t>
            </w:r>
            <w:r w:rsidRPr="001E101B">
              <w:rPr>
                <w:rFonts w:ascii="Browallia New" w:hAnsi="Browallia New" w:cs="Browallia New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576</w:t>
            </w:r>
            <w:r w:rsidRPr="001E101B">
              <w:rPr>
                <w:rFonts w:ascii="Browallia New" w:hAnsi="Browallia New" w:cs="Browallia New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361</w:t>
            </w:r>
            <w:r w:rsidRPr="001E101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A4E7803" w14:textId="743C7B68" w:rsidR="00A77C91" w:rsidRPr="001E101B" w:rsidRDefault="00A77C91" w:rsidP="00A77C91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E101B">
              <w:rPr>
                <w:rFonts w:ascii="Browallia New" w:hAnsi="Browallia New" w:cs="Browallia New"/>
                <w:color w:val="000000"/>
              </w:rPr>
              <w:t>(</w:t>
            </w:r>
            <w:r w:rsidR="00552E4A" w:rsidRPr="00552E4A">
              <w:rPr>
                <w:rFonts w:ascii="Browallia New" w:hAnsi="Browallia New" w:cs="Browallia New"/>
                <w:color w:val="000000"/>
                <w:lang w:val="en-GB"/>
              </w:rPr>
              <w:t>764</w:t>
            </w:r>
            <w:r w:rsidRPr="001E101B">
              <w:rPr>
                <w:rFonts w:ascii="Browallia New" w:hAnsi="Browallia New" w:cs="Browallia New"/>
                <w:color w:val="000000"/>
              </w:rPr>
              <w:t>,</w:t>
            </w:r>
            <w:r w:rsidR="00552E4A" w:rsidRPr="00552E4A">
              <w:rPr>
                <w:rFonts w:ascii="Browallia New" w:hAnsi="Browallia New" w:cs="Browallia New"/>
                <w:color w:val="000000"/>
                <w:lang w:val="en-GB"/>
              </w:rPr>
              <w:t>653</w:t>
            </w:r>
            <w:r w:rsidRPr="001E101B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A77C91" w:rsidRPr="001E101B" w14:paraId="4A680EDD" w14:textId="77777777" w:rsidTr="0092368C">
        <w:trPr>
          <w:trHeight w:val="20"/>
        </w:trPr>
        <w:tc>
          <w:tcPr>
            <w:tcW w:w="3357" w:type="dxa"/>
            <w:shd w:val="clear" w:color="auto" w:fill="auto"/>
          </w:tcPr>
          <w:p w14:paraId="0048D7C9" w14:textId="48F40BFF" w:rsidR="00A77C91" w:rsidRPr="001E101B" w:rsidRDefault="00A77C91" w:rsidP="00A77C9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cs/>
              </w:rPr>
              <w:t>การปรับปรุง</w:t>
            </w:r>
          </w:p>
        </w:tc>
        <w:tc>
          <w:tcPr>
            <w:tcW w:w="1296" w:type="dxa"/>
            <w:shd w:val="clear" w:color="auto" w:fill="auto"/>
          </w:tcPr>
          <w:p w14:paraId="058ADA51" w14:textId="3934F397" w:rsidR="00A77C91" w:rsidRPr="001E101B" w:rsidRDefault="00A77C91" w:rsidP="00A77C91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E101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AE613EB" w14:textId="5864A912" w:rsidR="00A77C91" w:rsidRPr="001E101B" w:rsidRDefault="00A77C91" w:rsidP="00A77C91">
            <w:pPr>
              <w:tabs>
                <w:tab w:val="decimal" w:pos="1088"/>
              </w:tabs>
              <w:ind w:right="-34"/>
              <w:jc w:val="both"/>
              <w:rPr>
                <w:rFonts w:ascii="Browallia New" w:hAnsi="Browallia New" w:cs="Browallia New"/>
              </w:rPr>
            </w:pPr>
            <w:r w:rsidRPr="001E101B">
              <w:rPr>
                <w:rFonts w:ascii="Browallia New" w:hAnsi="Browallia New" w:cs="Browallia New"/>
              </w:rPr>
              <w:t>(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6</w:t>
            </w:r>
            <w:r w:rsidRPr="001E101B">
              <w:rPr>
                <w:rFonts w:ascii="Browallia New" w:hAnsi="Browallia New" w:cs="Browallia New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598</w:t>
            </w:r>
            <w:r w:rsidRPr="001E101B">
              <w:rPr>
                <w:rFonts w:ascii="Browallia New" w:hAnsi="Browallia New" w:cs="Browallia New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299</w:t>
            </w:r>
            <w:r w:rsidRPr="001E101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796F2F4" w14:textId="6C0D8CB8" w:rsidR="00A77C91" w:rsidRPr="001E101B" w:rsidRDefault="00A77C91" w:rsidP="00A77C91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E101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4F34066" w14:textId="47D9A57C" w:rsidR="00A77C91" w:rsidRPr="001E101B" w:rsidRDefault="00A77C91" w:rsidP="00A77C91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2FA6703" w14:textId="54E06AC8" w:rsidR="00A77C91" w:rsidRPr="001E101B" w:rsidRDefault="00A77C91" w:rsidP="00A77C91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1E101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B4ED5C0" w14:textId="3DAE398B" w:rsidR="00A77C91" w:rsidRPr="001E101B" w:rsidRDefault="00A77C91" w:rsidP="00A77C91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A6B03A9" w14:textId="07D670C7" w:rsidR="00A77C91" w:rsidRPr="001E101B" w:rsidRDefault="00A77C91" w:rsidP="00A77C91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E101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6784D39" w14:textId="4F21127E" w:rsidR="00A77C91" w:rsidRPr="001E101B" w:rsidRDefault="00A77C91" w:rsidP="00A77C9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E101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03773F3" w14:textId="52CB7543" w:rsidR="00A77C91" w:rsidRPr="001E101B" w:rsidRDefault="00A77C91" w:rsidP="00A77C91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E101B">
              <w:rPr>
                <w:rFonts w:ascii="Browallia New" w:hAnsi="Browallia New" w:cs="Browallia New"/>
              </w:rPr>
              <w:t>(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6</w:t>
            </w:r>
            <w:r w:rsidRPr="001E101B">
              <w:rPr>
                <w:rFonts w:ascii="Browallia New" w:hAnsi="Browallia New" w:cs="Browallia New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598</w:t>
            </w:r>
            <w:r w:rsidRPr="001E101B">
              <w:rPr>
                <w:rFonts w:ascii="Browallia New" w:hAnsi="Browallia New" w:cs="Browallia New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299</w:t>
            </w:r>
            <w:r w:rsidRPr="001E101B">
              <w:rPr>
                <w:rFonts w:ascii="Browallia New" w:hAnsi="Browallia New" w:cs="Browallia New"/>
              </w:rPr>
              <w:t>)</w:t>
            </w:r>
          </w:p>
        </w:tc>
      </w:tr>
      <w:tr w:rsidR="00A77C91" w:rsidRPr="001E101B" w14:paraId="67885BC3" w14:textId="77777777" w:rsidTr="0092368C">
        <w:trPr>
          <w:trHeight w:val="20"/>
        </w:trPr>
        <w:tc>
          <w:tcPr>
            <w:tcW w:w="3357" w:type="dxa"/>
            <w:shd w:val="clear" w:color="auto" w:fill="auto"/>
          </w:tcPr>
          <w:p w14:paraId="150F091B" w14:textId="74B65A60" w:rsidR="00A77C91" w:rsidRPr="001E101B" w:rsidRDefault="00A77C91" w:rsidP="00A77C9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1E101B">
              <w:rPr>
                <w:rFonts w:ascii="Browallia New" w:hAnsi="Browallia New" w:cs="Browallia New"/>
                <w:color w:val="000000"/>
                <w:cs/>
              </w:rPr>
              <w:t>ค่าเสื่อมราคา</w:t>
            </w:r>
          </w:p>
        </w:tc>
        <w:tc>
          <w:tcPr>
            <w:tcW w:w="1296" w:type="dxa"/>
            <w:shd w:val="clear" w:color="auto" w:fill="auto"/>
          </w:tcPr>
          <w:p w14:paraId="7CDD1BF5" w14:textId="6A234253" w:rsidR="00A77C91" w:rsidRPr="001E101B" w:rsidRDefault="00A77C91" w:rsidP="00A77C91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E101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9868D53" w14:textId="0029ACC9" w:rsidR="00A77C91" w:rsidRPr="001E101B" w:rsidRDefault="00A77C91" w:rsidP="00A77C91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E101B">
              <w:rPr>
                <w:rFonts w:ascii="Browallia New" w:hAnsi="Browallia New" w:cs="Browallia New"/>
              </w:rPr>
              <w:t>(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77</w:t>
            </w:r>
            <w:r w:rsidRPr="001E101B">
              <w:rPr>
                <w:rFonts w:ascii="Browallia New" w:hAnsi="Browallia New" w:cs="Browallia New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919</w:t>
            </w:r>
            <w:r w:rsidRPr="001E101B">
              <w:rPr>
                <w:rFonts w:ascii="Browallia New" w:hAnsi="Browallia New" w:cs="Browallia New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112</w:t>
            </w:r>
            <w:r w:rsidRPr="001E101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9E884CA" w14:textId="01442237" w:rsidR="00A77C91" w:rsidRPr="001E101B" w:rsidRDefault="00A77C91" w:rsidP="00A77C91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E101B">
              <w:rPr>
                <w:rFonts w:ascii="Browallia New" w:hAnsi="Browallia New" w:cs="Browallia New"/>
              </w:rPr>
              <w:t>(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58</w:t>
            </w:r>
            <w:r w:rsidRPr="001E101B">
              <w:rPr>
                <w:rFonts w:ascii="Browallia New" w:hAnsi="Browallia New" w:cs="Browallia New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681</w:t>
            </w:r>
            <w:r w:rsidRPr="001E101B">
              <w:rPr>
                <w:rFonts w:ascii="Browallia New" w:hAnsi="Browallia New" w:cs="Browallia New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853</w:t>
            </w:r>
            <w:r w:rsidRPr="001E101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83B18D7" w14:textId="3F31D715" w:rsidR="00A77C91" w:rsidRPr="001E101B" w:rsidRDefault="00A77C91" w:rsidP="00A77C91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E101B">
              <w:rPr>
                <w:rFonts w:ascii="Browallia New" w:hAnsi="Browallia New" w:cs="Browallia New"/>
              </w:rPr>
              <w:t>(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65</w:t>
            </w:r>
            <w:r w:rsidRPr="001E101B">
              <w:rPr>
                <w:rFonts w:ascii="Browallia New" w:hAnsi="Browallia New" w:cs="Browallia New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623</w:t>
            </w:r>
            <w:r w:rsidRPr="001E101B">
              <w:rPr>
                <w:rFonts w:ascii="Browallia New" w:hAnsi="Browallia New" w:cs="Browallia New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110</w:t>
            </w:r>
            <w:r w:rsidRPr="001E101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E34D9AF" w14:textId="0B242B9E" w:rsidR="00A77C91" w:rsidRPr="001E101B" w:rsidRDefault="00A77C91" w:rsidP="00A77C91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E101B">
              <w:rPr>
                <w:rFonts w:ascii="Browallia New" w:hAnsi="Browallia New" w:cs="Browallia New"/>
              </w:rPr>
              <w:t>(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87</w:t>
            </w:r>
            <w:r w:rsidRPr="001E101B">
              <w:rPr>
                <w:rFonts w:ascii="Browallia New" w:hAnsi="Browallia New" w:cs="Browallia New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329</w:t>
            </w:r>
            <w:r w:rsidRPr="001E101B">
              <w:rPr>
                <w:rFonts w:ascii="Browallia New" w:hAnsi="Browallia New" w:cs="Browallia New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283</w:t>
            </w:r>
            <w:r w:rsidRPr="001E101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C8FBF81" w14:textId="1962A2D8" w:rsidR="00A77C91" w:rsidRPr="001E101B" w:rsidRDefault="00A77C91" w:rsidP="00A77C91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E101B">
              <w:rPr>
                <w:rFonts w:ascii="Browallia New" w:hAnsi="Browallia New" w:cs="Browallia New"/>
              </w:rPr>
              <w:t>(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213</w:t>
            </w:r>
            <w:r w:rsidRPr="001E101B">
              <w:rPr>
                <w:rFonts w:ascii="Browallia New" w:hAnsi="Browallia New" w:cs="Browallia New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747</w:t>
            </w:r>
            <w:r w:rsidRPr="001E101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1B282CA" w14:textId="24688AF7" w:rsidR="00A77C91" w:rsidRPr="001E101B" w:rsidRDefault="00A77C91" w:rsidP="00A77C91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E101B">
              <w:rPr>
                <w:rFonts w:ascii="Browallia New" w:hAnsi="Browallia New" w:cs="Browallia New"/>
              </w:rPr>
              <w:t>(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36</w:t>
            </w:r>
            <w:r w:rsidRPr="001E101B">
              <w:rPr>
                <w:rFonts w:ascii="Browallia New" w:hAnsi="Browallia New" w:cs="Browallia New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555</w:t>
            </w:r>
            <w:r w:rsidRPr="001E101B">
              <w:rPr>
                <w:rFonts w:ascii="Browallia New" w:hAnsi="Browallia New" w:cs="Browallia New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503</w:t>
            </w:r>
            <w:r w:rsidRPr="001E101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85071CC" w14:textId="7B3660DD" w:rsidR="00A77C91" w:rsidRPr="001E101B" w:rsidRDefault="00A77C91" w:rsidP="00A77C9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E101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12A86F6" w14:textId="63E565A1" w:rsidR="00A77C91" w:rsidRPr="001E101B" w:rsidRDefault="00A77C91" w:rsidP="00A77C91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E101B">
              <w:rPr>
                <w:rFonts w:ascii="Browallia New" w:hAnsi="Browallia New" w:cs="Browallia New"/>
              </w:rPr>
              <w:t>(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326</w:t>
            </w:r>
            <w:r w:rsidRPr="001E101B">
              <w:rPr>
                <w:rFonts w:ascii="Browallia New" w:hAnsi="Browallia New" w:cs="Browallia New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322</w:t>
            </w:r>
            <w:r w:rsidRPr="001E101B">
              <w:rPr>
                <w:rFonts w:ascii="Browallia New" w:hAnsi="Browallia New" w:cs="Browallia New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608</w:t>
            </w:r>
            <w:r w:rsidRPr="001E101B">
              <w:rPr>
                <w:rFonts w:ascii="Browallia New" w:hAnsi="Browallia New" w:cs="Browallia New"/>
              </w:rPr>
              <w:t>)</w:t>
            </w:r>
          </w:p>
        </w:tc>
      </w:tr>
      <w:tr w:rsidR="00A77C91" w:rsidRPr="001E101B" w14:paraId="3E946CFB" w14:textId="77777777" w:rsidTr="0092368C">
        <w:trPr>
          <w:trHeight w:val="20"/>
        </w:trPr>
        <w:tc>
          <w:tcPr>
            <w:tcW w:w="3357" w:type="dxa"/>
            <w:shd w:val="clear" w:color="auto" w:fill="auto"/>
          </w:tcPr>
          <w:p w14:paraId="75354438" w14:textId="723525FE" w:rsidR="00A77C91" w:rsidRPr="001E101B" w:rsidRDefault="00A77C91" w:rsidP="00A77C9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1E101B">
              <w:rPr>
                <w:rFonts w:ascii="Browallia New" w:hAnsi="Browallia New" w:cs="Browallia New"/>
                <w:color w:val="000000"/>
                <w:cs/>
              </w:rPr>
              <w:t>ราคาตามบัญชีปลายปี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870644" w14:textId="45CE6C8C" w:rsidR="00A77C91" w:rsidRPr="001E101B" w:rsidRDefault="00552E4A" w:rsidP="00A77C91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3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040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000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08242A" w14:textId="686D87A7" w:rsidR="00A77C91" w:rsidRPr="001E101B" w:rsidRDefault="00552E4A" w:rsidP="00A77C91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1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169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760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431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602157" w14:textId="641079F4" w:rsidR="00A77C91" w:rsidRPr="001E101B" w:rsidRDefault="00552E4A" w:rsidP="00A77C91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170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880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110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EC0EBF" w14:textId="53FB52A7" w:rsidR="00A77C91" w:rsidRPr="001E101B" w:rsidRDefault="00552E4A" w:rsidP="00A77C91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305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724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005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FEB73C" w14:textId="2218CAFF" w:rsidR="00A77C91" w:rsidRPr="001E101B" w:rsidRDefault="00552E4A" w:rsidP="00A77C91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464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738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668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C870C2" w14:textId="2F13DAA0" w:rsidR="00A77C91" w:rsidRPr="001E101B" w:rsidRDefault="00552E4A" w:rsidP="00A77C91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81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329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9A94E5" w14:textId="7E3C07B5" w:rsidR="00A77C91" w:rsidRPr="001E101B" w:rsidRDefault="00552E4A" w:rsidP="00A77C91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7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915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509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4F0DE8" w14:textId="06512782" w:rsidR="00A77C91" w:rsidRPr="001E101B" w:rsidRDefault="00552E4A" w:rsidP="00A77C9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11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563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813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D5225F" w14:textId="342C6BB4" w:rsidR="00A77C91" w:rsidRPr="001E101B" w:rsidRDefault="00552E4A" w:rsidP="00A77C91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5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170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663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865</w:t>
            </w:r>
          </w:p>
        </w:tc>
      </w:tr>
      <w:tr w:rsidR="00A77C91" w:rsidRPr="001E101B" w14:paraId="3847D5FD" w14:textId="77777777" w:rsidTr="0092368C">
        <w:trPr>
          <w:trHeight w:val="20"/>
        </w:trPr>
        <w:tc>
          <w:tcPr>
            <w:tcW w:w="3357" w:type="dxa"/>
            <w:shd w:val="clear" w:color="auto" w:fill="auto"/>
          </w:tcPr>
          <w:p w14:paraId="5F25A42F" w14:textId="77777777" w:rsidR="00A77C91" w:rsidRPr="001E101B" w:rsidRDefault="00A77C91" w:rsidP="00A77C91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2189875" w14:textId="77777777" w:rsidR="00A77C91" w:rsidRPr="001E101B" w:rsidRDefault="00A77C91" w:rsidP="00A77C91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49DA43C" w14:textId="77777777" w:rsidR="00A77C91" w:rsidRPr="001E101B" w:rsidRDefault="00A77C91" w:rsidP="00A77C91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EB26291" w14:textId="77777777" w:rsidR="00A77C91" w:rsidRPr="001E101B" w:rsidRDefault="00A77C91" w:rsidP="00A77C91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C7C4D89" w14:textId="77777777" w:rsidR="00A77C91" w:rsidRPr="001E101B" w:rsidRDefault="00A77C91" w:rsidP="00A77C91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7B75A28" w14:textId="77777777" w:rsidR="00A77C91" w:rsidRPr="001E101B" w:rsidRDefault="00A77C91" w:rsidP="00A77C91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00AA51F" w14:textId="77777777" w:rsidR="00A77C91" w:rsidRPr="001E101B" w:rsidRDefault="00A77C91" w:rsidP="00A77C91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36D6204" w14:textId="77777777" w:rsidR="00A77C91" w:rsidRPr="001E101B" w:rsidRDefault="00A77C91" w:rsidP="00A77C91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655FF6E" w14:textId="77777777" w:rsidR="00A77C91" w:rsidRPr="001E101B" w:rsidRDefault="00A77C91" w:rsidP="00A77C9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C34FFD9" w14:textId="77777777" w:rsidR="00A77C91" w:rsidRPr="001E101B" w:rsidRDefault="00A77C91" w:rsidP="00A77C91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</w:tr>
      <w:tr w:rsidR="00A77C91" w:rsidRPr="001E101B" w14:paraId="2EEA3C3F" w14:textId="77777777" w:rsidTr="0092368C">
        <w:trPr>
          <w:trHeight w:val="20"/>
        </w:trPr>
        <w:tc>
          <w:tcPr>
            <w:tcW w:w="3357" w:type="dxa"/>
            <w:shd w:val="clear" w:color="auto" w:fill="auto"/>
          </w:tcPr>
          <w:p w14:paraId="36E9208E" w14:textId="61D46E91" w:rsidR="00A77C91" w:rsidRPr="001E101B" w:rsidRDefault="00A77C91" w:rsidP="00A77C91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 </w:t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2892B2AA" w14:textId="77777777" w:rsidR="00A77C91" w:rsidRPr="001E101B" w:rsidRDefault="00A77C91" w:rsidP="00A77C91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EDCFDC0" w14:textId="77777777" w:rsidR="00A77C91" w:rsidRPr="001E101B" w:rsidRDefault="00A77C91" w:rsidP="00A77C91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auto"/>
          </w:tcPr>
          <w:p w14:paraId="1EFF67FF" w14:textId="77777777" w:rsidR="00A77C91" w:rsidRPr="001E101B" w:rsidRDefault="00A77C91" w:rsidP="00A77C91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auto"/>
          </w:tcPr>
          <w:p w14:paraId="474572C9" w14:textId="77777777" w:rsidR="00A77C91" w:rsidRPr="001E101B" w:rsidRDefault="00A77C91" w:rsidP="00A77C91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auto"/>
          </w:tcPr>
          <w:p w14:paraId="4E5157FE" w14:textId="77777777" w:rsidR="00A77C91" w:rsidRPr="001E101B" w:rsidRDefault="00A77C91" w:rsidP="00A77C91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auto"/>
          </w:tcPr>
          <w:p w14:paraId="21A99659" w14:textId="77777777" w:rsidR="00A77C91" w:rsidRPr="001E101B" w:rsidRDefault="00A77C91" w:rsidP="00A77C91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auto"/>
          </w:tcPr>
          <w:p w14:paraId="01F99D77" w14:textId="77777777" w:rsidR="00A77C91" w:rsidRPr="001E101B" w:rsidRDefault="00A77C91" w:rsidP="00A77C91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shd w:val="clear" w:color="auto" w:fill="auto"/>
          </w:tcPr>
          <w:p w14:paraId="601A9C7F" w14:textId="77777777" w:rsidR="00A77C91" w:rsidRPr="001E101B" w:rsidRDefault="00A77C91" w:rsidP="00A77C9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auto"/>
          </w:tcPr>
          <w:p w14:paraId="77F28BCD" w14:textId="77777777" w:rsidR="00A77C91" w:rsidRPr="001E101B" w:rsidRDefault="00A77C91" w:rsidP="00A77C91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</w:tr>
      <w:tr w:rsidR="00A77C91" w:rsidRPr="001E101B" w14:paraId="58582615" w14:textId="77777777" w:rsidTr="0092368C">
        <w:trPr>
          <w:trHeight w:val="20"/>
        </w:trPr>
        <w:tc>
          <w:tcPr>
            <w:tcW w:w="3357" w:type="dxa"/>
            <w:shd w:val="clear" w:color="auto" w:fill="auto"/>
          </w:tcPr>
          <w:p w14:paraId="6B1611A1" w14:textId="77777777" w:rsidR="00A77C91" w:rsidRPr="001E101B" w:rsidRDefault="00A77C91" w:rsidP="00A77C9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cs/>
                <w:lang w:val="en-GB"/>
              </w:rPr>
              <w:t>ราคาทุน</w:t>
            </w:r>
          </w:p>
        </w:tc>
        <w:tc>
          <w:tcPr>
            <w:tcW w:w="1296" w:type="dxa"/>
            <w:shd w:val="clear" w:color="auto" w:fill="auto"/>
          </w:tcPr>
          <w:p w14:paraId="48AF3809" w14:textId="622957C0" w:rsidR="00A77C91" w:rsidRPr="001E101B" w:rsidRDefault="00552E4A" w:rsidP="00A77C91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3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040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000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05059680" w14:textId="76C469DD" w:rsidR="00A77C91" w:rsidRPr="001E101B" w:rsidRDefault="00552E4A" w:rsidP="00A77C91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2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323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675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852</w:t>
            </w:r>
          </w:p>
        </w:tc>
        <w:tc>
          <w:tcPr>
            <w:tcW w:w="1296" w:type="dxa"/>
            <w:shd w:val="clear" w:color="auto" w:fill="auto"/>
          </w:tcPr>
          <w:p w14:paraId="426B6F30" w14:textId="1371F8ED" w:rsidR="00A77C91" w:rsidRPr="001E101B" w:rsidRDefault="00552E4A" w:rsidP="00A77C91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877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879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311</w:t>
            </w:r>
          </w:p>
        </w:tc>
        <w:tc>
          <w:tcPr>
            <w:tcW w:w="1296" w:type="dxa"/>
            <w:shd w:val="clear" w:color="auto" w:fill="auto"/>
          </w:tcPr>
          <w:p w14:paraId="2E95513E" w14:textId="57F7D605" w:rsidR="00A77C91" w:rsidRPr="001E101B" w:rsidRDefault="00552E4A" w:rsidP="00A77C91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861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612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455</w:t>
            </w:r>
          </w:p>
        </w:tc>
        <w:tc>
          <w:tcPr>
            <w:tcW w:w="1296" w:type="dxa"/>
            <w:shd w:val="clear" w:color="auto" w:fill="auto"/>
          </w:tcPr>
          <w:p w14:paraId="315A71F8" w14:textId="14BDA811" w:rsidR="00A77C91" w:rsidRPr="001E101B" w:rsidRDefault="00552E4A" w:rsidP="00A77C91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1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195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120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314</w:t>
            </w:r>
          </w:p>
        </w:tc>
        <w:tc>
          <w:tcPr>
            <w:tcW w:w="1296" w:type="dxa"/>
            <w:shd w:val="clear" w:color="auto" w:fill="auto"/>
          </w:tcPr>
          <w:p w14:paraId="75D304A4" w14:textId="2C92DA3B" w:rsidR="00A77C91" w:rsidRPr="001E101B" w:rsidRDefault="00552E4A" w:rsidP="00A77C91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7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173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510</w:t>
            </w:r>
          </w:p>
        </w:tc>
        <w:tc>
          <w:tcPr>
            <w:tcW w:w="1296" w:type="dxa"/>
            <w:shd w:val="clear" w:color="auto" w:fill="auto"/>
          </w:tcPr>
          <w:p w14:paraId="3B6607B5" w14:textId="5CC357C1" w:rsidR="00A77C91" w:rsidRPr="001E101B" w:rsidRDefault="00552E4A" w:rsidP="00A77C91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80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374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294</w:t>
            </w:r>
          </w:p>
        </w:tc>
        <w:tc>
          <w:tcPr>
            <w:tcW w:w="1368" w:type="dxa"/>
            <w:shd w:val="clear" w:color="auto" w:fill="auto"/>
          </w:tcPr>
          <w:p w14:paraId="5442759B" w14:textId="267C87BF" w:rsidR="00A77C91" w:rsidRPr="001E101B" w:rsidRDefault="00552E4A" w:rsidP="00A77C9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11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563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813</w:t>
            </w:r>
          </w:p>
        </w:tc>
        <w:tc>
          <w:tcPr>
            <w:tcW w:w="1296" w:type="dxa"/>
            <w:shd w:val="clear" w:color="auto" w:fill="auto"/>
          </w:tcPr>
          <w:p w14:paraId="14A6A6C2" w14:textId="73EF7936" w:rsidR="00A77C91" w:rsidRPr="001E101B" w:rsidRDefault="00552E4A" w:rsidP="00A77C91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8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397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399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549</w:t>
            </w:r>
          </w:p>
        </w:tc>
      </w:tr>
      <w:tr w:rsidR="00A77C91" w:rsidRPr="001E101B" w14:paraId="2D8CF066" w14:textId="77777777" w:rsidTr="0092368C">
        <w:trPr>
          <w:trHeight w:val="20"/>
        </w:trPr>
        <w:tc>
          <w:tcPr>
            <w:tcW w:w="3357" w:type="dxa"/>
            <w:shd w:val="clear" w:color="auto" w:fill="auto"/>
          </w:tcPr>
          <w:p w14:paraId="48B9EA04" w14:textId="77777777" w:rsidR="00A77C91" w:rsidRPr="001E101B" w:rsidRDefault="00A77C91" w:rsidP="00A77C9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u w:val="single"/>
                <w:cs/>
                <w:lang w:val="en-GB"/>
              </w:rPr>
              <w:t>หัก</w:t>
            </w:r>
            <w:r w:rsidRPr="001E101B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F5374FF" w14:textId="5B3B8984" w:rsidR="00A77C91" w:rsidRPr="001E101B" w:rsidRDefault="00A77C91" w:rsidP="00A77C91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E101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FBC106F" w14:textId="2B811E25" w:rsidR="00A77C91" w:rsidRPr="001E101B" w:rsidRDefault="00A77C91" w:rsidP="00A77C91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E101B">
              <w:rPr>
                <w:rFonts w:ascii="Browallia New" w:hAnsi="Browallia New" w:cs="Browallia New"/>
              </w:rPr>
              <w:t>(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1</w:t>
            </w:r>
            <w:r w:rsidRPr="001E101B">
              <w:rPr>
                <w:rFonts w:ascii="Browallia New" w:hAnsi="Browallia New" w:cs="Browallia New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153</w:t>
            </w:r>
            <w:r w:rsidRPr="001E101B">
              <w:rPr>
                <w:rFonts w:ascii="Browallia New" w:hAnsi="Browallia New" w:cs="Browallia New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915</w:t>
            </w:r>
            <w:r w:rsidRPr="001E101B">
              <w:rPr>
                <w:rFonts w:ascii="Browallia New" w:hAnsi="Browallia New" w:cs="Browallia New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421</w:t>
            </w:r>
            <w:r w:rsidRPr="001E101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CCF5C33" w14:textId="5444B803" w:rsidR="00A77C91" w:rsidRPr="001E101B" w:rsidRDefault="00A77C91" w:rsidP="00A77C91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E101B">
              <w:rPr>
                <w:rFonts w:ascii="Browallia New" w:hAnsi="Browallia New" w:cs="Browallia New"/>
              </w:rPr>
              <w:t>(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706</w:t>
            </w:r>
            <w:r w:rsidRPr="001E101B">
              <w:rPr>
                <w:rFonts w:ascii="Browallia New" w:hAnsi="Browallia New" w:cs="Browallia New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999</w:t>
            </w:r>
            <w:r w:rsidRPr="001E101B">
              <w:rPr>
                <w:rFonts w:ascii="Browallia New" w:hAnsi="Browallia New" w:cs="Browallia New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201</w:t>
            </w:r>
            <w:r w:rsidRPr="001E101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A10DD41" w14:textId="513AEC23" w:rsidR="00A77C91" w:rsidRPr="001E101B" w:rsidRDefault="00A77C91" w:rsidP="00A77C91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E101B">
              <w:rPr>
                <w:rFonts w:ascii="Browallia New" w:hAnsi="Browallia New" w:cs="Browallia New"/>
              </w:rPr>
              <w:t>(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555</w:t>
            </w:r>
            <w:r w:rsidRPr="001E101B">
              <w:rPr>
                <w:rFonts w:ascii="Browallia New" w:hAnsi="Browallia New" w:cs="Browallia New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888</w:t>
            </w:r>
            <w:r w:rsidRPr="001E101B">
              <w:rPr>
                <w:rFonts w:ascii="Browallia New" w:hAnsi="Browallia New" w:cs="Browallia New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450</w:t>
            </w:r>
            <w:r w:rsidRPr="001E101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404E075" w14:textId="7CEF0FCE" w:rsidR="00A77C91" w:rsidRPr="001E101B" w:rsidRDefault="00A77C91" w:rsidP="00A77C91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E101B">
              <w:rPr>
                <w:rFonts w:ascii="Browallia New" w:hAnsi="Browallia New" w:cs="Browallia New"/>
              </w:rPr>
              <w:t>(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730</w:t>
            </w:r>
            <w:r w:rsidRPr="001E101B">
              <w:rPr>
                <w:rFonts w:ascii="Browallia New" w:hAnsi="Browallia New" w:cs="Browallia New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381</w:t>
            </w:r>
            <w:r w:rsidRPr="001E101B">
              <w:rPr>
                <w:rFonts w:ascii="Browallia New" w:hAnsi="Browallia New" w:cs="Browallia New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646</w:t>
            </w:r>
            <w:r w:rsidRPr="001E101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A2393D0" w14:textId="169AEA51" w:rsidR="00A77C91" w:rsidRPr="001E101B" w:rsidRDefault="00A77C91" w:rsidP="00A77C91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E101B">
              <w:rPr>
                <w:rFonts w:ascii="Browallia New" w:hAnsi="Browallia New" w:cs="Browallia New"/>
              </w:rPr>
              <w:t>(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7</w:t>
            </w:r>
            <w:r w:rsidRPr="001E101B">
              <w:rPr>
                <w:rFonts w:ascii="Browallia New" w:hAnsi="Browallia New" w:cs="Browallia New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092</w:t>
            </w:r>
            <w:r w:rsidRPr="001E101B">
              <w:rPr>
                <w:rFonts w:ascii="Browallia New" w:hAnsi="Browallia New" w:cs="Browallia New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181</w:t>
            </w:r>
            <w:r w:rsidRPr="001E101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1EA6BF4" w14:textId="0E79D6A2" w:rsidR="00A77C91" w:rsidRPr="001E101B" w:rsidRDefault="00A77C91" w:rsidP="00A77C91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E101B">
              <w:rPr>
                <w:rFonts w:ascii="Browallia New" w:hAnsi="Browallia New" w:cs="Browallia New"/>
              </w:rPr>
              <w:t>(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72</w:t>
            </w:r>
            <w:r w:rsidRPr="001E101B">
              <w:rPr>
                <w:rFonts w:ascii="Browallia New" w:hAnsi="Browallia New" w:cs="Browallia New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458</w:t>
            </w:r>
            <w:r w:rsidRPr="001E101B">
              <w:rPr>
                <w:rFonts w:ascii="Browallia New" w:hAnsi="Browallia New" w:cs="Browallia New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785</w:t>
            </w:r>
            <w:r w:rsidRPr="001E101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93C3DDE" w14:textId="21640A9C" w:rsidR="00A77C91" w:rsidRPr="001E101B" w:rsidRDefault="00A77C91" w:rsidP="00A77C9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E101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71E3968" w14:textId="6F178283" w:rsidR="00A77C91" w:rsidRPr="001E101B" w:rsidRDefault="00A77C91" w:rsidP="00A77C91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1E101B">
              <w:rPr>
                <w:rFonts w:ascii="Browallia New" w:hAnsi="Browallia New" w:cs="Browallia New"/>
              </w:rPr>
              <w:t>(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3</w:t>
            </w:r>
            <w:r w:rsidRPr="001E101B">
              <w:rPr>
                <w:rFonts w:ascii="Browallia New" w:hAnsi="Browallia New" w:cs="Browallia New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226</w:t>
            </w:r>
            <w:r w:rsidRPr="001E101B">
              <w:rPr>
                <w:rFonts w:ascii="Browallia New" w:hAnsi="Browallia New" w:cs="Browallia New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735</w:t>
            </w:r>
            <w:r w:rsidRPr="001E101B">
              <w:rPr>
                <w:rFonts w:ascii="Browallia New" w:hAnsi="Browallia New" w:cs="Browallia New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684</w:t>
            </w:r>
            <w:r w:rsidRPr="001E101B">
              <w:rPr>
                <w:rFonts w:ascii="Browallia New" w:hAnsi="Browallia New" w:cs="Browallia New"/>
              </w:rPr>
              <w:t>)</w:t>
            </w:r>
          </w:p>
        </w:tc>
      </w:tr>
      <w:tr w:rsidR="00A77C91" w:rsidRPr="001E101B" w14:paraId="00AC021F" w14:textId="77777777" w:rsidTr="0092368C">
        <w:trPr>
          <w:trHeight w:val="20"/>
        </w:trPr>
        <w:tc>
          <w:tcPr>
            <w:tcW w:w="3357" w:type="dxa"/>
            <w:shd w:val="clear" w:color="auto" w:fill="auto"/>
          </w:tcPr>
          <w:p w14:paraId="12EF3394" w14:textId="77777777" w:rsidR="00A77C91" w:rsidRPr="001E101B" w:rsidRDefault="00A77C91" w:rsidP="00A77C9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cs/>
                <w:lang w:val="en-GB"/>
              </w:rPr>
              <w:t>ราคาตามบัญชี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9A62EB" w14:textId="4EF073F7" w:rsidR="00A77C91" w:rsidRPr="001E101B" w:rsidRDefault="00552E4A" w:rsidP="00A77C91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3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040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000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D1CD61" w14:textId="5842DD3E" w:rsidR="00A77C91" w:rsidRPr="001E101B" w:rsidRDefault="00552E4A" w:rsidP="00A77C91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1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169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760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431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C0CD64" w14:textId="0C63E038" w:rsidR="00A77C91" w:rsidRPr="001E101B" w:rsidRDefault="00552E4A" w:rsidP="00A77C91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170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880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110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945649" w14:textId="1EA2E88D" w:rsidR="00A77C91" w:rsidRPr="001E101B" w:rsidRDefault="00552E4A" w:rsidP="00A77C91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305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724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005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BF0A01" w14:textId="7C8BD831" w:rsidR="00A77C91" w:rsidRPr="001E101B" w:rsidRDefault="00552E4A" w:rsidP="00A77C91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464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738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668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EFC040" w14:textId="4A6B0055" w:rsidR="00A77C91" w:rsidRPr="001E101B" w:rsidRDefault="00552E4A" w:rsidP="00A77C91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81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329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AF22B4" w14:textId="6B8E4B33" w:rsidR="00A77C91" w:rsidRPr="001E101B" w:rsidRDefault="00552E4A" w:rsidP="00A77C91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7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915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509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D329DB" w14:textId="1298D360" w:rsidR="00A77C91" w:rsidRPr="001E101B" w:rsidRDefault="00552E4A" w:rsidP="00A77C9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11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563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813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F9A7ED" w14:textId="5552E7D9" w:rsidR="00A77C91" w:rsidRPr="001E101B" w:rsidRDefault="00552E4A" w:rsidP="00A77C91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5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170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663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865</w:t>
            </w:r>
          </w:p>
        </w:tc>
      </w:tr>
    </w:tbl>
    <w:p w14:paraId="61DA1CA0" w14:textId="77777777" w:rsidR="00777AC4" w:rsidRPr="001E101B" w:rsidRDefault="00777AC4" w:rsidP="008926B8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07891D44" w14:textId="77777777" w:rsidR="00A34673" w:rsidRPr="001E101B" w:rsidRDefault="007A4E0F" w:rsidP="008926B8">
      <w:pPr>
        <w:rPr>
          <w:rFonts w:ascii="Browallia New" w:hAnsi="Browallia New" w:cs="Browallia New"/>
          <w:color w:val="000000"/>
          <w:sz w:val="26"/>
          <w:szCs w:val="26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1509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55"/>
        <w:gridCol w:w="1296"/>
        <w:gridCol w:w="1296"/>
        <w:gridCol w:w="1296"/>
        <w:gridCol w:w="1296"/>
        <w:gridCol w:w="1296"/>
        <w:gridCol w:w="1296"/>
        <w:gridCol w:w="1296"/>
        <w:gridCol w:w="1368"/>
        <w:gridCol w:w="1296"/>
      </w:tblGrid>
      <w:tr w:rsidR="00A34673" w:rsidRPr="001E101B" w14:paraId="020BFBFB" w14:textId="77777777" w:rsidTr="00BE2036">
        <w:trPr>
          <w:trHeight w:val="20"/>
        </w:trPr>
        <w:tc>
          <w:tcPr>
            <w:tcW w:w="3355" w:type="dxa"/>
          </w:tcPr>
          <w:p w14:paraId="3234714D" w14:textId="77777777" w:rsidR="00A34673" w:rsidRPr="001E101B" w:rsidRDefault="00A34673" w:rsidP="00F5239E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173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EB6846" w14:textId="77777777" w:rsidR="00A34673" w:rsidRPr="001E101B" w:rsidRDefault="00A34673" w:rsidP="008926B8">
            <w:pPr>
              <w:tabs>
                <w:tab w:val="right" w:pos="10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งบการเงินเฉพาะ</w:t>
            </w:r>
            <w:r w:rsidR="00233F0B" w:rsidRPr="001E101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กิจการ</w:t>
            </w:r>
          </w:p>
        </w:tc>
      </w:tr>
      <w:tr w:rsidR="00A34673" w:rsidRPr="001E101B" w14:paraId="0E03154C" w14:textId="77777777" w:rsidTr="00BE2036">
        <w:trPr>
          <w:trHeight w:val="20"/>
        </w:trPr>
        <w:tc>
          <w:tcPr>
            <w:tcW w:w="3355" w:type="dxa"/>
          </w:tcPr>
          <w:p w14:paraId="20CE88A7" w14:textId="77777777" w:rsidR="00A34673" w:rsidRPr="001E101B" w:rsidRDefault="00A34673" w:rsidP="00F5239E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E5D388D" w14:textId="77777777" w:rsidR="00A34673" w:rsidRPr="001E101B" w:rsidRDefault="00A34673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94F4773" w14:textId="77777777" w:rsidR="00A34673" w:rsidRPr="001E101B" w:rsidRDefault="00A34673" w:rsidP="008926B8">
            <w:pPr>
              <w:tabs>
                <w:tab w:val="right" w:pos="108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อาคารและ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174D289" w14:textId="77777777" w:rsidR="00A34673" w:rsidRPr="001E101B" w:rsidRDefault="00A34673" w:rsidP="008926B8">
            <w:pPr>
              <w:tabs>
                <w:tab w:val="right" w:pos="109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ส่วนปรับปรุง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9BD7761" w14:textId="77777777" w:rsidR="00A34673" w:rsidRPr="001E101B" w:rsidRDefault="00A34673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499CB7B" w14:textId="77777777" w:rsidR="00A34673" w:rsidRPr="001E101B" w:rsidRDefault="00A34673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B20342E" w14:textId="77777777" w:rsidR="00A34673" w:rsidRPr="001E101B" w:rsidRDefault="00A34673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D7EA45A" w14:textId="77777777" w:rsidR="00A34673" w:rsidRPr="001E101B" w:rsidRDefault="00A34673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73C9CA" w14:textId="77777777" w:rsidR="00A34673" w:rsidRPr="001E101B" w:rsidRDefault="00A34673" w:rsidP="004A5FA1">
            <w:pPr>
              <w:tabs>
                <w:tab w:val="right" w:pos="1154"/>
              </w:tabs>
              <w:ind w:left="-118"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สินทรัพย์ระหว่าง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B1133F4" w14:textId="77777777" w:rsidR="00A34673" w:rsidRPr="001E101B" w:rsidRDefault="00A34673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</w:p>
        </w:tc>
      </w:tr>
      <w:tr w:rsidR="00A34673" w:rsidRPr="001E101B" w14:paraId="3E80F0C1" w14:textId="77777777" w:rsidTr="00BE2036">
        <w:trPr>
          <w:trHeight w:val="20"/>
        </w:trPr>
        <w:tc>
          <w:tcPr>
            <w:tcW w:w="3355" w:type="dxa"/>
          </w:tcPr>
          <w:p w14:paraId="2754CF9D" w14:textId="77777777" w:rsidR="00A34673" w:rsidRPr="001E101B" w:rsidRDefault="00A34673" w:rsidP="00F5239E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</w:tcPr>
          <w:p w14:paraId="7BAD8D0D" w14:textId="77777777" w:rsidR="00A34673" w:rsidRPr="001E101B" w:rsidRDefault="00A34673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</w:tcPr>
          <w:p w14:paraId="4C0935D1" w14:textId="77777777" w:rsidR="00A34673" w:rsidRPr="001E101B" w:rsidRDefault="00A34673" w:rsidP="008926B8">
            <w:pPr>
              <w:tabs>
                <w:tab w:val="right" w:pos="108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ส่วนปรับปรุง</w:t>
            </w:r>
          </w:p>
        </w:tc>
        <w:tc>
          <w:tcPr>
            <w:tcW w:w="1296" w:type="dxa"/>
          </w:tcPr>
          <w:p w14:paraId="186263C7" w14:textId="77777777" w:rsidR="00A34673" w:rsidRPr="001E101B" w:rsidRDefault="00A34673" w:rsidP="008926B8">
            <w:pPr>
              <w:tabs>
                <w:tab w:val="right" w:pos="109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และตกแต่ง</w:t>
            </w:r>
          </w:p>
        </w:tc>
        <w:tc>
          <w:tcPr>
            <w:tcW w:w="1296" w:type="dxa"/>
          </w:tcPr>
          <w:p w14:paraId="119A7C66" w14:textId="77777777" w:rsidR="00A34673" w:rsidRPr="001E101B" w:rsidRDefault="00A34673" w:rsidP="008926B8">
            <w:pPr>
              <w:tabs>
                <w:tab w:val="right" w:pos="108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เครื่องจักร</w:t>
            </w:r>
          </w:p>
        </w:tc>
        <w:tc>
          <w:tcPr>
            <w:tcW w:w="1296" w:type="dxa"/>
          </w:tcPr>
          <w:p w14:paraId="6EA303E2" w14:textId="77777777" w:rsidR="00A34673" w:rsidRPr="001E101B" w:rsidRDefault="00A34673" w:rsidP="008926B8">
            <w:pPr>
              <w:tabs>
                <w:tab w:val="right" w:pos="107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เครื่องตกแต่ง</w:t>
            </w:r>
          </w:p>
        </w:tc>
        <w:tc>
          <w:tcPr>
            <w:tcW w:w="1296" w:type="dxa"/>
          </w:tcPr>
          <w:p w14:paraId="7ED8E318" w14:textId="0ADE7AC6" w:rsidR="00A34673" w:rsidRPr="001E101B" w:rsidRDefault="00A34673" w:rsidP="008926B8">
            <w:pPr>
              <w:tabs>
                <w:tab w:val="right" w:pos="108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</w:p>
        </w:tc>
        <w:tc>
          <w:tcPr>
            <w:tcW w:w="1296" w:type="dxa"/>
          </w:tcPr>
          <w:p w14:paraId="618D026F" w14:textId="77777777" w:rsidR="00A34673" w:rsidRPr="001E101B" w:rsidRDefault="00A34673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เครื่องใช้</w:t>
            </w:r>
          </w:p>
        </w:tc>
        <w:tc>
          <w:tcPr>
            <w:tcW w:w="1368" w:type="dxa"/>
          </w:tcPr>
          <w:p w14:paraId="79A339C2" w14:textId="77777777" w:rsidR="00A34673" w:rsidRPr="001E101B" w:rsidRDefault="00A34673" w:rsidP="004A5FA1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การก่อสร้าง</w:t>
            </w:r>
          </w:p>
        </w:tc>
        <w:tc>
          <w:tcPr>
            <w:tcW w:w="1296" w:type="dxa"/>
          </w:tcPr>
          <w:p w14:paraId="05EBB4BA" w14:textId="77777777" w:rsidR="00A34673" w:rsidRPr="001E101B" w:rsidRDefault="00A34673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</w:p>
        </w:tc>
      </w:tr>
      <w:tr w:rsidR="00A34673" w:rsidRPr="001E101B" w14:paraId="04149029" w14:textId="77777777" w:rsidTr="00BE2036">
        <w:trPr>
          <w:trHeight w:val="20"/>
        </w:trPr>
        <w:tc>
          <w:tcPr>
            <w:tcW w:w="3355" w:type="dxa"/>
          </w:tcPr>
          <w:p w14:paraId="73A0E3E4" w14:textId="77777777" w:rsidR="00A34673" w:rsidRPr="001E101B" w:rsidRDefault="00A34673" w:rsidP="00F5239E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  <w:vAlign w:val="bottom"/>
          </w:tcPr>
          <w:p w14:paraId="7E53A27A" w14:textId="77777777" w:rsidR="00A34673" w:rsidRPr="001E101B" w:rsidRDefault="00A34673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ที่ดิน</w:t>
            </w:r>
          </w:p>
        </w:tc>
        <w:tc>
          <w:tcPr>
            <w:tcW w:w="1296" w:type="dxa"/>
            <w:vAlign w:val="bottom"/>
          </w:tcPr>
          <w:p w14:paraId="698D1DE0" w14:textId="77777777" w:rsidR="00A34673" w:rsidRPr="001E101B" w:rsidRDefault="00A34673" w:rsidP="008926B8">
            <w:pPr>
              <w:tabs>
                <w:tab w:val="right" w:pos="108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อาคาร</w:t>
            </w:r>
          </w:p>
        </w:tc>
        <w:tc>
          <w:tcPr>
            <w:tcW w:w="1296" w:type="dxa"/>
            <w:vAlign w:val="bottom"/>
          </w:tcPr>
          <w:p w14:paraId="65C00871" w14:textId="77777777" w:rsidR="00A34673" w:rsidRPr="001E101B" w:rsidRDefault="00A34673" w:rsidP="008926B8">
            <w:pPr>
              <w:tabs>
                <w:tab w:val="right" w:pos="109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สินทรัพย์เช่า</w:t>
            </w:r>
          </w:p>
        </w:tc>
        <w:tc>
          <w:tcPr>
            <w:tcW w:w="1296" w:type="dxa"/>
            <w:vAlign w:val="bottom"/>
          </w:tcPr>
          <w:p w14:paraId="1310D0BD" w14:textId="77777777" w:rsidR="00A34673" w:rsidRPr="001E101B" w:rsidRDefault="00A34673" w:rsidP="008926B8">
            <w:pPr>
              <w:tabs>
                <w:tab w:val="right" w:pos="108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และอุปกรณ์</w:t>
            </w:r>
          </w:p>
        </w:tc>
        <w:tc>
          <w:tcPr>
            <w:tcW w:w="1296" w:type="dxa"/>
            <w:vAlign w:val="bottom"/>
          </w:tcPr>
          <w:p w14:paraId="0724958A" w14:textId="77777777" w:rsidR="00A34673" w:rsidRPr="001E101B" w:rsidRDefault="00A34673" w:rsidP="008926B8">
            <w:pPr>
              <w:tabs>
                <w:tab w:val="right" w:pos="107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และติดตั้ง</w:t>
            </w:r>
          </w:p>
        </w:tc>
        <w:tc>
          <w:tcPr>
            <w:tcW w:w="1296" w:type="dxa"/>
            <w:vAlign w:val="bottom"/>
          </w:tcPr>
          <w:p w14:paraId="21898F6C" w14:textId="14715C67" w:rsidR="00A34673" w:rsidRPr="001E101B" w:rsidRDefault="00A34673" w:rsidP="008926B8">
            <w:pPr>
              <w:tabs>
                <w:tab w:val="right" w:pos="108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6614E9" w:rsidRPr="001E101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ยานพาหนะ</w:t>
            </w:r>
          </w:p>
        </w:tc>
        <w:tc>
          <w:tcPr>
            <w:tcW w:w="1296" w:type="dxa"/>
            <w:vAlign w:val="bottom"/>
          </w:tcPr>
          <w:p w14:paraId="354FF63B" w14:textId="77777777" w:rsidR="00A34673" w:rsidRPr="001E101B" w:rsidRDefault="00A34673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ในโรงแรม</w:t>
            </w:r>
          </w:p>
        </w:tc>
        <w:tc>
          <w:tcPr>
            <w:tcW w:w="1368" w:type="dxa"/>
            <w:vAlign w:val="bottom"/>
          </w:tcPr>
          <w:p w14:paraId="57A600A9" w14:textId="77777777" w:rsidR="00A34673" w:rsidRPr="001E101B" w:rsidRDefault="00A34673" w:rsidP="004A5FA1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และติดตั้ง</w:t>
            </w:r>
          </w:p>
        </w:tc>
        <w:tc>
          <w:tcPr>
            <w:tcW w:w="1296" w:type="dxa"/>
            <w:vAlign w:val="bottom"/>
          </w:tcPr>
          <w:p w14:paraId="16743B53" w14:textId="77777777" w:rsidR="00A34673" w:rsidRPr="001E101B" w:rsidRDefault="00A34673" w:rsidP="008926B8">
            <w:pPr>
              <w:tabs>
                <w:tab w:val="right" w:pos="107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รวม</w:t>
            </w:r>
          </w:p>
        </w:tc>
      </w:tr>
      <w:tr w:rsidR="009040C8" w:rsidRPr="001E101B" w14:paraId="78F95B32" w14:textId="77777777" w:rsidTr="00BE2036">
        <w:trPr>
          <w:trHeight w:val="20"/>
        </w:trPr>
        <w:tc>
          <w:tcPr>
            <w:tcW w:w="3355" w:type="dxa"/>
          </w:tcPr>
          <w:p w14:paraId="23EB206E" w14:textId="77777777" w:rsidR="009040C8" w:rsidRPr="001E101B" w:rsidRDefault="009040C8" w:rsidP="00F5239E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E47E3E5" w14:textId="77777777" w:rsidR="009040C8" w:rsidRPr="001E101B" w:rsidRDefault="009040C8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FE8A0D" w14:textId="77777777" w:rsidR="009040C8" w:rsidRPr="001E101B" w:rsidRDefault="009040C8" w:rsidP="008926B8">
            <w:pPr>
              <w:tabs>
                <w:tab w:val="right" w:pos="108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E0307F7" w14:textId="77777777" w:rsidR="009040C8" w:rsidRPr="001E101B" w:rsidRDefault="009040C8" w:rsidP="008926B8">
            <w:pPr>
              <w:tabs>
                <w:tab w:val="right" w:pos="109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555504A" w14:textId="77777777" w:rsidR="009040C8" w:rsidRPr="001E101B" w:rsidRDefault="009040C8" w:rsidP="008926B8">
            <w:pPr>
              <w:tabs>
                <w:tab w:val="right" w:pos="108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4F6249C" w14:textId="77777777" w:rsidR="009040C8" w:rsidRPr="001E101B" w:rsidRDefault="009040C8" w:rsidP="008926B8">
            <w:pPr>
              <w:tabs>
                <w:tab w:val="right" w:pos="107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1E76D15" w14:textId="77777777" w:rsidR="009040C8" w:rsidRPr="001E101B" w:rsidRDefault="009040C8" w:rsidP="008926B8">
            <w:pPr>
              <w:tabs>
                <w:tab w:val="right" w:pos="108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650947F" w14:textId="77777777" w:rsidR="009040C8" w:rsidRPr="001E101B" w:rsidRDefault="009040C8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5DAC1F" w14:textId="77777777" w:rsidR="009040C8" w:rsidRPr="001E101B" w:rsidRDefault="009040C8" w:rsidP="004A5FA1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0A0EEE3" w14:textId="77777777" w:rsidR="009040C8" w:rsidRPr="001E101B" w:rsidRDefault="009040C8" w:rsidP="008926B8">
            <w:pPr>
              <w:tabs>
                <w:tab w:val="right" w:pos="107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</w:tr>
      <w:tr w:rsidR="009040C8" w:rsidRPr="001E101B" w14:paraId="56470850" w14:textId="77777777" w:rsidTr="00BE2036">
        <w:trPr>
          <w:trHeight w:val="20"/>
        </w:trPr>
        <w:tc>
          <w:tcPr>
            <w:tcW w:w="3355" w:type="dxa"/>
          </w:tcPr>
          <w:p w14:paraId="112C7A1D" w14:textId="77777777" w:rsidR="009040C8" w:rsidRPr="001E101B" w:rsidRDefault="009040C8" w:rsidP="00F5239E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2556234" w14:textId="77777777" w:rsidR="009040C8" w:rsidRPr="001E101B" w:rsidRDefault="009040C8" w:rsidP="008926B8">
            <w:pPr>
              <w:tabs>
                <w:tab w:val="decimal" w:pos="1066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0A56385" w14:textId="77777777" w:rsidR="009040C8" w:rsidRPr="001E101B" w:rsidRDefault="009040C8" w:rsidP="008926B8">
            <w:pPr>
              <w:tabs>
                <w:tab w:val="decimal" w:pos="1066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3E7BE41" w14:textId="77777777" w:rsidR="009040C8" w:rsidRPr="001E101B" w:rsidRDefault="009040C8" w:rsidP="008926B8">
            <w:pPr>
              <w:tabs>
                <w:tab w:val="decimal" w:pos="1066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C7AB4C2" w14:textId="77777777" w:rsidR="009040C8" w:rsidRPr="001E101B" w:rsidRDefault="009040C8" w:rsidP="003E1C6F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A7534BE" w14:textId="77777777" w:rsidR="009040C8" w:rsidRPr="001E101B" w:rsidRDefault="009040C8" w:rsidP="008926B8">
            <w:pPr>
              <w:tabs>
                <w:tab w:val="decimal" w:pos="1066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D7534B0" w14:textId="77777777" w:rsidR="009040C8" w:rsidRPr="001E101B" w:rsidRDefault="009040C8" w:rsidP="008926B8">
            <w:pPr>
              <w:tabs>
                <w:tab w:val="decimal" w:pos="1066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47331B5" w14:textId="77777777" w:rsidR="009040C8" w:rsidRPr="001E101B" w:rsidRDefault="009040C8" w:rsidP="008926B8">
            <w:pPr>
              <w:tabs>
                <w:tab w:val="decimal" w:pos="1066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246CAA4" w14:textId="77777777" w:rsidR="009040C8" w:rsidRPr="001E101B" w:rsidRDefault="009040C8" w:rsidP="004A5FA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0D8BFE8" w14:textId="77777777" w:rsidR="009040C8" w:rsidRPr="001E101B" w:rsidRDefault="009040C8" w:rsidP="008926B8">
            <w:pPr>
              <w:tabs>
                <w:tab w:val="decimal" w:pos="1066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9040C8" w:rsidRPr="001E101B" w14:paraId="59C2BE16" w14:textId="77777777" w:rsidTr="00BE2036">
        <w:trPr>
          <w:trHeight w:val="20"/>
        </w:trPr>
        <w:tc>
          <w:tcPr>
            <w:tcW w:w="3355" w:type="dxa"/>
          </w:tcPr>
          <w:p w14:paraId="7E16C784" w14:textId="7AF1AC45" w:rsidR="009040C8" w:rsidRPr="001E101B" w:rsidRDefault="009040C8" w:rsidP="00D65AEF">
            <w:pPr>
              <w:spacing w:before="10"/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สำหรับปีสิ้นสุดวันที่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 </w:t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FAFAFA"/>
          </w:tcPr>
          <w:p w14:paraId="4AF106B8" w14:textId="77777777" w:rsidR="009040C8" w:rsidRPr="001E101B" w:rsidRDefault="009040C8" w:rsidP="00D65AEF">
            <w:pPr>
              <w:tabs>
                <w:tab w:val="decimal" w:pos="1077"/>
              </w:tabs>
              <w:spacing w:before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FAFAFA"/>
          </w:tcPr>
          <w:p w14:paraId="1B9B8CC0" w14:textId="77777777" w:rsidR="009040C8" w:rsidRPr="001E101B" w:rsidRDefault="009040C8" w:rsidP="00D65AEF">
            <w:pPr>
              <w:tabs>
                <w:tab w:val="decimal" w:pos="1088"/>
              </w:tabs>
              <w:spacing w:before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FAFAFA"/>
          </w:tcPr>
          <w:p w14:paraId="3973554D" w14:textId="77777777" w:rsidR="009040C8" w:rsidRPr="001E101B" w:rsidRDefault="009040C8" w:rsidP="00D65AEF">
            <w:pPr>
              <w:tabs>
                <w:tab w:val="decimal" w:pos="1066"/>
              </w:tabs>
              <w:spacing w:before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FAFAFA"/>
          </w:tcPr>
          <w:p w14:paraId="189C439E" w14:textId="77777777" w:rsidR="009040C8" w:rsidRPr="001E101B" w:rsidRDefault="009040C8" w:rsidP="00D65AEF">
            <w:pPr>
              <w:tabs>
                <w:tab w:val="decimal" w:pos="1080"/>
              </w:tabs>
              <w:spacing w:before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FAFAFA"/>
          </w:tcPr>
          <w:p w14:paraId="3DDAB34E" w14:textId="77777777" w:rsidR="009040C8" w:rsidRPr="001E101B" w:rsidRDefault="009040C8" w:rsidP="00D65AEF">
            <w:pPr>
              <w:tabs>
                <w:tab w:val="decimal" w:pos="1066"/>
              </w:tabs>
              <w:spacing w:before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FAFAFA"/>
          </w:tcPr>
          <w:p w14:paraId="0A1D85F0" w14:textId="77777777" w:rsidR="009040C8" w:rsidRPr="001E101B" w:rsidRDefault="009040C8" w:rsidP="00D65AEF">
            <w:pPr>
              <w:tabs>
                <w:tab w:val="decimal" w:pos="1066"/>
              </w:tabs>
              <w:spacing w:before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FAFAFA"/>
          </w:tcPr>
          <w:p w14:paraId="29A8106C" w14:textId="77777777" w:rsidR="009040C8" w:rsidRPr="001E101B" w:rsidRDefault="009040C8" w:rsidP="00D65AEF">
            <w:pPr>
              <w:tabs>
                <w:tab w:val="decimal" w:pos="1066"/>
              </w:tabs>
              <w:spacing w:before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2F8AB69C" w14:textId="77777777" w:rsidR="009040C8" w:rsidRPr="001E101B" w:rsidRDefault="009040C8" w:rsidP="00D65AEF">
            <w:pPr>
              <w:tabs>
                <w:tab w:val="decimal" w:pos="1154"/>
              </w:tabs>
              <w:spacing w:before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FAFAFA"/>
          </w:tcPr>
          <w:p w14:paraId="778C3B10" w14:textId="77777777" w:rsidR="009040C8" w:rsidRPr="001E101B" w:rsidRDefault="009040C8" w:rsidP="00D65AEF">
            <w:pPr>
              <w:tabs>
                <w:tab w:val="decimal" w:pos="1066"/>
              </w:tabs>
              <w:spacing w:before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</w:tr>
      <w:tr w:rsidR="00A77C91" w:rsidRPr="001E101B" w14:paraId="1C492EB9" w14:textId="77777777" w:rsidTr="00BE2036">
        <w:trPr>
          <w:trHeight w:val="20"/>
        </w:trPr>
        <w:tc>
          <w:tcPr>
            <w:tcW w:w="3355" w:type="dxa"/>
          </w:tcPr>
          <w:p w14:paraId="1F0333C7" w14:textId="77777777" w:rsidR="00A77C91" w:rsidRPr="001E101B" w:rsidRDefault="00A77C91" w:rsidP="00A77C9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1E101B">
              <w:rPr>
                <w:rFonts w:ascii="Browallia New" w:hAnsi="Browallia New" w:cs="Browallia New"/>
                <w:color w:val="000000"/>
                <w:cs/>
              </w:rPr>
              <w:t>ราคาตามบัญชีต้นปี - สุทธิ</w:t>
            </w:r>
          </w:p>
        </w:tc>
        <w:tc>
          <w:tcPr>
            <w:tcW w:w="1296" w:type="dxa"/>
            <w:shd w:val="clear" w:color="auto" w:fill="FAFAFA"/>
          </w:tcPr>
          <w:p w14:paraId="58E60E57" w14:textId="20CADCEB" w:rsidR="00A77C91" w:rsidRPr="001E101B" w:rsidRDefault="00552E4A" w:rsidP="00A77C91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3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040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000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0CC11087" w14:textId="775D4B93" w:rsidR="00A77C91" w:rsidRPr="001E101B" w:rsidRDefault="00552E4A" w:rsidP="00A77C91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1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169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760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431</w:t>
            </w:r>
          </w:p>
        </w:tc>
        <w:tc>
          <w:tcPr>
            <w:tcW w:w="1296" w:type="dxa"/>
            <w:shd w:val="clear" w:color="auto" w:fill="FAFAFA"/>
          </w:tcPr>
          <w:p w14:paraId="65A3B440" w14:textId="7051B618" w:rsidR="00A77C91" w:rsidRPr="001E101B" w:rsidRDefault="00552E4A" w:rsidP="00A77C91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170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880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110</w:t>
            </w:r>
          </w:p>
        </w:tc>
        <w:tc>
          <w:tcPr>
            <w:tcW w:w="1296" w:type="dxa"/>
            <w:shd w:val="clear" w:color="auto" w:fill="FAFAFA"/>
          </w:tcPr>
          <w:p w14:paraId="5446F7B4" w14:textId="46126DC2" w:rsidR="00A77C91" w:rsidRPr="001E101B" w:rsidRDefault="00552E4A" w:rsidP="00A77C91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305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724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005</w:t>
            </w:r>
          </w:p>
        </w:tc>
        <w:tc>
          <w:tcPr>
            <w:tcW w:w="1296" w:type="dxa"/>
            <w:shd w:val="clear" w:color="auto" w:fill="FAFAFA"/>
          </w:tcPr>
          <w:p w14:paraId="4199A947" w14:textId="79417C8F" w:rsidR="00A77C91" w:rsidRPr="001E101B" w:rsidRDefault="00552E4A" w:rsidP="00A77C91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464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738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668</w:t>
            </w:r>
          </w:p>
        </w:tc>
        <w:tc>
          <w:tcPr>
            <w:tcW w:w="1296" w:type="dxa"/>
            <w:shd w:val="clear" w:color="auto" w:fill="FAFAFA"/>
          </w:tcPr>
          <w:p w14:paraId="3EFFF06B" w14:textId="352DB529" w:rsidR="00A77C91" w:rsidRPr="001E101B" w:rsidRDefault="00552E4A" w:rsidP="00A77C91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81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329</w:t>
            </w:r>
          </w:p>
        </w:tc>
        <w:tc>
          <w:tcPr>
            <w:tcW w:w="1296" w:type="dxa"/>
            <w:shd w:val="clear" w:color="auto" w:fill="FAFAFA"/>
          </w:tcPr>
          <w:p w14:paraId="7BB71AB9" w14:textId="1A8B35CC" w:rsidR="00A77C91" w:rsidRPr="001E101B" w:rsidRDefault="00552E4A" w:rsidP="00A77C91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7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915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509</w:t>
            </w:r>
          </w:p>
        </w:tc>
        <w:tc>
          <w:tcPr>
            <w:tcW w:w="1368" w:type="dxa"/>
            <w:shd w:val="clear" w:color="auto" w:fill="FAFAFA"/>
          </w:tcPr>
          <w:p w14:paraId="3A8933F4" w14:textId="196B7303" w:rsidR="00A77C91" w:rsidRPr="001E101B" w:rsidRDefault="00552E4A" w:rsidP="00A77C9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11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563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813</w:t>
            </w:r>
          </w:p>
        </w:tc>
        <w:tc>
          <w:tcPr>
            <w:tcW w:w="1296" w:type="dxa"/>
            <w:shd w:val="clear" w:color="auto" w:fill="FAFAFA"/>
          </w:tcPr>
          <w:p w14:paraId="3C9ADE26" w14:textId="7AF0ECE7" w:rsidR="00A77C91" w:rsidRPr="001E101B" w:rsidRDefault="00552E4A" w:rsidP="00A77C91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5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170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663</w:t>
            </w:r>
            <w:r w:rsidR="00A77C91" w:rsidRPr="001E101B">
              <w:rPr>
                <w:rFonts w:ascii="Browallia New" w:hAnsi="Browallia New" w:cs="Browallia New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865</w:t>
            </w:r>
          </w:p>
        </w:tc>
      </w:tr>
      <w:tr w:rsidR="00CD21D0" w:rsidRPr="001E101B" w14:paraId="13D268A0" w14:textId="77777777" w:rsidTr="00BE2036">
        <w:trPr>
          <w:trHeight w:val="20"/>
        </w:trPr>
        <w:tc>
          <w:tcPr>
            <w:tcW w:w="3355" w:type="dxa"/>
          </w:tcPr>
          <w:p w14:paraId="1F0B367A" w14:textId="304F91CF" w:rsidR="00CD21D0" w:rsidRPr="001E101B" w:rsidRDefault="00CD21D0" w:rsidP="00CD21D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1E101B">
              <w:rPr>
                <w:rFonts w:ascii="Browallia New" w:hAnsi="Browallia New" w:cs="Browallia New"/>
                <w:color w:val="000000"/>
                <w:cs/>
                <w:lang w:val="en-GB"/>
              </w:rPr>
              <w:t>ส่วนเกินทุนจากการตีราคา</w:t>
            </w:r>
            <w:r w:rsidR="0022348B" w:rsidRPr="001E101B">
              <w:rPr>
                <w:rFonts w:ascii="Browallia New" w:hAnsi="Browallia New" w:cs="Browallia New"/>
                <w:color w:val="000000"/>
                <w:cs/>
                <w:lang w:val="en-GB"/>
              </w:rPr>
              <w:t>ใหม่</w:t>
            </w:r>
          </w:p>
        </w:tc>
        <w:tc>
          <w:tcPr>
            <w:tcW w:w="1296" w:type="dxa"/>
            <w:shd w:val="clear" w:color="auto" w:fill="FAFAFA"/>
          </w:tcPr>
          <w:p w14:paraId="0C35B4EC" w14:textId="199F3AFB" w:rsidR="00CD21D0" w:rsidRPr="001E101B" w:rsidRDefault="00552E4A" w:rsidP="00CD21D0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160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000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036A89F8" w14:textId="3693B0F9" w:rsidR="00CD21D0" w:rsidRPr="001E101B" w:rsidRDefault="00CD21D0" w:rsidP="00CD21D0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93BA678" w14:textId="5AF922E9" w:rsidR="00CD21D0" w:rsidRPr="001E101B" w:rsidRDefault="00CD21D0" w:rsidP="00CD21D0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06E05FC" w14:textId="22BD3869" w:rsidR="00CD21D0" w:rsidRPr="001E101B" w:rsidRDefault="00CD21D0" w:rsidP="00CD21D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7E87DD2" w14:textId="5029DFF9" w:rsidR="00CD21D0" w:rsidRPr="001E101B" w:rsidRDefault="00CD21D0" w:rsidP="00CD21D0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D2FC312" w14:textId="71822666" w:rsidR="00CD21D0" w:rsidRPr="001E101B" w:rsidRDefault="00CD21D0" w:rsidP="00CD21D0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C5B64F3" w14:textId="29081A2E" w:rsidR="00CD21D0" w:rsidRPr="001E101B" w:rsidRDefault="00CD21D0" w:rsidP="00CD21D0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93CAF33" w14:textId="36E12BC1" w:rsidR="00CD21D0" w:rsidRPr="001E101B" w:rsidRDefault="00CD21D0" w:rsidP="00CD21D0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819E0CF" w14:textId="6A4E2F16" w:rsidR="00CD21D0" w:rsidRPr="001E101B" w:rsidRDefault="00552E4A" w:rsidP="00CD21D0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160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000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CD21D0" w:rsidRPr="001E101B" w14:paraId="761B06F6" w14:textId="77777777" w:rsidTr="00BE2036">
        <w:trPr>
          <w:trHeight w:val="20"/>
        </w:trPr>
        <w:tc>
          <w:tcPr>
            <w:tcW w:w="3355" w:type="dxa"/>
          </w:tcPr>
          <w:p w14:paraId="389E5157" w14:textId="0F6D5566" w:rsidR="00CD21D0" w:rsidRPr="001E101B" w:rsidRDefault="00CD21D0" w:rsidP="00CD21D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1E101B">
              <w:rPr>
                <w:rFonts w:ascii="Browallia New" w:hAnsi="Browallia New" w:cs="Browallia New"/>
                <w:color w:val="000000"/>
                <w:cs/>
              </w:rPr>
              <w:t>ซื้อสินทรัพย์</w:t>
            </w:r>
          </w:p>
        </w:tc>
        <w:tc>
          <w:tcPr>
            <w:tcW w:w="1296" w:type="dxa"/>
            <w:shd w:val="clear" w:color="auto" w:fill="FAFAFA"/>
          </w:tcPr>
          <w:p w14:paraId="2CA354A4" w14:textId="16144B95" w:rsidR="00CD21D0" w:rsidRPr="001E101B" w:rsidRDefault="00CD21D0" w:rsidP="00CD21D0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0F2EFD9" w14:textId="23A44974" w:rsidR="00CD21D0" w:rsidRPr="001E101B" w:rsidRDefault="00CD21D0" w:rsidP="00CD21D0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2E80A42" w14:textId="04685DE9" w:rsidR="00CD21D0" w:rsidRPr="001E101B" w:rsidRDefault="00552E4A" w:rsidP="00CD21D0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2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548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700</w:t>
            </w:r>
          </w:p>
        </w:tc>
        <w:tc>
          <w:tcPr>
            <w:tcW w:w="1296" w:type="dxa"/>
            <w:shd w:val="clear" w:color="auto" w:fill="FAFAFA"/>
          </w:tcPr>
          <w:p w14:paraId="2ADE692F" w14:textId="0DFA2081" w:rsidR="00CD21D0" w:rsidRPr="001E101B" w:rsidRDefault="00552E4A" w:rsidP="00CD21D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4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291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844</w:t>
            </w:r>
          </w:p>
        </w:tc>
        <w:tc>
          <w:tcPr>
            <w:tcW w:w="1296" w:type="dxa"/>
            <w:shd w:val="clear" w:color="auto" w:fill="FAFAFA"/>
          </w:tcPr>
          <w:p w14:paraId="3175F66F" w14:textId="4EC2D6C4" w:rsidR="00CD21D0" w:rsidRPr="001E101B" w:rsidRDefault="00552E4A" w:rsidP="00CD21D0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3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744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263</w:t>
            </w:r>
          </w:p>
        </w:tc>
        <w:tc>
          <w:tcPr>
            <w:tcW w:w="1296" w:type="dxa"/>
            <w:shd w:val="clear" w:color="auto" w:fill="FAFAFA"/>
          </w:tcPr>
          <w:p w14:paraId="157BC94F" w14:textId="769D2821" w:rsidR="00CD21D0" w:rsidRPr="001E101B" w:rsidRDefault="00CD21D0" w:rsidP="00CD21D0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8E68C07" w14:textId="3B62B298" w:rsidR="00CD21D0" w:rsidRPr="001E101B" w:rsidRDefault="00552E4A" w:rsidP="00CD21D0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12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883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398</w:t>
            </w:r>
          </w:p>
        </w:tc>
        <w:tc>
          <w:tcPr>
            <w:tcW w:w="1368" w:type="dxa"/>
            <w:shd w:val="clear" w:color="auto" w:fill="FAFAFA"/>
          </w:tcPr>
          <w:p w14:paraId="4F96C873" w14:textId="0D8EE776" w:rsidR="00CD21D0" w:rsidRPr="001E101B" w:rsidRDefault="00552E4A" w:rsidP="00CD21D0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29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230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048</w:t>
            </w:r>
          </w:p>
        </w:tc>
        <w:tc>
          <w:tcPr>
            <w:tcW w:w="1296" w:type="dxa"/>
            <w:shd w:val="clear" w:color="auto" w:fill="FAFAFA"/>
          </w:tcPr>
          <w:p w14:paraId="6694D0CC" w14:textId="753A687A" w:rsidR="00CD21D0" w:rsidRPr="001E101B" w:rsidRDefault="00552E4A" w:rsidP="00CD21D0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52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698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253</w:t>
            </w:r>
          </w:p>
        </w:tc>
      </w:tr>
      <w:tr w:rsidR="00CD21D0" w:rsidRPr="001E101B" w14:paraId="282745EE" w14:textId="77777777" w:rsidTr="00BE2036">
        <w:trPr>
          <w:trHeight w:val="20"/>
        </w:trPr>
        <w:tc>
          <w:tcPr>
            <w:tcW w:w="3355" w:type="dxa"/>
          </w:tcPr>
          <w:p w14:paraId="2E7F9AE3" w14:textId="13DD0CCB" w:rsidR="00CD21D0" w:rsidRPr="001E101B" w:rsidRDefault="0022348B" w:rsidP="00CD21D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1E101B">
              <w:rPr>
                <w:rFonts w:ascii="Browallia New" w:hAnsi="Browallia New" w:cs="Browallia New"/>
                <w:color w:val="000000"/>
                <w:cs/>
              </w:rPr>
              <w:t>จำหน่ายสินทรัพย์</w:t>
            </w:r>
            <w:r w:rsidR="00CD21D0" w:rsidRPr="001E101B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="00CD21D0" w:rsidRPr="001E101B">
              <w:rPr>
                <w:rFonts w:ascii="Browallia New" w:hAnsi="Browallia New" w:cs="Browallia New"/>
                <w:color w:val="000000"/>
                <w:lang w:val="en-GB"/>
              </w:rPr>
              <w:t xml:space="preserve">- </w:t>
            </w:r>
            <w:r w:rsidR="00CD21D0" w:rsidRPr="001E101B">
              <w:rPr>
                <w:rFonts w:ascii="Browallia New" w:hAnsi="Browallia New" w:cs="Browallia New"/>
                <w:color w:val="000000"/>
                <w:cs/>
                <w:lang w:val="en-GB"/>
              </w:rPr>
              <w:t>สุทธิ</w:t>
            </w:r>
          </w:p>
        </w:tc>
        <w:tc>
          <w:tcPr>
            <w:tcW w:w="1296" w:type="dxa"/>
            <w:shd w:val="clear" w:color="auto" w:fill="FAFAFA"/>
          </w:tcPr>
          <w:p w14:paraId="7065C669" w14:textId="1947BD06" w:rsidR="00CD21D0" w:rsidRPr="001E101B" w:rsidRDefault="00CD21D0" w:rsidP="00CD21D0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B79A315" w14:textId="702B40C8" w:rsidR="00CD21D0" w:rsidRPr="001E101B" w:rsidRDefault="00CD21D0" w:rsidP="00CD21D0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47216B3" w14:textId="05572C7C" w:rsidR="00CD21D0" w:rsidRPr="001E101B" w:rsidRDefault="00CD21D0" w:rsidP="00CD21D0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1</w:t>
            </w:r>
            <w:r w:rsidRPr="001E101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7DDA21A" w14:textId="16799397" w:rsidR="00CD21D0" w:rsidRPr="001E101B" w:rsidRDefault="00CD21D0" w:rsidP="00CD21D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CA08773" w14:textId="19E10F7E" w:rsidR="00CD21D0" w:rsidRPr="001E101B" w:rsidRDefault="00CD21D0" w:rsidP="00CD21D0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175</w:t>
            </w:r>
            <w:r w:rsidRPr="001E101B">
              <w:rPr>
                <w:rFonts w:ascii="Browallia New" w:hAnsi="Browallia New" w:cs="Browallia New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620</w:t>
            </w:r>
            <w:r w:rsidRPr="001E101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57935F9" w14:textId="4D08B385" w:rsidR="00CD21D0" w:rsidRPr="001E101B" w:rsidRDefault="00CD21D0" w:rsidP="00CD21D0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6185A36" w14:textId="61DBD213" w:rsidR="00CD21D0" w:rsidRPr="001E101B" w:rsidRDefault="00CD21D0" w:rsidP="00CD21D0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F49B1C4" w14:textId="49171E29" w:rsidR="00CD21D0" w:rsidRPr="001E101B" w:rsidRDefault="00CD21D0" w:rsidP="00CD21D0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9359879" w14:textId="54E1DDF7" w:rsidR="00CD21D0" w:rsidRPr="001E101B" w:rsidRDefault="00CD21D0" w:rsidP="00CD21D0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175</w:t>
            </w:r>
            <w:r w:rsidRPr="001E101B">
              <w:rPr>
                <w:rFonts w:ascii="Browallia New" w:hAnsi="Browallia New" w:cs="Browallia New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621</w:t>
            </w:r>
            <w:r w:rsidRPr="001E101B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CD21D0" w:rsidRPr="001E101B" w14:paraId="5A671453" w14:textId="77777777" w:rsidTr="00BE2036">
        <w:trPr>
          <w:trHeight w:val="72"/>
        </w:trPr>
        <w:tc>
          <w:tcPr>
            <w:tcW w:w="3355" w:type="dxa"/>
          </w:tcPr>
          <w:p w14:paraId="05E6F7F1" w14:textId="293BC876" w:rsidR="00CD21D0" w:rsidRPr="001E101B" w:rsidRDefault="0022348B" w:rsidP="00CD21D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1E101B">
              <w:rPr>
                <w:rFonts w:ascii="Browallia New" w:hAnsi="Browallia New" w:cs="Browallia New"/>
                <w:color w:val="000000"/>
                <w:cs/>
              </w:rPr>
              <w:t>ตัด</w:t>
            </w:r>
            <w:r w:rsidR="00CD21D0" w:rsidRPr="001E101B">
              <w:rPr>
                <w:rFonts w:ascii="Browallia New" w:hAnsi="Browallia New" w:cs="Browallia New"/>
                <w:color w:val="000000"/>
                <w:cs/>
              </w:rPr>
              <w:t>จำหน่ายสินทรัพย์ - สุทธิ</w:t>
            </w:r>
          </w:p>
        </w:tc>
        <w:tc>
          <w:tcPr>
            <w:tcW w:w="1296" w:type="dxa"/>
            <w:shd w:val="clear" w:color="auto" w:fill="FAFAFA"/>
          </w:tcPr>
          <w:p w14:paraId="08C293AC" w14:textId="17E7BF4B" w:rsidR="00CD21D0" w:rsidRPr="001E101B" w:rsidRDefault="00CD21D0" w:rsidP="00CD21D0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BA7ED06" w14:textId="30A255BF" w:rsidR="00CD21D0" w:rsidRPr="001E101B" w:rsidRDefault="00CD21D0" w:rsidP="00CD21D0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43CDA37" w14:textId="47C8601B" w:rsidR="00CD21D0" w:rsidRPr="001E101B" w:rsidRDefault="00CD21D0" w:rsidP="00CD21D0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14</w:t>
            </w:r>
            <w:r w:rsidRPr="001E101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D8C646C" w14:textId="697BF925" w:rsidR="00CD21D0" w:rsidRPr="001E101B" w:rsidRDefault="00CD21D0" w:rsidP="00CD21D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2</w:t>
            </w:r>
            <w:r w:rsidRPr="001E101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DF5410C" w14:textId="58D7F8C6" w:rsidR="00CD21D0" w:rsidRPr="001E101B" w:rsidRDefault="00CD21D0" w:rsidP="00CD21D0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29</w:t>
            </w:r>
            <w:r w:rsidRPr="001E101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4CD63F2" w14:textId="0320CEB3" w:rsidR="00CD21D0" w:rsidRPr="001E101B" w:rsidRDefault="00CD21D0" w:rsidP="00CD21D0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67FF4AE" w14:textId="1CA661C0" w:rsidR="00CD21D0" w:rsidRPr="001E101B" w:rsidRDefault="00CD21D0" w:rsidP="00CD21D0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5DAB923" w14:textId="3600C97C" w:rsidR="00CD21D0" w:rsidRPr="001E101B" w:rsidRDefault="00CD21D0" w:rsidP="00CD21D0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2FD4C5B" w14:textId="3CEBD7AB" w:rsidR="00CD21D0" w:rsidRPr="001E101B" w:rsidRDefault="00CD21D0" w:rsidP="00CD21D0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45</w:t>
            </w:r>
            <w:r w:rsidRPr="001E101B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CD21D0" w:rsidRPr="001E101B" w14:paraId="5D9ECAEA" w14:textId="77777777" w:rsidTr="00BE2036">
        <w:trPr>
          <w:trHeight w:val="20"/>
        </w:trPr>
        <w:tc>
          <w:tcPr>
            <w:tcW w:w="3355" w:type="dxa"/>
          </w:tcPr>
          <w:p w14:paraId="767AA002" w14:textId="76FCFC52" w:rsidR="00CD21D0" w:rsidRPr="001E101B" w:rsidRDefault="00CD21D0" w:rsidP="00CD21D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1E101B">
              <w:rPr>
                <w:rFonts w:ascii="Browallia New" w:hAnsi="Browallia New" w:cs="Browallia New"/>
                <w:color w:val="000000"/>
                <w:cs/>
              </w:rPr>
              <w:t>โอนสินทรัพย์เข้า (ออก)</w:t>
            </w:r>
          </w:p>
        </w:tc>
        <w:tc>
          <w:tcPr>
            <w:tcW w:w="1296" w:type="dxa"/>
            <w:shd w:val="clear" w:color="auto" w:fill="FAFAFA"/>
          </w:tcPr>
          <w:p w14:paraId="5959692E" w14:textId="1255389D" w:rsidR="00CD21D0" w:rsidRPr="001E101B" w:rsidRDefault="00CD21D0" w:rsidP="00CD21D0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624FEAC" w14:textId="70BCBAF2" w:rsidR="00CD21D0" w:rsidRPr="001E101B" w:rsidRDefault="00552E4A" w:rsidP="00CD21D0">
            <w:pPr>
              <w:tabs>
                <w:tab w:val="decimal" w:pos="1088"/>
              </w:tabs>
              <w:ind w:right="-34"/>
              <w:jc w:val="both"/>
              <w:rPr>
                <w:rFonts w:ascii="Browallia New" w:hAnsi="Browallia New" w:cs="Browallia New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8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717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844</w:t>
            </w:r>
          </w:p>
        </w:tc>
        <w:tc>
          <w:tcPr>
            <w:tcW w:w="1296" w:type="dxa"/>
            <w:shd w:val="clear" w:color="auto" w:fill="FAFAFA"/>
          </w:tcPr>
          <w:p w14:paraId="644AFB14" w14:textId="7076CE21" w:rsidR="00CD21D0" w:rsidRPr="001E101B" w:rsidRDefault="00CD21D0" w:rsidP="00CD21D0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B8F0C01" w14:textId="4E45F576" w:rsidR="00CD21D0" w:rsidRPr="001E101B" w:rsidRDefault="00552E4A" w:rsidP="00CD21D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20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029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496</w:t>
            </w:r>
          </w:p>
        </w:tc>
        <w:tc>
          <w:tcPr>
            <w:tcW w:w="1296" w:type="dxa"/>
            <w:shd w:val="clear" w:color="auto" w:fill="FAFAFA"/>
          </w:tcPr>
          <w:p w14:paraId="29CC3EC2" w14:textId="69502882" w:rsidR="00CD21D0" w:rsidRPr="001E101B" w:rsidRDefault="00552E4A" w:rsidP="00CD21D0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6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822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133</w:t>
            </w:r>
          </w:p>
        </w:tc>
        <w:tc>
          <w:tcPr>
            <w:tcW w:w="1296" w:type="dxa"/>
            <w:shd w:val="clear" w:color="auto" w:fill="FAFAFA"/>
          </w:tcPr>
          <w:p w14:paraId="1B905B64" w14:textId="5BDFCE8F" w:rsidR="00CD21D0" w:rsidRPr="001E101B" w:rsidRDefault="00CD21D0" w:rsidP="00CD21D0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C0EC6AD" w14:textId="3404341E" w:rsidR="00CD21D0" w:rsidRPr="001E101B" w:rsidRDefault="00CD21D0" w:rsidP="00CD21D0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DE888EE" w14:textId="1D515B0F" w:rsidR="00CD21D0" w:rsidRPr="001E101B" w:rsidRDefault="00CD21D0" w:rsidP="00CD21D0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39</w:t>
            </w:r>
            <w:r w:rsidRPr="001E101B">
              <w:rPr>
                <w:rFonts w:ascii="Browallia New" w:hAnsi="Browallia New" w:cs="Browallia New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797</w:t>
            </w:r>
            <w:r w:rsidRPr="001E101B">
              <w:rPr>
                <w:rFonts w:ascii="Browallia New" w:hAnsi="Browallia New" w:cs="Browallia New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940</w:t>
            </w:r>
            <w:r w:rsidRPr="001E101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CD9E123" w14:textId="7BA69B85" w:rsidR="00CD21D0" w:rsidRPr="001E101B" w:rsidRDefault="00CD21D0" w:rsidP="00CD21D0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4</w:t>
            </w:r>
            <w:r w:rsidRPr="001E101B">
              <w:rPr>
                <w:rFonts w:ascii="Browallia New" w:hAnsi="Browallia New" w:cs="Browallia New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228</w:t>
            </w:r>
            <w:r w:rsidRPr="001E101B">
              <w:rPr>
                <w:rFonts w:ascii="Browallia New" w:hAnsi="Browallia New" w:cs="Browallia New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467</w:t>
            </w:r>
            <w:r w:rsidRPr="001E101B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CD21D0" w:rsidRPr="001E101B" w14:paraId="600C29B6" w14:textId="77777777" w:rsidTr="00BE2036">
        <w:trPr>
          <w:trHeight w:val="20"/>
        </w:trPr>
        <w:tc>
          <w:tcPr>
            <w:tcW w:w="3355" w:type="dxa"/>
          </w:tcPr>
          <w:p w14:paraId="2FDB4CA0" w14:textId="1DDE11B0" w:rsidR="00CD21D0" w:rsidRPr="001E101B" w:rsidRDefault="00CD21D0" w:rsidP="00CD21D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1E101B">
              <w:rPr>
                <w:rFonts w:ascii="Browallia New" w:hAnsi="Browallia New" w:cs="Browallia New"/>
                <w:color w:val="000000"/>
                <w:cs/>
              </w:rPr>
              <w:t>ค่าเสื่อมราคา</w:t>
            </w:r>
          </w:p>
        </w:tc>
        <w:tc>
          <w:tcPr>
            <w:tcW w:w="1296" w:type="dxa"/>
            <w:shd w:val="clear" w:color="auto" w:fill="FAFAFA"/>
          </w:tcPr>
          <w:p w14:paraId="0B1752E5" w14:textId="5DA4B65A" w:rsidR="00CD21D0" w:rsidRPr="001E101B" w:rsidRDefault="00CD21D0" w:rsidP="00CD21D0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8D3DA95" w14:textId="25E0E180" w:rsidR="00CD21D0" w:rsidRPr="001E101B" w:rsidRDefault="00CD21D0" w:rsidP="00CD21D0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78</w:t>
            </w:r>
            <w:r w:rsidRPr="001E101B">
              <w:rPr>
                <w:rFonts w:ascii="Browallia New" w:hAnsi="Browallia New" w:cs="Browallia New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497</w:t>
            </w:r>
            <w:r w:rsidRPr="001E101B">
              <w:rPr>
                <w:rFonts w:ascii="Browallia New" w:hAnsi="Browallia New" w:cs="Browallia New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454</w:t>
            </w:r>
            <w:r w:rsidRPr="001E101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275533C" w14:textId="5433CA7B" w:rsidR="00CD21D0" w:rsidRPr="001E101B" w:rsidRDefault="00CD21D0" w:rsidP="00CD21D0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55</w:t>
            </w:r>
            <w:r w:rsidR="00EA06C9" w:rsidRPr="001E101B">
              <w:rPr>
                <w:rFonts w:ascii="Browallia New" w:hAnsi="Browallia New" w:cs="Browallia New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133</w:t>
            </w:r>
            <w:r w:rsidR="00EA06C9" w:rsidRPr="001E101B">
              <w:rPr>
                <w:rFonts w:ascii="Browallia New" w:hAnsi="Browallia New" w:cs="Browallia New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972</w:t>
            </w:r>
            <w:r w:rsidRPr="001E101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A06D4C0" w14:textId="6F0CA396" w:rsidR="00CD21D0" w:rsidRPr="001E101B" w:rsidRDefault="00CD21D0" w:rsidP="00CD21D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64</w:t>
            </w:r>
            <w:r w:rsidRPr="001E101B">
              <w:rPr>
                <w:rFonts w:ascii="Browallia New" w:hAnsi="Browallia New" w:cs="Browallia New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760</w:t>
            </w:r>
            <w:r w:rsidRPr="001E101B">
              <w:rPr>
                <w:rFonts w:ascii="Browallia New" w:hAnsi="Browallia New" w:cs="Browallia New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024</w:t>
            </w:r>
            <w:r w:rsidRPr="001E101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31CAD2E" w14:textId="4E03D80A" w:rsidR="00CD21D0" w:rsidRPr="001E101B" w:rsidRDefault="00CD21D0" w:rsidP="00CD21D0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82</w:t>
            </w:r>
            <w:r w:rsidRPr="001E101B">
              <w:rPr>
                <w:rFonts w:ascii="Browallia New" w:hAnsi="Browallia New" w:cs="Browallia New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338</w:t>
            </w:r>
            <w:r w:rsidRPr="001E101B">
              <w:rPr>
                <w:rFonts w:ascii="Browallia New" w:hAnsi="Browallia New" w:cs="Browallia New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413</w:t>
            </w:r>
            <w:r w:rsidRPr="001E101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E2C98F9" w14:textId="2CC25CC5" w:rsidR="00CD21D0" w:rsidRPr="001E101B" w:rsidRDefault="00CD21D0" w:rsidP="00CD21D0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76</w:t>
            </w:r>
            <w:r w:rsidRPr="001E101B">
              <w:rPr>
                <w:rFonts w:ascii="Browallia New" w:hAnsi="Browallia New" w:cs="Browallia New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798</w:t>
            </w:r>
            <w:r w:rsidRPr="001E101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FF56B70" w14:textId="439B2318" w:rsidR="00CD21D0" w:rsidRPr="001E101B" w:rsidRDefault="00CD21D0" w:rsidP="00CD21D0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14</w:t>
            </w:r>
            <w:r w:rsidRPr="001E101B">
              <w:rPr>
                <w:rFonts w:ascii="Browallia New" w:hAnsi="Browallia New" w:cs="Browallia New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528</w:t>
            </w:r>
            <w:r w:rsidRPr="001E101B">
              <w:rPr>
                <w:rFonts w:ascii="Browallia New" w:hAnsi="Browallia New" w:cs="Browallia New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261</w:t>
            </w:r>
            <w:r w:rsidRPr="001E101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5277F94" w14:textId="48BDDA5F" w:rsidR="00CD21D0" w:rsidRPr="001E101B" w:rsidRDefault="00CD21D0" w:rsidP="00CD21D0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7562D15" w14:textId="51754E87" w:rsidR="00CD21D0" w:rsidRPr="001E101B" w:rsidRDefault="00CD21D0" w:rsidP="00CD21D0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295</w:t>
            </w:r>
            <w:r w:rsidR="00EA06C9" w:rsidRPr="001E101B">
              <w:rPr>
                <w:rFonts w:ascii="Browallia New" w:hAnsi="Browallia New" w:cs="Browallia New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334</w:t>
            </w:r>
            <w:r w:rsidR="00EA06C9" w:rsidRPr="001E101B">
              <w:rPr>
                <w:rFonts w:ascii="Browallia New" w:hAnsi="Browallia New" w:cs="Browallia New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922</w:t>
            </w:r>
            <w:r w:rsidRPr="001E101B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CD21D0" w:rsidRPr="001E101B" w14:paraId="044BA618" w14:textId="77777777" w:rsidTr="00BE2036">
        <w:trPr>
          <w:trHeight w:val="20"/>
        </w:trPr>
        <w:tc>
          <w:tcPr>
            <w:tcW w:w="3355" w:type="dxa"/>
          </w:tcPr>
          <w:p w14:paraId="4DA915F7" w14:textId="77777777" w:rsidR="00CD21D0" w:rsidRPr="001E101B" w:rsidRDefault="00CD21D0" w:rsidP="00CD21D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1E101B">
              <w:rPr>
                <w:rFonts w:ascii="Browallia New" w:hAnsi="Browallia New" w:cs="Browallia New"/>
                <w:color w:val="000000"/>
                <w:cs/>
              </w:rPr>
              <w:t>ราคาตามบัญชีปลายปี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BC7F51" w14:textId="01FC4F46" w:rsidR="00CD21D0" w:rsidRPr="001E101B" w:rsidRDefault="00552E4A" w:rsidP="00CD21D0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3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200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000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6D376B" w14:textId="1E653683" w:rsidR="00CD21D0" w:rsidRPr="001E101B" w:rsidRDefault="00552E4A" w:rsidP="00CD21D0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1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099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980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821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F3DA69" w14:textId="2300E201" w:rsidR="00CD21D0" w:rsidRPr="001E101B" w:rsidRDefault="00552E4A" w:rsidP="00CD21D0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118</w:t>
            </w:r>
            <w:r w:rsidR="00EA06C9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294</w:t>
            </w:r>
            <w:r w:rsidR="00EA06C9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823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0EE67A" w14:textId="1B312765" w:rsidR="00CD21D0" w:rsidRPr="001E101B" w:rsidRDefault="00552E4A" w:rsidP="00CD21D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265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285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319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ACCB96" w14:textId="127FD984" w:rsidR="00CD21D0" w:rsidRPr="001E101B" w:rsidRDefault="00552E4A" w:rsidP="00CD21D0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392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791</w:t>
            </w:r>
            <w:r w:rsidR="00EA06C9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002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0AF750" w14:textId="67A4BCE1" w:rsidR="00CD21D0" w:rsidRPr="001E101B" w:rsidRDefault="00552E4A" w:rsidP="00CD21D0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4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531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BE65EC" w14:textId="006F0479" w:rsidR="00CD21D0" w:rsidRPr="001E101B" w:rsidRDefault="00552E4A" w:rsidP="00CD21D0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6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270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646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58C881" w14:textId="1376D4FB" w:rsidR="00CD21D0" w:rsidRPr="001E101B" w:rsidRDefault="00552E4A" w:rsidP="00CD21D0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995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921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10D86D" w14:textId="5B983DF2" w:rsidR="00CD21D0" w:rsidRPr="001E101B" w:rsidRDefault="00552E4A" w:rsidP="00CD21D0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5</w:t>
            </w:r>
            <w:r w:rsidR="00EA06C9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083</w:t>
            </w:r>
            <w:r w:rsidR="00EA06C9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623</w:t>
            </w:r>
            <w:r w:rsidR="00EA06C9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063</w:t>
            </w:r>
          </w:p>
        </w:tc>
      </w:tr>
      <w:tr w:rsidR="00CD21D0" w:rsidRPr="001E101B" w14:paraId="606D95BA" w14:textId="77777777" w:rsidTr="00BE2036">
        <w:trPr>
          <w:trHeight w:val="20"/>
        </w:trPr>
        <w:tc>
          <w:tcPr>
            <w:tcW w:w="3355" w:type="dxa"/>
          </w:tcPr>
          <w:p w14:paraId="652F87AF" w14:textId="77777777" w:rsidR="00CD21D0" w:rsidRPr="001E101B" w:rsidRDefault="00CD21D0" w:rsidP="00CD21D0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B7541C7" w14:textId="77777777" w:rsidR="00CD21D0" w:rsidRPr="001E101B" w:rsidRDefault="00CD21D0" w:rsidP="00CD21D0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C695D24" w14:textId="77777777" w:rsidR="00CD21D0" w:rsidRPr="001E101B" w:rsidRDefault="00CD21D0" w:rsidP="00CD21D0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126ECA5" w14:textId="77777777" w:rsidR="00CD21D0" w:rsidRPr="001E101B" w:rsidRDefault="00CD21D0" w:rsidP="00CD21D0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D51431F" w14:textId="77777777" w:rsidR="00CD21D0" w:rsidRPr="001E101B" w:rsidRDefault="00CD21D0" w:rsidP="00CD21D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188B330" w14:textId="77777777" w:rsidR="00CD21D0" w:rsidRPr="001E101B" w:rsidRDefault="00CD21D0" w:rsidP="00CD21D0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44EF161" w14:textId="77777777" w:rsidR="00CD21D0" w:rsidRPr="001E101B" w:rsidRDefault="00CD21D0" w:rsidP="00CD21D0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38F183E" w14:textId="77777777" w:rsidR="00CD21D0" w:rsidRPr="001E101B" w:rsidRDefault="00CD21D0" w:rsidP="00CD21D0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3A1C73B" w14:textId="77777777" w:rsidR="00CD21D0" w:rsidRPr="001E101B" w:rsidRDefault="00CD21D0" w:rsidP="00CD21D0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06511EE" w14:textId="77777777" w:rsidR="00CD21D0" w:rsidRPr="001E101B" w:rsidRDefault="00CD21D0" w:rsidP="00CD21D0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</w:tr>
      <w:tr w:rsidR="00CD21D0" w:rsidRPr="001E101B" w14:paraId="72ED78C8" w14:textId="77777777" w:rsidTr="00BE2036">
        <w:trPr>
          <w:trHeight w:val="20"/>
        </w:trPr>
        <w:tc>
          <w:tcPr>
            <w:tcW w:w="3355" w:type="dxa"/>
          </w:tcPr>
          <w:p w14:paraId="6715D83C" w14:textId="53EE8B2B" w:rsidR="00CD21D0" w:rsidRPr="001E101B" w:rsidRDefault="00CD21D0" w:rsidP="00CD21D0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 </w:t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FAFAFA"/>
          </w:tcPr>
          <w:p w14:paraId="4C156391" w14:textId="77777777" w:rsidR="00CD21D0" w:rsidRPr="001E101B" w:rsidRDefault="00CD21D0" w:rsidP="00CD21D0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B998F7C" w14:textId="77777777" w:rsidR="00CD21D0" w:rsidRPr="001E101B" w:rsidRDefault="00CD21D0" w:rsidP="00CD21D0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D2271C4" w14:textId="77777777" w:rsidR="00CD21D0" w:rsidRPr="001E101B" w:rsidRDefault="00CD21D0" w:rsidP="00CD21D0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2D7377CC" w14:textId="77777777" w:rsidR="00CD21D0" w:rsidRPr="001E101B" w:rsidRDefault="00CD21D0" w:rsidP="00CD21D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41C78FDF" w14:textId="77777777" w:rsidR="00CD21D0" w:rsidRPr="001E101B" w:rsidRDefault="00CD21D0" w:rsidP="00CD21D0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FE731C9" w14:textId="77777777" w:rsidR="00CD21D0" w:rsidRPr="001E101B" w:rsidRDefault="00CD21D0" w:rsidP="00CD21D0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036DA259" w14:textId="77777777" w:rsidR="00CD21D0" w:rsidRPr="001E101B" w:rsidRDefault="00CD21D0" w:rsidP="00CD21D0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1FF9D7E5" w14:textId="77777777" w:rsidR="00CD21D0" w:rsidRPr="001E101B" w:rsidRDefault="00CD21D0" w:rsidP="00CD21D0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4EDC426F" w14:textId="77777777" w:rsidR="00CD21D0" w:rsidRPr="001E101B" w:rsidRDefault="00CD21D0" w:rsidP="00CD21D0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</w:tr>
      <w:tr w:rsidR="00CD21D0" w:rsidRPr="001E101B" w14:paraId="1F8A1001" w14:textId="77777777" w:rsidTr="00BE2036">
        <w:trPr>
          <w:trHeight w:val="20"/>
        </w:trPr>
        <w:tc>
          <w:tcPr>
            <w:tcW w:w="3355" w:type="dxa"/>
          </w:tcPr>
          <w:p w14:paraId="1B3F9668" w14:textId="77777777" w:rsidR="00CD21D0" w:rsidRPr="001E101B" w:rsidRDefault="00CD21D0" w:rsidP="00CD21D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cs/>
                <w:lang w:val="en-GB"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</w:tcPr>
          <w:p w14:paraId="7179D019" w14:textId="00EF567B" w:rsidR="00CD21D0" w:rsidRPr="001E101B" w:rsidRDefault="00552E4A" w:rsidP="00CD21D0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3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200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000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69313163" w14:textId="374959E3" w:rsidR="00CD21D0" w:rsidRPr="001E101B" w:rsidRDefault="00552E4A" w:rsidP="00CD21D0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2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332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393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696</w:t>
            </w:r>
          </w:p>
        </w:tc>
        <w:tc>
          <w:tcPr>
            <w:tcW w:w="1296" w:type="dxa"/>
            <w:shd w:val="clear" w:color="auto" w:fill="FAFAFA"/>
          </w:tcPr>
          <w:p w14:paraId="1F4088CB" w14:textId="66E622ED" w:rsidR="00CD21D0" w:rsidRPr="001E101B" w:rsidRDefault="00552E4A" w:rsidP="00CD21D0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869</w:t>
            </w:r>
            <w:r w:rsidR="00EA06C9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486</w:t>
            </w:r>
            <w:r w:rsidR="00EA06C9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532</w:t>
            </w:r>
          </w:p>
        </w:tc>
        <w:tc>
          <w:tcPr>
            <w:tcW w:w="1296" w:type="dxa"/>
            <w:shd w:val="clear" w:color="auto" w:fill="FAFAFA"/>
          </w:tcPr>
          <w:p w14:paraId="09CCA7D2" w14:textId="3EC1E5A7" w:rsidR="00CD21D0" w:rsidRPr="001E101B" w:rsidRDefault="00552E4A" w:rsidP="00CD21D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885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912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347</w:t>
            </w:r>
          </w:p>
        </w:tc>
        <w:tc>
          <w:tcPr>
            <w:tcW w:w="1296" w:type="dxa"/>
            <w:shd w:val="clear" w:color="auto" w:fill="FAFAFA"/>
          </w:tcPr>
          <w:p w14:paraId="0B4ECF20" w14:textId="604504D1" w:rsidR="00CD21D0" w:rsidRPr="001E101B" w:rsidRDefault="00552E4A" w:rsidP="00CD21D0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1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196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885</w:t>
            </w:r>
            <w:r w:rsidR="00EA06C9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821</w:t>
            </w:r>
          </w:p>
        </w:tc>
        <w:tc>
          <w:tcPr>
            <w:tcW w:w="1296" w:type="dxa"/>
            <w:shd w:val="clear" w:color="auto" w:fill="FAFAFA"/>
          </w:tcPr>
          <w:p w14:paraId="696CBC10" w14:textId="43FF40EA" w:rsidR="00CD21D0" w:rsidRPr="001E101B" w:rsidRDefault="00552E4A" w:rsidP="00CD21D0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7</w:t>
            </w:r>
            <w:r w:rsidR="00EA06C9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173</w:t>
            </w:r>
            <w:r w:rsidR="00EA06C9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510</w:t>
            </w:r>
          </w:p>
        </w:tc>
        <w:tc>
          <w:tcPr>
            <w:tcW w:w="1296" w:type="dxa"/>
            <w:shd w:val="clear" w:color="auto" w:fill="FAFAFA"/>
          </w:tcPr>
          <w:p w14:paraId="0B77AFEC" w14:textId="27C43C1C" w:rsidR="00CD21D0" w:rsidRPr="001E101B" w:rsidRDefault="00552E4A" w:rsidP="00CD21D0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93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257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692</w:t>
            </w:r>
          </w:p>
        </w:tc>
        <w:tc>
          <w:tcPr>
            <w:tcW w:w="1368" w:type="dxa"/>
            <w:shd w:val="clear" w:color="auto" w:fill="FAFAFA"/>
          </w:tcPr>
          <w:p w14:paraId="09A498C0" w14:textId="358D67DB" w:rsidR="00CD21D0" w:rsidRPr="001E101B" w:rsidRDefault="00552E4A" w:rsidP="00CD21D0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995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921</w:t>
            </w:r>
          </w:p>
        </w:tc>
        <w:tc>
          <w:tcPr>
            <w:tcW w:w="1296" w:type="dxa"/>
            <w:shd w:val="clear" w:color="auto" w:fill="FAFAFA"/>
          </w:tcPr>
          <w:p w14:paraId="0A84B114" w14:textId="0AB3496A" w:rsidR="00CD21D0" w:rsidRPr="001E101B" w:rsidRDefault="00552E4A" w:rsidP="00CD21D0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8</w:t>
            </w:r>
            <w:r w:rsidR="00EA06C9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586</w:t>
            </w:r>
            <w:r w:rsidR="00EA06C9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105</w:t>
            </w:r>
            <w:r w:rsidR="00EA06C9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519</w:t>
            </w:r>
          </w:p>
        </w:tc>
      </w:tr>
      <w:tr w:rsidR="00CD21D0" w:rsidRPr="001E101B" w14:paraId="23AE487A" w14:textId="77777777" w:rsidTr="00BE2036">
        <w:trPr>
          <w:trHeight w:val="20"/>
        </w:trPr>
        <w:tc>
          <w:tcPr>
            <w:tcW w:w="3355" w:type="dxa"/>
          </w:tcPr>
          <w:p w14:paraId="0E94B1A3" w14:textId="77777777" w:rsidR="00CD21D0" w:rsidRPr="001E101B" w:rsidRDefault="00CD21D0" w:rsidP="00CD21D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u w:val="single"/>
                <w:cs/>
                <w:lang w:val="en-GB"/>
              </w:rPr>
              <w:t>หัก</w:t>
            </w:r>
            <w:r w:rsidRPr="001E101B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96F6153" w14:textId="3DF99DB7" w:rsidR="00CD21D0" w:rsidRPr="001E101B" w:rsidRDefault="00CD21D0" w:rsidP="00CD21D0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0F5A650" w14:textId="7E33C896" w:rsidR="00CD21D0" w:rsidRPr="001E101B" w:rsidRDefault="00CD21D0" w:rsidP="00CD21D0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1</w:t>
            </w:r>
            <w:r w:rsidRPr="001E101B">
              <w:rPr>
                <w:rFonts w:ascii="Browallia New" w:hAnsi="Browallia New" w:cs="Browallia New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232</w:t>
            </w:r>
            <w:r w:rsidRPr="001E101B">
              <w:rPr>
                <w:rFonts w:ascii="Browallia New" w:hAnsi="Browallia New" w:cs="Browallia New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412</w:t>
            </w:r>
            <w:r w:rsidRPr="001E101B">
              <w:rPr>
                <w:rFonts w:ascii="Browallia New" w:hAnsi="Browallia New" w:cs="Browallia New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875</w:t>
            </w:r>
            <w:r w:rsidRPr="001E101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AFA19F7" w14:textId="1BCDE2A8" w:rsidR="00CD21D0" w:rsidRPr="001E101B" w:rsidRDefault="00CD21D0" w:rsidP="00CD21D0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751</w:t>
            </w:r>
            <w:r w:rsidR="00EA06C9" w:rsidRPr="001E101B">
              <w:rPr>
                <w:rFonts w:ascii="Browallia New" w:hAnsi="Browallia New" w:cs="Browallia New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191</w:t>
            </w:r>
            <w:r w:rsidR="00EA06C9" w:rsidRPr="001E101B">
              <w:rPr>
                <w:rFonts w:ascii="Browallia New" w:hAnsi="Browallia New" w:cs="Browallia New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709</w:t>
            </w:r>
            <w:r w:rsidRPr="001E101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7C2D678" w14:textId="4609464E" w:rsidR="00CD21D0" w:rsidRPr="001E101B" w:rsidRDefault="00CD21D0" w:rsidP="00CD21D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620</w:t>
            </w:r>
            <w:r w:rsidRPr="001E101B">
              <w:rPr>
                <w:rFonts w:ascii="Browallia New" w:hAnsi="Browallia New" w:cs="Browallia New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627</w:t>
            </w:r>
            <w:r w:rsidRPr="001E101B">
              <w:rPr>
                <w:rFonts w:ascii="Browallia New" w:hAnsi="Browallia New" w:cs="Browallia New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028</w:t>
            </w:r>
            <w:r w:rsidRPr="001E101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8AAAD35" w14:textId="07A1CA19" w:rsidR="00CD21D0" w:rsidRPr="001E101B" w:rsidRDefault="00CD21D0" w:rsidP="00CD21D0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804</w:t>
            </w:r>
            <w:r w:rsidRPr="001E101B">
              <w:rPr>
                <w:rFonts w:ascii="Browallia New" w:hAnsi="Browallia New" w:cs="Browallia New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094</w:t>
            </w:r>
            <w:r w:rsidRPr="001E101B">
              <w:rPr>
                <w:rFonts w:ascii="Browallia New" w:hAnsi="Browallia New" w:cs="Browallia New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819</w:t>
            </w:r>
            <w:r w:rsidRPr="001E101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6C3AE81" w14:textId="24554E3B" w:rsidR="00CD21D0" w:rsidRPr="001E101B" w:rsidRDefault="00CD21D0" w:rsidP="00CD21D0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7</w:t>
            </w:r>
            <w:r w:rsidR="00EA06C9" w:rsidRPr="001E101B">
              <w:rPr>
                <w:rFonts w:ascii="Browallia New" w:hAnsi="Browallia New" w:cs="Browallia New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168</w:t>
            </w:r>
            <w:r w:rsidR="00EA06C9" w:rsidRPr="001E101B">
              <w:rPr>
                <w:rFonts w:ascii="Browallia New" w:hAnsi="Browallia New" w:cs="Browallia New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979</w:t>
            </w:r>
            <w:r w:rsidRPr="001E101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C0A8C6A" w14:textId="58DE1301" w:rsidR="00CD21D0" w:rsidRPr="001E101B" w:rsidRDefault="00CD21D0" w:rsidP="00CD21D0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86</w:t>
            </w:r>
            <w:r w:rsidRPr="001E101B">
              <w:rPr>
                <w:rFonts w:ascii="Browallia New" w:hAnsi="Browallia New" w:cs="Browallia New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987</w:t>
            </w:r>
            <w:r w:rsidRPr="001E101B">
              <w:rPr>
                <w:rFonts w:ascii="Browallia New" w:hAnsi="Browallia New" w:cs="Browallia New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046</w:t>
            </w:r>
            <w:r w:rsidRPr="001E101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BB99A98" w14:textId="2AC6FE04" w:rsidR="00CD21D0" w:rsidRPr="001E101B" w:rsidRDefault="00CD21D0" w:rsidP="00CD21D0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A6C9C20" w14:textId="3B2C0D96" w:rsidR="00CD21D0" w:rsidRPr="001E101B" w:rsidRDefault="00CD21D0" w:rsidP="00CD21D0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3</w:t>
            </w:r>
            <w:r w:rsidRPr="001E101B">
              <w:rPr>
                <w:rFonts w:ascii="Browallia New" w:hAnsi="Browallia New" w:cs="Browallia New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502</w:t>
            </w:r>
            <w:r w:rsidR="00EA06C9" w:rsidRPr="001E101B">
              <w:rPr>
                <w:rFonts w:ascii="Browallia New" w:hAnsi="Browallia New" w:cs="Browallia New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482</w:t>
            </w:r>
            <w:r w:rsidR="00EA06C9" w:rsidRPr="001E101B">
              <w:rPr>
                <w:rFonts w:ascii="Browallia New" w:hAnsi="Browallia New" w:cs="Browallia New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lang w:val="en-GB"/>
              </w:rPr>
              <w:t>456</w:t>
            </w:r>
            <w:r w:rsidRPr="001E101B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CD21D0" w:rsidRPr="001E101B" w14:paraId="23904A92" w14:textId="77777777" w:rsidTr="00BE2036">
        <w:trPr>
          <w:trHeight w:val="20"/>
        </w:trPr>
        <w:tc>
          <w:tcPr>
            <w:tcW w:w="3355" w:type="dxa"/>
          </w:tcPr>
          <w:p w14:paraId="701F236B" w14:textId="77777777" w:rsidR="00CD21D0" w:rsidRPr="001E101B" w:rsidRDefault="00CD21D0" w:rsidP="00CD21D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cs/>
                <w:lang w:val="en-GB"/>
              </w:rPr>
              <w:t>ราคาตามบัญชี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9EBB6D" w14:textId="551FB775" w:rsidR="00CD21D0" w:rsidRPr="001E101B" w:rsidRDefault="00552E4A" w:rsidP="00CD21D0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3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200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000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8932AA" w14:textId="1CBDAFCC" w:rsidR="00CD21D0" w:rsidRPr="001E101B" w:rsidRDefault="00552E4A" w:rsidP="00CD21D0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1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099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980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821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699D84" w14:textId="15D85A86" w:rsidR="00CD21D0" w:rsidRPr="001E101B" w:rsidRDefault="00552E4A" w:rsidP="00CD21D0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118</w:t>
            </w:r>
            <w:r w:rsidR="00EA06C9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294</w:t>
            </w:r>
            <w:r w:rsidR="00EA06C9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823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CCB128" w14:textId="5D4687D2" w:rsidR="00CD21D0" w:rsidRPr="001E101B" w:rsidRDefault="00552E4A" w:rsidP="00CD21D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265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285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319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B5546D" w14:textId="1FA0BCF4" w:rsidR="00CD21D0" w:rsidRPr="001E101B" w:rsidRDefault="00552E4A" w:rsidP="00CD21D0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392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791</w:t>
            </w:r>
            <w:r w:rsidR="00EA06C9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002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74AE0B" w14:textId="5CCEF9E9" w:rsidR="00CD21D0" w:rsidRPr="001E101B" w:rsidRDefault="00552E4A" w:rsidP="00CD21D0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4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531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45AAAD" w14:textId="5FEFDBB7" w:rsidR="00CD21D0" w:rsidRPr="001E101B" w:rsidRDefault="00552E4A" w:rsidP="00CD21D0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6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270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646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B157B0" w14:textId="6B697F98" w:rsidR="00CD21D0" w:rsidRPr="001E101B" w:rsidRDefault="00552E4A" w:rsidP="00CD21D0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995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921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7DAE30" w14:textId="650DF2C8" w:rsidR="00CD21D0" w:rsidRPr="001E101B" w:rsidRDefault="00552E4A" w:rsidP="00CD21D0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552E4A">
              <w:rPr>
                <w:rFonts w:ascii="Browallia New" w:hAnsi="Browallia New" w:cs="Browallia New"/>
                <w:lang w:val="en-GB"/>
              </w:rPr>
              <w:t>5</w:t>
            </w:r>
            <w:r w:rsidR="00CD21D0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083</w:t>
            </w:r>
            <w:r w:rsidR="00EA06C9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623</w:t>
            </w:r>
            <w:r w:rsidR="00EA06C9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lang w:val="en-GB"/>
              </w:rPr>
              <w:t>063</w:t>
            </w:r>
          </w:p>
        </w:tc>
      </w:tr>
    </w:tbl>
    <w:p w14:paraId="7189826D" w14:textId="77777777" w:rsidR="000275C0" w:rsidRPr="001E101B" w:rsidRDefault="000275C0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35D8310" w14:textId="0C97C9C5" w:rsidR="00934AFD" w:rsidRPr="001E101B" w:rsidRDefault="00934AFD" w:rsidP="00934AFD">
      <w:pPr>
        <w:rPr>
          <w:rFonts w:ascii="Browallia New" w:hAnsi="Browallia New" w:cs="Browallia New"/>
          <w:sz w:val="26"/>
          <w:szCs w:val="26"/>
          <w:cs/>
          <w:lang w:val="en-GB"/>
        </w:rPr>
        <w:sectPr w:rsidR="00934AFD" w:rsidRPr="001E101B" w:rsidSect="0092368C">
          <w:pgSz w:w="16834" w:h="11909" w:orient="landscape" w:code="9"/>
          <w:pgMar w:top="1440" w:right="864" w:bottom="720" w:left="864" w:header="706" w:footer="706" w:gutter="0"/>
          <w:cols w:space="720"/>
        </w:sectPr>
      </w:pPr>
    </w:p>
    <w:p w14:paraId="2DA30B11" w14:textId="77777777" w:rsidR="00934AFD" w:rsidRPr="001E101B" w:rsidRDefault="00934AFD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2EC4BFD" w14:textId="77777777" w:rsidR="004513A2" w:rsidRPr="001E101B" w:rsidRDefault="004513A2" w:rsidP="008926B8">
      <w:pPr>
        <w:jc w:val="both"/>
        <w:rPr>
          <w:rFonts w:ascii="Browallia New" w:hAnsi="Browallia New" w:cs="Browallia New"/>
          <w:color w:val="000000"/>
          <w:sz w:val="26"/>
          <w:szCs w:val="26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หากที่ดินแสดงตามราคาทุนเดิม ราคาตามบัญชีจะเป็นดังนี้</w:t>
      </w:r>
    </w:p>
    <w:p w14:paraId="1E2C0752" w14:textId="77777777" w:rsidR="004513A2" w:rsidRPr="001E101B" w:rsidRDefault="004513A2" w:rsidP="008926B8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1367"/>
        <w:gridCol w:w="1369"/>
        <w:gridCol w:w="1368"/>
        <w:gridCol w:w="1368"/>
      </w:tblGrid>
      <w:tr w:rsidR="004513A2" w:rsidRPr="001E101B" w14:paraId="43B11EF5" w14:textId="77777777" w:rsidTr="00E173C9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1A989" w14:textId="77777777" w:rsidR="004513A2" w:rsidRPr="001E101B" w:rsidRDefault="004513A2" w:rsidP="008926B8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71B0F5" w14:textId="77777777" w:rsidR="004513A2" w:rsidRPr="001E101B" w:rsidRDefault="004513A2" w:rsidP="008926B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9E65B8" w14:textId="77777777" w:rsidR="004513A2" w:rsidRPr="001E101B" w:rsidRDefault="004513A2" w:rsidP="008926B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513A2" w:rsidRPr="001E101B" w14:paraId="4327411C" w14:textId="77777777" w:rsidTr="003E6968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D720B" w14:textId="77777777" w:rsidR="004513A2" w:rsidRPr="001E101B" w:rsidRDefault="004513A2" w:rsidP="008926B8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0D166B" w14:textId="6AF720E5" w:rsidR="004513A2" w:rsidRPr="001E101B" w:rsidRDefault="00F7183B" w:rsidP="004A5FA1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691C24" w:rsidRPr="001E10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21DB9D" w14:textId="4F81C6DF" w:rsidR="004513A2" w:rsidRPr="001E101B" w:rsidRDefault="00F7183B" w:rsidP="004A5FA1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691C24" w:rsidRPr="001E10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52E4A" w:rsidRPr="00552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F30096" w14:textId="419278CF" w:rsidR="004513A2" w:rsidRPr="001E101B" w:rsidRDefault="00F7183B" w:rsidP="004A5FA1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691C24" w:rsidRPr="001E10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6A395B" w14:textId="215D8714" w:rsidR="004513A2" w:rsidRPr="001E101B" w:rsidRDefault="00F7183B" w:rsidP="004A5FA1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691C24" w:rsidRPr="001E10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52E4A" w:rsidRPr="00552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4513A2" w:rsidRPr="001E101B" w14:paraId="6124270F" w14:textId="77777777" w:rsidTr="003E6968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99BF9" w14:textId="77777777" w:rsidR="004513A2" w:rsidRPr="001E101B" w:rsidRDefault="004513A2" w:rsidP="008926B8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E18044" w14:textId="77777777" w:rsidR="004513A2" w:rsidRPr="001E101B" w:rsidRDefault="00F7183B" w:rsidP="004A5FA1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513A2" w:rsidRPr="001E10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027E41" w14:textId="77777777" w:rsidR="004513A2" w:rsidRPr="001E101B" w:rsidRDefault="00F7183B" w:rsidP="004A5FA1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513A2" w:rsidRPr="001E10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9B25D61" w14:textId="77777777" w:rsidR="004513A2" w:rsidRPr="001E101B" w:rsidRDefault="00F7183B" w:rsidP="004A5FA1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513A2" w:rsidRPr="001E10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AB51CF2" w14:textId="77777777" w:rsidR="004513A2" w:rsidRPr="001E101B" w:rsidRDefault="00F7183B" w:rsidP="004A5FA1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513A2" w:rsidRPr="001E10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513A2" w:rsidRPr="001E101B" w14:paraId="27088495" w14:textId="77777777" w:rsidTr="003E6968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B5EAA" w14:textId="77777777" w:rsidR="004513A2" w:rsidRPr="001E101B" w:rsidRDefault="004513A2" w:rsidP="008926B8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6B6F08" w14:textId="77777777" w:rsidR="004513A2" w:rsidRPr="001E101B" w:rsidRDefault="004513A2" w:rsidP="004A5FA1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8F667C" w14:textId="77777777" w:rsidR="004513A2" w:rsidRPr="001E101B" w:rsidRDefault="004513A2" w:rsidP="004A5FA1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5BA86B" w14:textId="77777777" w:rsidR="004513A2" w:rsidRPr="001E101B" w:rsidRDefault="004513A2" w:rsidP="004A5FA1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58F700" w14:textId="77777777" w:rsidR="004513A2" w:rsidRPr="001E101B" w:rsidRDefault="004513A2" w:rsidP="004A5FA1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D21D0" w:rsidRPr="001E101B" w14:paraId="47B45FBA" w14:textId="77777777" w:rsidTr="003E6968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0CD309D8" w14:textId="77777777" w:rsidR="00CD21D0" w:rsidRPr="001E101B" w:rsidRDefault="00CD21D0" w:rsidP="00CD21D0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2D6269" w14:textId="0B007191" w:rsidR="00CD21D0" w:rsidRPr="001E101B" w:rsidRDefault="00552E4A" w:rsidP="00CD21D0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2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CD21D0"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  <w:r w:rsidR="00CD21D0"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251FCD" w14:textId="5652B3FF" w:rsidR="00CD21D0" w:rsidRPr="001E101B" w:rsidRDefault="00552E4A" w:rsidP="00CD21D0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2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CD21D0"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  <w:r w:rsidR="00CD21D0"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41C428" w14:textId="764650C7" w:rsidR="00CD21D0" w:rsidRPr="001E101B" w:rsidRDefault="00552E4A" w:rsidP="00CD21D0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2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CD21D0"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  <w:r w:rsidR="00CD21D0"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0EED5A" w14:textId="4A9AB9D5" w:rsidR="00CD21D0" w:rsidRPr="001E101B" w:rsidRDefault="00552E4A" w:rsidP="00CD21D0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2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CD21D0"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  <w:r w:rsidR="00CD21D0"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</w:p>
        </w:tc>
      </w:tr>
      <w:tr w:rsidR="00CD21D0" w:rsidRPr="001E101B" w14:paraId="49126884" w14:textId="77777777" w:rsidTr="003E6968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6DC93EBB" w14:textId="1CC5BF30" w:rsidR="00CD21D0" w:rsidRPr="001E101B" w:rsidRDefault="00CD21D0" w:rsidP="00CD21D0">
            <w:pPr>
              <w:ind w:left="101" w:hanging="20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7875CE" w14:textId="754AF7A5" w:rsidR="00CD21D0" w:rsidRPr="001E101B" w:rsidRDefault="00552E4A" w:rsidP="00CD21D0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2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CD21D0"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  <w:r w:rsidR="00CD21D0"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4C5301" w14:textId="4877B6C3" w:rsidR="00CD21D0" w:rsidRPr="001E101B" w:rsidRDefault="00552E4A" w:rsidP="00CD21D0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2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CD21D0"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  <w:r w:rsidR="00CD21D0"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1907CF" w14:textId="470D50B0" w:rsidR="00CD21D0" w:rsidRPr="001E101B" w:rsidRDefault="00552E4A" w:rsidP="00CD21D0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2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CD21D0"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  <w:r w:rsidR="00CD21D0"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4D5DC1" w14:textId="18DFC368" w:rsidR="00CD21D0" w:rsidRPr="001E101B" w:rsidRDefault="00552E4A" w:rsidP="00CD21D0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2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CD21D0"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  <w:r w:rsidR="00CD21D0"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</w:p>
        </w:tc>
      </w:tr>
    </w:tbl>
    <w:p w14:paraId="62405AA8" w14:textId="77777777" w:rsidR="004513A2" w:rsidRPr="001E101B" w:rsidRDefault="004513A2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9E2BC8A" w14:textId="77777777" w:rsidR="00190B55" w:rsidRPr="001E101B" w:rsidRDefault="00190B55" w:rsidP="008926B8">
      <w:pPr>
        <w:jc w:val="thaiDistribute"/>
        <w:rPr>
          <w:rFonts w:ascii="Browallia New" w:hAnsi="Browallia New" w:cs="Browallia New"/>
          <w:color w:val="CF4A02"/>
          <w:spacing w:val="-4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color w:val="CF4A02"/>
          <w:spacing w:val="-4"/>
          <w:sz w:val="26"/>
          <w:szCs w:val="26"/>
          <w:cs/>
          <w:lang w:val="en-GB"/>
        </w:rPr>
        <w:t>มูลค่ายุติธรรมของที่ดิน</w:t>
      </w:r>
    </w:p>
    <w:p w14:paraId="6A67EE58" w14:textId="77777777" w:rsidR="00190B55" w:rsidRPr="001E101B" w:rsidRDefault="00190B55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02F9B9C" w14:textId="1F40EC76" w:rsidR="00FF5184" w:rsidRPr="001E101B" w:rsidRDefault="00190B55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ณ วันที่ </w:t>
      </w:r>
      <w:r w:rsidR="00552E4A" w:rsidRPr="00552E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0A7503" w:rsidRPr="001E101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0A7503" w:rsidRPr="001E101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มิถุนายน พ</w:t>
      </w:r>
      <w:r w:rsidR="000A7503" w:rsidRPr="001E101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0A7503" w:rsidRPr="001E101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ศ</w:t>
      </w:r>
      <w:r w:rsidR="000A7503" w:rsidRPr="001E101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E503CC" w:rsidRPr="001E101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552E4A" w:rsidRPr="00552E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1E101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กลุ่มกิจการได้ทำการประเมินมูลค่ายุติธรรมของที่ดินโดยบริษัท</w:t>
      </w:r>
      <w:r w:rsidR="00A463DB" w:rsidRPr="001E101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โจนส์ แลง ลาซาลล์</w:t>
      </w:r>
      <w:r w:rsidR="00A463DB"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(ประเทศไทย) จำกัด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F77308"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ซึ่งเป็นผู้ประเมินอิสระ 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โดยส่วนเกินทุนจากการ</w:t>
      </w:r>
      <w:r w:rsidR="00B41F8A"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ราคาสินทรัพย์สุทธิจากภาษีเงินได้รอการตัดบัญชีที่เกี่ยวข้องจะรับรู้ไปยัง</w:t>
      </w:r>
      <w:r w:rsidR="004F7ECB"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กำไรขาดทุนเบ็ดเสร็จอื่น </w:t>
      </w:r>
    </w:p>
    <w:p w14:paraId="2D7169E5" w14:textId="77777777" w:rsidR="00FF5184" w:rsidRPr="001E101B" w:rsidRDefault="00FF5184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2F82ED6" w14:textId="07EBC10D" w:rsidR="00F77308" w:rsidRPr="001E101B" w:rsidRDefault="00F77308" w:rsidP="008926B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E101B">
        <w:rPr>
          <w:rFonts w:ascii="Browallia New" w:hAnsi="Browallia New" w:cs="Browallia New"/>
          <w:spacing w:val="-4"/>
          <w:sz w:val="26"/>
          <w:szCs w:val="26"/>
          <w:cs/>
        </w:rPr>
        <w:t>ตารางต่อไปนี้แสดงการวิเคราะห์ที่ดินที่แสดงด้วยวิธีมูลค่ายุติธรรมตามการจัดประเภทลำดับชั้นมูลค่ายุติธรรมเป็นดังนี้</w:t>
      </w:r>
    </w:p>
    <w:p w14:paraId="3629ADDF" w14:textId="77777777" w:rsidR="00F77308" w:rsidRPr="001E101B" w:rsidRDefault="00F77308" w:rsidP="008926B8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32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3762"/>
        <w:gridCol w:w="2007"/>
        <w:gridCol w:w="1656"/>
        <w:gridCol w:w="2007"/>
      </w:tblGrid>
      <w:tr w:rsidR="00F77308" w:rsidRPr="001E101B" w14:paraId="464EA950" w14:textId="77777777" w:rsidTr="003E6968">
        <w:trPr>
          <w:trHeight w:val="20"/>
        </w:trPr>
        <w:tc>
          <w:tcPr>
            <w:tcW w:w="3762" w:type="dxa"/>
            <w:shd w:val="clear" w:color="auto" w:fill="auto"/>
          </w:tcPr>
          <w:p w14:paraId="78000DAA" w14:textId="77777777" w:rsidR="00F77308" w:rsidRPr="001E101B" w:rsidRDefault="00F77308" w:rsidP="003E696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1921CD" w14:textId="77777777" w:rsidR="006E0E8F" w:rsidRPr="001E101B" w:rsidRDefault="00F77308" w:rsidP="008926B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ราคาเสนอ</w:t>
            </w:r>
          </w:p>
          <w:p w14:paraId="203296CF" w14:textId="77777777" w:rsidR="00F77308" w:rsidRPr="001E101B" w:rsidRDefault="00F77308" w:rsidP="008926B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ซื้อขายในตลาดที่มี</w:t>
            </w:r>
          </w:p>
          <w:p w14:paraId="4FD034CD" w14:textId="77777777" w:rsidR="00F77308" w:rsidRPr="001E101B" w:rsidRDefault="00F77308" w:rsidP="008926B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สภาพคล่องสำหรับ</w:t>
            </w:r>
          </w:p>
          <w:p w14:paraId="01867FC2" w14:textId="77777777" w:rsidR="00F77308" w:rsidRPr="001E101B" w:rsidRDefault="00F77308" w:rsidP="008926B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สินทรัพย์อย่างเดียวกัน</w:t>
            </w:r>
          </w:p>
          <w:p w14:paraId="1FDFDC71" w14:textId="31B257E9" w:rsidR="00F77308" w:rsidRPr="001E101B" w:rsidRDefault="00F77308" w:rsidP="008926B8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(ระดับ 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189FE9" w14:textId="77777777" w:rsidR="006E0E8F" w:rsidRPr="001E101B" w:rsidRDefault="00F77308" w:rsidP="008926B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ข้อมูลอื่น</w:t>
            </w:r>
          </w:p>
          <w:p w14:paraId="4DBB9036" w14:textId="77777777" w:rsidR="00C47A5D" w:rsidRPr="001E101B" w:rsidRDefault="00F77308" w:rsidP="008926B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ที่สังเกตได้ที่มี</w:t>
            </w:r>
          </w:p>
          <w:p w14:paraId="2F98529E" w14:textId="77777777" w:rsidR="00F77308" w:rsidRPr="001E101B" w:rsidRDefault="00F77308" w:rsidP="008926B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นัยสำคัญ</w:t>
            </w:r>
          </w:p>
          <w:p w14:paraId="01A63990" w14:textId="344E9D29" w:rsidR="00F77308" w:rsidRPr="001E101B" w:rsidRDefault="00F77308" w:rsidP="008926B8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(ระดับ 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FB0BB3" w14:textId="77777777" w:rsidR="006E0E8F" w:rsidRPr="001E101B" w:rsidRDefault="00F77308" w:rsidP="003E696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ข้อมูลอื่น</w:t>
            </w:r>
          </w:p>
          <w:p w14:paraId="19FCA953" w14:textId="77777777" w:rsidR="006E0E8F" w:rsidRPr="001E101B" w:rsidRDefault="00F77308" w:rsidP="003E696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ที่ไม่สามารถ</w:t>
            </w:r>
          </w:p>
          <w:p w14:paraId="0CF8852F" w14:textId="77777777" w:rsidR="00F77308" w:rsidRPr="001E101B" w:rsidRDefault="003E6968" w:rsidP="003E696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สังเกตได้ที่มี</w:t>
            </w:r>
            <w:r w:rsidR="00F77308"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นัยสำคัญ</w:t>
            </w:r>
          </w:p>
          <w:p w14:paraId="351A201C" w14:textId="5A562D26" w:rsidR="00F77308" w:rsidRPr="001E101B" w:rsidRDefault="00F77308" w:rsidP="008926B8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(ระดับ 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F77308" w:rsidRPr="001E101B" w14:paraId="392C1627" w14:textId="77777777" w:rsidTr="003E6968">
        <w:trPr>
          <w:trHeight w:val="20"/>
        </w:trPr>
        <w:tc>
          <w:tcPr>
            <w:tcW w:w="3762" w:type="dxa"/>
            <w:shd w:val="clear" w:color="auto" w:fill="auto"/>
          </w:tcPr>
          <w:p w14:paraId="52C2456B" w14:textId="77777777" w:rsidR="00F77308" w:rsidRPr="001E101B" w:rsidRDefault="00F77308" w:rsidP="003E696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EDEE2B" w14:textId="77777777" w:rsidR="00F77308" w:rsidRPr="001E101B" w:rsidRDefault="00F77308" w:rsidP="008926B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D6A85D" w14:textId="77777777" w:rsidR="00F77308" w:rsidRPr="001E101B" w:rsidRDefault="00F77308" w:rsidP="008926B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05A8DF" w14:textId="77777777" w:rsidR="00F77308" w:rsidRPr="001E101B" w:rsidRDefault="00F77308" w:rsidP="008926B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77308" w:rsidRPr="001E101B" w14:paraId="64A6D303" w14:textId="77777777" w:rsidTr="003E6968">
        <w:trPr>
          <w:trHeight w:val="20"/>
        </w:trPr>
        <w:tc>
          <w:tcPr>
            <w:tcW w:w="3762" w:type="dxa"/>
            <w:shd w:val="clear" w:color="auto" w:fill="auto"/>
          </w:tcPr>
          <w:p w14:paraId="6B5AB746" w14:textId="77777777" w:rsidR="00F77308" w:rsidRPr="001E101B" w:rsidRDefault="00F77308" w:rsidP="003E696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FAFAFA"/>
          </w:tcPr>
          <w:p w14:paraId="1235E1DB" w14:textId="77777777" w:rsidR="00F77308" w:rsidRPr="001E101B" w:rsidRDefault="00F77308" w:rsidP="008926B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382657EA" w14:textId="77777777" w:rsidR="00F77308" w:rsidRPr="001E101B" w:rsidRDefault="00F77308" w:rsidP="008926B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FAFAFA"/>
          </w:tcPr>
          <w:p w14:paraId="32077F2E" w14:textId="77777777" w:rsidR="00F77308" w:rsidRPr="001E101B" w:rsidRDefault="00F77308" w:rsidP="008926B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77308" w:rsidRPr="001E101B" w14:paraId="451C0695" w14:textId="77777777" w:rsidTr="003E6968">
        <w:trPr>
          <w:trHeight w:val="20"/>
        </w:trPr>
        <w:tc>
          <w:tcPr>
            <w:tcW w:w="3762" w:type="dxa"/>
            <w:shd w:val="clear" w:color="auto" w:fill="auto"/>
          </w:tcPr>
          <w:p w14:paraId="6EFA08FB" w14:textId="77777777" w:rsidR="00F77308" w:rsidRPr="001E101B" w:rsidRDefault="00F77308" w:rsidP="003E696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การวัดมูลค่ายุติธรรมที่เกิดขึ้นประจำ</w:t>
            </w:r>
          </w:p>
        </w:tc>
        <w:tc>
          <w:tcPr>
            <w:tcW w:w="2007" w:type="dxa"/>
            <w:shd w:val="clear" w:color="auto" w:fill="FAFAFA"/>
          </w:tcPr>
          <w:p w14:paraId="09377ECC" w14:textId="77777777" w:rsidR="00F77308" w:rsidRPr="001E101B" w:rsidRDefault="00F77308" w:rsidP="008926B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</w:tcPr>
          <w:p w14:paraId="31080418" w14:textId="77777777" w:rsidR="00F77308" w:rsidRPr="001E101B" w:rsidRDefault="00F77308" w:rsidP="008926B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07" w:type="dxa"/>
            <w:shd w:val="clear" w:color="auto" w:fill="FAFAFA"/>
          </w:tcPr>
          <w:p w14:paraId="1B91D819" w14:textId="77777777" w:rsidR="00F77308" w:rsidRPr="001E101B" w:rsidRDefault="00F77308" w:rsidP="008926B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77308" w:rsidRPr="001E101B" w14:paraId="5A0CDE66" w14:textId="77777777" w:rsidTr="003E6968">
        <w:trPr>
          <w:trHeight w:val="20"/>
        </w:trPr>
        <w:tc>
          <w:tcPr>
            <w:tcW w:w="3762" w:type="dxa"/>
            <w:shd w:val="clear" w:color="auto" w:fill="auto"/>
          </w:tcPr>
          <w:p w14:paraId="5F355140" w14:textId="77777777" w:rsidR="00F77308" w:rsidRPr="001E101B" w:rsidRDefault="00F77308" w:rsidP="003E696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FAFAFA"/>
          </w:tcPr>
          <w:p w14:paraId="1B7AFD43" w14:textId="77777777" w:rsidR="00F77308" w:rsidRPr="001E101B" w:rsidRDefault="00702472" w:rsidP="008926B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5852B43A" w14:textId="77777777" w:rsidR="00F77308" w:rsidRPr="001E101B" w:rsidRDefault="00702472" w:rsidP="008926B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FAFAFA"/>
          </w:tcPr>
          <w:p w14:paraId="77D8FA72" w14:textId="51F33947" w:rsidR="00F77308" w:rsidRPr="001E101B" w:rsidRDefault="00552E4A" w:rsidP="008926B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02472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702472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02472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77308" w:rsidRPr="001E101B" w14:paraId="77AB24A7" w14:textId="77777777" w:rsidTr="003E6968">
        <w:trPr>
          <w:trHeight w:val="20"/>
        </w:trPr>
        <w:tc>
          <w:tcPr>
            <w:tcW w:w="3762" w:type="dxa"/>
            <w:shd w:val="clear" w:color="auto" w:fill="auto"/>
          </w:tcPr>
          <w:p w14:paraId="3ABCD9FA" w14:textId="77777777" w:rsidR="00F77308" w:rsidRPr="001E101B" w:rsidRDefault="00F77308" w:rsidP="003E696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FAFAFA"/>
          </w:tcPr>
          <w:p w14:paraId="7A032D60" w14:textId="77777777" w:rsidR="00F77308" w:rsidRPr="001E101B" w:rsidRDefault="00702472" w:rsidP="008926B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66F0A8BE" w14:textId="77777777" w:rsidR="00F77308" w:rsidRPr="001E101B" w:rsidRDefault="00702472" w:rsidP="008926B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FAFAFA"/>
          </w:tcPr>
          <w:p w14:paraId="39867E61" w14:textId="5DB2F4C2" w:rsidR="00F77308" w:rsidRPr="001E101B" w:rsidRDefault="00552E4A" w:rsidP="008926B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02472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702472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02472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7BAA1D90" w14:textId="50D8C8F0" w:rsidR="00934AFD" w:rsidRPr="001E101B" w:rsidRDefault="00934AFD" w:rsidP="008926B8">
      <w:pPr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483D2A1A" w14:textId="77777777" w:rsidR="00FF5184" w:rsidRPr="001E101B" w:rsidRDefault="00F77308" w:rsidP="00DA15EB">
      <w:pPr>
        <w:jc w:val="both"/>
        <w:rPr>
          <w:rFonts w:ascii="Browallia New" w:hAnsi="Browallia New" w:cs="Browallia New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กลุ่มกิจการและบริษัทไม่มีการโอนระหว่างลำดับชั้นมูลค่ายุติธรรมในระหว่างปี</w:t>
      </w:r>
    </w:p>
    <w:p w14:paraId="6D850CF8" w14:textId="77777777" w:rsidR="00DA15EB" w:rsidRPr="001E101B" w:rsidRDefault="00DA15EB" w:rsidP="00DA15EB">
      <w:pPr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44F8B05" w14:textId="6ECA7C0B" w:rsidR="00077F27" w:rsidRPr="001E101B" w:rsidRDefault="00077F27" w:rsidP="008926B8">
      <w:pPr>
        <w:jc w:val="both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1E101B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 xml:space="preserve">เทคนิคการประเมินมูลค่าที่ใช้เพื่อให้ได้มาซึ่งข้อมูลระดับ </w:t>
      </w:r>
      <w:r w:rsidR="00552E4A" w:rsidRPr="00552E4A"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  <w:t>3</w:t>
      </w:r>
      <w:r w:rsidRPr="001E101B">
        <w:rPr>
          <w:rFonts w:ascii="Browallia New" w:hAnsi="Browallia New" w:cs="Browallia New"/>
          <w:i/>
          <w:iCs/>
          <w:color w:val="CF4A02"/>
          <w:sz w:val="26"/>
          <w:szCs w:val="26"/>
        </w:rPr>
        <w:t xml:space="preserve"> </w:t>
      </w:r>
      <w:r w:rsidRPr="001E101B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ของมูลค่ายุติธรรม</w:t>
      </w:r>
    </w:p>
    <w:p w14:paraId="1A94FB49" w14:textId="77777777" w:rsidR="00077F27" w:rsidRPr="001E101B" w:rsidRDefault="00077F27" w:rsidP="008926B8">
      <w:pPr>
        <w:jc w:val="both"/>
        <w:rPr>
          <w:rFonts w:ascii="Browallia New" w:hAnsi="Browallia New" w:cs="Browallia New"/>
          <w:sz w:val="26"/>
          <w:szCs w:val="26"/>
        </w:rPr>
      </w:pPr>
    </w:p>
    <w:p w14:paraId="6078E966" w14:textId="17844374" w:rsidR="004F7ECB" w:rsidRPr="001E101B" w:rsidRDefault="00077F27" w:rsidP="008926B8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E101B">
        <w:rPr>
          <w:rFonts w:ascii="Browallia New" w:hAnsi="Browallia New" w:cs="Browallia New"/>
          <w:sz w:val="26"/>
          <w:szCs w:val="26"/>
          <w:cs/>
        </w:rPr>
        <w:t xml:space="preserve">สำหรับมูลค่ายุติธรรมระดับ </w:t>
      </w:r>
      <w:r w:rsidR="00552E4A" w:rsidRPr="00552E4A">
        <w:rPr>
          <w:rFonts w:ascii="Browallia New" w:hAnsi="Browallia New" w:cs="Browallia New"/>
          <w:sz w:val="26"/>
          <w:szCs w:val="26"/>
          <w:lang w:val="en-GB"/>
        </w:rPr>
        <w:t>3</w:t>
      </w:r>
      <w:r w:rsidRPr="001E101B">
        <w:rPr>
          <w:rFonts w:ascii="Browallia New" w:hAnsi="Browallia New" w:cs="Browallia New"/>
          <w:sz w:val="26"/>
          <w:szCs w:val="26"/>
          <w:cs/>
        </w:rPr>
        <w:t xml:space="preserve"> ของที่ดินได้มีการประเมินโดยบุคคลภายนอก โดยใช้วิธีเปรียบเทียบราคาขาย คล้ายกับการประเมินที่ดินในระดับ </w:t>
      </w:r>
      <w:r w:rsidR="00552E4A" w:rsidRPr="00552E4A">
        <w:rPr>
          <w:rFonts w:ascii="Browallia New" w:hAnsi="Browallia New" w:cs="Browallia New"/>
          <w:sz w:val="26"/>
          <w:szCs w:val="26"/>
          <w:lang w:val="en-GB"/>
        </w:rPr>
        <w:t>2</w:t>
      </w:r>
      <w:r w:rsidRPr="001E101B">
        <w:rPr>
          <w:rFonts w:ascii="Browallia New" w:hAnsi="Browallia New" w:cs="Browallia New"/>
          <w:sz w:val="26"/>
          <w:szCs w:val="26"/>
          <w:cs/>
        </w:rPr>
        <w:t xml:space="preserve"> อย่างไรก็</w:t>
      </w:r>
      <w:r w:rsidR="00A56ACE" w:rsidRPr="001E101B">
        <w:rPr>
          <w:rFonts w:ascii="Browallia New" w:hAnsi="Browallia New" w:cs="Browallia New"/>
          <w:sz w:val="26"/>
          <w:szCs w:val="26"/>
          <w:cs/>
        </w:rPr>
        <w:t>ตาม</w:t>
      </w:r>
      <w:r w:rsidRPr="001E101B">
        <w:rPr>
          <w:rFonts w:ascii="Browallia New" w:hAnsi="Browallia New" w:cs="Browallia New"/>
          <w:sz w:val="26"/>
          <w:szCs w:val="26"/>
          <w:cs/>
        </w:rPr>
        <w:t>สำหรับที่ดินนั้น ข้อมูลการขายที่คล้ายคลึงกันในตลาดท้องถิ่นมีจำนวนจำกัดและการประเมินมูลค่าทำโดยใช้ข้อมูลที่ไม่สามารถสังเกตุได้ในตลาด ผู้ประเมินภายนอกได้พิจารณาร่วมกับคณะผู้ประเมินของกิจการได้กำหนดข้อมูลที่จะนำไปใช้ประเมินมูลค่ายุติธรรมจากสถานที่ตั้ง ขนาด และสภาพของที่ดิน สภาวะเศรษฐกิจของท้องถิ่นและราคาที่เทียบเคียงได้ในของสินทรัพย์ที่ตั้งอยู่ในสถานที่ที่มีสภาพทางเศรษฐกิจใกล้เคียงกัน</w:t>
      </w:r>
    </w:p>
    <w:p w14:paraId="199ECBA5" w14:textId="6160C8D4" w:rsidR="00C47A5D" w:rsidRPr="001E101B" w:rsidRDefault="004F7ECB" w:rsidP="008926B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BF72765" w14:textId="07BBC157" w:rsidR="00077F27" w:rsidRPr="001E101B" w:rsidRDefault="00077F27" w:rsidP="009F042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E101B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 xml:space="preserve">ข้อมูลเกี่ยวกับการวัดมูลค่ายุติธรรมโดยใช้ข้อมูลที่ไม่สามารถสังเกตได้ที่มีนัยสำคัญ (ระดับ </w:t>
      </w:r>
      <w:r w:rsidR="00552E4A" w:rsidRPr="00552E4A"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  <w:t>3</w:t>
      </w:r>
      <w:r w:rsidRPr="001E101B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)</w:t>
      </w:r>
      <w:r w:rsidRPr="001E101B">
        <w:rPr>
          <w:rFonts w:ascii="Browallia New" w:hAnsi="Browallia New" w:cs="Browallia New"/>
          <w:i/>
          <w:iCs/>
          <w:color w:val="CF4A02"/>
          <w:sz w:val="26"/>
          <w:szCs w:val="26"/>
        </w:rPr>
        <w:t xml:space="preserve"> </w:t>
      </w:r>
    </w:p>
    <w:p w14:paraId="53AF3F35" w14:textId="77777777" w:rsidR="00077F27" w:rsidRPr="001E101B" w:rsidRDefault="00077F27" w:rsidP="008926B8">
      <w:pPr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1305"/>
        <w:gridCol w:w="1440"/>
        <w:gridCol w:w="1710"/>
        <w:gridCol w:w="1440"/>
        <w:gridCol w:w="1818"/>
        <w:gridCol w:w="1737"/>
      </w:tblGrid>
      <w:tr w:rsidR="00077F27" w:rsidRPr="001E101B" w14:paraId="5213C179" w14:textId="77777777" w:rsidTr="00407727"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518B54A" w14:textId="77777777" w:rsidR="00077F27" w:rsidRPr="001E101B" w:rsidRDefault="00077F27" w:rsidP="008926B8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คำอธิบายรายการ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FEF93FA" w14:textId="77777777" w:rsidR="00077F27" w:rsidRPr="001E101B" w:rsidRDefault="00077F27" w:rsidP="008926B8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450CAB39" w14:textId="77777777" w:rsidR="00077F27" w:rsidRPr="001E101B" w:rsidRDefault="00077F27" w:rsidP="008926B8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1211758A" w14:textId="72232309" w:rsidR="00077F27" w:rsidRPr="001E101B" w:rsidRDefault="00077F27" w:rsidP="008926B8">
            <w:pPr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52E4A"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95194"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42D6DBB7" w14:textId="0195E39A" w:rsidR="00077F27" w:rsidRPr="001E101B" w:rsidRDefault="00077F27" w:rsidP="008926B8">
            <w:pPr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7B7D83E" w14:textId="77777777" w:rsidR="00077F27" w:rsidRPr="001E101B" w:rsidRDefault="00077F27" w:rsidP="008926B8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เทคนิค</w:t>
            </w:r>
          </w:p>
          <w:p w14:paraId="72EF976A" w14:textId="77777777" w:rsidR="00077F27" w:rsidRPr="001E101B" w:rsidRDefault="00077F27" w:rsidP="008926B8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การประเมินมูลค่า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C90B5FD" w14:textId="77777777" w:rsidR="00C47A5D" w:rsidRPr="001E101B" w:rsidRDefault="00077F27" w:rsidP="00C47A5D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ข้อมูลที่</w:t>
            </w:r>
          </w:p>
          <w:p w14:paraId="06A2AE1D" w14:textId="77777777" w:rsidR="00077F27" w:rsidRPr="001E101B" w:rsidRDefault="00077F27" w:rsidP="00C47A5D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ไม่สามารถ</w:t>
            </w:r>
          </w:p>
          <w:p w14:paraId="29FE441C" w14:textId="77777777" w:rsidR="00077F27" w:rsidRPr="001E101B" w:rsidRDefault="00077F27" w:rsidP="00C47A5D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สังเกตได้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A87BB25" w14:textId="77777777" w:rsidR="00C47A5D" w:rsidRPr="001E101B" w:rsidRDefault="00077F27" w:rsidP="00C47A5D">
            <w:pPr>
              <w:tabs>
                <w:tab w:val="decimal" w:pos="15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ช่วงของข้อมูล</w:t>
            </w:r>
          </w:p>
          <w:p w14:paraId="64232D2A" w14:textId="77777777" w:rsidR="00C47A5D" w:rsidRPr="001E101B" w:rsidRDefault="00077F27" w:rsidP="00C47A5D">
            <w:pPr>
              <w:tabs>
                <w:tab w:val="decimal" w:pos="15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ที่ไม่สามารถ</w:t>
            </w:r>
          </w:p>
          <w:p w14:paraId="3488A356" w14:textId="77777777" w:rsidR="00077F27" w:rsidRPr="001E101B" w:rsidRDefault="00077F27" w:rsidP="00C47A5D">
            <w:pPr>
              <w:tabs>
                <w:tab w:val="decimal" w:pos="15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สังเกตได้</w:t>
            </w:r>
          </w:p>
          <w:p w14:paraId="78EEF67A" w14:textId="77777777" w:rsidR="00C47A5D" w:rsidRPr="001E101B" w:rsidRDefault="00077F27" w:rsidP="00C47A5D">
            <w:pPr>
              <w:tabs>
                <w:tab w:val="decimal" w:pos="15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(ความน่าจะเป็น</w:t>
            </w:r>
          </w:p>
          <w:p w14:paraId="0272972B" w14:textId="77777777" w:rsidR="00077F27" w:rsidRPr="001E101B" w:rsidRDefault="00077F27" w:rsidP="00C47A5D">
            <w:pPr>
              <w:tabs>
                <w:tab w:val="decimal" w:pos="15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ถัวเฉลี่ยถ่วงน้ำหนัก)</w:t>
            </w:r>
          </w:p>
        </w:tc>
        <w:tc>
          <w:tcPr>
            <w:tcW w:w="17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11DEF04" w14:textId="77777777" w:rsidR="00077F27" w:rsidRPr="001E101B" w:rsidRDefault="00077F27" w:rsidP="00C47A5D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ความสัมพันธ์ของ</w:t>
            </w:r>
          </w:p>
          <w:p w14:paraId="74672E3D" w14:textId="77777777" w:rsidR="00077F27" w:rsidRPr="001E101B" w:rsidRDefault="00077F27" w:rsidP="00C47A5D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ข้อมูลที่ไม่สามารถ</w:t>
            </w:r>
          </w:p>
          <w:p w14:paraId="3565DD6E" w14:textId="77777777" w:rsidR="00077F27" w:rsidRPr="001E101B" w:rsidRDefault="00077F27" w:rsidP="00C47A5D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สังเกตได้ที่มีต่อ</w:t>
            </w:r>
          </w:p>
          <w:p w14:paraId="1FEC94C3" w14:textId="77777777" w:rsidR="00077F27" w:rsidRPr="001E101B" w:rsidRDefault="00077F27" w:rsidP="00C47A5D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077F27" w:rsidRPr="001E101B" w14:paraId="6F7C5297" w14:textId="77777777" w:rsidTr="00827C02">
        <w:tc>
          <w:tcPr>
            <w:tcW w:w="13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AF2277B" w14:textId="77777777" w:rsidR="00077F27" w:rsidRPr="001E101B" w:rsidRDefault="00077F27" w:rsidP="008926B8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6E18270" w14:textId="77777777" w:rsidR="00077F27" w:rsidRPr="001E101B" w:rsidRDefault="00077F27" w:rsidP="008926B8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455B39D" w14:textId="77777777" w:rsidR="00077F27" w:rsidRPr="001E101B" w:rsidRDefault="00077F27" w:rsidP="008926B8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6D87F54" w14:textId="77777777" w:rsidR="00077F27" w:rsidRPr="001E101B" w:rsidRDefault="00077F27" w:rsidP="008926B8">
            <w:pPr>
              <w:tabs>
                <w:tab w:val="decimal" w:pos="149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A998591" w14:textId="77777777" w:rsidR="00077F27" w:rsidRPr="001E101B" w:rsidRDefault="00077F27" w:rsidP="008926B8">
            <w:pPr>
              <w:tabs>
                <w:tab w:val="decimal" w:pos="144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EA5F386" w14:textId="77777777" w:rsidR="00077F27" w:rsidRPr="001E101B" w:rsidRDefault="00077F27" w:rsidP="00C47A5D">
            <w:pPr>
              <w:tabs>
                <w:tab w:val="decimal" w:pos="149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7F27" w:rsidRPr="001E101B" w14:paraId="547C6361" w14:textId="77777777" w:rsidTr="00827C02"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F794EE3" w14:textId="77777777" w:rsidR="00077F27" w:rsidRPr="001E101B" w:rsidRDefault="00077F27" w:rsidP="008926B8">
            <w:pPr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D420D3" w14:textId="38528DCF" w:rsidR="00077F27" w:rsidRPr="001E101B" w:rsidRDefault="00552E4A" w:rsidP="008926B8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577E6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6577E6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577E6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D1AD7E" w14:textId="377E1E31" w:rsidR="00342F76" w:rsidRPr="001E101B" w:rsidRDefault="00E20C18" w:rsidP="00E20C18">
            <w:pPr>
              <w:tabs>
                <w:tab w:val="right" w:pos="149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="00077F27" w:rsidRPr="001E10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วิธีเปรียบเทียบ</w:t>
            </w:r>
          </w:p>
          <w:p w14:paraId="06BDA88C" w14:textId="7C591A42" w:rsidR="00077F27" w:rsidRPr="001E101B" w:rsidRDefault="00E20C18" w:rsidP="00E20C18">
            <w:pPr>
              <w:tabs>
                <w:tab w:val="right" w:pos="149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="00077F27" w:rsidRPr="001E10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ราคาขาย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F7BC68" w14:textId="77777777" w:rsidR="00077F27" w:rsidRPr="001E101B" w:rsidRDefault="00077F27" w:rsidP="00C47A5D">
            <w:pPr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>ราคาต่อตารางวา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03A871" w14:textId="5C8617D8" w:rsidR="00077F27" w:rsidRPr="001E101B" w:rsidRDefault="00C47A5D" w:rsidP="00C47A5D">
            <w:pPr>
              <w:tabs>
                <w:tab w:val="right" w:pos="159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02472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077F2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77F27" w:rsidRPr="001E10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ล้านบาท </w:t>
            </w:r>
            <w:r w:rsidR="00077F2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  <w:p w14:paraId="6A61B58A" w14:textId="60F99D34" w:rsidR="00077F27" w:rsidRPr="001E101B" w:rsidRDefault="00C47A5D" w:rsidP="00C47A5D">
            <w:pPr>
              <w:tabs>
                <w:tab w:val="right" w:pos="159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02472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077F2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77F27" w:rsidRPr="001E10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ล้านบาท</w:t>
            </w:r>
          </w:p>
          <w:p w14:paraId="417E5BB4" w14:textId="3BB8CD35" w:rsidR="00077F27" w:rsidRPr="001E101B" w:rsidRDefault="00C47A5D" w:rsidP="00C47A5D">
            <w:pPr>
              <w:tabs>
                <w:tab w:val="right" w:pos="159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</w:r>
            <w:r w:rsidR="00077F27" w:rsidRPr="001E10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A06C9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77F27" w:rsidRPr="001E10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ล้านบาท)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90E9CD" w14:textId="77777777" w:rsidR="00077F27" w:rsidRPr="001E101B" w:rsidRDefault="00C47A5D" w:rsidP="00C47A5D">
            <w:pPr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</w:r>
            <w:r w:rsidR="00077F27" w:rsidRPr="001E10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มูลค่ายุติธรรมสูงขึ้น</w:t>
            </w:r>
          </w:p>
          <w:p w14:paraId="7D66160A" w14:textId="77777777" w:rsidR="00077F27" w:rsidRPr="001E101B" w:rsidRDefault="00C47A5D" w:rsidP="00C47A5D">
            <w:pPr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</w:r>
            <w:r w:rsidR="00077F27" w:rsidRPr="001E10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เมื่อราคาต่อตารางวา</w:t>
            </w:r>
          </w:p>
          <w:p w14:paraId="50688328" w14:textId="77777777" w:rsidR="00077F27" w:rsidRPr="001E101B" w:rsidRDefault="00C47A5D" w:rsidP="00C47A5D">
            <w:pPr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</w:r>
            <w:r w:rsidR="00077F27" w:rsidRPr="001E10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สูงขึ้น</w:t>
            </w:r>
          </w:p>
        </w:tc>
      </w:tr>
    </w:tbl>
    <w:p w14:paraId="42FD75E0" w14:textId="77777777" w:rsidR="00FF5184" w:rsidRPr="001E101B" w:rsidRDefault="00FF5184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09FF2F6" w14:textId="77777777" w:rsidR="00DA15EB" w:rsidRPr="001E101B" w:rsidRDefault="00DA15EB" w:rsidP="008926B8">
      <w:pPr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1E101B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การด้อยค่า</w:t>
      </w:r>
    </w:p>
    <w:p w14:paraId="63388003" w14:textId="77777777" w:rsidR="00DA15EB" w:rsidRPr="001E101B" w:rsidRDefault="00DA15EB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993D939" w14:textId="3DD6DEA8" w:rsidR="00934AFD" w:rsidRPr="001E101B" w:rsidRDefault="00E33CFE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บริษัทมีการลงทุนขนาดใหญ่ในการปรับปรุงอาคาร</w:t>
      </w:r>
      <w:r w:rsidR="00B35FB5"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ในระหว่างปี พ.ศ. 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2562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ถึง พ.ศ. 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2563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ทำให้บริษัทต้องปิดให้บริการสิ่งอำนวยความสะดวก</w:t>
      </w:r>
      <w:r w:rsidR="00B41F8A"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ภายในโรงแรม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บางส่วน ส่งผลให้รายได้จากการประกอบกิจการลดลงอย่างมีนัยสำคัญ นอกจากนี้กลุ่มกิจการยัง</w:t>
      </w:r>
      <w:r w:rsidR="006614E9"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คง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ได้รับผลกระทบจาก</w:t>
      </w:r>
      <w:r w:rsidRPr="001E101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สถานการณ์การแพร่ระบาดของ </w:t>
      </w:r>
      <w:r w:rsidRPr="001E101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COVID-</w:t>
      </w:r>
      <w:r w:rsidR="00552E4A" w:rsidRPr="00552E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19</w:t>
      </w:r>
      <w:r w:rsidRPr="001E101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9223C9"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ตั้งแต่ปี พ.ศ. 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="009223C9"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E101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ทำให้ผู้บริหารต้องพิจารณาการด้อยค่าของสินทรัพย์ตามหน่วยสินทรัพย์ที่ก่อให้เกิดเงินสด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ของกลุ่มกิจการ</w:t>
      </w:r>
      <w:r w:rsidR="009223C9"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ถึงแม้ว่าการดำเนินงานของบริษัทเริ่มฟื้นฟูในช่วงไตรมาสสุดท้าย</w:t>
      </w:r>
      <w:r w:rsidR="002C65AC"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ของปีพ.ศ. 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</w:p>
    <w:p w14:paraId="080102ED" w14:textId="77777777" w:rsidR="00F5239E" w:rsidRPr="001E101B" w:rsidRDefault="00F5239E" w:rsidP="009309AB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9D9FFD0" w14:textId="6F658E35" w:rsidR="009309AB" w:rsidRPr="001E101B" w:rsidRDefault="009309AB" w:rsidP="009309AB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มูลค่าที่คาดว่าจะได้รับคืนของหน่วยสินทรัพย์ที่ก่อให้เกิดเงินสดประกอบไปด้วย </w:t>
      </w:r>
      <w:r w:rsidR="00A56ACE"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ที่ดิน</w:t>
      </w:r>
      <w:r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อุปกรณ์ และสินทรัพย์สิ</w:t>
      </w:r>
      <w:r w:rsidR="008F122E"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ธิการใช้พิจารณาจาก</w:t>
      </w:r>
      <w:r w:rsidRPr="001E101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การคำนวณมูลค่าจากการใช้ การคำนวณดังกล่าวใช้ประมาณการกระแสเงินสดก่อนภาษีซึ่งอ้างอิงจากงบประมาณทางการเงินครอบคลุมระยะเวลา </w:t>
      </w:r>
      <w:r w:rsidR="00552E4A" w:rsidRPr="00552E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5</w:t>
      </w:r>
      <w:r w:rsidRPr="001E101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1E101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ปี </w:t>
      </w:r>
      <w:r w:rsidR="00E47B12" w:rsidRPr="001E101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สมมติฐานโดย</w:t>
      </w:r>
      <w:r w:rsidR="00827C02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อิงจากสถานการณ์</w:t>
      </w:r>
      <w:r w:rsidR="00D7592E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ที่</w:t>
      </w:r>
      <w:r w:rsidR="00E47B12" w:rsidRPr="001E101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การดำเนินกิจการกลับมาเป็นปกติในปี พ</w:t>
      </w:r>
      <w:r w:rsidR="00E47B12" w:rsidRPr="001E101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E47B12" w:rsidRPr="001E101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ศ</w:t>
      </w:r>
      <w:r w:rsidR="00E47B12" w:rsidRPr="001E101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. </w:t>
      </w:r>
      <w:r w:rsidR="00552E4A" w:rsidRPr="00552E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="00E47B12" w:rsidRPr="001E101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E47B12"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กลุ่มกิจการประมาณการเติบโตของรายได้ตั้งแต่ปี</w:t>
      </w:r>
      <w:r w:rsidR="000E4941"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E47B12"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พ</w:t>
      </w:r>
      <w:r w:rsidR="00E47B12"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E47B12"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ศ</w:t>
      </w:r>
      <w:r w:rsidR="00E47B12"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. 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="00E47B12"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E47B12"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เป็นต้นไปที่อัตราร้อยละ 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="0089409E"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E47B12"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ต่อปี และใช้อัตราคิดลดที่ร้อยละ 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9</w:t>
      </w:r>
      <w:r w:rsidR="00EA06C9"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64</w:t>
      </w:r>
      <w:r w:rsidR="002C65AC"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อัตราการเติบโตดังกล่าวไม่สูงกว่าอัตราการเติบโตเฉลี่ยของธุรกิจที่หน่วยสินทรัพย์ที่ก่อให้เกิด</w:t>
      </w:r>
      <w:r w:rsidRPr="001E101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เงินสดนั้นดำเนินงานอยู่</w:t>
      </w:r>
      <w:r w:rsidR="00AC1753" w:rsidRPr="001E101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Pr="001E101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ซึ่งมูลค่าที่คาดว่าจะได้รับของหน่วยสินทรัพย์ที่ก่อให้เกิดเงินสดจากกิจการโรงแรมประเมินว่าสูงกว่ายอดยกมา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ของหน่วยสินทรัพย์จากกิจการโรงแรม ทำให้ไม่มีการรับรู้</w:t>
      </w:r>
      <w:r w:rsidR="008F122E"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ด้อยค่าสำหรับปี</w:t>
      </w:r>
      <w:r w:rsidR="00E47B12"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พ</w:t>
      </w:r>
      <w:r w:rsidR="00E47B12"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E47B12"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ศ</w:t>
      </w:r>
      <w:r w:rsidR="00E47B12"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</w:p>
    <w:p w14:paraId="45296960" w14:textId="60BC6F5A" w:rsidR="00F0294E" w:rsidRPr="001E101B" w:rsidRDefault="00F0294E" w:rsidP="009309AB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4A02DDB" w14:textId="11D54E11" w:rsidR="00F74BF4" w:rsidRPr="001E101B" w:rsidRDefault="00F0294E" w:rsidP="009309AB">
      <w:pPr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1E101B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การ</w:t>
      </w:r>
      <w:r w:rsidR="00D32F02" w:rsidRPr="001E101B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วิเคราะห์ความอ่อนไหว</w:t>
      </w:r>
    </w:p>
    <w:p w14:paraId="73AAB64A" w14:textId="77777777" w:rsidR="00F0294E" w:rsidRPr="001E101B" w:rsidRDefault="00F0294E" w:rsidP="009309AB">
      <w:pPr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</w:p>
    <w:p w14:paraId="2B378D81" w14:textId="0D39C16D" w:rsidR="00AC1753" w:rsidRPr="001E101B" w:rsidRDefault="00F74BF4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มูลค่าที่คาดว่าจะได้รับคืนคำนวณโดยอ้างอิงจากมูลค่าจากการใช้มีจำนวนมากกว่ามูลค่าตามบัญชี </w:t>
      </w:r>
      <w:bookmarkStart w:id="19" w:name="_Hlk95128902"/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หากมีการเพิ่มหรือลดอัตราคิดลดร้อยละ 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50</w:t>
      </w:r>
      <w:r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มูลค่าจากการใช้ยังคงมีจำนวนมากกว่ามูลค่าตามบัญชี ซึ่งไม่มีขาดทุนจากการด้อยค่า</w:t>
      </w:r>
    </w:p>
    <w:bookmarkEnd w:id="19"/>
    <w:p w14:paraId="58C97739" w14:textId="590569EB" w:rsidR="00F0294E" w:rsidRPr="001E101B" w:rsidRDefault="004F7ECB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26C9C" w:rsidRPr="001E101B" w14:paraId="34DDA160" w14:textId="77777777" w:rsidTr="00F0628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D1E225" w14:textId="06BB5D44" w:rsidR="00A26C9C" w:rsidRPr="001E101B" w:rsidRDefault="00552E4A" w:rsidP="008926B8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52E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A26C9C" w:rsidRPr="001E10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สินทรัพย์สิทธิการใช้</w:t>
            </w:r>
          </w:p>
        </w:tc>
      </w:tr>
    </w:tbl>
    <w:p w14:paraId="3584BAFD" w14:textId="77777777" w:rsidR="00A26C9C" w:rsidRPr="001E101B" w:rsidRDefault="00A26C9C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00650F4" w14:textId="6C3C390E" w:rsidR="00FF5184" w:rsidRPr="001E101B" w:rsidRDefault="00FC6EFE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มูลค่าตามบัญชีของสินทรัพย์สิทธิการใช้</w:t>
      </w:r>
      <w:r w:rsidR="006614E9" w:rsidRPr="001E101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ณ วันที่ </w:t>
      </w:r>
      <w:r w:rsidR="00552E4A" w:rsidRPr="00552E4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="006614E9" w:rsidRPr="001E101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ธันวาคม</w:t>
      </w:r>
      <w:r w:rsidR="006614E9" w:rsidRPr="001E101B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1E101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ประกอบด้วยรายการดังต่อไปนี้</w:t>
      </w:r>
    </w:p>
    <w:p w14:paraId="4D5C80B3" w14:textId="77777777" w:rsidR="00FF5184" w:rsidRPr="001E101B" w:rsidRDefault="00FF5184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26C9C" w:rsidRPr="001E101B" w14:paraId="39219DBE" w14:textId="77777777" w:rsidTr="00E173C9">
        <w:tc>
          <w:tcPr>
            <w:tcW w:w="3989" w:type="dxa"/>
            <w:vAlign w:val="center"/>
          </w:tcPr>
          <w:p w14:paraId="70C2279E" w14:textId="77777777" w:rsidR="00A26C9C" w:rsidRPr="001E101B" w:rsidRDefault="00A26C9C" w:rsidP="008926B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76DB5F" w14:textId="77777777" w:rsidR="00A26C9C" w:rsidRPr="001E101B" w:rsidRDefault="004513A2" w:rsidP="008926B8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</w:t>
            </w:r>
            <w:r w:rsidR="00A26C9C"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CAB8D5" w14:textId="77777777" w:rsidR="00A26C9C" w:rsidRPr="001E101B" w:rsidRDefault="004513A2" w:rsidP="008926B8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</w:t>
            </w:r>
            <w:r w:rsidR="00A26C9C"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6A1575" w:rsidRPr="001E101B" w14:paraId="42F81116" w14:textId="77777777" w:rsidTr="000E4941">
        <w:tc>
          <w:tcPr>
            <w:tcW w:w="3989" w:type="dxa"/>
            <w:vAlign w:val="center"/>
          </w:tcPr>
          <w:p w14:paraId="1165BDE9" w14:textId="77777777" w:rsidR="006A1575" w:rsidRPr="001E101B" w:rsidRDefault="006A1575" w:rsidP="006A1575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7334ACC" w14:textId="2C274FC9" w:rsidR="006A1575" w:rsidRPr="001E101B" w:rsidRDefault="006A1575" w:rsidP="000E4941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C91B98" w14:textId="77F89490" w:rsidR="006A1575" w:rsidRPr="001E101B" w:rsidRDefault="006A1575" w:rsidP="000E4941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348BDC" w14:textId="2C82CDC9" w:rsidR="006A1575" w:rsidRPr="001E101B" w:rsidRDefault="006A1575" w:rsidP="000E4941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E63124" w14:textId="4E3EDDC7" w:rsidR="006A1575" w:rsidRPr="001E101B" w:rsidRDefault="006A1575" w:rsidP="000E4941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6A1575" w:rsidRPr="001E101B" w14:paraId="6169ECDA" w14:textId="77777777" w:rsidTr="000E4941">
        <w:tc>
          <w:tcPr>
            <w:tcW w:w="3989" w:type="dxa"/>
            <w:vAlign w:val="center"/>
          </w:tcPr>
          <w:p w14:paraId="41B45F1F" w14:textId="77777777" w:rsidR="006A1575" w:rsidRPr="001E101B" w:rsidRDefault="006A1575" w:rsidP="006A157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B1F1D7" w14:textId="77777777" w:rsidR="006A1575" w:rsidRPr="001E101B" w:rsidRDefault="006A1575" w:rsidP="000E4941">
            <w:pPr>
              <w:pStyle w:val="CommentText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97AD2F" w14:textId="77777777" w:rsidR="006A1575" w:rsidRPr="001E101B" w:rsidRDefault="006A1575" w:rsidP="000E4941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DBA303" w14:textId="77777777" w:rsidR="006A1575" w:rsidRPr="001E101B" w:rsidRDefault="006A1575" w:rsidP="000E4941">
            <w:pPr>
              <w:pStyle w:val="CommentText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099A1B" w14:textId="77777777" w:rsidR="006A1575" w:rsidRPr="001E101B" w:rsidRDefault="006A1575" w:rsidP="000E4941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6A1575" w:rsidRPr="001E101B" w14:paraId="11479F5B" w14:textId="77777777" w:rsidTr="000E4941">
        <w:tc>
          <w:tcPr>
            <w:tcW w:w="3989" w:type="dxa"/>
            <w:vAlign w:val="center"/>
          </w:tcPr>
          <w:p w14:paraId="37B04861" w14:textId="77777777" w:rsidR="006A1575" w:rsidRPr="001E101B" w:rsidRDefault="006A1575" w:rsidP="006A1575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0D57B46" w14:textId="77777777" w:rsidR="006A1575" w:rsidRPr="001E101B" w:rsidRDefault="006A1575" w:rsidP="000E494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E6CB3A" w14:textId="77777777" w:rsidR="006A1575" w:rsidRPr="001E101B" w:rsidRDefault="006A1575" w:rsidP="000E494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90F3CA5" w14:textId="77777777" w:rsidR="006A1575" w:rsidRPr="001E101B" w:rsidRDefault="006A1575" w:rsidP="000E494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9683B6" w14:textId="77777777" w:rsidR="006A1575" w:rsidRPr="001E101B" w:rsidRDefault="006A1575" w:rsidP="000E494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A1575" w:rsidRPr="001E101B" w14:paraId="6584CF47" w14:textId="77777777" w:rsidTr="000E4941">
        <w:tc>
          <w:tcPr>
            <w:tcW w:w="3989" w:type="dxa"/>
            <w:vAlign w:val="center"/>
          </w:tcPr>
          <w:p w14:paraId="03B92F6B" w14:textId="77777777" w:rsidR="006A1575" w:rsidRPr="001E101B" w:rsidRDefault="006A1575" w:rsidP="006A1575">
            <w:pPr>
              <w:pStyle w:val="Heading7"/>
              <w:keepNext w:val="0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25CC8AD" w14:textId="77777777" w:rsidR="006A1575" w:rsidRPr="001E101B" w:rsidRDefault="006A1575" w:rsidP="000E494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8B8683" w14:textId="77777777" w:rsidR="006A1575" w:rsidRPr="001E101B" w:rsidRDefault="006A1575" w:rsidP="000E494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B43E8F" w14:textId="77777777" w:rsidR="006A1575" w:rsidRPr="001E101B" w:rsidRDefault="006A1575" w:rsidP="000E494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D0CE3E" w14:textId="77777777" w:rsidR="006A1575" w:rsidRPr="001E101B" w:rsidRDefault="006A1575" w:rsidP="000E494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D21D0" w:rsidRPr="001E101B" w14:paraId="521129F8" w14:textId="77777777" w:rsidTr="000E4941">
        <w:tc>
          <w:tcPr>
            <w:tcW w:w="3989" w:type="dxa"/>
            <w:vAlign w:val="center"/>
          </w:tcPr>
          <w:p w14:paraId="3310BDD2" w14:textId="77777777" w:rsidR="00CD21D0" w:rsidRPr="001E101B" w:rsidRDefault="00CD21D0" w:rsidP="00CD21D0">
            <w:pPr>
              <w:pStyle w:val="Heading7"/>
              <w:keepNext w:val="0"/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20" w:name="OLE_LINK4"/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ร้านค้าปลีก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4EFD3A" w14:textId="3FA8D187" w:rsidR="00CD21D0" w:rsidRPr="001E101B" w:rsidRDefault="00552E4A" w:rsidP="00CD21D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CD21D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CD21D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556F0B" w14:textId="6B65F3E2" w:rsidR="00CD21D0" w:rsidRPr="001E101B" w:rsidRDefault="00552E4A" w:rsidP="00CD21D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CD21D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CD21D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91ABB9" w14:textId="7B7F9AE9" w:rsidR="00CD21D0" w:rsidRPr="001E101B" w:rsidRDefault="00552E4A" w:rsidP="00CD21D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CD21D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CD21D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75B0ED" w14:textId="27730257" w:rsidR="00CD21D0" w:rsidRPr="001E101B" w:rsidRDefault="00552E4A" w:rsidP="00CD21D0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CD21D0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CD21D0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</w:tr>
      <w:tr w:rsidR="00CD21D0" w:rsidRPr="001E101B" w14:paraId="38EAAABF" w14:textId="77777777" w:rsidTr="000E4941">
        <w:tc>
          <w:tcPr>
            <w:tcW w:w="3989" w:type="dxa"/>
            <w:vAlign w:val="center"/>
          </w:tcPr>
          <w:p w14:paraId="7783FFEF" w14:textId="77777777" w:rsidR="00CD21D0" w:rsidRPr="001E101B" w:rsidRDefault="00CD21D0" w:rsidP="00CD21D0">
            <w:pPr>
              <w:pStyle w:val="Heading7"/>
              <w:keepNext w:val="0"/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อาคาร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FE62CC" w14:textId="5AAC727B" w:rsidR="00CD21D0" w:rsidRPr="001E101B" w:rsidRDefault="00CD21D0" w:rsidP="00CD21D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20E009" w14:textId="7DDE5C4E" w:rsidR="00CD21D0" w:rsidRPr="001E101B" w:rsidRDefault="00CD21D0" w:rsidP="00CD21D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3F8E63" w14:textId="05136BBA" w:rsidR="00CD21D0" w:rsidRPr="001E101B" w:rsidRDefault="00552E4A" w:rsidP="00CD21D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CD21D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CD21D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4652FE" w14:textId="291825F2" w:rsidR="00CD21D0" w:rsidRPr="001E101B" w:rsidRDefault="00552E4A" w:rsidP="00CD21D0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CD21D0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CD21D0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</w:p>
        </w:tc>
      </w:tr>
      <w:tr w:rsidR="00CD21D0" w:rsidRPr="001E101B" w14:paraId="030572C7" w14:textId="77777777" w:rsidTr="000E4941">
        <w:tc>
          <w:tcPr>
            <w:tcW w:w="3989" w:type="dxa"/>
            <w:vAlign w:val="center"/>
          </w:tcPr>
          <w:p w14:paraId="1DA53E60" w14:textId="77777777" w:rsidR="00CD21D0" w:rsidRPr="001E101B" w:rsidRDefault="00CD21D0" w:rsidP="00CD21D0">
            <w:pPr>
              <w:pStyle w:val="Heading7"/>
              <w:keepNext w:val="0"/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ที่ดิน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56AC4F" w14:textId="7431EEA3" w:rsidR="00CD21D0" w:rsidRPr="001E101B" w:rsidRDefault="00552E4A" w:rsidP="00CD21D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="00CD21D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="00CD21D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1D3ED3" w14:textId="28799D2C" w:rsidR="00CD21D0" w:rsidRPr="001E101B" w:rsidRDefault="00552E4A" w:rsidP="00CD21D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CD21D0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="00CD21D0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FFDC41" w14:textId="73A7838F" w:rsidR="00CD21D0" w:rsidRPr="001E101B" w:rsidRDefault="00552E4A" w:rsidP="00CD21D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="00CD21D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="00CD21D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B1548C" w14:textId="49A140DD" w:rsidR="00CD21D0" w:rsidRPr="001E101B" w:rsidRDefault="00552E4A" w:rsidP="00CD21D0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CD21D0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="00CD21D0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</w:p>
        </w:tc>
      </w:tr>
      <w:tr w:rsidR="00CD21D0" w:rsidRPr="001E101B" w14:paraId="50408CEF" w14:textId="77777777" w:rsidTr="000E4941">
        <w:tc>
          <w:tcPr>
            <w:tcW w:w="3989" w:type="dxa"/>
            <w:vAlign w:val="center"/>
          </w:tcPr>
          <w:p w14:paraId="0310EFB3" w14:textId="77777777" w:rsidR="00CD21D0" w:rsidRPr="001E101B" w:rsidRDefault="00CD21D0" w:rsidP="00CD21D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C84A5F" w14:textId="6A16ADCB" w:rsidR="00CD21D0" w:rsidRPr="001E101B" w:rsidRDefault="00552E4A" w:rsidP="00CD21D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="00CD21D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  <w:r w:rsidR="00CD21D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D9ECA9" w14:textId="746F5EA1" w:rsidR="00CD21D0" w:rsidRPr="001E101B" w:rsidRDefault="00552E4A" w:rsidP="00CD21D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CD21D0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CD21D0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58CC88" w14:textId="66F238BA" w:rsidR="00CD21D0" w:rsidRPr="001E101B" w:rsidRDefault="00552E4A" w:rsidP="00CD21D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="00CD21D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="00CD21D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AB85FF" w14:textId="42E7D0C3" w:rsidR="00CD21D0" w:rsidRPr="001E101B" w:rsidRDefault="00552E4A" w:rsidP="00CD21D0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="00CD21D0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="00CD21D0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</w:p>
        </w:tc>
      </w:tr>
      <w:bookmarkEnd w:id="20"/>
    </w:tbl>
    <w:p w14:paraId="576B8C0F" w14:textId="77777777" w:rsidR="006759FF" w:rsidRPr="001E101B" w:rsidRDefault="006759FF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A50927B" w14:textId="74C6A634" w:rsidR="00F7183B" w:rsidRPr="001E101B" w:rsidRDefault="00F21F1F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สำหรับปีสิ้นสุดวันที่ 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6B11BB20" w14:textId="77777777" w:rsidR="00154991" w:rsidRPr="001E101B" w:rsidRDefault="00154991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70479" w:rsidRPr="001E101B" w14:paraId="511B49BA" w14:textId="77777777" w:rsidTr="00E173C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03B84" w14:textId="77777777" w:rsidR="00970479" w:rsidRPr="001E101B" w:rsidRDefault="00970479" w:rsidP="002000A3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C8380E" w14:textId="77777777" w:rsidR="00970479" w:rsidRPr="001E101B" w:rsidRDefault="00956865" w:rsidP="008926B8">
            <w:pPr>
              <w:tabs>
                <w:tab w:val="righ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970479"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970479" w:rsidRPr="001E101B" w14:paraId="5C32E711" w14:textId="77777777" w:rsidTr="000E494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839D7" w14:textId="77777777" w:rsidR="00970479" w:rsidRPr="001E101B" w:rsidRDefault="00970479" w:rsidP="002000A3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FFBBB4" w14:textId="77777777" w:rsidR="00970479" w:rsidRPr="001E101B" w:rsidRDefault="00970479" w:rsidP="000E494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ร้านค้าปลีก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D0D6FC" w14:textId="77777777" w:rsidR="00970479" w:rsidRPr="001E101B" w:rsidRDefault="00970479" w:rsidP="000E494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D45F47" w14:textId="77777777" w:rsidR="00970479" w:rsidRPr="001E101B" w:rsidRDefault="00970479" w:rsidP="000E494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582FEA" w14:textId="77777777" w:rsidR="00970479" w:rsidRPr="001E101B" w:rsidRDefault="00970479" w:rsidP="000E494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956865" w:rsidRPr="001E101B" w14:paraId="4029D35A" w14:textId="77777777" w:rsidTr="000E494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766D2" w14:textId="77777777" w:rsidR="00956865" w:rsidRPr="001E101B" w:rsidRDefault="00956865" w:rsidP="002000A3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90527F" w14:textId="77777777" w:rsidR="00956865" w:rsidRPr="001E101B" w:rsidRDefault="00956865" w:rsidP="0092368C">
            <w:pPr>
              <w:pStyle w:val="CommentText"/>
              <w:tabs>
                <w:tab w:val="decimal" w:pos="117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B97B32" w14:textId="77777777" w:rsidR="00956865" w:rsidRPr="001E101B" w:rsidRDefault="00956865" w:rsidP="0092368C">
            <w:pPr>
              <w:pStyle w:val="CommentText"/>
              <w:tabs>
                <w:tab w:val="decimal" w:pos="117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B81BB0" w14:textId="77777777" w:rsidR="00956865" w:rsidRPr="001E101B" w:rsidRDefault="00956865" w:rsidP="0092368C">
            <w:pPr>
              <w:pStyle w:val="CommentText"/>
              <w:tabs>
                <w:tab w:val="decimal" w:pos="117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0ADF6A" w14:textId="77777777" w:rsidR="00956865" w:rsidRPr="001E101B" w:rsidRDefault="00956865" w:rsidP="0092368C">
            <w:pPr>
              <w:pStyle w:val="CommentText"/>
              <w:tabs>
                <w:tab w:val="decimal" w:pos="117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828FB" w:rsidRPr="001E101B" w14:paraId="7932AA02" w14:textId="77777777" w:rsidTr="000E494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C1D35" w14:textId="77777777" w:rsidR="00C828FB" w:rsidRPr="001E101B" w:rsidRDefault="00C828FB" w:rsidP="002000A3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D94B1B" w14:textId="77777777" w:rsidR="00C828FB" w:rsidRPr="001E101B" w:rsidRDefault="00C828FB" w:rsidP="000E4941">
            <w:pPr>
              <w:pStyle w:val="CommentText"/>
              <w:tabs>
                <w:tab w:val="decimal" w:pos="112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22FDEA" w14:textId="77777777" w:rsidR="00C828FB" w:rsidRPr="001E101B" w:rsidRDefault="00C828FB" w:rsidP="000E4941">
            <w:pPr>
              <w:pStyle w:val="CommentText"/>
              <w:tabs>
                <w:tab w:val="decimal" w:pos="112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73A8D6" w14:textId="77777777" w:rsidR="00C828FB" w:rsidRPr="001E101B" w:rsidRDefault="00C828FB" w:rsidP="000E4941">
            <w:pPr>
              <w:pStyle w:val="CommentText"/>
              <w:tabs>
                <w:tab w:val="decimal" w:pos="112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2107BC" w14:textId="77777777" w:rsidR="00C828FB" w:rsidRPr="001E101B" w:rsidRDefault="00C828FB" w:rsidP="000E4941">
            <w:pPr>
              <w:pStyle w:val="CommentText"/>
              <w:tabs>
                <w:tab w:val="decimal" w:pos="112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77C91" w:rsidRPr="001E101B" w14:paraId="40E7F38C" w14:textId="77777777" w:rsidTr="00A77C91">
        <w:trPr>
          <w:trHeight w:val="8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642B12D" w14:textId="5F0552AC" w:rsidR="00A77C91" w:rsidRPr="001E101B" w:rsidRDefault="00A77C91" w:rsidP="00A77C9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93DF6B" w14:textId="699AE5EC" w:rsidR="00A77C91" w:rsidRPr="001E101B" w:rsidRDefault="00552E4A" w:rsidP="0092368C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A77C91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A77C91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EEDE11" w14:textId="2498BAC0" w:rsidR="00A77C91" w:rsidRPr="001E101B" w:rsidRDefault="00A77C91" w:rsidP="0092368C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CA15FA" w14:textId="4728E26D" w:rsidR="00A77C91" w:rsidRPr="001E101B" w:rsidRDefault="00552E4A" w:rsidP="0092368C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A77C91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  <w:r w:rsidR="00A77C91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BA15ED" w14:textId="375FC1E9" w:rsidR="00A77C91" w:rsidRPr="001E101B" w:rsidRDefault="00552E4A" w:rsidP="0092368C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="00A77C91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A77C91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</w:tr>
      <w:tr w:rsidR="00A77C91" w:rsidRPr="001E101B" w14:paraId="179F051C" w14:textId="77777777" w:rsidTr="00D65AE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F82C135" w14:textId="284523C4" w:rsidR="00A77C91" w:rsidRPr="001E101B" w:rsidRDefault="00A77C91" w:rsidP="00A77C9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3AF235" w14:textId="2114C112" w:rsidR="00A77C91" w:rsidRPr="001E101B" w:rsidRDefault="00552E4A" w:rsidP="0092368C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77C91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="00A77C91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6AC0EE" w14:textId="76FA01DA" w:rsidR="00A77C91" w:rsidRPr="001E101B" w:rsidRDefault="00A77C91" w:rsidP="0092368C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7856F5" w14:textId="70260C97" w:rsidR="00A77C91" w:rsidRPr="001E101B" w:rsidRDefault="00A77C91" w:rsidP="0092368C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ACCF72" w14:textId="34839B4E" w:rsidR="00A77C91" w:rsidRPr="001E101B" w:rsidRDefault="00552E4A" w:rsidP="0092368C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77C91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="00A77C91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</w:tr>
      <w:tr w:rsidR="00A77C91" w:rsidRPr="001E101B" w14:paraId="1FFBD635" w14:textId="77777777" w:rsidTr="00D65AE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D772285" w14:textId="0058C182" w:rsidR="00A77C91" w:rsidRPr="001E101B" w:rsidRDefault="00A77C91" w:rsidP="00A77C9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การเปลี่ยนแปลงสัญญาเช่า</w:t>
            </w:r>
            <w:r w:rsidRPr="001E10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และการปรับปรุง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7407ED" w14:textId="21D89E0A" w:rsidR="00A77C91" w:rsidRPr="001E101B" w:rsidRDefault="00552E4A" w:rsidP="0092368C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  <w:r w:rsidR="00A77C91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611778" w14:textId="08A2D7A9" w:rsidR="00A77C91" w:rsidRPr="001E101B" w:rsidRDefault="00A77C91" w:rsidP="0092368C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CE208C" w14:textId="2B7F2CB0" w:rsidR="00A77C91" w:rsidRPr="001E101B" w:rsidRDefault="00552E4A" w:rsidP="0092368C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A77C91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A77C91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C37F6B" w14:textId="2938C4D6" w:rsidR="00A77C91" w:rsidRPr="001E101B" w:rsidRDefault="00552E4A" w:rsidP="0092368C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A77C91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="00A77C91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</w:tr>
      <w:tr w:rsidR="00A77C91" w:rsidRPr="001E101B" w14:paraId="3E4074F7" w14:textId="77777777" w:rsidTr="00D65AE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557AC9" w14:textId="093D7A08" w:rsidR="00A77C91" w:rsidRPr="001E101B" w:rsidRDefault="00A77C91" w:rsidP="00A77C91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542818" w14:textId="12AFEF0D" w:rsidR="00A77C91" w:rsidRPr="001E101B" w:rsidRDefault="00A77C91" w:rsidP="0092368C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1E10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92E799" w14:textId="65DFFECD" w:rsidR="00A77C91" w:rsidRPr="001E101B" w:rsidRDefault="00A77C91" w:rsidP="0092368C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CBD257" w14:textId="7F102F22" w:rsidR="00A77C91" w:rsidRPr="001E101B" w:rsidRDefault="00A77C91" w:rsidP="0092368C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 w:rsidRPr="001E10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5133E3" w14:textId="68DCF777" w:rsidR="00A77C91" w:rsidRPr="001E101B" w:rsidRDefault="00A77C91" w:rsidP="0092368C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  <w:r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Pr="001E10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77C91" w:rsidRPr="001E101B" w14:paraId="57E32D25" w14:textId="77777777" w:rsidTr="00D65AE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D3F7FA" w14:textId="467D89E3" w:rsidR="00A77C91" w:rsidRPr="001E101B" w:rsidRDefault="00A77C91" w:rsidP="00A77C91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 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DD2043" w14:textId="26ED10B1" w:rsidR="00A77C91" w:rsidRPr="001E101B" w:rsidRDefault="00552E4A" w:rsidP="0092368C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77C91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A77C91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2BA081" w14:textId="40C66A2B" w:rsidR="00A77C91" w:rsidRPr="001E101B" w:rsidRDefault="00A77C91" w:rsidP="0092368C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B9397F" w14:textId="1167BA3F" w:rsidR="00A77C91" w:rsidRPr="001E101B" w:rsidRDefault="00552E4A" w:rsidP="0092368C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A77C91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="00A77C91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DFA5AA" w14:textId="005FE449" w:rsidR="00A77C91" w:rsidRPr="001E101B" w:rsidRDefault="00552E4A" w:rsidP="0092368C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A77C91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A77C91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</w:tr>
      <w:tr w:rsidR="00B27A5C" w:rsidRPr="001E101B" w14:paraId="41B194AC" w14:textId="77777777" w:rsidTr="00B17D3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BFF75" w14:textId="77777777" w:rsidR="00B27A5C" w:rsidRPr="001E101B" w:rsidRDefault="00B27A5C" w:rsidP="00B17D3F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73F41C" w14:textId="77777777" w:rsidR="00B27A5C" w:rsidRPr="001E101B" w:rsidRDefault="00B27A5C" w:rsidP="0092368C">
            <w:pPr>
              <w:pStyle w:val="CommentText"/>
              <w:tabs>
                <w:tab w:val="decimal" w:pos="115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568B063" w14:textId="77777777" w:rsidR="00B27A5C" w:rsidRPr="001E101B" w:rsidRDefault="00B27A5C" w:rsidP="0092368C">
            <w:pPr>
              <w:pStyle w:val="CommentText"/>
              <w:tabs>
                <w:tab w:val="decimal" w:pos="115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43941D" w14:textId="77777777" w:rsidR="00B27A5C" w:rsidRPr="001E101B" w:rsidRDefault="00B27A5C" w:rsidP="0092368C">
            <w:pPr>
              <w:pStyle w:val="CommentText"/>
              <w:tabs>
                <w:tab w:val="decimal" w:pos="115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9607AF" w14:textId="77777777" w:rsidR="00B27A5C" w:rsidRPr="001E101B" w:rsidRDefault="00B27A5C" w:rsidP="0092368C">
            <w:pPr>
              <w:pStyle w:val="CommentText"/>
              <w:tabs>
                <w:tab w:val="decimal" w:pos="115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77C91" w:rsidRPr="001E101B" w14:paraId="2B6A0C85" w14:textId="77777777" w:rsidTr="00B17D3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4A16AFE" w14:textId="125C1EBC" w:rsidR="00A77C91" w:rsidRPr="001E101B" w:rsidRDefault="00A77C91" w:rsidP="00A77C9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F926A50" w14:textId="52EE3C25" w:rsidR="00A77C91" w:rsidRPr="001E101B" w:rsidRDefault="00552E4A" w:rsidP="0092368C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77C91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A77C91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F056950" w14:textId="260AF069" w:rsidR="00A77C91" w:rsidRPr="001E101B" w:rsidRDefault="00A77C91" w:rsidP="0092368C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DA5EB44" w14:textId="48B24D51" w:rsidR="00A77C91" w:rsidRPr="001E101B" w:rsidRDefault="00552E4A" w:rsidP="0092368C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A77C91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="00A77C91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13F7B4C" w14:textId="4CF2579E" w:rsidR="00A77C91" w:rsidRPr="001E101B" w:rsidRDefault="00552E4A" w:rsidP="0092368C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A77C91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A77C91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</w:tr>
      <w:tr w:rsidR="00CD21D0" w:rsidRPr="001E101B" w14:paraId="2C5A0DF6" w14:textId="77777777" w:rsidTr="00B17D3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921CB3B" w14:textId="08DC20C5" w:rsidR="00CD21D0" w:rsidRPr="001E101B" w:rsidRDefault="00CD21D0" w:rsidP="00CD21D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07E6A0E" w14:textId="507C984D" w:rsidR="00CD21D0" w:rsidRPr="001E101B" w:rsidRDefault="00552E4A" w:rsidP="0092368C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CD21D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CD21D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CB769D5" w14:textId="4DACF734" w:rsidR="00CD21D0" w:rsidRPr="001E101B" w:rsidRDefault="00CD21D0" w:rsidP="0092368C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3640CE9" w14:textId="7F945469" w:rsidR="00CD21D0" w:rsidRPr="001E101B" w:rsidRDefault="00CD21D0" w:rsidP="0092368C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0501C49" w14:textId="26FC154A" w:rsidR="00CD21D0" w:rsidRPr="001E101B" w:rsidRDefault="00552E4A" w:rsidP="0092368C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CD21D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CD21D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</w:tr>
      <w:tr w:rsidR="00CD21D0" w:rsidRPr="001E101B" w14:paraId="371508CE" w14:textId="77777777" w:rsidTr="00B17D3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61EB15" w14:textId="77777777" w:rsidR="00CD21D0" w:rsidRPr="001E101B" w:rsidRDefault="00CD21D0" w:rsidP="00CD21D0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845F24" w14:textId="019C92FF" w:rsidR="00CD21D0" w:rsidRPr="001E101B" w:rsidRDefault="00CD21D0" w:rsidP="0092368C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42D219" w14:textId="507BAB6A" w:rsidR="00CD21D0" w:rsidRPr="001E101B" w:rsidRDefault="00CD21D0" w:rsidP="0092368C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830A1B" w14:textId="6F1D68D3" w:rsidR="00CD21D0" w:rsidRPr="001E101B" w:rsidRDefault="00CD21D0" w:rsidP="0092368C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27A5EC" w14:textId="52FEDE8D" w:rsidR="00CD21D0" w:rsidRPr="001E101B" w:rsidRDefault="00CD21D0" w:rsidP="0092368C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D21D0" w:rsidRPr="001E101B" w14:paraId="1BDC2D1D" w14:textId="77777777" w:rsidTr="00B17D3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FF97E9" w14:textId="73704134" w:rsidR="00CD21D0" w:rsidRPr="001E101B" w:rsidRDefault="00CD21D0" w:rsidP="00CD21D0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 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738DA7" w14:textId="29E0B0B5" w:rsidR="00CD21D0" w:rsidRPr="001E101B" w:rsidRDefault="00552E4A" w:rsidP="0092368C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CD21D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CD21D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0E087F" w14:textId="31A0286B" w:rsidR="00CD21D0" w:rsidRPr="001E101B" w:rsidRDefault="00CD21D0" w:rsidP="0092368C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68DF41" w14:textId="099E1E4F" w:rsidR="00CD21D0" w:rsidRPr="001E101B" w:rsidRDefault="00552E4A" w:rsidP="0092368C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="00CD21D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="00CD21D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49A8C3" w14:textId="776A06E2" w:rsidR="00CD21D0" w:rsidRPr="001E101B" w:rsidRDefault="00552E4A" w:rsidP="0092368C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="00CD21D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  <w:r w:rsidR="00CD21D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</w:p>
        </w:tc>
      </w:tr>
    </w:tbl>
    <w:p w14:paraId="3C67A7F8" w14:textId="2B6E12C9" w:rsidR="00E47B12" w:rsidRPr="001E101B" w:rsidRDefault="00E47B12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0E4941" w:rsidRPr="001E101B" w14:paraId="2D777179" w14:textId="77777777" w:rsidTr="00E173C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34E2A" w14:textId="77777777" w:rsidR="000E4941" w:rsidRPr="001E101B" w:rsidRDefault="000E4941" w:rsidP="000E4941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6A70D5" w14:textId="2054FEB4" w:rsidR="000E4941" w:rsidRPr="001E101B" w:rsidRDefault="000E4941" w:rsidP="000E4941">
            <w:pPr>
              <w:tabs>
                <w:tab w:val="righ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4941" w:rsidRPr="001E101B" w14:paraId="27C572FE" w14:textId="77777777" w:rsidTr="000E494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8FD7B" w14:textId="77777777" w:rsidR="000E4941" w:rsidRPr="001E101B" w:rsidRDefault="000E4941" w:rsidP="000E4941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313F4F" w14:textId="77777777" w:rsidR="000E4941" w:rsidRPr="001E101B" w:rsidRDefault="000E4941" w:rsidP="000E494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ร้านค้าปลีก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569B8F" w14:textId="77777777" w:rsidR="000E4941" w:rsidRPr="001E101B" w:rsidRDefault="000E4941" w:rsidP="000E494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9A78F8" w14:textId="77777777" w:rsidR="000E4941" w:rsidRPr="001E101B" w:rsidRDefault="000E4941" w:rsidP="000E494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1F8886" w14:textId="77777777" w:rsidR="000E4941" w:rsidRPr="001E101B" w:rsidRDefault="000E4941" w:rsidP="000E494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0E4941" w:rsidRPr="001E101B" w14:paraId="4EB108D5" w14:textId="77777777" w:rsidTr="000E494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94CEB" w14:textId="77777777" w:rsidR="000E4941" w:rsidRPr="001E101B" w:rsidRDefault="000E4941" w:rsidP="000E4941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68BAA0" w14:textId="77777777" w:rsidR="000E4941" w:rsidRPr="001E101B" w:rsidRDefault="000E4941" w:rsidP="0092368C">
            <w:pPr>
              <w:pStyle w:val="CommentText"/>
              <w:tabs>
                <w:tab w:val="decimal" w:pos="115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CC4B24" w14:textId="77777777" w:rsidR="000E4941" w:rsidRPr="001E101B" w:rsidRDefault="000E4941" w:rsidP="0092368C">
            <w:pPr>
              <w:pStyle w:val="CommentText"/>
              <w:tabs>
                <w:tab w:val="decimal" w:pos="115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6B74B3" w14:textId="77777777" w:rsidR="000E4941" w:rsidRPr="001E101B" w:rsidRDefault="000E4941" w:rsidP="0092368C">
            <w:pPr>
              <w:pStyle w:val="CommentText"/>
              <w:tabs>
                <w:tab w:val="decimal" w:pos="115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68E1F4" w14:textId="77777777" w:rsidR="000E4941" w:rsidRPr="001E101B" w:rsidRDefault="000E4941" w:rsidP="0092368C">
            <w:pPr>
              <w:pStyle w:val="CommentText"/>
              <w:tabs>
                <w:tab w:val="decimal" w:pos="115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E4941" w:rsidRPr="001E101B" w14:paraId="2DF3D416" w14:textId="77777777" w:rsidTr="000E494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CC03F" w14:textId="77777777" w:rsidR="000E4941" w:rsidRPr="001E101B" w:rsidRDefault="000E4941" w:rsidP="000E4941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582E2B" w14:textId="77777777" w:rsidR="000E4941" w:rsidRPr="001E101B" w:rsidRDefault="000E4941" w:rsidP="000E4941">
            <w:pPr>
              <w:pStyle w:val="CommentText"/>
              <w:tabs>
                <w:tab w:val="decimal" w:pos="112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EFF612" w14:textId="77777777" w:rsidR="000E4941" w:rsidRPr="001E101B" w:rsidRDefault="000E4941" w:rsidP="000E4941">
            <w:pPr>
              <w:pStyle w:val="CommentText"/>
              <w:tabs>
                <w:tab w:val="decimal" w:pos="112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BFF132" w14:textId="77777777" w:rsidR="000E4941" w:rsidRPr="001E101B" w:rsidRDefault="000E4941" w:rsidP="000E4941">
            <w:pPr>
              <w:pStyle w:val="CommentText"/>
              <w:tabs>
                <w:tab w:val="decimal" w:pos="112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94F124" w14:textId="77777777" w:rsidR="000E4941" w:rsidRPr="001E101B" w:rsidRDefault="000E4941" w:rsidP="000E4941">
            <w:pPr>
              <w:pStyle w:val="CommentText"/>
              <w:tabs>
                <w:tab w:val="decimal" w:pos="112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77C91" w:rsidRPr="001E101B" w14:paraId="61D6536F" w14:textId="77777777" w:rsidTr="000E4941">
        <w:trPr>
          <w:trHeight w:val="8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E1C19F1" w14:textId="6D9F9CC9" w:rsidR="00A77C91" w:rsidRPr="001E101B" w:rsidRDefault="00A77C91" w:rsidP="00A77C9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1C3D78" w14:textId="0949FD89" w:rsidR="00A77C91" w:rsidRPr="001E101B" w:rsidRDefault="00552E4A" w:rsidP="0092368C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A77C91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A77C91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6EF571" w14:textId="0AADFFCD" w:rsidR="00A77C91" w:rsidRPr="001E101B" w:rsidRDefault="00552E4A" w:rsidP="0092368C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A77C91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="00A77C91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CAC985" w14:textId="1F171101" w:rsidR="00A77C91" w:rsidRPr="001E101B" w:rsidRDefault="00552E4A" w:rsidP="0092368C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="00A77C91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="00A77C91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A1A225" w14:textId="1382FFF6" w:rsidR="00A77C91" w:rsidRPr="001E101B" w:rsidRDefault="00552E4A" w:rsidP="0092368C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  <w:r w:rsidR="00A77C91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A77C91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</w:p>
        </w:tc>
      </w:tr>
      <w:tr w:rsidR="00A77C91" w:rsidRPr="001E101B" w14:paraId="73CC1DDB" w14:textId="77777777" w:rsidTr="007D0FA6">
        <w:trPr>
          <w:trHeight w:val="8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919E1F2" w14:textId="7F09F388" w:rsidR="00A77C91" w:rsidRPr="001E101B" w:rsidRDefault="00A77C91" w:rsidP="00A77C9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FDBA62" w14:textId="4AE5B578" w:rsidR="00A77C91" w:rsidRPr="001E101B" w:rsidRDefault="00552E4A" w:rsidP="0092368C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77C91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="00A77C91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E427A7" w14:textId="4F598508" w:rsidR="00A77C91" w:rsidRPr="001E101B" w:rsidRDefault="00A77C91" w:rsidP="0092368C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D21AA5" w14:textId="2712BCB4" w:rsidR="00A77C91" w:rsidRPr="001E101B" w:rsidRDefault="00A77C91" w:rsidP="0092368C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54F1C7" w14:textId="41129391" w:rsidR="00A77C91" w:rsidRPr="001E101B" w:rsidRDefault="00552E4A" w:rsidP="0092368C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77C91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="00A77C91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</w:tr>
      <w:tr w:rsidR="00A77C91" w:rsidRPr="001E101B" w14:paraId="76C02695" w14:textId="77777777" w:rsidTr="00B17D3F">
        <w:trPr>
          <w:trHeight w:val="8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195A49" w14:textId="3BD0B3D9" w:rsidR="00A77C91" w:rsidRPr="001E101B" w:rsidRDefault="00A77C91" w:rsidP="00A77C9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การเปลี่ยนแปลงสัญญาเช่าและการปรับปรุง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A97431" w14:textId="12325ABC" w:rsidR="00A77C91" w:rsidRPr="001E101B" w:rsidRDefault="00552E4A" w:rsidP="0092368C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  <w:r w:rsidR="00A77C91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DB5532" w14:textId="2B075698" w:rsidR="00A77C91" w:rsidRPr="001E101B" w:rsidRDefault="00A77C91" w:rsidP="0092368C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600707" w14:textId="6F63F550" w:rsidR="00A77C91" w:rsidRPr="001E101B" w:rsidRDefault="00552E4A" w:rsidP="0092368C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77C91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="00A77C91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FA634B" w14:textId="2640744B" w:rsidR="00A77C91" w:rsidRPr="001E101B" w:rsidRDefault="00552E4A" w:rsidP="0092368C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77C91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A77C91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</w:tr>
      <w:tr w:rsidR="00A77C91" w:rsidRPr="001E101B" w14:paraId="0D1DE67A" w14:textId="77777777" w:rsidTr="00B17D3F">
        <w:trPr>
          <w:trHeight w:val="8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8938B2" w14:textId="4ECD06D4" w:rsidR="00A77C91" w:rsidRPr="001E101B" w:rsidRDefault="00A77C91" w:rsidP="00A77C9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50F7FB" w14:textId="24660C35" w:rsidR="00A77C91" w:rsidRPr="001E101B" w:rsidRDefault="00A77C91" w:rsidP="0092368C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462091" w14:textId="720758E9" w:rsidR="00A77C91" w:rsidRPr="001E101B" w:rsidRDefault="00A77C91" w:rsidP="0092368C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5C1FFD" w14:textId="34E2E369" w:rsidR="00A77C91" w:rsidRPr="001E101B" w:rsidRDefault="00A77C91" w:rsidP="0092368C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43E10F" w14:textId="309258AC" w:rsidR="00A77C91" w:rsidRPr="001E101B" w:rsidRDefault="00A77C91" w:rsidP="0092368C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77C91" w:rsidRPr="001E101B" w14:paraId="2ADD2DA8" w14:textId="77777777" w:rsidTr="000E4941">
        <w:trPr>
          <w:trHeight w:val="8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B6221A" w14:textId="05F9E367" w:rsidR="00A77C91" w:rsidRPr="001E101B" w:rsidRDefault="00A77C91" w:rsidP="00A77C9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4717EF" w14:textId="2FB4A586" w:rsidR="00A77C91" w:rsidRPr="001E101B" w:rsidRDefault="00552E4A" w:rsidP="0092368C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77C91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A77C91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6E1985" w14:textId="46301D24" w:rsidR="00A77C91" w:rsidRPr="001E101B" w:rsidRDefault="00552E4A" w:rsidP="0092368C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A77C91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A77C91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D5DA28" w14:textId="69BE7958" w:rsidR="00A77C91" w:rsidRPr="001E101B" w:rsidRDefault="00552E4A" w:rsidP="0092368C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A77C91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="00A77C91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1F1E61" w14:textId="189166D7" w:rsidR="00A77C91" w:rsidRPr="001E101B" w:rsidRDefault="00552E4A" w:rsidP="0092368C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="00A77C91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="00A77C91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</w:p>
        </w:tc>
      </w:tr>
      <w:tr w:rsidR="00A77C91" w:rsidRPr="001E101B" w14:paraId="6540CB4D" w14:textId="77777777" w:rsidTr="000E4941">
        <w:trPr>
          <w:trHeight w:val="8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31C4BE" w14:textId="77777777" w:rsidR="00A77C91" w:rsidRPr="001E101B" w:rsidRDefault="00A77C91" w:rsidP="00A77C9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5552B6" w14:textId="77777777" w:rsidR="00A77C91" w:rsidRPr="001E101B" w:rsidRDefault="00A77C91" w:rsidP="0092368C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52F7F7" w14:textId="77777777" w:rsidR="00A77C91" w:rsidRPr="001E101B" w:rsidRDefault="00A77C91" w:rsidP="0092368C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FFB57E" w14:textId="77777777" w:rsidR="00A77C91" w:rsidRPr="001E101B" w:rsidRDefault="00A77C91" w:rsidP="0092368C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E278CB" w14:textId="77777777" w:rsidR="00A77C91" w:rsidRPr="001E101B" w:rsidRDefault="00A77C91" w:rsidP="0092368C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A77C91" w:rsidRPr="001E101B" w14:paraId="3E69EF29" w14:textId="77777777" w:rsidTr="000E4941">
        <w:trPr>
          <w:trHeight w:val="8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D0E246E" w14:textId="54FFD54B" w:rsidR="00A77C91" w:rsidRPr="001E101B" w:rsidRDefault="00A77C91" w:rsidP="00A77C9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2983A25" w14:textId="61CD9ACD" w:rsidR="00A77C91" w:rsidRPr="001E101B" w:rsidRDefault="00552E4A" w:rsidP="0092368C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77C91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A77C91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4FB8165" w14:textId="6CA78382" w:rsidR="00A77C91" w:rsidRPr="001E101B" w:rsidRDefault="00552E4A" w:rsidP="0092368C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A77C91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A77C91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F9FE585" w14:textId="7E4C7004" w:rsidR="00A77C91" w:rsidRPr="001E101B" w:rsidRDefault="00552E4A" w:rsidP="0092368C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A77C91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="00A77C91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434F363" w14:textId="502B7F51" w:rsidR="00A77C91" w:rsidRPr="001E101B" w:rsidRDefault="00552E4A" w:rsidP="0092368C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="00A77C91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="00A77C91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</w:p>
        </w:tc>
      </w:tr>
      <w:tr w:rsidR="00CD21D0" w:rsidRPr="001E101B" w14:paraId="3E10E6C0" w14:textId="77777777" w:rsidTr="000E4941">
        <w:trPr>
          <w:trHeight w:val="8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8256243" w14:textId="1C740433" w:rsidR="00CD21D0" w:rsidRPr="001E101B" w:rsidRDefault="00CD21D0" w:rsidP="00CD21D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af-ZA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D375411" w14:textId="6E2D9198" w:rsidR="00CD21D0" w:rsidRPr="001E101B" w:rsidRDefault="00552E4A" w:rsidP="0092368C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CD21D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CD21D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EA1050F" w14:textId="1B107E0F" w:rsidR="00CD21D0" w:rsidRPr="001E101B" w:rsidRDefault="00CD21D0" w:rsidP="0092368C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24C1E71" w14:textId="62C0BEEB" w:rsidR="00CD21D0" w:rsidRPr="001E101B" w:rsidRDefault="00CD21D0" w:rsidP="0092368C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D38909F" w14:textId="197D5BF3" w:rsidR="00CD21D0" w:rsidRPr="001E101B" w:rsidRDefault="00552E4A" w:rsidP="0092368C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CD21D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CD21D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</w:tr>
      <w:tr w:rsidR="00CD21D0" w:rsidRPr="001E101B" w14:paraId="3CEF02AB" w14:textId="77777777" w:rsidTr="000E4941">
        <w:trPr>
          <w:trHeight w:val="8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D41973" w14:textId="3846360F" w:rsidR="00CD21D0" w:rsidRPr="001E101B" w:rsidRDefault="00CD21D0" w:rsidP="00CD21D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E14A16" w14:textId="344B8537" w:rsidR="00CD21D0" w:rsidRPr="001E101B" w:rsidRDefault="00CD21D0" w:rsidP="0092368C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E40AC2" w14:textId="572A5928" w:rsidR="00CD21D0" w:rsidRPr="001E101B" w:rsidRDefault="00CD21D0" w:rsidP="0092368C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7D6302" w14:textId="77A2CDE2" w:rsidR="00CD21D0" w:rsidRPr="001E101B" w:rsidRDefault="00CD21D0" w:rsidP="0092368C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4C15D8" w14:textId="131DFBC5" w:rsidR="00CD21D0" w:rsidRPr="001E101B" w:rsidRDefault="00CD21D0" w:rsidP="0092368C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D21D0" w:rsidRPr="001E101B" w14:paraId="6134629B" w14:textId="77777777" w:rsidTr="000E4941">
        <w:trPr>
          <w:trHeight w:val="8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8BC80F" w14:textId="1170B062" w:rsidR="00CD21D0" w:rsidRPr="001E101B" w:rsidRDefault="00CD21D0" w:rsidP="00CD21D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869B3A" w14:textId="7DEDECF9" w:rsidR="00CD21D0" w:rsidRPr="001E101B" w:rsidRDefault="00552E4A" w:rsidP="0092368C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CD21D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CD21D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FDC740" w14:textId="3ABF8F70" w:rsidR="00CD21D0" w:rsidRPr="001E101B" w:rsidRDefault="00552E4A" w:rsidP="0092368C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CD21D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CD21D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D1D184" w14:textId="0EDA76BC" w:rsidR="00CD21D0" w:rsidRPr="001E101B" w:rsidRDefault="00552E4A" w:rsidP="0092368C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="00CD21D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="00CD21D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5FAB1E" w14:textId="591B58F3" w:rsidR="00CD21D0" w:rsidRPr="001E101B" w:rsidRDefault="00552E4A" w:rsidP="0092368C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="00CD21D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="00CD21D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</w:tr>
    </w:tbl>
    <w:p w14:paraId="2F6C8F7E" w14:textId="72C9A46B" w:rsidR="000E4941" w:rsidRPr="001E101B" w:rsidRDefault="000E4941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19DE830" w14:textId="43596AF7" w:rsidR="00B86F78" w:rsidRPr="001E101B" w:rsidRDefault="00B86F78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ระหว่าง</w:t>
      </w:r>
      <w:r w:rsidR="003E195E"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ปี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พ</w:t>
      </w:r>
      <w:r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ศ</w:t>
      </w:r>
      <w:r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6614E9"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กลุ่มกิจการได้มีการทดสอบการด้อยค่าของสินทรัพย์สิทธิการใช้ อ้างอิงจากหมายเหตุ</w:t>
      </w:r>
      <w:r w:rsidR="006614E9"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ประกอบงบการเงินข้อ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14</w:t>
      </w:r>
    </w:p>
    <w:p w14:paraId="51E179DD" w14:textId="77777777" w:rsidR="00B86F78" w:rsidRPr="001E101B" w:rsidRDefault="00B86F78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20CFA03" w14:textId="1048109E" w:rsidR="00956865" w:rsidRPr="001E101B" w:rsidRDefault="00956865" w:rsidP="00413282">
      <w:pPr>
        <w:rPr>
          <w:rFonts w:ascii="Browallia New" w:hAnsi="Browallia New" w:cs="Browallia New"/>
          <w:sz w:val="26"/>
          <w:szCs w:val="26"/>
        </w:rPr>
      </w:pPr>
      <w:r w:rsidRPr="001E101B">
        <w:rPr>
          <w:rFonts w:ascii="Browallia New" w:hAnsi="Browallia New" w:cs="Browallia New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="00413282" w:rsidRPr="001E101B">
        <w:rPr>
          <w:rFonts w:ascii="Browallia New" w:hAnsi="Browallia New" w:cs="Browallia New"/>
          <w:sz w:val="26"/>
          <w:szCs w:val="26"/>
          <w:cs/>
        </w:rPr>
        <w:t>และกระแสเงินสดจ่ายของสัญญาเช่าประกอบด้วยรายการดังนี้</w:t>
      </w:r>
    </w:p>
    <w:p w14:paraId="37B22CD4" w14:textId="77777777" w:rsidR="000E4941" w:rsidRPr="001E101B" w:rsidRDefault="000E4941" w:rsidP="00413282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11724" w:rsidRPr="001E101B" w14:paraId="785A7949" w14:textId="715B66D1" w:rsidTr="00E173C9">
        <w:trPr>
          <w:trHeight w:val="20"/>
        </w:trPr>
        <w:tc>
          <w:tcPr>
            <w:tcW w:w="3989" w:type="dxa"/>
            <w:vAlign w:val="center"/>
          </w:tcPr>
          <w:p w14:paraId="56E0200D" w14:textId="77777777" w:rsidR="00411724" w:rsidRPr="001E101B" w:rsidRDefault="00411724" w:rsidP="008B6AC0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54C01A" w14:textId="2BD7BA93" w:rsidR="00411724" w:rsidRPr="001E101B" w:rsidRDefault="00411724" w:rsidP="00411724">
            <w:pPr>
              <w:tabs>
                <w:tab w:val="decimal" w:pos="122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845244" w14:textId="0E1D696E" w:rsidR="00411724" w:rsidRPr="001E101B" w:rsidRDefault="00411724" w:rsidP="00411724">
            <w:pPr>
              <w:tabs>
                <w:tab w:val="decimal" w:pos="122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11724" w:rsidRPr="001E101B" w14:paraId="7B561E8E" w14:textId="2154DBBD" w:rsidTr="000E4941">
        <w:trPr>
          <w:trHeight w:val="20"/>
        </w:trPr>
        <w:tc>
          <w:tcPr>
            <w:tcW w:w="3989" w:type="dxa"/>
            <w:vAlign w:val="center"/>
          </w:tcPr>
          <w:p w14:paraId="41EBEF8A" w14:textId="77777777" w:rsidR="00411724" w:rsidRPr="001E101B" w:rsidRDefault="00411724" w:rsidP="00411724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514B17" w14:textId="1D1F8AB5" w:rsidR="00411724" w:rsidRPr="001E101B" w:rsidRDefault="00411724" w:rsidP="000E4941">
            <w:pPr>
              <w:tabs>
                <w:tab w:val="right" w:pos="115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BA6F8C" w14:textId="01D783D4" w:rsidR="00411724" w:rsidRPr="001E101B" w:rsidRDefault="00411724" w:rsidP="000E4941">
            <w:pPr>
              <w:tabs>
                <w:tab w:val="right" w:pos="115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E5B64C" w14:textId="3158253B" w:rsidR="00411724" w:rsidRPr="001E101B" w:rsidRDefault="00411724" w:rsidP="000E4941">
            <w:pPr>
              <w:tabs>
                <w:tab w:val="right" w:pos="115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7E9DC1" w14:textId="14D07F9B" w:rsidR="00411724" w:rsidRPr="001E101B" w:rsidRDefault="00411724" w:rsidP="000E4941">
            <w:pPr>
              <w:tabs>
                <w:tab w:val="right" w:pos="115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411724" w:rsidRPr="001E101B" w14:paraId="6ADD19D1" w14:textId="4776C284" w:rsidTr="000E4941">
        <w:trPr>
          <w:trHeight w:val="20"/>
        </w:trPr>
        <w:tc>
          <w:tcPr>
            <w:tcW w:w="3989" w:type="dxa"/>
            <w:vAlign w:val="center"/>
          </w:tcPr>
          <w:p w14:paraId="31DF1F7A" w14:textId="77777777" w:rsidR="00411724" w:rsidRPr="001E101B" w:rsidRDefault="00411724" w:rsidP="0041172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C768C1" w14:textId="77777777" w:rsidR="00411724" w:rsidRPr="001E101B" w:rsidRDefault="00411724" w:rsidP="000E4941">
            <w:pPr>
              <w:pStyle w:val="CommentText"/>
              <w:tabs>
                <w:tab w:val="right" w:pos="115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0AA15D" w14:textId="77777777" w:rsidR="00411724" w:rsidRPr="001E101B" w:rsidRDefault="00411724" w:rsidP="000E4941">
            <w:pPr>
              <w:pStyle w:val="CommentText"/>
              <w:tabs>
                <w:tab w:val="right" w:pos="115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9C9EAFF" w14:textId="0C9DBFE0" w:rsidR="00411724" w:rsidRPr="001E101B" w:rsidRDefault="00411724" w:rsidP="000E4941">
            <w:pPr>
              <w:pStyle w:val="CommentText"/>
              <w:tabs>
                <w:tab w:val="right" w:pos="115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2110DC8" w14:textId="1AD6AFCC" w:rsidR="00411724" w:rsidRPr="001E101B" w:rsidRDefault="00411724" w:rsidP="000E4941">
            <w:pPr>
              <w:pStyle w:val="CommentText"/>
              <w:tabs>
                <w:tab w:val="right" w:pos="115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411724" w:rsidRPr="001E101B" w14:paraId="0EAE40AB" w14:textId="534A849A" w:rsidTr="00374218">
        <w:trPr>
          <w:trHeight w:val="20"/>
        </w:trPr>
        <w:tc>
          <w:tcPr>
            <w:tcW w:w="3989" w:type="dxa"/>
            <w:vAlign w:val="center"/>
          </w:tcPr>
          <w:p w14:paraId="3F344722" w14:textId="77777777" w:rsidR="00411724" w:rsidRPr="001E101B" w:rsidRDefault="00411724" w:rsidP="00411724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399C5E2" w14:textId="77777777" w:rsidR="00411724" w:rsidRPr="001E101B" w:rsidRDefault="00411724" w:rsidP="000E4941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494378" w14:textId="77777777" w:rsidR="00411724" w:rsidRPr="001E101B" w:rsidRDefault="00411724" w:rsidP="000E4941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5DE4073" w14:textId="77777777" w:rsidR="00411724" w:rsidRPr="001E101B" w:rsidRDefault="00411724" w:rsidP="000E4941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CCDE4B4" w14:textId="77777777" w:rsidR="00411724" w:rsidRPr="001E101B" w:rsidRDefault="00411724" w:rsidP="000E4941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F4AFC" w:rsidRPr="001E101B" w14:paraId="5688E6D4" w14:textId="77777777" w:rsidTr="00374218">
        <w:trPr>
          <w:trHeight w:val="20"/>
        </w:trPr>
        <w:tc>
          <w:tcPr>
            <w:tcW w:w="3989" w:type="dxa"/>
            <w:vAlign w:val="center"/>
          </w:tcPr>
          <w:p w14:paraId="169ECD3F" w14:textId="506BA246" w:rsidR="00AF4AFC" w:rsidRPr="001E101B" w:rsidRDefault="00AF4AFC" w:rsidP="00411724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pacing w:val="-3"/>
                <w:sz w:val="26"/>
                <w:szCs w:val="26"/>
                <w:cs/>
              </w:rPr>
              <w:t>ค่าใช้จ่ายที่เกี่ยวข้องกับสัญญาเช่า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534B869" w14:textId="77777777" w:rsidR="00AF4AFC" w:rsidRPr="001E101B" w:rsidRDefault="00AF4AFC" w:rsidP="000E4941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2937BC6" w14:textId="77777777" w:rsidR="00AF4AFC" w:rsidRPr="001E101B" w:rsidRDefault="00AF4AFC" w:rsidP="000E4941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5F00166C" w14:textId="77777777" w:rsidR="00AF4AFC" w:rsidRPr="001E101B" w:rsidRDefault="00AF4AFC" w:rsidP="000E4941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21690F9E" w14:textId="77777777" w:rsidR="00AF4AFC" w:rsidRPr="001E101B" w:rsidRDefault="00AF4AFC" w:rsidP="000E4941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63F88" w:rsidRPr="001E101B" w14:paraId="5B6A63F2" w14:textId="31CBC8A6" w:rsidTr="00B04547">
        <w:trPr>
          <w:trHeight w:val="20"/>
        </w:trPr>
        <w:tc>
          <w:tcPr>
            <w:tcW w:w="3989" w:type="dxa"/>
            <w:vAlign w:val="bottom"/>
          </w:tcPr>
          <w:p w14:paraId="4DF38D14" w14:textId="1965693F" w:rsidR="00C63F88" w:rsidRPr="001E101B" w:rsidRDefault="00AF4AFC" w:rsidP="00C63F88">
            <w:pPr>
              <w:ind w:left="-101" w:right="-195" w:firstLine="14"/>
              <w:rPr>
                <w:rFonts w:ascii="Browallia New" w:hAnsi="Browallia New" w:cs="Browallia New"/>
                <w:color w:val="000000"/>
                <w:spacing w:val="-3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color w:val="000000"/>
                <w:spacing w:val="-3"/>
                <w:sz w:val="26"/>
                <w:szCs w:val="26"/>
              </w:rPr>
              <w:t xml:space="preserve">    </w:t>
            </w:r>
            <w:r w:rsidR="00C63F88" w:rsidRPr="001E101B">
              <w:rPr>
                <w:rFonts w:ascii="Browallia New" w:hAnsi="Browallia New" w:cs="Browallia New"/>
                <w:color w:val="000000"/>
                <w:spacing w:val="-3"/>
                <w:sz w:val="26"/>
                <w:szCs w:val="26"/>
                <w:cs/>
              </w:rPr>
              <w:t>ซึ่งสินทรัพย์มีมูลค่าต่ำ</w:t>
            </w:r>
            <w:r w:rsidRPr="001E101B">
              <w:rPr>
                <w:rFonts w:ascii="Browallia New" w:hAnsi="Browallia New" w:cs="Browallia New"/>
                <w:color w:val="000000"/>
                <w:spacing w:val="-3"/>
                <w:sz w:val="26"/>
                <w:szCs w:val="26"/>
              </w:rPr>
              <w:t xml:space="preserve"> (</w:t>
            </w:r>
            <w:r w:rsidRPr="001E101B">
              <w:rPr>
                <w:rFonts w:ascii="Browallia New" w:hAnsi="Browallia New" w:cs="Browallia New"/>
                <w:color w:val="000000"/>
                <w:spacing w:val="-3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552E4A" w:rsidRPr="00552E4A">
              <w:rPr>
                <w:rFonts w:ascii="Browallia New" w:hAnsi="Browallia New" w:cs="Browallia New"/>
                <w:color w:val="000000"/>
                <w:spacing w:val="-3"/>
                <w:sz w:val="26"/>
                <w:szCs w:val="26"/>
                <w:lang w:val="en-GB"/>
              </w:rPr>
              <w:t>28</w:t>
            </w:r>
            <w:r w:rsidRPr="001E101B">
              <w:rPr>
                <w:rFonts w:ascii="Browallia New" w:hAnsi="Browallia New" w:cs="Browallia New"/>
                <w:color w:val="000000"/>
                <w:spacing w:val="-3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3781182" w14:textId="097C10B6" w:rsidR="00C63F88" w:rsidRPr="001E101B" w:rsidRDefault="00552E4A" w:rsidP="00C63F88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  <w:r w:rsidR="00C63F88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446885" w14:textId="62EB9179" w:rsidR="00C63F88" w:rsidRPr="001E101B" w:rsidRDefault="00552E4A" w:rsidP="00C63F88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  <w:r w:rsidR="00C63F88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502FB60" w14:textId="5698BEC6" w:rsidR="00C63F88" w:rsidRPr="001E101B" w:rsidRDefault="00552E4A" w:rsidP="00C63F88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  <w:r w:rsidR="00C63F88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1DD5A80" w14:textId="51090526" w:rsidR="00C63F88" w:rsidRPr="001E101B" w:rsidRDefault="00552E4A" w:rsidP="00C63F88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  <w:r w:rsidR="00C63F88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C63F88" w:rsidRPr="001E101B" w14:paraId="697326CD" w14:textId="53E5C44E" w:rsidTr="004C008B">
        <w:trPr>
          <w:trHeight w:val="20"/>
        </w:trPr>
        <w:tc>
          <w:tcPr>
            <w:tcW w:w="3989" w:type="dxa"/>
            <w:vAlign w:val="bottom"/>
          </w:tcPr>
          <w:p w14:paraId="1B892C82" w14:textId="5F8EBC01" w:rsidR="00C63F88" w:rsidRPr="001E101B" w:rsidRDefault="00C63F88" w:rsidP="00C63F88">
            <w:pPr>
              <w:ind w:left="-101" w:firstLine="1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ค่าใช้จ่ายที่เกี่ยวข้องกับการจ่ายชำระค่าเช่าผันแปร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7D472C" w14:textId="6D158FB3" w:rsidR="00C63F88" w:rsidRPr="001E101B" w:rsidRDefault="00552E4A" w:rsidP="00C63F88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C63F88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="00C63F88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205BEA" w14:textId="64992450" w:rsidR="00C63F88" w:rsidRPr="001E101B" w:rsidRDefault="00552E4A" w:rsidP="00C63F88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C63F88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C63F88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9E2889" w14:textId="14451639" w:rsidR="00C63F88" w:rsidRPr="001E101B" w:rsidRDefault="00552E4A" w:rsidP="00C63F88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C63F88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="00C63F88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A8BC14" w14:textId="0E6807F3" w:rsidR="00C63F88" w:rsidRPr="001E101B" w:rsidRDefault="00552E4A" w:rsidP="00C63F88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C63F88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C63F88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</w:tr>
      <w:tr w:rsidR="00C63F88" w:rsidRPr="001E101B" w14:paraId="057B8CD7" w14:textId="1CCA54CE" w:rsidTr="002C4CB2">
        <w:trPr>
          <w:trHeight w:val="20"/>
        </w:trPr>
        <w:tc>
          <w:tcPr>
            <w:tcW w:w="3989" w:type="dxa"/>
            <w:vAlign w:val="bottom"/>
          </w:tcPr>
          <w:p w14:paraId="0ECD8252" w14:textId="77777777" w:rsidR="00C63F88" w:rsidRPr="001E101B" w:rsidRDefault="00C63F88" w:rsidP="00C63F88">
            <w:pPr>
              <w:ind w:left="-101" w:firstLine="1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0D4C2B" w14:textId="1E722B68" w:rsidR="00C63F88" w:rsidRPr="001E101B" w:rsidRDefault="00552E4A" w:rsidP="00C63F88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F432EA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F432EA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2FF94C" w14:textId="05551708" w:rsidR="00C63F88" w:rsidRPr="001E101B" w:rsidRDefault="00552E4A" w:rsidP="00C63F88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C63F88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C63F88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37B20F" w14:textId="27F9B697" w:rsidR="00C63F88" w:rsidRPr="001E101B" w:rsidRDefault="00552E4A" w:rsidP="00C63F88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F432EA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F432EA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241E1B" w14:textId="3F08B131" w:rsidR="00C63F88" w:rsidRPr="001E101B" w:rsidRDefault="00552E4A" w:rsidP="00C63F88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C63F88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C63F88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</w:p>
        </w:tc>
      </w:tr>
    </w:tbl>
    <w:p w14:paraId="6FD6B85F" w14:textId="77777777" w:rsidR="004814F5" w:rsidRPr="001E101B" w:rsidRDefault="004814F5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B6C020D" w14:textId="5A865BF2" w:rsidR="004814F5" w:rsidRPr="001E101B" w:rsidRDefault="00A56ACE" w:rsidP="008926B8">
      <w:pPr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</w:pPr>
      <w:r w:rsidRPr="001E101B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  <w:t>การจ่ายชำระ</w:t>
      </w:r>
      <w:r w:rsidR="004814F5" w:rsidRPr="001E101B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  <w:t>ค่าเช่าผันแปร</w:t>
      </w:r>
    </w:p>
    <w:p w14:paraId="1997667F" w14:textId="77777777" w:rsidR="004814F5" w:rsidRPr="001E101B" w:rsidRDefault="004814F5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043CB56" w14:textId="3EE32C65" w:rsidR="004814F5" w:rsidRPr="001E101B" w:rsidRDefault="004814F5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สัญญาเช่าบาง</w:t>
      </w:r>
      <w:r w:rsidR="00B41F8A"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ฉบับมีข้อตกลง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ในการชำระ</w:t>
      </w:r>
      <w:r w:rsidR="00B41F8A"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ค่าเช่าโดย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อ้างอิงจากรายได้ที่เกิดขึ้นจาก</w:t>
      </w:r>
      <w:r w:rsidR="00B41F8A"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ผล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ประกอบการ</w:t>
      </w:r>
      <w:r w:rsidR="00A56ACE"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ของร้านค้าปลีก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B41F8A"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ซึ่งส่วนใหญ่อยู่ในอัตราร้อยละ 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12</w:t>
      </w:r>
      <w:r w:rsidR="00B41F8A"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41F8A"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ถึงร้อยละ 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19</w:t>
      </w:r>
      <w:r w:rsidR="00B41F8A"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A56ACE"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การจ่ายชำระ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ค่าเช่าผันแปร</w:t>
      </w:r>
      <w:r w:rsidR="00B41F8A"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ที่ขึ้นอยู่กับผลประกอบการ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รับรู้เป็นกำไรขาดทุนสำหรับ</w:t>
      </w:r>
      <w:r w:rsidR="00B35FB5"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ปี</w:t>
      </w:r>
    </w:p>
    <w:p w14:paraId="23DC7ABC" w14:textId="77777777" w:rsidR="00A47E09" w:rsidRPr="001E101B" w:rsidRDefault="00A47E09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63B38" w:rsidRPr="001E101B" w14:paraId="01450856" w14:textId="77777777" w:rsidTr="00B53D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5D45A1" w14:textId="6946BF7B" w:rsidR="00F63B38" w:rsidRPr="001E101B" w:rsidRDefault="00552E4A" w:rsidP="008926B8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52E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F63B38" w:rsidRPr="001E10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สินทรัพย์ไม่มีตัวตน </w:t>
            </w:r>
          </w:p>
        </w:tc>
      </w:tr>
    </w:tbl>
    <w:p w14:paraId="505D6C5C" w14:textId="77777777" w:rsidR="00CA62A9" w:rsidRPr="001E101B" w:rsidRDefault="00CA62A9" w:rsidP="008926B8">
      <w:pPr>
        <w:ind w:left="540" w:hanging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380"/>
        <w:gridCol w:w="2070"/>
      </w:tblGrid>
      <w:tr w:rsidR="008F6F4D" w:rsidRPr="001E101B" w14:paraId="5E577FBA" w14:textId="77777777" w:rsidTr="00E173C9">
        <w:trPr>
          <w:cantSplit/>
        </w:trPr>
        <w:tc>
          <w:tcPr>
            <w:tcW w:w="7380" w:type="dxa"/>
            <w:vAlign w:val="bottom"/>
          </w:tcPr>
          <w:p w14:paraId="2B12EA34" w14:textId="77777777" w:rsidR="008F6F4D" w:rsidRPr="001E101B" w:rsidRDefault="008F6F4D" w:rsidP="00F5239E">
            <w:pPr>
              <w:ind w:left="-101" w:firstLine="1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AF9799" w14:textId="77777777" w:rsidR="008F6F4D" w:rsidRPr="001E101B" w:rsidRDefault="008F6F4D" w:rsidP="002000A3">
            <w:pPr>
              <w:tabs>
                <w:tab w:val="decimal" w:pos="184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</w:t>
            </w:r>
          </w:p>
        </w:tc>
      </w:tr>
      <w:tr w:rsidR="008F6F4D" w:rsidRPr="001E101B" w14:paraId="1CC6B9D5" w14:textId="77777777" w:rsidTr="003E195E">
        <w:trPr>
          <w:cantSplit/>
        </w:trPr>
        <w:tc>
          <w:tcPr>
            <w:tcW w:w="7380" w:type="dxa"/>
            <w:vAlign w:val="bottom"/>
          </w:tcPr>
          <w:p w14:paraId="5DCBF6C8" w14:textId="77777777" w:rsidR="008F6F4D" w:rsidRPr="001E101B" w:rsidRDefault="008F6F4D" w:rsidP="00F5239E">
            <w:pPr>
              <w:ind w:left="-101" w:firstLine="1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C74C4A" w14:textId="77777777" w:rsidR="008F6F4D" w:rsidRPr="001E101B" w:rsidRDefault="002000A3" w:rsidP="002000A3">
            <w:pPr>
              <w:tabs>
                <w:tab w:val="decimal" w:pos="184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="008F6F4D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8F6F4D" w:rsidRPr="001E101B" w14:paraId="5C34872B" w14:textId="77777777" w:rsidTr="003E195E">
        <w:trPr>
          <w:cantSplit/>
        </w:trPr>
        <w:tc>
          <w:tcPr>
            <w:tcW w:w="7380" w:type="dxa"/>
            <w:vAlign w:val="bottom"/>
          </w:tcPr>
          <w:p w14:paraId="0ED3D91A" w14:textId="77777777" w:rsidR="008F6F4D" w:rsidRPr="001E101B" w:rsidRDefault="008F6F4D" w:rsidP="00F5239E">
            <w:pPr>
              <w:ind w:left="-101" w:firstLine="1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703C812D" w14:textId="77777777" w:rsidR="008F6F4D" w:rsidRPr="001E101B" w:rsidRDefault="008F6F4D" w:rsidP="00E20C18">
            <w:pPr>
              <w:tabs>
                <w:tab w:val="decimal" w:pos="187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</w:t>
            </w:r>
          </w:p>
        </w:tc>
      </w:tr>
      <w:tr w:rsidR="008F6F4D" w:rsidRPr="001E101B" w14:paraId="7B22A017" w14:textId="77777777" w:rsidTr="002000A3">
        <w:trPr>
          <w:cantSplit/>
        </w:trPr>
        <w:tc>
          <w:tcPr>
            <w:tcW w:w="7380" w:type="dxa"/>
            <w:vAlign w:val="bottom"/>
          </w:tcPr>
          <w:p w14:paraId="66326525" w14:textId="77777777" w:rsidR="008F6F4D" w:rsidRPr="001E101B" w:rsidRDefault="008F6F4D" w:rsidP="00F5239E">
            <w:pPr>
              <w:ind w:left="-101" w:firstLine="1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70" w:type="dxa"/>
            <w:vAlign w:val="bottom"/>
          </w:tcPr>
          <w:p w14:paraId="365F2531" w14:textId="77777777" w:rsidR="008F6F4D" w:rsidRPr="001E101B" w:rsidRDefault="008F6F4D" w:rsidP="00E20C18">
            <w:pPr>
              <w:tabs>
                <w:tab w:val="decimal" w:pos="187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</w:tr>
      <w:tr w:rsidR="008F6F4D" w:rsidRPr="001E101B" w14:paraId="19F3E1FD" w14:textId="77777777" w:rsidTr="002000A3">
        <w:trPr>
          <w:cantSplit/>
        </w:trPr>
        <w:tc>
          <w:tcPr>
            <w:tcW w:w="7380" w:type="dxa"/>
            <w:vAlign w:val="bottom"/>
          </w:tcPr>
          <w:p w14:paraId="7A6483A5" w14:textId="77777777" w:rsidR="008F6F4D" w:rsidRPr="001E101B" w:rsidRDefault="008F6F4D" w:rsidP="00F5239E">
            <w:pPr>
              <w:tabs>
                <w:tab w:val="left" w:pos="4320"/>
                <w:tab w:val="left" w:pos="8640"/>
              </w:tabs>
              <w:ind w:left="-101" w:firstLine="1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7D1B435A" w14:textId="77777777" w:rsidR="008F6F4D" w:rsidRPr="001E101B" w:rsidRDefault="008F6F4D" w:rsidP="00E20C18">
            <w:pPr>
              <w:tabs>
                <w:tab w:val="decimal" w:pos="187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F6F4D" w:rsidRPr="001E101B" w14:paraId="1E5F5F1B" w14:textId="77777777" w:rsidTr="002000A3">
        <w:trPr>
          <w:cantSplit/>
        </w:trPr>
        <w:tc>
          <w:tcPr>
            <w:tcW w:w="7380" w:type="dxa"/>
            <w:vAlign w:val="bottom"/>
          </w:tcPr>
          <w:p w14:paraId="3C3157FD" w14:textId="7FF65740" w:rsidR="008F6F4D" w:rsidRPr="001E101B" w:rsidRDefault="008F6F4D" w:rsidP="00F5239E">
            <w:pPr>
              <w:ind w:left="-101" w:firstLine="1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มกราคม </w:t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4C095DC6" w14:textId="77777777" w:rsidR="008F6F4D" w:rsidRPr="001E101B" w:rsidRDefault="008F6F4D" w:rsidP="002000A3">
            <w:pPr>
              <w:tabs>
                <w:tab w:val="decimal" w:pos="188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77C91" w:rsidRPr="001E101B" w14:paraId="5AEEF9A6" w14:textId="77777777" w:rsidTr="00B04547">
        <w:trPr>
          <w:cantSplit/>
        </w:trPr>
        <w:tc>
          <w:tcPr>
            <w:tcW w:w="7380" w:type="dxa"/>
            <w:vAlign w:val="bottom"/>
          </w:tcPr>
          <w:p w14:paraId="4BD0510B" w14:textId="77777777" w:rsidR="00A77C91" w:rsidRPr="001E101B" w:rsidRDefault="00A77C91" w:rsidP="00A77C91">
            <w:pPr>
              <w:ind w:left="-101" w:firstLine="1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1C202B8" w14:textId="06EC5253" w:rsidR="00A77C91" w:rsidRPr="00E20C18" w:rsidRDefault="00552E4A" w:rsidP="00A77C91">
            <w:pPr>
              <w:tabs>
                <w:tab w:val="decimal" w:pos="188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A77C91" w:rsidRPr="00E20C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="00A77C91" w:rsidRPr="00E20C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</w:p>
        </w:tc>
      </w:tr>
      <w:tr w:rsidR="00A77C91" w:rsidRPr="001E101B" w14:paraId="4B266B28" w14:textId="77777777" w:rsidTr="00B04547">
        <w:trPr>
          <w:cantSplit/>
        </w:trPr>
        <w:tc>
          <w:tcPr>
            <w:tcW w:w="7380" w:type="dxa"/>
            <w:vAlign w:val="bottom"/>
          </w:tcPr>
          <w:p w14:paraId="1CEC46F9" w14:textId="77777777" w:rsidR="00A77C91" w:rsidRPr="001E101B" w:rsidRDefault="00A77C91" w:rsidP="00A77C91">
            <w:pPr>
              <w:ind w:left="-101" w:firstLine="1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ค่าตัดจำหน่ายสะสม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6B86FD" w14:textId="5CBAB4F1" w:rsidR="00A77C91" w:rsidRPr="00E20C18" w:rsidRDefault="00A77C91" w:rsidP="00A77C91">
            <w:pPr>
              <w:tabs>
                <w:tab w:val="decimal" w:pos="188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0C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Pr="00E20C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A77C91" w:rsidRPr="001E101B" w14:paraId="75CFE281" w14:textId="77777777" w:rsidTr="00B04547">
        <w:trPr>
          <w:cantSplit/>
        </w:trPr>
        <w:tc>
          <w:tcPr>
            <w:tcW w:w="7380" w:type="dxa"/>
            <w:vAlign w:val="bottom"/>
          </w:tcPr>
          <w:p w14:paraId="1BE9AFCE" w14:textId="77777777" w:rsidR="00A77C91" w:rsidRPr="001E101B" w:rsidRDefault="00A77C91" w:rsidP="00A77C91">
            <w:pPr>
              <w:ind w:left="-101" w:firstLine="1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0A363E" w14:textId="34B6FE39" w:rsidR="00A77C91" w:rsidRPr="00E20C18" w:rsidRDefault="00552E4A" w:rsidP="00A77C91">
            <w:pPr>
              <w:tabs>
                <w:tab w:val="decimal" w:pos="188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77C91" w:rsidRPr="00E20C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  <w:r w:rsidR="00A77C91" w:rsidRPr="00E20C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</w:tr>
      <w:tr w:rsidR="00DC1FED" w:rsidRPr="001E101B" w14:paraId="26D5ABC3" w14:textId="77777777" w:rsidTr="00B04547">
        <w:trPr>
          <w:cantSplit/>
        </w:trPr>
        <w:tc>
          <w:tcPr>
            <w:tcW w:w="7380" w:type="dxa"/>
            <w:vAlign w:val="bottom"/>
          </w:tcPr>
          <w:p w14:paraId="40AAD4A7" w14:textId="77777777" w:rsidR="00DC1FED" w:rsidRPr="001E101B" w:rsidRDefault="00DC1FED" w:rsidP="00DC1FED">
            <w:pPr>
              <w:ind w:left="-101" w:firstLine="1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ACDE36" w14:textId="77777777" w:rsidR="00DC1FED" w:rsidRPr="00E20C18" w:rsidRDefault="00DC1FED" w:rsidP="00DC1FED">
            <w:pPr>
              <w:tabs>
                <w:tab w:val="decimal" w:pos="188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C1FED" w:rsidRPr="001E101B" w14:paraId="227153C5" w14:textId="77777777" w:rsidTr="00DC1FED">
        <w:trPr>
          <w:cantSplit/>
        </w:trPr>
        <w:tc>
          <w:tcPr>
            <w:tcW w:w="7380" w:type="dxa"/>
            <w:vAlign w:val="bottom"/>
          </w:tcPr>
          <w:p w14:paraId="6E2B3247" w14:textId="71D878A4" w:rsidR="00DC1FED" w:rsidRPr="001E101B" w:rsidRDefault="00DC1FED" w:rsidP="00DC1FED">
            <w:pPr>
              <w:spacing w:before="10"/>
              <w:ind w:left="-101" w:firstLine="1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070" w:type="dxa"/>
            <w:shd w:val="clear" w:color="auto" w:fill="auto"/>
          </w:tcPr>
          <w:p w14:paraId="0A34B0DA" w14:textId="77777777" w:rsidR="00DC1FED" w:rsidRPr="00E20C18" w:rsidRDefault="00DC1FED" w:rsidP="00E20C18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77C91" w:rsidRPr="001E101B" w14:paraId="4FE372D2" w14:textId="77777777" w:rsidTr="00DC1FED">
        <w:trPr>
          <w:cantSplit/>
        </w:trPr>
        <w:tc>
          <w:tcPr>
            <w:tcW w:w="7380" w:type="dxa"/>
            <w:vAlign w:val="bottom"/>
          </w:tcPr>
          <w:p w14:paraId="70A7655C" w14:textId="77777777" w:rsidR="00A77C91" w:rsidRPr="001E101B" w:rsidRDefault="00A77C91" w:rsidP="00A77C91">
            <w:pPr>
              <w:ind w:left="-101" w:firstLine="1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60E86E7C" w14:textId="1A9FCBD1" w:rsidR="00A77C91" w:rsidRPr="00E20C18" w:rsidRDefault="00552E4A" w:rsidP="00A77C91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77C91" w:rsidRPr="00E20C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  <w:r w:rsidR="00A77C91" w:rsidRPr="00E20C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</w:tr>
      <w:tr w:rsidR="00A77C91" w:rsidRPr="001E101B" w14:paraId="3CFAD1C0" w14:textId="77777777" w:rsidTr="00DC1FED">
        <w:trPr>
          <w:cantSplit/>
        </w:trPr>
        <w:tc>
          <w:tcPr>
            <w:tcW w:w="7380" w:type="dxa"/>
            <w:vAlign w:val="bottom"/>
          </w:tcPr>
          <w:p w14:paraId="63B8D215" w14:textId="77777777" w:rsidR="00A77C91" w:rsidRPr="001E101B" w:rsidRDefault="00A77C91" w:rsidP="00A77C9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firstLine="1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446049C5" w14:textId="414C2591" w:rsidR="00A77C91" w:rsidRPr="00E20C18" w:rsidRDefault="00552E4A" w:rsidP="00A77C91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="00A77C91" w:rsidRPr="00E20C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</w:p>
        </w:tc>
      </w:tr>
      <w:tr w:rsidR="00A77C91" w:rsidRPr="001E101B" w14:paraId="7602EF24" w14:textId="77777777" w:rsidTr="00DC1FED">
        <w:trPr>
          <w:cantSplit/>
        </w:trPr>
        <w:tc>
          <w:tcPr>
            <w:tcW w:w="7380" w:type="dxa"/>
            <w:vAlign w:val="bottom"/>
          </w:tcPr>
          <w:p w14:paraId="7D4D7BA7" w14:textId="311FE6FF" w:rsidR="00A77C91" w:rsidRPr="001E101B" w:rsidRDefault="00A77C91" w:rsidP="00A77C9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firstLine="1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ค่าตัดจำหน่าย (หมายเหตุ 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08DABC2" w14:textId="1358E2CC" w:rsidR="00A77C91" w:rsidRPr="00E20C18" w:rsidRDefault="00A77C91" w:rsidP="00A77C91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20C1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E20C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Pr="00E20C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 w:rsidRPr="00E20C1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77C91" w:rsidRPr="001E101B" w14:paraId="4CC6AFAF" w14:textId="77777777" w:rsidTr="00DC1FED">
        <w:trPr>
          <w:cantSplit/>
        </w:trPr>
        <w:tc>
          <w:tcPr>
            <w:tcW w:w="7380" w:type="dxa"/>
            <w:vAlign w:val="bottom"/>
          </w:tcPr>
          <w:p w14:paraId="699D24B9" w14:textId="77777777" w:rsidR="00A77C91" w:rsidRPr="001E101B" w:rsidRDefault="00A77C91" w:rsidP="00A77C91">
            <w:pPr>
              <w:ind w:left="-101" w:firstLine="1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ราคาตามบัญชีปลายปี 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96B5BB" w14:textId="4F2258A6" w:rsidR="00A77C91" w:rsidRPr="00E20C18" w:rsidRDefault="00552E4A" w:rsidP="00A77C91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77C91" w:rsidRPr="00E20C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A77C91" w:rsidRPr="00E20C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</w:p>
        </w:tc>
      </w:tr>
      <w:tr w:rsidR="00DC1FED" w:rsidRPr="001E101B" w14:paraId="5F2D67D1" w14:textId="77777777" w:rsidTr="00DC1FED">
        <w:trPr>
          <w:cantSplit/>
        </w:trPr>
        <w:tc>
          <w:tcPr>
            <w:tcW w:w="7380" w:type="dxa"/>
            <w:vAlign w:val="bottom"/>
          </w:tcPr>
          <w:p w14:paraId="7D4EA3DD" w14:textId="77777777" w:rsidR="00DC1FED" w:rsidRPr="001E101B" w:rsidRDefault="00DC1FED" w:rsidP="00DC1FED">
            <w:pPr>
              <w:ind w:left="-101" w:firstLine="1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</w:tcPr>
          <w:p w14:paraId="4CF14694" w14:textId="77777777" w:rsidR="00DC1FED" w:rsidRPr="00E20C18" w:rsidRDefault="00DC1FED" w:rsidP="00DC1FED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C1FED" w:rsidRPr="001E101B" w14:paraId="09D8FA66" w14:textId="77777777" w:rsidTr="00DC1FED">
        <w:trPr>
          <w:cantSplit/>
        </w:trPr>
        <w:tc>
          <w:tcPr>
            <w:tcW w:w="7380" w:type="dxa"/>
            <w:vAlign w:val="bottom"/>
          </w:tcPr>
          <w:p w14:paraId="6BF4A4C6" w14:textId="35693197" w:rsidR="00DC1FED" w:rsidRPr="001E101B" w:rsidRDefault="00DC1FED" w:rsidP="00DC1FED">
            <w:pPr>
              <w:ind w:left="-101" w:firstLine="1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070" w:type="dxa"/>
            <w:shd w:val="clear" w:color="auto" w:fill="auto"/>
          </w:tcPr>
          <w:p w14:paraId="236236B1" w14:textId="77777777" w:rsidR="00DC1FED" w:rsidRPr="00E20C18" w:rsidRDefault="00DC1FED" w:rsidP="00DC1FED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77C91" w:rsidRPr="001E101B" w14:paraId="10BAA82B" w14:textId="77777777" w:rsidTr="00DC1FED">
        <w:trPr>
          <w:cantSplit/>
        </w:trPr>
        <w:tc>
          <w:tcPr>
            <w:tcW w:w="7380" w:type="dxa"/>
            <w:vAlign w:val="bottom"/>
          </w:tcPr>
          <w:p w14:paraId="640AC337" w14:textId="77777777" w:rsidR="00A77C91" w:rsidRPr="001E101B" w:rsidRDefault="00A77C91" w:rsidP="00A77C91">
            <w:pPr>
              <w:ind w:left="-101" w:firstLine="1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BEFFC9C" w14:textId="30C28F2C" w:rsidR="00A77C91" w:rsidRPr="00E20C18" w:rsidRDefault="00552E4A" w:rsidP="00A77C91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A77C91" w:rsidRPr="00E20C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="00A77C91" w:rsidRPr="00E20C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</w:p>
        </w:tc>
      </w:tr>
      <w:tr w:rsidR="00A77C91" w:rsidRPr="001E101B" w14:paraId="1F27920A" w14:textId="77777777" w:rsidTr="00DC1FED">
        <w:trPr>
          <w:cantSplit/>
        </w:trPr>
        <w:tc>
          <w:tcPr>
            <w:tcW w:w="7380" w:type="dxa"/>
            <w:vAlign w:val="bottom"/>
          </w:tcPr>
          <w:p w14:paraId="63D235A3" w14:textId="77777777" w:rsidR="00A77C91" w:rsidRPr="001E101B" w:rsidRDefault="00A77C91" w:rsidP="00A77C91">
            <w:pPr>
              <w:ind w:left="-101" w:firstLine="1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ค่าตัดจำหน่ายสะสม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609B04" w14:textId="6ED9A108" w:rsidR="00A77C91" w:rsidRPr="00E20C18" w:rsidRDefault="00A77C91" w:rsidP="00A77C91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20C1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Pr="00E20C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Pr="00E20C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Pr="00E20C1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77C91" w:rsidRPr="001E101B" w14:paraId="5D95DC7B" w14:textId="77777777" w:rsidTr="00DC1FED">
        <w:trPr>
          <w:cantSplit/>
        </w:trPr>
        <w:tc>
          <w:tcPr>
            <w:tcW w:w="7380" w:type="dxa"/>
            <w:vAlign w:val="bottom"/>
          </w:tcPr>
          <w:p w14:paraId="4C1A5C34" w14:textId="77777777" w:rsidR="00A77C91" w:rsidRPr="001E101B" w:rsidRDefault="00A77C91" w:rsidP="00A77C91">
            <w:pPr>
              <w:ind w:left="-101" w:firstLine="1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50172D" w14:textId="1743C194" w:rsidR="00A77C91" w:rsidRPr="00E20C18" w:rsidRDefault="00552E4A" w:rsidP="00A77C91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77C91" w:rsidRPr="00E20C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A77C91" w:rsidRPr="00E20C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</w:p>
        </w:tc>
      </w:tr>
      <w:tr w:rsidR="00DC1FED" w:rsidRPr="001E101B" w14:paraId="4678602A" w14:textId="77777777" w:rsidTr="00B17D3F">
        <w:trPr>
          <w:cantSplit/>
        </w:trPr>
        <w:tc>
          <w:tcPr>
            <w:tcW w:w="7380" w:type="dxa"/>
            <w:vAlign w:val="bottom"/>
          </w:tcPr>
          <w:p w14:paraId="6CC9AA4F" w14:textId="77777777" w:rsidR="00DC1FED" w:rsidRPr="001E101B" w:rsidRDefault="00DC1FED" w:rsidP="00B17D3F">
            <w:pPr>
              <w:ind w:left="-101" w:firstLine="1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979D40" w14:textId="77777777" w:rsidR="00DC1FED" w:rsidRPr="00E20C18" w:rsidRDefault="00DC1FED" w:rsidP="00B17D3F">
            <w:pPr>
              <w:tabs>
                <w:tab w:val="decimal" w:pos="188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C1FED" w:rsidRPr="001E101B" w14:paraId="15BA2FE5" w14:textId="77777777" w:rsidTr="00B17D3F">
        <w:trPr>
          <w:cantSplit/>
        </w:trPr>
        <w:tc>
          <w:tcPr>
            <w:tcW w:w="7380" w:type="dxa"/>
            <w:vAlign w:val="bottom"/>
          </w:tcPr>
          <w:p w14:paraId="130E02C7" w14:textId="2470D38D" w:rsidR="00DC1FED" w:rsidRPr="001E101B" w:rsidRDefault="00DC1FED" w:rsidP="00D65AEF">
            <w:pPr>
              <w:spacing w:before="10"/>
              <w:ind w:left="-101" w:firstLine="1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สำหรับปีสิ้น</w:t>
            </w:r>
            <w:bookmarkStart w:id="21" w:name="OLE_LINK2"/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สุดวันที่</w:t>
            </w:r>
            <w:bookmarkEnd w:id="21"/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070" w:type="dxa"/>
            <w:shd w:val="clear" w:color="auto" w:fill="FAFAFA"/>
          </w:tcPr>
          <w:p w14:paraId="1B8D45C4" w14:textId="77777777" w:rsidR="00DC1FED" w:rsidRPr="00E20C18" w:rsidRDefault="00DC1FED" w:rsidP="00E20C18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0192F" w:rsidRPr="001E101B" w14:paraId="58B0EF0C" w14:textId="77777777" w:rsidTr="00B17D3F">
        <w:trPr>
          <w:cantSplit/>
        </w:trPr>
        <w:tc>
          <w:tcPr>
            <w:tcW w:w="7380" w:type="dxa"/>
            <w:vAlign w:val="bottom"/>
          </w:tcPr>
          <w:p w14:paraId="22CC26CE" w14:textId="77777777" w:rsidR="0000192F" w:rsidRPr="001E101B" w:rsidRDefault="0000192F" w:rsidP="0000192F">
            <w:pPr>
              <w:ind w:left="-101" w:firstLine="1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0CF972AC" w14:textId="55C9DFB6" w:rsidR="0000192F" w:rsidRPr="00E20C18" w:rsidRDefault="00552E4A" w:rsidP="0000192F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77C91" w:rsidRPr="00E20C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A77C91" w:rsidRPr="00E20C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</w:p>
        </w:tc>
      </w:tr>
      <w:tr w:rsidR="009C0CCC" w:rsidRPr="001E101B" w14:paraId="179A3D6B" w14:textId="77777777" w:rsidTr="00B17D3F">
        <w:trPr>
          <w:cantSplit/>
        </w:trPr>
        <w:tc>
          <w:tcPr>
            <w:tcW w:w="7380" w:type="dxa"/>
            <w:vAlign w:val="bottom"/>
          </w:tcPr>
          <w:p w14:paraId="16CF92E7" w14:textId="77777777" w:rsidR="009C0CCC" w:rsidRPr="001E101B" w:rsidRDefault="009C0CCC" w:rsidP="009C0CC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firstLine="1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34435ED7" w14:textId="3594C0B8" w:rsidR="009C0CCC" w:rsidRPr="001E101B" w:rsidRDefault="00552E4A" w:rsidP="009C0CCC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</w:p>
        </w:tc>
      </w:tr>
      <w:tr w:rsidR="009C0CCC" w:rsidRPr="001E101B" w14:paraId="0C527A73" w14:textId="77777777" w:rsidTr="00B17D3F">
        <w:trPr>
          <w:cantSplit/>
        </w:trPr>
        <w:tc>
          <w:tcPr>
            <w:tcW w:w="7380" w:type="dxa"/>
            <w:vAlign w:val="bottom"/>
          </w:tcPr>
          <w:p w14:paraId="346A1103" w14:textId="2957CD27" w:rsidR="009C0CCC" w:rsidRPr="001E101B" w:rsidRDefault="009C0CCC" w:rsidP="009C0CC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firstLine="1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โอนสินทรัพย์เข้า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641B7488" w14:textId="110ED0A1" w:rsidR="009C0CCC" w:rsidRPr="001E101B" w:rsidRDefault="00552E4A" w:rsidP="009C0CCC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</w:tr>
      <w:tr w:rsidR="009C0CCC" w:rsidRPr="001E101B" w14:paraId="2D1E4221" w14:textId="77777777" w:rsidTr="00B17D3F">
        <w:trPr>
          <w:cantSplit/>
        </w:trPr>
        <w:tc>
          <w:tcPr>
            <w:tcW w:w="7380" w:type="dxa"/>
            <w:vAlign w:val="bottom"/>
          </w:tcPr>
          <w:p w14:paraId="1332E726" w14:textId="7355098E" w:rsidR="009C0CCC" w:rsidRPr="001E101B" w:rsidRDefault="009C0CCC" w:rsidP="009C0CC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firstLine="1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ค่าตัดจำหน่าย (หมายเหตุ 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22DA55E7" w14:textId="176A1A59" w:rsidR="009C0CCC" w:rsidRPr="001E101B" w:rsidRDefault="009C0CCC" w:rsidP="009C0CCC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C0CCC" w:rsidRPr="001E101B" w14:paraId="48FBEA3A" w14:textId="77777777" w:rsidTr="00B17D3F">
        <w:trPr>
          <w:cantSplit/>
        </w:trPr>
        <w:tc>
          <w:tcPr>
            <w:tcW w:w="7380" w:type="dxa"/>
            <w:vAlign w:val="bottom"/>
          </w:tcPr>
          <w:p w14:paraId="7CDBC334" w14:textId="77777777" w:rsidR="009C0CCC" w:rsidRPr="001E101B" w:rsidRDefault="009C0CCC" w:rsidP="009C0CCC">
            <w:pPr>
              <w:ind w:left="-101" w:firstLine="1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ราคาตามบัญชีปลายปี 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DC8C37" w14:textId="72517982" w:rsidR="009C0CCC" w:rsidRPr="001E101B" w:rsidRDefault="00552E4A" w:rsidP="009C0CCC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</w:p>
        </w:tc>
      </w:tr>
      <w:tr w:rsidR="009C0CCC" w:rsidRPr="001E101B" w14:paraId="4182F4BF" w14:textId="77777777" w:rsidTr="00B17D3F">
        <w:trPr>
          <w:cantSplit/>
        </w:trPr>
        <w:tc>
          <w:tcPr>
            <w:tcW w:w="7380" w:type="dxa"/>
            <w:vAlign w:val="bottom"/>
          </w:tcPr>
          <w:p w14:paraId="0355A185" w14:textId="77777777" w:rsidR="009C0CCC" w:rsidRPr="001E101B" w:rsidRDefault="009C0CCC" w:rsidP="009C0CCC">
            <w:pPr>
              <w:ind w:left="-101" w:firstLine="1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FAFAFA"/>
          </w:tcPr>
          <w:p w14:paraId="072214C1" w14:textId="77777777" w:rsidR="009C0CCC" w:rsidRPr="001E101B" w:rsidRDefault="009C0CCC" w:rsidP="009C0CCC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C0CCC" w:rsidRPr="001E101B" w14:paraId="7C4263FB" w14:textId="77777777" w:rsidTr="00B17D3F">
        <w:trPr>
          <w:cantSplit/>
        </w:trPr>
        <w:tc>
          <w:tcPr>
            <w:tcW w:w="7380" w:type="dxa"/>
            <w:vAlign w:val="bottom"/>
          </w:tcPr>
          <w:p w14:paraId="57F42BE9" w14:textId="5F741B2D" w:rsidR="009C0CCC" w:rsidRPr="001E101B" w:rsidRDefault="009C0CCC" w:rsidP="009C0CCC">
            <w:pPr>
              <w:ind w:left="-101" w:firstLine="1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070" w:type="dxa"/>
            <w:shd w:val="clear" w:color="auto" w:fill="FAFAFA"/>
          </w:tcPr>
          <w:p w14:paraId="4D457265" w14:textId="77777777" w:rsidR="009C0CCC" w:rsidRPr="001E101B" w:rsidRDefault="009C0CCC" w:rsidP="009C0CCC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C0CCC" w:rsidRPr="001E101B" w14:paraId="1588D55E" w14:textId="77777777" w:rsidTr="00B17D3F">
        <w:trPr>
          <w:cantSplit/>
        </w:trPr>
        <w:tc>
          <w:tcPr>
            <w:tcW w:w="7380" w:type="dxa"/>
            <w:vAlign w:val="bottom"/>
          </w:tcPr>
          <w:p w14:paraId="1A02857A" w14:textId="77777777" w:rsidR="009C0CCC" w:rsidRPr="001E101B" w:rsidRDefault="009C0CCC" w:rsidP="009C0CCC">
            <w:pPr>
              <w:ind w:left="-101" w:firstLine="1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6DC7655F" w14:textId="5D967EC8" w:rsidR="009C0CCC" w:rsidRPr="001E101B" w:rsidRDefault="00552E4A" w:rsidP="009C0CCC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</w:tr>
      <w:tr w:rsidR="009C0CCC" w:rsidRPr="001E101B" w14:paraId="6A10DA0E" w14:textId="77777777" w:rsidTr="00B17D3F">
        <w:trPr>
          <w:cantSplit/>
        </w:trPr>
        <w:tc>
          <w:tcPr>
            <w:tcW w:w="7380" w:type="dxa"/>
            <w:vAlign w:val="bottom"/>
          </w:tcPr>
          <w:p w14:paraId="3D6E2155" w14:textId="77777777" w:rsidR="009C0CCC" w:rsidRPr="001E101B" w:rsidRDefault="009C0CCC" w:rsidP="009C0CCC">
            <w:pPr>
              <w:ind w:left="-101" w:firstLine="1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ค่าตัดจำหน่ายสะสม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019DD5" w14:textId="6E25A501" w:rsidR="009C0CCC" w:rsidRPr="001E101B" w:rsidRDefault="009C0CCC" w:rsidP="009C0CCC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C0CCC" w:rsidRPr="001E101B" w14:paraId="2ADE82BC" w14:textId="77777777" w:rsidTr="00B17D3F">
        <w:trPr>
          <w:cantSplit/>
        </w:trPr>
        <w:tc>
          <w:tcPr>
            <w:tcW w:w="7380" w:type="dxa"/>
            <w:vAlign w:val="bottom"/>
          </w:tcPr>
          <w:p w14:paraId="238A3796" w14:textId="10550970" w:rsidR="009C0CCC" w:rsidRPr="001E101B" w:rsidRDefault="009C0CCC" w:rsidP="009C0CCC">
            <w:pPr>
              <w:ind w:left="-101" w:firstLine="1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832992" w14:textId="559A5966" w:rsidR="009C0CCC" w:rsidRPr="001E101B" w:rsidRDefault="00552E4A" w:rsidP="009C0CCC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</w:p>
        </w:tc>
      </w:tr>
    </w:tbl>
    <w:p w14:paraId="609398B0" w14:textId="77777777" w:rsidR="00B04E6B" w:rsidRPr="001E101B" w:rsidRDefault="002000A3" w:rsidP="008926B8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45C70" w:rsidRPr="001E101B" w14:paraId="02394015" w14:textId="77777777" w:rsidTr="00F0606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9558E1A" w14:textId="4154DB38" w:rsidR="00A45C70" w:rsidRPr="001E101B" w:rsidRDefault="00552E4A" w:rsidP="00F0606A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52E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A45C70" w:rsidRPr="001E10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ภาษีเงินได้รอการตัดบัญชี</w:t>
            </w:r>
          </w:p>
        </w:tc>
      </w:tr>
    </w:tbl>
    <w:p w14:paraId="695C27CA" w14:textId="77777777" w:rsidR="00A45C70" w:rsidRPr="001E101B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F6F5923" w14:textId="77777777" w:rsidR="00A45C70" w:rsidRPr="001E101B" w:rsidRDefault="00A45C70" w:rsidP="00A45C70">
      <w:pPr>
        <w:overflowPunct/>
        <w:autoSpaceDE/>
        <w:autoSpaceDN/>
        <w:adjustRightInd/>
        <w:jc w:val="both"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1E101B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3DBB5BA5" w14:textId="77777777" w:rsidR="00A45C70" w:rsidRPr="001E101B" w:rsidRDefault="00A45C70" w:rsidP="00A45C70">
      <w:pPr>
        <w:overflowPunct/>
        <w:autoSpaceDE/>
        <w:autoSpaceDN/>
        <w:adjustRightInd/>
        <w:jc w:val="both"/>
        <w:textAlignment w:val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A45C70" w:rsidRPr="001E101B" w14:paraId="0803D071" w14:textId="77777777" w:rsidTr="00E173C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7B12A" w14:textId="77777777" w:rsidR="00A45C70" w:rsidRPr="001E101B" w:rsidRDefault="00A45C70" w:rsidP="00F0606A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148B7F" w14:textId="77777777" w:rsidR="00A45C70" w:rsidRPr="001E101B" w:rsidRDefault="00A45C70" w:rsidP="00F0606A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386EE9" w14:textId="77777777" w:rsidR="00A45C70" w:rsidRPr="001E101B" w:rsidRDefault="00A45C70" w:rsidP="00F0606A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5C70" w:rsidRPr="001E101B" w14:paraId="0CE0EBB0" w14:textId="77777777" w:rsidTr="00F0606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6032D4" w14:textId="77777777" w:rsidR="00A45C70" w:rsidRPr="001E101B" w:rsidRDefault="00A45C70" w:rsidP="00A45C70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8AB633" w14:textId="5C93FEC3" w:rsidR="00A45C70" w:rsidRPr="001E101B" w:rsidRDefault="00A45C70" w:rsidP="004A5FA1">
            <w:pPr>
              <w:tabs>
                <w:tab w:val="right" w:pos="12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7C8B6F" w14:textId="2FADFC09" w:rsidR="00A45C70" w:rsidRPr="001E101B" w:rsidRDefault="00A45C70" w:rsidP="004A5FA1">
            <w:pPr>
              <w:tabs>
                <w:tab w:val="right" w:pos="12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FDF10C" w14:textId="5D953866" w:rsidR="00A45C70" w:rsidRPr="001E101B" w:rsidRDefault="00A45C70" w:rsidP="004A5FA1">
            <w:pPr>
              <w:tabs>
                <w:tab w:val="right" w:pos="12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153D64" w14:textId="125E220B" w:rsidR="00A45C70" w:rsidRPr="001E101B" w:rsidRDefault="00A45C70" w:rsidP="004A5FA1">
            <w:pPr>
              <w:tabs>
                <w:tab w:val="right" w:pos="12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A45C70" w:rsidRPr="001E101B" w14:paraId="1162BB70" w14:textId="77777777" w:rsidTr="00F0606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BE87EB" w14:textId="77777777" w:rsidR="00A45C70" w:rsidRPr="001E101B" w:rsidRDefault="00A45C70" w:rsidP="00A45C70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711910" w14:textId="77777777" w:rsidR="00A45C70" w:rsidRPr="001E101B" w:rsidRDefault="00A45C70" w:rsidP="004A5FA1">
            <w:pPr>
              <w:pStyle w:val="CommentText"/>
              <w:tabs>
                <w:tab w:val="right" w:pos="12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DB5AB8" w14:textId="77777777" w:rsidR="00A45C70" w:rsidRPr="001E101B" w:rsidRDefault="00A45C70" w:rsidP="004A5FA1">
            <w:pPr>
              <w:tabs>
                <w:tab w:val="right" w:pos="12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3431DD" w14:textId="77777777" w:rsidR="00A45C70" w:rsidRPr="001E101B" w:rsidRDefault="00A45C70" w:rsidP="004A5FA1">
            <w:pPr>
              <w:pStyle w:val="CommentText"/>
              <w:tabs>
                <w:tab w:val="right" w:pos="12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69D023" w14:textId="77777777" w:rsidR="00A45C70" w:rsidRPr="001E101B" w:rsidRDefault="00A45C70" w:rsidP="004A5FA1">
            <w:pPr>
              <w:tabs>
                <w:tab w:val="right" w:pos="12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A45C70" w:rsidRPr="001E101B" w14:paraId="699C0509" w14:textId="77777777" w:rsidTr="00F0606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D80AC" w14:textId="77777777" w:rsidR="00A45C70" w:rsidRPr="001E101B" w:rsidRDefault="00A45C70" w:rsidP="00A45C70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FDF6D0" w14:textId="77777777" w:rsidR="00A45C70" w:rsidRPr="001E101B" w:rsidRDefault="00A45C70" w:rsidP="00A45C70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F26979" w14:textId="77777777" w:rsidR="00A45C70" w:rsidRPr="001E101B" w:rsidRDefault="00A45C70" w:rsidP="00A45C70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C50D9E" w14:textId="77777777" w:rsidR="00A45C70" w:rsidRPr="001E101B" w:rsidRDefault="00A45C70" w:rsidP="00A45C70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A824E3" w14:textId="77777777" w:rsidR="00A45C70" w:rsidRPr="001E101B" w:rsidRDefault="00A45C70" w:rsidP="00A45C70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45C70" w:rsidRPr="001E101B" w14:paraId="6DB6B879" w14:textId="77777777" w:rsidTr="00F0606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17A0BAE" w14:textId="77777777" w:rsidR="00A45C70" w:rsidRPr="001E101B" w:rsidRDefault="00A45C70" w:rsidP="00A45C70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1ECAC8" w14:textId="77777777" w:rsidR="00A45C70" w:rsidRPr="001E101B" w:rsidRDefault="00A45C70" w:rsidP="00A45C70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5639D0" w14:textId="77777777" w:rsidR="00A45C70" w:rsidRPr="001E101B" w:rsidRDefault="00A45C70" w:rsidP="00A45C70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F4D4A0" w14:textId="77777777" w:rsidR="00A45C70" w:rsidRPr="001E101B" w:rsidRDefault="00A45C70" w:rsidP="00A45C70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8DE5D3" w14:textId="77777777" w:rsidR="00A45C70" w:rsidRPr="001E101B" w:rsidRDefault="00A45C70" w:rsidP="00A45C70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C0CCC" w:rsidRPr="001E101B" w14:paraId="784DC32D" w14:textId="77777777" w:rsidTr="00510F3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5CFFE95" w14:textId="77777777" w:rsidR="009C0CCC" w:rsidRPr="001E101B" w:rsidRDefault="009C0CCC" w:rsidP="009C0CCC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0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666115" w14:textId="6E00E4BF" w:rsidR="009C0CCC" w:rsidRPr="001E101B" w:rsidRDefault="00552E4A" w:rsidP="009C0CC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244</w:t>
            </w:r>
            <w:r w:rsidR="00F432EA" w:rsidRPr="001E101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012</w:t>
            </w:r>
            <w:r w:rsidR="00F432EA" w:rsidRPr="001E101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DA7635B" w14:textId="4038521A" w:rsidR="009C0CCC" w:rsidRPr="001E101B" w:rsidRDefault="00552E4A" w:rsidP="009C0CC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307</w:t>
            </w:r>
            <w:r w:rsidR="009C0CCC" w:rsidRPr="001E101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517</w:t>
            </w:r>
            <w:r w:rsidR="009C0CCC" w:rsidRPr="001E101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9B7624" w14:textId="358B9902" w:rsidR="009C0CCC" w:rsidRPr="001E101B" w:rsidRDefault="00552E4A" w:rsidP="009C0CC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253</w:t>
            </w:r>
            <w:r w:rsidR="00F432EA" w:rsidRPr="001E101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846</w:t>
            </w:r>
            <w:r w:rsidR="00F432EA" w:rsidRPr="001E101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104C58" w14:textId="25D7855D" w:rsidR="009C0CCC" w:rsidRPr="001E101B" w:rsidRDefault="00552E4A" w:rsidP="009C0CC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317</w:t>
            </w:r>
            <w:r w:rsidR="009C0CCC" w:rsidRPr="001E101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352</w:t>
            </w:r>
            <w:r w:rsidR="009C0CCC" w:rsidRPr="001E101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004</w:t>
            </w:r>
          </w:p>
        </w:tc>
      </w:tr>
      <w:tr w:rsidR="009C0CCC" w:rsidRPr="001E101B" w14:paraId="1FB354BF" w14:textId="77777777" w:rsidTr="00510F3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A45952D" w14:textId="77777777" w:rsidR="009C0CCC" w:rsidRPr="001E101B" w:rsidRDefault="009C0CCC" w:rsidP="009C0CCC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0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78B4B1" w14:textId="2082C4DD" w:rsidR="009C0CCC" w:rsidRPr="001E101B" w:rsidRDefault="009C0CCC" w:rsidP="009C0CC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634</w:t>
            </w:r>
            <w:r w:rsidR="00F432EA" w:rsidRPr="001E101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287</w:t>
            </w:r>
            <w:r w:rsidR="00F432EA" w:rsidRPr="001E101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473</w:t>
            </w:r>
            <w:r w:rsidRPr="001E101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B8BFDE" w14:textId="17E99C59" w:rsidR="009C0CCC" w:rsidRPr="001E101B" w:rsidRDefault="009C0CCC" w:rsidP="009C0CC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602</w:t>
            </w:r>
            <w:r w:rsidRPr="001E101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287</w:t>
            </w:r>
            <w:r w:rsidRPr="001E101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473</w:t>
            </w:r>
            <w:r w:rsidRPr="001E101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A59220" w14:textId="74213146" w:rsidR="009C0CCC" w:rsidRPr="001E101B" w:rsidRDefault="009C0CCC" w:rsidP="009C0CC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634</w:t>
            </w:r>
            <w:r w:rsidRPr="001E101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287</w:t>
            </w:r>
            <w:r w:rsidRPr="001E101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473</w:t>
            </w:r>
            <w:r w:rsidRPr="001E101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E38D5F" w14:textId="2AA95AEE" w:rsidR="009C0CCC" w:rsidRPr="001E101B" w:rsidRDefault="009C0CCC" w:rsidP="009C0CC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602</w:t>
            </w:r>
            <w:r w:rsidRPr="001E101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287</w:t>
            </w:r>
            <w:r w:rsidRPr="001E101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473</w:t>
            </w:r>
            <w:r w:rsidRPr="001E101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</w:tr>
      <w:tr w:rsidR="009C0CCC" w:rsidRPr="001E101B" w14:paraId="0466F329" w14:textId="77777777" w:rsidTr="000C718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DC6F80E" w14:textId="77777777" w:rsidR="009C0CCC" w:rsidRPr="001E101B" w:rsidRDefault="009C0CCC" w:rsidP="009C0CCC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0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2714AB" w14:textId="1919006A" w:rsidR="009C0CCC" w:rsidRPr="001E101B" w:rsidRDefault="009C0CCC" w:rsidP="009C0CC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390</w:t>
            </w:r>
            <w:r w:rsidR="00F432EA" w:rsidRPr="001E101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275</w:t>
            </w:r>
            <w:r w:rsidR="00F432EA" w:rsidRPr="001E101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006</w:t>
            </w:r>
            <w:r w:rsidRPr="001E101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50A6F6" w14:textId="413292B4" w:rsidR="009C0CCC" w:rsidRPr="001E101B" w:rsidRDefault="009C0CCC" w:rsidP="009C0CC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294</w:t>
            </w:r>
            <w:r w:rsidRPr="001E101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769</w:t>
            </w:r>
            <w:r w:rsidRPr="001E101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568</w:t>
            </w:r>
            <w:r w:rsidRPr="001E101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21DFBF" w14:textId="53CE8F97" w:rsidR="009C0CCC" w:rsidRPr="001E101B" w:rsidRDefault="009C0CCC" w:rsidP="009C0CC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380</w:t>
            </w:r>
            <w:r w:rsidR="00F432EA" w:rsidRPr="001E101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440</w:t>
            </w:r>
            <w:r w:rsidR="00F432EA" w:rsidRPr="001E101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907</w:t>
            </w:r>
            <w:r w:rsidRPr="001E101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915498" w14:textId="20F081F6" w:rsidR="009C0CCC" w:rsidRPr="001E101B" w:rsidRDefault="009C0CCC" w:rsidP="009C0CC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284</w:t>
            </w:r>
            <w:r w:rsidRPr="001E101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935</w:t>
            </w:r>
            <w:r w:rsidRPr="001E101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469</w:t>
            </w:r>
            <w:r w:rsidRPr="001E101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</w:tr>
    </w:tbl>
    <w:p w14:paraId="7C8B1840" w14:textId="77777777" w:rsidR="000B4395" w:rsidRPr="001E101B" w:rsidRDefault="000B4395" w:rsidP="000B439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2E3D77" w14:textId="77777777" w:rsidR="000B4395" w:rsidRPr="001E101B" w:rsidRDefault="000B4395" w:rsidP="000B439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101B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0667CD6F" w14:textId="37DAAE16" w:rsidR="00BD68DF" w:rsidRPr="001E101B" w:rsidRDefault="00BD68DF" w:rsidP="00A45C70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4"/>
        <w:gridCol w:w="1053"/>
        <w:gridCol w:w="1026"/>
        <w:gridCol w:w="1197"/>
        <w:gridCol w:w="1069"/>
        <w:gridCol w:w="1008"/>
        <w:gridCol w:w="20"/>
      </w:tblGrid>
      <w:tr w:rsidR="008E4CD3" w:rsidRPr="001E101B" w14:paraId="5B6ABC9F" w14:textId="77777777" w:rsidTr="002F2AA3">
        <w:trPr>
          <w:tblHeader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44341" w14:textId="77777777" w:rsidR="008E4CD3" w:rsidRPr="001E101B" w:rsidRDefault="008E4CD3" w:rsidP="0007100A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537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4508AE" w14:textId="5F9B58AB" w:rsidR="008E4CD3" w:rsidRPr="001E101B" w:rsidRDefault="008E4CD3" w:rsidP="0007100A">
            <w:pPr>
              <w:tabs>
                <w:tab w:val="decimal" w:pos="780"/>
              </w:tabs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1E10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2F2AA3" w:rsidRPr="001E101B" w14:paraId="09F02284" w14:textId="77777777" w:rsidTr="002F2AA3">
        <w:trPr>
          <w:gridAfter w:val="1"/>
          <w:wAfter w:w="20" w:type="dxa"/>
          <w:tblHeader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30F8E" w14:textId="77777777" w:rsidR="002F2AA3" w:rsidRPr="001E101B" w:rsidRDefault="002F2AA3" w:rsidP="0007100A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0894BA" w14:textId="77777777" w:rsidR="002F2AA3" w:rsidRPr="001E101B" w:rsidRDefault="002F2AA3" w:rsidP="0007100A">
            <w:pPr>
              <w:tabs>
                <w:tab w:val="decimal" w:pos="8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10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ผลขาดทุน</w:t>
            </w:r>
          </w:p>
          <w:p w14:paraId="183E6AC1" w14:textId="77777777" w:rsidR="002F2AA3" w:rsidRPr="001E101B" w:rsidRDefault="002F2AA3" w:rsidP="0007100A">
            <w:pPr>
              <w:tabs>
                <w:tab w:val="decimal" w:pos="8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10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ทางภาษี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923705" w14:textId="77777777" w:rsidR="002F2AA3" w:rsidRPr="001E101B" w:rsidRDefault="002F2AA3" w:rsidP="0007100A">
            <w:pPr>
              <w:tabs>
                <w:tab w:val="decimal" w:pos="828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10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หนี้สินตาม</w:t>
            </w:r>
          </w:p>
          <w:p w14:paraId="5D558A8A" w14:textId="77777777" w:rsidR="002F2AA3" w:rsidRPr="001E101B" w:rsidRDefault="002F2AA3" w:rsidP="0007100A">
            <w:pPr>
              <w:tabs>
                <w:tab w:val="decimal" w:pos="828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1E10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สัญญาเช่า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B0B42A" w14:textId="77777777" w:rsidR="002F2AA3" w:rsidRPr="001E101B" w:rsidRDefault="002F2AA3" w:rsidP="0007100A">
            <w:pPr>
              <w:tabs>
                <w:tab w:val="decimal" w:pos="1006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ขาดทุนจาก</w:t>
            </w:r>
          </w:p>
          <w:p w14:paraId="56FC758A" w14:textId="77777777" w:rsidR="002F2AA3" w:rsidRPr="001E101B" w:rsidRDefault="002F2AA3" w:rsidP="0007100A">
            <w:pPr>
              <w:tabs>
                <w:tab w:val="decimal" w:pos="1006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การทำสัญญา</w:t>
            </w:r>
          </w:p>
          <w:p w14:paraId="2E361782" w14:textId="77777777" w:rsidR="002F2AA3" w:rsidRPr="001E101B" w:rsidRDefault="002F2AA3" w:rsidP="0007100A">
            <w:pPr>
              <w:tabs>
                <w:tab w:val="decimal" w:pos="1006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แลกเปลี่ยน</w:t>
            </w:r>
          </w:p>
          <w:p w14:paraId="6C30B10A" w14:textId="77777777" w:rsidR="002F2AA3" w:rsidRPr="001E101B" w:rsidRDefault="002F2AA3" w:rsidP="0007100A">
            <w:pPr>
              <w:tabs>
                <w:tab w:val="decimal" w:pos="100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อัตราดอกเบี้ย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FC3D43" w14:textId="77777777" w:rsidR="002F2AA3" w:rsidRPr="001E101B" w:rsidRDefault="002F2AA3" w:rsidP="0007100A">
            <w:pPr>
              <w:tabs>
                <w:tab w:val="decimal" w:pos="868"/>
              </w:tabs>
              <w:ind w:left="-105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ภาระผูกพัน</w:t>
            </w:r>
          </w:p>
          <w:p w14:paraId="74C726BA" w14:textId="77777777" w:rsidR="002F2AA3" w:rsidRPr="001E101B" w:rsidRDefault="002F2AA3" w:rsidP="0007100A">
            <w:pPr>
              <w:tabs>
                <w:tab w:val="decimal" w:pos="868"/>
              </w:tabs>
              <w:ind w:left="-105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ผลประโยชน์</w:t>
            </w:r>
          </w:p>
          <w:p w14:paraId="1725A349" w14:textId="77777777" w:rsidR="002F2AA3" w:rsidRPr="001E101B" w:rsidRDefault="002F2AA3" w:rsidP="0007100A">
            <w:pPr>
              <w:tabs>
                <w:tab w:val="decimal" w:pos="868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พนักงาน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F5E8C9" w14:textId="77777777" w:rsidR="002F2AA3" w:rsidRPr="001E101B" w:rsidRDefault="002F2AA3" w:rsidP="0007100A">
            <w:pPr>
              <w:tabs>
                <w:tab w:val="decimal" w:pos="81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10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2F2AA3" w:rsidRPr="001E101B" w14:paraId="0A61A2AB" w14:textId="77777777" w:rsidTr="002F2AA3">
        <w:trPr>
          <w:gridAfter w:val="1"/>
          <w:wAfter w:w="20" w:type="dxa"/>
          <w:tblHeader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8DDF8" w14:textId="77777777" w:rsidR="002F2AA3" w:rsidRPr="001E101B" w:rsidRDefault="002F2AA3" w:rsidP="0007100A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185FE4" w14:textId="77777777" w:rsidR="002F2AA3" w:rsidRPr="001E101B" w:rsidRDefault="002F2AA3" w:rsidP="0007100A">
            <w:pPr>
              <w:tabs>
                <w:tab w:val="decimal" w:pos="8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10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237DC7" w14:textId="77777777" w:rsidR="002F2AA3" w:rsidRPr="001E101B" w:rsidRDefault="002F2AA3" w:rsidP="0007100A">
            <w:pPr>
              <w:tabs>
                <w:tab w:val="decimal" w:pos="828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1E10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9D0DDE" w14:textId="77777777" w:rsidR="002F2AA3" w:rsidRPr="001E101B" w:rsidRDefault="002F2AA3" w:rsidP="0007100A">
            <w:pPr>
              <w:tabs>
                <w:tab w:val="decimal" w:pos="99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1E10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741F2D" w14:textId="77777777" w:rsidR="002F2AA3" w:rsidRPr="001E101B" w:rsidRDefault="002F2AA3" w:rsidP="0007100A">
            <w:pPr>
              <w:tabs>
                <w:tab w:val="decimal" w:pos="868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10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8DCD199" w14:textId="77777777" w:rsidR="002F2AA3" w:rsidRPr="001E101B" w:rsidRDefault="002F2AA3" w:rsidP="0007100A">
            <w:pPr>
              <w:tabs>
                <w:tab w:val="decimal" w:pos="81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10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2F2AA3" w:rsidRPr="001E101B" w14:paraId="25439E56" w14:textId="77777777" w:rsidTr="002F2AA3">
        <w:trPr>
          <w:gridAfter w:val="1"/>
          <w:wAfter w:w="20" w:type="dxa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A238E" w14:textId="77777777" w:rsidR="002F2AA3" w:rsidRPr="001E101B" w:rsidRDefault="002F2AA3" w:rsidP="0007100A">
            <w:pPr>
              <w:ind w:left="101" w:hanging="20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22E995" w14:textId="77777777" w:rsidR="002F2AA3" w:rsidRPr="001E101B" w:rsidRDefault="002F2AA3" w:rsidP="0007100A">
            <w:pPr>
              <w:tabs>
                <w:tab w:val="decimal" w:pos="8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67E1A8" w14:textId="77777777" w:rsidR="002F2AA3" w:rsidRPr="001E101B" w:rsidRDefault="002F2AA3" w:rsidP="0007100A">
            <w:pPr>
              <w:tabs>
                <w:tab w:val="decimal" w:pos="828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48AC6B" w14:textId="77777777" w:rsidR="002F2AA3" w:rsidRPr="001E101B" w:rsidRDefault="002F2AA3" w:rsidP="0007100A">
            <w:pPr>
              <w:tabs>
                <w:tab w:val="decimal" w:pos="99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DB822F" w14:textId="77777777" w:rsidR="002F2AA3" w:rsidRPr="001E101B" w:rsidRDefault="002F2AA3" w:rsidP="0007100A">
            <w:pPr>
              <w:tabs>
                <w:tab w:val="decimal" w:pos="81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1E377D" w14:textId="77777777" w:rsidR="002F2AA3" w:rsidRPr="001E101B" w:rsidRDefault="002F2AA3" w:rsidP="0007100A">
            <w:pPr>
              <w:tabs>
                <w:tab w:val="decimal" w:pos="81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2F2AA3" w:rsidRPr="001E101B" w14:paraId="29BA1E8A" w14:textId="77777777" w:rsidTr="002F2AA3">
        <w:trPr>
          <w:gridAfter w:val="1"/>
          <w:wAfter w:w="20" w:type="dxa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2E1E209C" w14:textId="77777777" w:rsidR="002F2AA3" w:rsidRPr="001E101B" w:rsidRDefault="002F2AA3" w:rsidP="0007100A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10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5D291" w14:textId="77777777" w:rsidR="002F2AA3" w:rsidRPr="001E101B" w:rsidRDefault="002F2AA3" w:rsidP="0007100A">
            <w:pPr>
              <w:tabs>
                <w:tab w:val="decimal" w:pos="8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BF2F9" w14:textId="77777777" w:rsidR="002F2AA3" w:rsidRPr="001E101B" w:rsidRDefault="002F2AA3" w:rsidP="0007100A">
            <w:pPr>
              <w:tabs>
                <w:tab w:val="decimal" w:pos="828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4FC52" w14:textId="77777777" w:rsidR="002F2AA3" w:rsidRPr="001E101B" w:rsidRDefault="002F2AA3" w:rsidP="0007100A">
            <w:pPr>
              <w:tabs>
                <w:tab w:val="decimal" w:pos="99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D3B8A" w14:textId="77777777" w:rsidR="002F2AA3" w:rsidRPr="001E101B" w:rsidRDefault="002F2AA3" w:rsidP="0007100A">
            <w:pPr>
              <w:tabs>
                <w:tab w:val="decimal" w:pos="8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1C046" w14:textId="77777777" w:rsidR="002F2AA3" w:rsidRPr="001E101B" w:rsidRDefault="002F2AA3" w:rsidP="0007100A">
            <w:pPr>
              <w:tabs>
                <w:tab w:val="decimal" w:pos="81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2F2AA3" w:rsidRPr="001E101B" w14:paraId="63896872" w14:textId="77777777" w:rsidTr="002F2AA3">
        <w:trPr>
          <w:gridAfter w:val="1"/>
          <w:wAfter w:w="20" w:type="dxa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64325731" w14:textId="2F516B52" w:rsidR="002F2AA3" w:rsidRPr="001E101B" w:rsidRDefault="002F2AA3" w:rsidP="00341158">
            <w:pPr>
              <w:ind w:left="101" w:hanging="20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E101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552E4A" w:rsidRPr="00552E4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1E101B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1E101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มกราคม พ</w:t>
            </w:r>
            <w:r w:rsidRPr="001E101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1E101B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ศ</w:t>
            </w:r>
            <w:r w:rsidRPr="001E101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1E101B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552E4A" w:rsidRPr="00552E4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7E271" w14:textId="5378F274" w:rsidR="002F2AA3" w:rsidRPr="001E101B" w:rsidRDefault="00552E4A" w:rsidP="00341158">
            <w:pPr>
              <w:tabs>
                <w:tab w:val="decimal" w:pos="852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283</w:t>
            </w:r>
            <w:r w:rsidR="002F2AA3"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283</w:t>
            </w:r>
            <w:r w:rsidR="002F2AA3"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457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C6FB9E" w14:textId="37564618" w:rsidR="002F2AA3" w:rsidRPr="001E101B" w:rsidRDefault="00552E4A" w:rsidP="00341158">
            <w:pPr>
              <w:tabs>
                <w:tab w:val="decimal" w:pos="801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4</w:t>
            </w:r>
            <w:r w:rsidR="002F2AA3"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417</w:t>
            </w:r>
            <w:r w:rsidR="002F2AA3"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909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FABE6" w14:textId="3E8F89D7" w:rsidR="002F2AA3" w:rsidRPr="001E101B" w:rsidRDefault="00552E4A" w:rsidP="00341158">
            <w:pPr>
              <w:tabs>
                <w:tab w:val="decimal" w:pos="999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</w:t>
            </w:r>
            <w:r w:rsidR="002F2AA3"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973</w:t>
            </w:r>
            <w:r w:rsidR="002F2AA3"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663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396DC" w14:textId="75E8965F" w:rsidR="002F2AA3" w:rsidRPr="001E101B" w:rsidRDefault="00552E4A" w:rsidP="00341158">
            <w:pPr>
              <w:tabs>
                <w:tab w:val="decimal" w:pos="852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19</w:t>
            </w:r>
            <w:r w:rsidR="002F2AA3"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844</w:t>
            </w:r>
            <w:r w:rsidR="002F2AA3"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772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F36E2" w14:textId="32A737C9" w:rsidR="002F2AA3" w:rsidRPr="001E101B" w:rsidRDefault="00552E4A" w:rsidP="00341158">
            <w:pPr>
              <w:tabs>
                <w:tab w:val="decimal" w:pos="816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310</w:t>
            </w:r>
            <w:r w:rsidR="002F2AA3"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519</w:t>
            </w:r>
            <w:r w:rsidR="002F2AA3"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801</w:t>
            </w:r>
          </w:p>
        </w:tc>
      </w:tr>
      <w:tr w:rsidR="002F2AA3" w:rsidRPr="001E101B" w14:paraId="7957E120" w14:textId="77777777" w:rsidTr="002F2AA3">
        <w:trPr>
          <w:gridAfter w:val="1"/>
          <w:wAfter w:w="20" w:type="dxa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2978D048" w14:textId="2E21E5C8" w:rsidR="002F2AA3" w:rsidRPr="001E101B" w:rsidRDefault="002F2AA3" w:rsidP="00341158">
            <w:pPr>
              <w:ind w:left="101" w:right="-120" w:hanging="20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1E101B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ลดในกำไรหรือขาดทุน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B1F18" w14:textId="7725B521" w:rsidR="002F2AA3" w:rsidRPr="001E101B" w:rsidRDefault="002F2AA3" w:rsidP="00341158">
            <w:pPr>
              <w:tabs>
                <w:tab w:val="decimal" w:pos="852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49363" w14:textId="08CF8FD4" w:rsidR="002F2AA3" w:rsidRPr="001E101B" w:rsidRDefault="002F2AA3" w:rsidP="00341158">
            <w:pPr>
              <w:tabs>
                <w:tab w:val="decimal" w:pos="801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73B98" w14:textId="6F3C7470" w:rsidR="002F2AA3" w:rsidRPr="001E101B" w:rsidRDefault="002F2AA3" w:rsidP="00341158">
            <w:pPr>
              <w:tabs>
                <w:tab w:val="decimal" w:pos="999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AA2EE" w14:textId="70DD1925" w:rsidR="002F2AA3" w:rsidRPr="001E101B" w:rsidRDefault="00552E4A" w:rsidP="00341158">
            <w:pPr>
              <w:tabs>
                <w:tab w:val="decimal" w:pos="852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</w:t>
            </w:r>
            <w:r w:rsidR="002F2AA3"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064</w:t>
            </w:r>
            <w:r w:rsidR="002F2AA3"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969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59712E" w14:textId="230CFEAB" w:rsidR="002F2AA3" w:rsidRPr="001E101B" w:rsidRDefault="00552E4A" w:rsidP="00341158">
            <w:pPr>
              <w:tabs>
                <w:tab w:val="decimal" w:pos="816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</w:t>
            </w:r>
            <w:r w:rsidR="002F2AA3"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064</w:t>
            </w:r>
            <w:r w:rsidR="002F2AA3"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969</w:t>
            </w:r>
          </w:p>
        </w:tc>
      </w:tr>
      <w:tr w:rsidR="002F2AA3" w:rsidRPr="001E101B" w14:paraId="07B1C656" w14:textId="77777777" w:rsidTr="002F2AA3">
        <w:trPr>
          <w:gridAfter w:val="1"/>
          <w:wAfter w:w="20" w:type="dxa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3B648CA6" w14:textId="77777777" w:rsidR="002F2AA3" w:rsidRPr="001E101B" w:rsidRDefault="002F2AA3" w:rsidP="00341158">
            <w:pPr>
              <w:ind w:left="101" w:right="-120" w:hanging="20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1E101B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เพิ่มในกำไรหรือขาดทุนเบ็ดเสร็จอื่น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4983F" w14:textId="40D4F28E" w:rsidR="002F2AA3" w:rsidRPr="001E101B" w:rsidRDefault="002F2AA3" w:rsidP="00341158">
            <w:pPr>
              <w:tabs>
                <w:tab w:val="decimal" w:pos="852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1577E" w14:textId="344231E5" w:rsidR="002F2AA3" w:rsidRPr="001E101B" w:rsidRDefault="002F2AA3" w:rsidP="00341158">
            <w:pPr>
              <w:tabs>
                <w:tab w:val="decimal" w:pos="801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655DD" w14:textId="4AAD6B21" w:rsidR="002F2AA3" w:rsidRPr="001E101B" w:rsidRDefault="002F2AA3" w:rsidP="00341158">
            <w:pPr>
              <w:tabs>
                <w:tab w:val="decimal" w:pos="999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</w:t>
            </w:r>
            <w:r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713</w:t>
            </w:r>
            <w:r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921</w:t>
            </w:r>
            <w:r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)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3543C" w14:textId="12F06412" w:rsidR="002F2AA3" w:rsidRPr="001E101B" w:rsidRDefault="002F2AA3" w:rsidP="00341158">
            <w:pPr>
              <w:tabs>
                <w:tab w:val="decimal" w:pos="852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</w:t>
            </w:r>
            <w:r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352</w:t>
            </w:r>
            <w:r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944</w:t>
            </w:r>
            <w:r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E372A4" w14:textId="6C302F3C" w:rsidR="002F2AA3" w:rsidRPr="001E101B" w:rsidRDefault="002F2AA3" w:rsidP="00341158">
            <w:pPr>
              <w:tabs>
                <w:tab w:val="decimal" w:pos="816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5</w:t>
            </w:r>
            <w:r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066</w:t>
            </w:r>
            <w:r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865</w:t>
            </w:r>
            <w:r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)</w:t>
            </w:r>
          </w:p>
        </w:tc>
      </w:tr>
      <w:tr w:rsidR="002F2AA3" w:rsidRPr="001E101B" w14:paraId="791BDCCF" w14:textId="77777777" w:rsidTr="002F2AA3">
        <w:trPr>
          <w:gridAfter w:val="1"/>
          <w:wAfter w:w="20" w:type="dxa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4A129307" w14:textId="77777777" w:rsidR="002F2AA3" w:rsidRPr="001E101B" w:rsidRDefault="002F2AA3" w:rsidP="00341158">
            <w:pPr>
              <w:ind w:left="101" w:hanging="20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9F5FD0" w14:textId="77777777" w:rsidR="002F2AA3" w:rsidRPr="001E101B" w:rsidRDefault="002F2AA3" w:rsidP="00341158">
            <w:pPr>
              <w:tabs>
                <w:tab w:val="decimal" w:pos="8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2B9A76" w14:textId="77777777" w:rsidR="002F2AA3" w:rsidRPr="001E101B" w:rsidRDefault="002F2AA3" w:rsidP="00341158">
            <w:pPr>
              <w:tabs>
                <w:tab w:val="decimal" w:pos="80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D169EC" w14:textId="77777777" w:rsidR="002F2AA3" w:rsidRPr="001E101B" w:rsidRDefault="002F2AA3" w:rsidP="00341158">
            <w:pPr>
              <w:tabs>
                <w:tab w:val="decimal" w:pos="99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53DE7A" w14:textId="77777777" w:rsidR="002F2AA3" w:rsidRPr="001E101B" w:rsidRDefault="002F2AA3" w:rsidP="00341158">
            <w:pPr>
              <w:tabs>
                <w:tab w:val="decimal" w:pos="8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8ADBB7" w14:textId="77777777" w:rsidR="002F2AA3" w:rsidRPr="001E101B" w:rsidRDefault="002F2AA3" w:rsidP="00341158">
            <w:pPr>
              <w:tabs>
                <w:tab w:val="decimal" w:pos="81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2F2AA3" w:rsidRPr="001E101B" w14:paraId="267E6117" w14:textId="77777777" w:rsidTr="002F2AA3">
        <w:trPr>
          <w:gridAfter w:val="1"/>
          <w:wAfter w:w="20" w:type="dxa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3CF2EF87" w14:textId="536B93E9" w:rsidR="002F2AA3" w:rsidRPr="001E101B" w:rsidRDefault="002F2AA3" w:rsidP="00341158">
            <w:pPr>
              <w:ind w:left="101" w:hanging="20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E101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552E4A" w:rsidRPr="00552E4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</w:t>
            </w:r>
            <w:r w:rsidRPr="001E101B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1E101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ธันวาคม พ</w:t>
            </w:r>
            <w:r w:rsidRPr="001E101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1E101B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ศ</w:t>
            </w:r>
            <w:r w:rsidRPr="001E101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1E101B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552E4A" w:rsidRPr="00552E4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DBF179" w14:textId="3C8B6598" w:rsidR="002F2AA3" w:rsidRPr="001E101B" w:rsidRDefault="00552E4A" w:rsidP="00341158">
            <w:pPr>
              <w:tabs>
                <w:tab w:val="decimal" w:pos="852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283</w:t>
            </w:r>
            <w:r w:rsidR="002F2AA3"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283</w:t>
            </w:r>
            <w:r w:rsidR="002F2AA3"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457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CB8A38" w14:textId="48EE6BE9" w:rsidR="002F2AA3" w:rsidRPr="001E101B" w:rsidRDefault="00552E4A" w:rsidP="00341158">
            <w:pPr>
              <w:tabs>
                <w:tab w:val="decimal" w:pos="801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4</w:t>
            </w:r>
            <w:r w:rsidR="002F2AA3"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417</w:t>
            </w:r>
            <w:r w:rsidR="002F2AA3"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909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826953" w14:textId="2E0DB161" w:rsidR="002F2AA3" w:rsidRPr="001E101B" w:rsidRDefault="00552E4A" w:rsidP="00341158">
            <w:pPr>
              <w:tabs>
                <w:tab w:val="decimal" w:pos="999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259</w:t>
            </w:r>
            <w:r w:rsidR="002F2AA3"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742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D43B6F" w14:textId="1C41456E" w:rsidR="002F2AA3" w:rsidRPr="001E101B" w:rsidRDefault="00552E4A" w:rsidP="00341158">
            <w:pPr>
              <w:tabs>
                <w:tab w:val="decimal" w:pos="852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19</w:t>
            </w:r>
            <w:r w:rsidR="002F2AA3"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556</w:t>
            </w:r>
            <w:r w:rsidR="002F2AA3"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797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F90D42" w14:textId="2734B415" w:rsidR="002F2AA3" w:rsidRPr="001E101B" w:rsidRDefault="00552E4A" w:rsidP="00341158">
            <w:pPr>
              <w:tabs>
                <w:tab w:val="decimal" w:pos="816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307</w:t>
            </w:r>
            <w:r w:rsidR="002F2AA3"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517</w:t>
            </w:r>
            <w:r w:rsidR="002F2AA3"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905</w:t>
            </w:r>
          </w:p>
        </w:tc>
      </w:tr>
      <w:tr w:rsidR="002F2AA3" w:rsidRPr="001E101B" w14:paraId="5C40847E" w14:textId="77777777" w:rsidTr="002F2AA3">
        <w:trPr>
          <w:gridAfter w:val="1"/>
          <w:wAfter w:w="20" w:type="dxa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595F671A" w14:textId="77777777" w:rsidR="002F2AA3" w:rsidRPr="001E101B" w:rsidRDefault="002F2AA3" w:rsidP="00341158">
            <w:pPr>
              <w:ind w:left="101" w:hanging="20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032FAE" w14:textId="77777777" w:rsidR="002F2AA3" w:rsidRPr="001E101B" w:rsidRDefault="002F2AA3" w:rsidP="00341158">
            <w:pPr>
              <w:tabs>
                <w:tab w:val="decimal" w:pos="852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48FAE1" w14:textId="77777777" w:rsidR="002F2AA3" w:rsidRPr="001E101B" w:rsidRDefault="002F2AA3" w:rsidP="00341158">
            <w:pPr>
              <w:tabs>
                <w:tab w:val="decimal" w:pos="801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D6D51" w14:textId="77777777" w:rsidR="002F2AA3" w:rsidRPr="001E101B" w:rsidRDefault="002F2AA3" w:rsidP="00341158">
            <w:pPr>
              <w:tabs>
                <w:tab w:val="decimal" w:pos="999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C9C5DE" w14:textId="77777777" w:rsidR="002F2AA3" w:rsidRPr="001E101B" w:rsidRDefault="002F2AA3" w:rsidP="00341158">
            <w:pPr>
              <w:tabs>
                <w:tab w:val="decimal" w:pos="852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887D9" w14:textId="77777777" w:rsidR="002F2AA3" w:rsidRPr="001E101B" w:rsidRDefault="002F2AA3" w:rsidP="00341158">
            <w:pPr>
              <w:tabs>
                <w:tab w:val="decimal" w:pos="816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</w:p>
        </w:tc>
      </w:tr>
      <w:tr w:rsidR="002F2AA3" w:rsidRPr="001E101B" w14:paraId="6E6BB537" w14:textId="77777777" w:rsidTr="002F2AA3">
        <w:trPr>
          <w:gridAfter w:val="1"/>
          <w:wAfter w:w="20" w:type="dxa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3227CEDC" w14:textId="5637437C" w:rsidR="002F2AA3" w:rsidRPr="001E101B" w:rsidRDefault="002F2AA3" w:rsidP="00341158">
            <w:pPr>
              <w:ind w:left="101" w:hanging="20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E101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552E4A" w:rsidRPr="00552E4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1E101B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1E101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มกราคม พ</w:t>
            </w:r>
            <w:r w:rsidRPr="001E101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1E101B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ศ</w:t>
            </w:r>
            <w:r w:rsidRPr="001E101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1E101B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552E4A" w:rsidRPr="00552E4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3795C7" w14:textId="159051FD" w:rsidR="002F2AA3" w:rsidRPr="001E101B" w:rsidRDefault="00552E4A" w:rsidP="00341158">
            <w:pPr>
              <w:tabs>
                <w:tab w:val="decimal" w:pos="852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283</w:t>
            </w:r>
            <w:r w:rsidR="002F2AA3"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283</w:t>
            </w:r>
            <w:r w:rsidR="002F2AA3"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457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79D48D" w14:textId="6E0438FF" w:rsidR="002F2AA3" w:rsidRPr="001E101B" w:rsidRDefault="00552E4A" w:rsidP="00341158">
            <w:pPr>
              <w:tabs>
                <w:tab w:val="decimal" w:pos="801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4</w:t>
            </w:r>
            <w:r w:rsidR="002F2AA3"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417</w:t>
            </w:r>
            <w:r w:rsidR="002F2AA3"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909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DBF638" w14:textId="5B5CF7E8" w:rsidR="002F2AA3" w:rsidRPr="001E101B" w:rsidRDefault="00552E4A" w:rsidP="00341158">
            <w:pPr>
              <w:tabs>
                <w:tab w:val="decimal" w:pos="999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259</w:t>
            </w:r>
            <w:r w:rsidR="002F2AA3"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742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59D157" w14:textId="356B50D2" w:rsidR="002F2AA3" w:rsidRPr="001E101B" w:rsidRDefault="00552E4A" w:rsidP="00341158">
            <w:pPr>
              <w:tabs>
                <w:tab w:val="decimal" w:pos="852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19</w:t>
            </w:r>
            <w:r w:rsidR="002F2AA3"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556</w:t>
            </w:r>
            <w:r w:rsidR="002F2AA3"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797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C0BEFD" w14:textId="67285A7F" w:rsidR="002F2AA3" w:rsidRPr="001E101B" w:rsidRDefault="00552E4A" w:rsidP="00341158">
            <w:pPr>
              <w:tabs>
                <w:tab w:val="decimal" w:pos="816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307</w:t>
            </w:r>
            <w:r w:rsidR="002F2AA3"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517</w:t>
            </w:r>
            <w:r w:rsidR="002F2AA3"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905</w:t>
            </w:r>
          </w:p>
        </w:tc>
      </w:tr>
      <w:tr w:rsidR="002F2AA3" w:rsidRPr="001E101B" w14:paraId="25AD01C6" w14:textId="77777777" w:rsidTr="002F2AA3">
        <w:trPr>
          <w:gridAfter w:val="1"/>
          <w:wAfter w:w="20" w:type="dxa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3513FFDC" w14:textId="547AA198" w:rsidR="002F2AA3" w:rsidRPr="001E101B" w:rsidRDefault="00F432EA" w:rsidP="009C0CCC">
            <w:pPr>
              <w:ind w:left="101" w:right="-120" w:hanging="20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1E101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(</w:t>
            </w:r>
            <w:r w:rsidRPr="001E101B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 xml:space="preserve">เพิ่ม) </w:t>
            </w:r>
            <w:r w:rsidR="002F2AA3" w:rsidRPr="001E101B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ลดในกำไรหรือขาดทุน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4B5E95" w14:textId="6A98763C" w:rsidR="002F2AA3" w:rsidRPr="001E101B" w:rsidRDefault="00F432EA" w:rsidP="009C0CCC">
            <w:pPr>
              <w:tabs>
                <w:tab w:val="decimal" w:pos="852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65</w:t>
            </w:r>
            <w:r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050</w:t>
            </w:r>
            <w:r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284</w:t>
            </w:r>
            <w:r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7854CA" w14:textId="23EB709A" w:rsidR="002F2AA3" w:rsidRPr="001E101B" w:rsidRDefault="002F2AA3" w:rsidP="009C0CCC">
            <w:pPr>
              <w:tabs>
                <w:tab w:val="decimal" w:pos="801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59C158" w14:textId="5DF76779" w:rsidR="002F2AA3" w:rsidRPr="001E101B" w:rsidRDefault="002F2AA3" w:rsidP="009C0CCC">
            <w:pPr>
              <w:tabs>
                <w:tab w:val="decimal" w:pos="999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D2F18C" w14:textId="25BCF0E6" w:rsidR="002F2AA3" w:rsidRPr="001E101B" w:rsidRDefault="00552E4A" w:rsidP="009C0CCC">
            <w:pPr>
              <w:tabs>
                <w:tab w:val="decimal" w:pos="852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cs/>
                <w:lang w:val="en-GB"/>
              </w:rPr>
            </w:pP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1</w:t>
            </w:r>
            <w:r w:rsidR="00F432EA"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556</w:t>
            </w:r>
            <w:r w:rsidR="00F432EA"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290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894F1D" w14:textId="113D65C6" w:rsidR="002F2AA3" w:rsidRPr="001E101B" w:rsidRDefault="00F432EA" w:rsidP="009C0CCC">
            <w:pPr>
              <w:tabs>
                <w:tab w:val="decimal" w:pos="816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63</w:t>
            </w:r>
            <w:r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493</w:t>
            </w:r>
            <w:r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994</w:t>
            </w:r>
            <w:r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)</w:t>
            </w:r>
          </w:p>
        </w:tc>
      </w:tr>
      <w:tr w:rsidR="002F2AA3" w:rsidRPr="001E101B" w14:paraId="71383B2C" w14:textId="77777777" w:rsidTr="002F2AA3">
        <w:trPr>
          <w:gridAfter w:val="1"/>
          <w:wAfter w:w="20" w:type="dxa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7929D487" w14:textId="790590C8" w:rsidR="002F2AA3" w:rsidRPr="001E101B" w:rsidRDefault="00F432EA" w:rsidP="009C0CCC">
            <w:pPr>
              <w:ind w:left="101" w:right="-120" w:hanging="20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1E101B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(</w:t>
            </w:r>
            <w:r w:rsidR="002F2AA3" w:rsidRPr="001E101B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เพิ่ม</w:t>
            </w:r>
            <w:r w:rsidRPr="001E101B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) ลด</w:t>
            </w:r>
            <w:r w:rsidR="002F2AA3" w:rsidRPr="001E101B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ในกำไรหรือขาดทุนเบ็ดเสร็จอื่น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CB49CF" w14:textId="386C0AE9" w:rsidR="002F2AA3" w:rsidRPr="001E101B" w:rsidRDefault="002F2AA3" w:rsidP="009C0CCC">
            <w:pPr>
              <w:tabs>
                <w:tab w:val="decimal" w:pos="852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DB7354" w14:textId="1A4B8343" w:rsidR="002F2AA3" w:rsidRPr="001E101B" w:rsidRDefault="002F2AA3" w:rsidP="009C0CCC">
            <w:pPr>
              <w:tabs>
                <w:tab w:val="decimal" w:pos="801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E40AED" w14:textId="7CECE59A" w:rsidR="002F2AA3" w:rsidRPr="001E101B" w:rsidRDefault="00F432EA" w:rsidP="009C0CCC">
            <w:pPr>
              <w:tabs>
                <w:tab w:val="decimal" w:pos="999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744</w:t>
            </w:r>
            <w:r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859</w:t>
            </w:r>
            <w:r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)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ABE929" w14:textId="610C9E68" w:rsidR="002F2AA3" w:rsidRPr="001E101B" w:rsidRDefault="00552E4A" w:rsidP="009C0CCC">
            <w:pPr>
              <w:tabs>
                <w:tab w:val="decimal" w:pos="852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cs/>
                <w:lang w:val="en-GB"/>
              </w:rPr>
            </w:pP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733</w:t>
            </w:r>
            <w:r w:rsidR="00F432EA"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415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1CA022" w14:textId="2942A27F" w:rsidR="002F2AA3" w:rsidRPr="001E101B" w:rsidRDefault="00F432EA" w:rsidP="009C0CCC">
            <w:pPr>
              <w:tabs>
                <w:tab w:val="decimal" w:pos="816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11</w:t>
            </w:r>
            <w:r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444</w:t>
            </w:r>
            <w:r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)</w:t>
            </w:r>
          </w:p>
        </w:tc>
      </w:tr>
      <w:tr w:rsidR="002F2AA3" w:rsidRPr="001E101B" w14:paraId="53668A86" w14:textId="77777777" w:rsidTr="002F2AA3">
        <w:trPr>
          <w:gridAfter w:val="1"/>
          <w:wAfter w:w="20" w:type="dxa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15430CE2" w14:textId="77777777" w:rsidR="002F2AA3" w:rsidRPr="001E101B" w:rsidRDefault="002F2AA3" w:rsidP="00341158">
            <w:pPr>
              <w:ind w:left="101" w:hanging="20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52045B" w14:textId="77777777" w:rsidR="002F2AA3" w:rsidRPr="001E101B" w:rsidRDefault="002F2AA3" w:rsidP="00341158">
            <w:pPr>
              <w:tabs>
                <w:tab w:val="decimal" w:pos="8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7DF120" w14:textId="77777777" w:rsidR="002F2AA3" w:rsidRPr="001E101B" w:rsidRDefault="002F2AA3" w:rsidP="00341158">
            <w:pPr>
              <w:tabs>
                <w:tab w:val="decimal" w:pos="80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9818D7" w14:textId="77777777" w:rsidR="002F2AA3" w:rsidRPr="001E101B" w:rsidRDefault="002F2AA3" w:rsidP="00341158">
            <w:pPr>
              <w:tabs>
                <w:tab w:val="decimal" w:pos="99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4D90B3" w14:textId="77777777" w:rsidR="002F2AA3" w:rsidRPr="001E101B" w:rsidRDefault="002F2AA3" w:rsidP="00341158">
            <w:pPr>
              <w:tabs>
                <w:tab w:val="decimal" w:pos="8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B50AA8" w14:textId="77777777" w:rsidR="002F2AA3" w:rsidRPr="001E101B" w:rsidRDefault="002F2AA3" w:rsidP="00341158">
            <w:pPr>
              <w:tabs>
                <w:tab w:val="decimal" w:pos="81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Cs/>
                <w:sz w:val="22"/>
                <w:szCs w:val="22"/>
              </w:rPr>
            </w:pPr>
          </w:p>
        </w:tc>
      </w:tr>
      <w:tr w:rsidR="002F2AA3" w:rsidRPr="001E101B" w14:paraId="65B5E6F6" w14:textId="77777777" w:rsidTr="002F2AA3">
        <w:trPr>
          <w:gridAfter w:val="1"/>
          <w:wAfter w:w="20" w:type="dxa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1FDD1910" w14:textId="2473F319" w:rsidR="002F2AA3" w:rsidRPr="001E101B" w:rsidRDefault="002F2AA3" w:rsidP="009C0CCC">
            <w:pPr>
              <w:ind w:left="101" w:hanging="20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E101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552E4A" w:rsidRPr="00552E4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</w:t>
            </w:r>
            <w:r w:rsidRPr="001E101B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1E101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ธันวาคม พ</w:t>
            </w:r>
            <w:r w:rsidRPr="001E101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1E101B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ศ</w:t>
            </w:r>
            <w:r w:rsidRPr="001E101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1E101B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552E4A" w:rsidRPr="00552E4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174140" w14:textId="30EF3A71" w:rsidR="002F2AA3" w:rsidRPr="001E101B" w:rsidRDefault="00552E4A" w:rsidP="009C0CCC">
            <w:pPr>
              <w:tabs>
                <w:tab w:val="decimal" w:pos="852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218</w:t>
            </w:r>
            <w:r w:rsidR="00F432EA"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233</w:t>
            </w:r>
            <w:r w:rsidR="00F432EA"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173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2EDDD7" w14:textId="61CC0043" w:rsidR="002F2AA3" w:rsidRPr="001E101B" w:rsidRDefault="00552E4A" w:rsidP="009C0CCC">
            <w:pPr>
              <w:tabs>
                <w:tab w:val="decimal" w:pos="801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4</w:t>
            </w:r>
            <w:r w:rsidR="002F2AA3"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417</w:t>
            </w:r>
            <w:r w:rsidR="002F2AA3"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909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012D50" w14:textId="2D51F14A" w:rsidR="002F2AA3" w:rsidRPr="001E101B" w:rsidRDefault="002F2AA3" w:rsidP="009C0CCC">
            <w:pPr>
              <w:tabs>
                <w:tab w:val="decimal" w:pos="999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485</w:t>
            </w:r>
            <w:r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117</w:t>
            </w:r>
            <w:r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)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219807" w14:textId="63145B82" w:rsidR="002F2AA3" w:rsidRPr="001E101B" w:rsidRDefault="00552E4A" w:rsidP="009C0CCC">
            <w:pPr>
              <w:tabs>
                <w:tab w:val="decimal" w:pos="852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21</w:t>
            </w:r>
            <w:r w:rsidR="002F2AA3"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846</w:t>
            </w:r>
            <w:r w:rsidR="002F2AA3"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502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D23130" w14:textId="66FF25AF" w:rsidR="002F2AA3" w:rsidRPr="001E101B" w:rsidRDefault="00552E4A" w:rsidP="009C0CCC">
            <w:pPr>
              <w:tabs>
                <w:tab w:val="decimal" w:pos="816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244</w:t>
            </w:r>
            <w:r w:rsidR="00F432EA"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012</w:t>
            </w:r>
            <w:r w:rsidR="00F432EA"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467</w:t>
            </w:r>
          </w:p>
        </w:tc>
      </w:tr>
    </w:tbl>
    <w:p w14:paraId="6994A41B" w14:textId="52B07530" w:rsidR="00207B46" w:rsidRPr="001E101B" w:rsidRDefault="009C341C" w:rsidP="00A45C70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EB2B32" w:rsidRPr="001E101B" w14:paraId="2EC69147" w14:textId="77777777" w:rsidTr="00E173C9">
        <w:trPr>
          <w:trHeight w:val="226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68A20A" w14:textId="77777777" w:rsidR="00EB2B32" w:rsidRPr="001E101B" w:rsidRDefault="00EB2B32" w:rsidP="00F0606A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1D0144" w14:textId="77777777" w:rsidR="00EB2B32" w:rsidRPr="001E101B" w:rsidRDefault="00EB2B32" w:rsidP="00EB2B32">
            <w:pPr>
              <w:tabs>
                <w:tab w:val="decimal" w:pos="1101"/>
              </w:tabs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0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162E5" w:rsidRPr="001E101B" w14:paraId="11105773" w14:textId="77777777" w:rsidTr="009C341C">
        <w:trPr>
          <w:trHeight w:val="226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02923" w14:textId="77777777" w:rsidR="003162E5" w:rsidRPr="001E101B" w:rsidRDefault="003162E5" w:rsidP="003162E5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F6DD1B" w14:textId="77777777" w:rsidR="003162E5" w:rsidRPr="001E101B" w:rsidRDefault="003162E5" w:rsidP="009C341C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การวัดมูลค่าใหม่</w:t>
            </w:r>
          </w:p>
          <w:p w14:paraId="498D5A41" w14:textId="77777777" w:rsidR="003162E5" w:rsidRPr="001E101B" w:rsidRDefault="003162E5" w:rsidP="009C341C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0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ของที่ดินด้วย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CC5CC9" w14:textId="77777777" w:rsidR="003162E5" w:rsidRPr="001E101B" w:rsidRDefault="003162E5" w:rsidP="009C341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162E5" w:rsidRPr="001E101B" w14:paraId="2E549342" w14:textId="77777777" w:rsidTr="009C341C">
        <w:trPr>
          <w:trHeight w:val="226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794BE" w14:textId="77777777" w:rsidR="003162E5" w:rsidRPr="001E101B" w:rsidRDefault="003162E5" w:rsidP="003162E5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21F2E" w14:textId="77777777" w:rsidR="003162E5" w:rsidRPr="001E101B" w:rsidRDefault="003162E5" w:rsidP="009C341C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0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2FF9B" w14:textId="77777777" w:rsidR="003162E5" w:rsidRPr="001E101B" w:rsidRDefault="003162E5" w:rsidP="009C341C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162E5" w:rsidRPr="001E101B" w14:paraId="2A00E4B7" w14:textId="77777777" w:rsidTr="009C341C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A21C6C" w14:textId="77777777" w:rsidR="003162E5" w:rsidRPr="001E101B" w:rsidRDefault="003162E5" w:rsidP="003162E5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294615" w14:textId="77777777" w:rsidR="003162E5" w:rsidRPr="001E101B" w:rsidRDefault="003162E5" w:rsidP="009C341C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0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726E5D" w14:textId="77777777" w:rsidR="003162E5" w:rsidRPr="001E101B" w:rsidRDefault="003162E5" w:rsidP="009C341C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92CDC" w:rsidRPr="001E101B" w14:paraId="53A8F01F" w14:textId="77777777" w:rsidTr="009C341C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7F530EED" w14:textId="77777777" w:rsidR="00392CDC" w:rsidRPr="001E101B" w:rsidRDefault="00392CDC" w:rsidP="00F0606A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70A11F" w14:textId="77777777" w:rsidR="00392CDC" w:rsidRPr="001E101B" w:rsidRDefault="00392CDC" w:rsidP="009C341C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E1E206" w14:textId="77777777" w:rsidR="00392CDC" w:rsidRPr="001E101B" w:rsidRDefault="00392CDC" w:rsidP="009C341C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92CDC" w:rsidRPr="001E101B" w14:paraId="41F71E0A" w14:textId="77777777" w:rsidTr="009C341C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1310BD7D" w14:textId="77777777" w:rsidR="00392CDC" w:rsidRPr="001E101B" w:rsidRDefault="00392CDC" w:rsidP="00F0606A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0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442314A" w14:textId="77777777" w:rsidR="00392CDC" w:rsidRPr="001E101B" w:rsidRDefault="00392CDC" w:rsidP="009C341C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9A54B" w14:textId="77777777" w:rsidR="00392CDC" w:rsidRPr="001E101B" w:rsidRDefault="00392CDC" w:rsidP="009C341C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DC1FED" w:rsidRPr="001E101B" w14:paraId="131941C7" w14:textId="77777777" w:rsidTr="001418EA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40483FC6" w14:textId="1DC8AE37" w:rsidR="00DC1FED" w:rsidRPr="001E101B" w:rsidRDefault="00DC1FED" w:rsidP="00DC1FED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0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52E4A" w:rsidRPr="00552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E10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 พ</w:t>
            </w:r>
            <w:r w:rsidRPr="001E10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1E101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ศ</w:t>
            </w:r>
            <w:r w:rsidR="00F246DB" w:rsidRPr="001E101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1E10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52E4A" w:rsidRPr="00552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3561D" w14:textId="7B76BC3F" w:rsidR="00DC1FED" w:rsidRPr="001E101B" w:rsidRDefault="00DC1FED" w:rsidP="00DC1FED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52E4A" w:rsidRPr="00552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  <w:r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52E4A" w:rsidRPr="00552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52E4A" w:rsidRPr="00552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  <w:r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B5F71" w14:textId="244AC9CC" w:rsidR="00DC1FED" w:rsidRPr="001E101B" w:rsidRDefault="00DC1FED" w:rsidP="00DC1FED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52E4A" w:rsidRPr="00552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  <w:r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52E4A" w:rsidRPr="00552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52E4A" w:rsidRPr="00552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  <w:r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C1FED" w:rsidRPr="001E101B" w14:paraId="35326D1A" w14:textId="77777777" w:rsidTr="001418EA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4AFD2CF5" w14:textId="77777777" w:rsidR="00DC1FED" w:rsidRPr="001E101B" w:rsidRDefault="00DC1FED" w:rsidP="00DC1FED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0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เพิ่มในกำไรหรือขาดทุนเบ็ดเสร็จอื่น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B29FA6" w14:textId="48346074" w:rsidR="00DC1FED" w:rsidRPr="001E101B" w:rsidRDefault="00DC1FED" w:rsidP="00DC1FED">
            <w:pPr>
              <w:tabs>
                <w:tab w:val="decimal" w:pos="1371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A38BAD" w14:textId="6E7937A5" w:rsidR="00DC1FED" w:rsidRPr="001E101B" w:rsidRDefault="00DC1FED" w:rsidP="00DC1FED">
            <w:pPr>
              <w:tabs>
                <w:tab w:val="decimal" w:pos="1371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C1FED" w:rsidRPr="001E101B" w14:paraId="782FD7AD" w14:textId="77777777" w:rsidTr="001418EA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6A903EA8" w14:textId="5F3DF428" w:rsidR="00DC1FED" w:rsidRPr="001E101B" w:rsidRDefault="00DC1FED" w:rsidP="00DC1FED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0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52E4A" w:rsidRPr="00552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E10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 พ</w:t>
            </w:r>
            <w:r w:rsidRPr="001E10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1E101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ศ</w:t>
            </w:r>
            <w:r w:rsidRPr="001E10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552E4A" w:rsidRPr="00552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C0A66C" w14:textId="13F3BA1F" w:rsidR="00DC1FED" w:rsidRPr="001E101B" w:rsidRDefault="00DC1FED" w:rsidP="00DC1FED">
            <w:pPr>
              <w:tabs>
                <w:tab w:val="decimal" w:pos="1371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52E4A" w:rsidRPr="00552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  <w:r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52E4A" w:rsidRPr="00552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52E4A" w:rsidRPr="00552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  <w:r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BD4C96" w14:textId="66266FF5" w:rsidR="00DC1FED" w:rsidRPr="001E101B" w:rsidRDefault="00DC1FED" w:rsidP="00DC1FED">
            <w:pPr>
              <w:tabs>
                <w:tab w:val="decimal" w:pos="1371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52E4A" w:rsidRPr="00552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  <w:r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52E4A" w:rsidRPr="00552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52E4A" w:rsidRPr="00552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  <w:r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C1FED" w:rsidRPr="001E101B" w14:paraId="1FDB5896" w14:textId="77777777" w:rsidTr="00B04547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5E720919" w14:textId="77777777" w:rsidR="00DC1FED" w:rsidRPr="001E101B" w:rsidRDefault="00DC1FED" w:rsidP="00DC1FED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3EAA8" w14:textId="77777777" w:rsidR="00DC1FED" w:rsidRPr="001E101B" w:rsidRDefault="00DC1FED" w:rsidP="00DC1FED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E226B" w14:textId="77777777" w:rsidR="00DC1FED" w:rsidRPr="001E101B" w:rsidRDefault="00DC1FED" w:rsidP="00DC1FED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212BAF" w:rsidRPr="001E101B" w14:paraId="7E835EC0" w14:textId="77777777" w:rsidTr="009C341C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3CE233C1" w14:textId="4D8D3681" w:rsidR="00212BAF" w:rsidRPr="001E101B" w:rsidRDefault="00212BAF" w:rsidP="00212BAF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0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52E4A" w:rsidRPr="00552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E10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</w:t>
            </w:r>
            <w:r w:rsidR="00F246DB" w:rsidRPr="001E10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</w:t>
            </w:r>
            <w:r w:rsidR="00F246DB" w:rsidRPr="001E10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F246DB" w:rsidRPr="001E101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ศ</w:t>
            </w:r>
            <w:r w:rsidR="00F246DB" w:rsidRPr="001E10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552E4A" w:rsidRPr="00552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E854F8" w14:textId="3F01AC5F" w:rsidR="00212BAF" w:rsidRPr="001E101B" w:rsidRDefault="00212BAF" w:rsidP="00212BAF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52E4A" w:rsidRPr="00552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  <w:r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52E4A" w:rsidRPr="00552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52E4A" w:rsidRPr="00552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  <w:r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10907A" w14:textId="001728AB" w:rsidR="00212BAF" w:rsidRPr="001E101B" w:rsidRDefault="00212BAF" w:rsidP="00212BAF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52E4A" w:rsidRPr="00552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  <w:r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52E4A" w:rsidRPr="00552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52E4A" w:rsidRPr="00552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  <w:r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12BAF" w:rsidRPr="001E101B" w14:paraId="37BF867E" w14:textId="77777777" w:rsidTr="009C341C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10D6E211" w14:textId="77777777" w:rsidR="00212BAF" w:rsidRPr="001E101B" w:rsidRDefault="00212BAF" w:rsidP="00212BAF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0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เพิ่มในกำไรหรือขาดทุนเบ็ดเสร็จอื่น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AB5276" w14:textId="753958E2" w:rsidR="00212BAF" w:rsidRPr="001E101B" w:rsidRDefault="00F432EA" w:rsidP="00212BAF">
            <w:pPr>
              <w:tabs>
                <w:tab w:val="decimal" w:pos="1371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52E4A" w:rsidRPr="00552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52E4A" w:rsidRPr="00552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52E4A" w:rsidRPr="00552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8739C2" w14:textId="73FAEF28" w:rsidR="00212BAF" w:rsidRPr="001E101B" w:rsidRDefault="00F432EA" w:rsidP="00212BAF">
            <w:pPr>
              <w:tabs>
                <w:tab w:val="decimal" w:pos="1371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52E4A" w:rsidRPr="00552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52E4A" w:rsidRPr="00552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52E4A" w:rsidRPr="00552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12BAF" w:rsidRPr="001E101B" w14:paraId="63616AB9" w14:textId="77777777" w:rsidTr="009C341C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49976065" w14:textId="68C81087" w:rsidR="00212BAF" w:rsidRPr="001E101B" w:rsidRDefault="00212BAF" w:rsidP="00212BAF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0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52E4A" w:rsidRPr="00552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E10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 พ</w:t>
            </w:r>
            <w:r w:rsidRPr="001E10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1E101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ศ</w:t>
            </w:r>
            <w:r w:rsidRPr="001E10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552E4A" w:rsidRPr="00552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59ED9D" w14:textId="285AEDD0" w:rsidR="00212BAF" w:rsidRPr="001E101B" w:rsidRDefault="00212BAF" w:rsidP="00212BAF">
            <w:pPr>
              <w:tabs>
                <w:tab w:val="decimal" w:pos="1371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52E4A" w:rsidRPr="00552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634</w:t>
            </w:r>
            <w:r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52E4A" w:rsidRPr="00552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52E4A" w:rsidRPr="00552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  <w:r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FD8197" w14:textId="23A67C87" w:rsidR="00212BAF" w:rsidRPr="001E101B" w:rsidRDefault="00212BAF" w:rsidP="00212BAF">
            <w:pPr>
              <w:tabs>
                <w:tab w:val="decimal" w:pos="1371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52E4A" w:rsidRPr="00552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634</w:t>
            </w:r>
            <w:r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52E4A" w:rsidRPr="00552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52E4A" w:rsidRPr="00552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  <w:r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2B48387D" w14:textId="77777777" w:rsidR="00A45C70" w:rsidRPr="001E101B" w:rsidRDefault="00A45C70" w:rsidP="008B6291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</w:p>
    <w:tbl>
      <w:tblPr>
        <w:tblW w:w="94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4"/>
        <w:gridCol w:w="1053"/>
        <w:gridCol w:w="1026"/>
        <w:gridCol w:w="1197"/>
        <w:gridCol w:w="1069"/>
        <w:gridCol w:w="1008"/>
        <w:gridCol w:w="20"/>
      </w:tblGrid>
      <w:tr w:rsidR="00EB2B32" w:rsidRPr="001E101B" w14:paraId="7FEB34BD" w14:textId="77777777" w:rsidTr="002F2AA3">
        <w:trPr>
          <w:tblHeader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BE1DD" w14:textId="77777777" w:rsidR="00EB2B32" w:rsidRPr="001E101B" w:rsidRDefault="00EB2B32" w:rsidP="00F0606A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537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049595" w14:textId="77777777" w:rsidR="00EB2B32" w:rsidRPr="001E101B" w:rsidRDefault="00EB2B32" w:rsidP="00EB2B32">
            <w:pPr>
              <w:tabs>
                <w:tab w:val="decimal" w:pos="780"/>
              </w:tabs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1E10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F2AA3" w:rsidRPr="001E101B" w14:paraId="38EAD125" w14:textId="77777777" w:rsidTr="002F2AA3">
        <w:trPr>
          <w:gridAfter w:val="1"/>
          <w:wAfter w:w="20" w:type="dxa"/>
          <w:tblHeader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533F07" w14:textId="77777777" w:rsidR="002F2AA3" w:rsidRPr="001E101B" w:rsidRDefault="002F2AA3" w:rsidP="00F0606A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A5DFDB" w14:textId="77777777" w:rsidR="002F2AA3" w:rsidRPr="001E101B" w:rsidRDefault="002F2AA3" w:rsidP="00EB2B32">
            <w:pPr>
              <w:tabs>
                <w:tab w:val="decimal" w:pos="8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10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ผลขาดทุน</w:t>
            </w:r>
          </w:p>
          <w:p w14:paraId="5F89DF8D" w14:textId="77777777" w:rsidR="002F2AA3" w:rsidRPr="001E101B" w:rsidRDefault="002F2AA3" w:rsidP="00EB2B32">
            <w:pPr>
              <w:tabs>
                <w:tab w:val="decimal" w:pos="8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10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ทางภาษี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51FBF7" w14:textId="77777777" w:rsidR="002F2AA3" w:rsidRPr="001E101B" w:rsidRDefault="002F2AA3" w:rsidP="00EB2B32">
            <w:pPr>
              <w:tabs>
                <w:tab w:val="decimal" w:pos="828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10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หนี้สินตาม</w:t>
            </w:r>
          </w:p>
          <w:p w14:paraId="2F3C011B" w14:textId="77777777" w:rsidR="002F2AA3" w:rsidRPr="001E101B" w:rsidRDefault="002F2AA3" w:rsidP="00EB2B32">
            <w:pPr>
              <w:tabs>
                <w:tab w:val="decimal" w:pos="828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1E10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สัญญาเช่า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1AEC3D" w14:textId="19C9536A" w:rsidR="002F2AA3" w:rsidRPr="001E101B" w:rsidRDefault="002F2AA3" w:rsidP="00EB2B32">
            <w:pPr>
              <w:tabs>
                <w:tab w:val="decimal" w:pos="1006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ขาดทุนจาก</w:t>
            </w:r>
          </w:p>
          <w:p w14:paraId="67E59B6D" w14:textId="5B91CF90" w:rsidR="002F2AA3" w:rsidRPr="001E101B" w:rsidRDefault="002F2AA3" w:rsidP="00EB2B32">
            <w:pPr>
              <w:tabs>
                <w:tab w:val="decimal" w:pos="1006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การทำสัญญา</w:t>
            </w:r>
          </w:p>
          <w:p w14:paraId="6E88986F" w14:textId="77777777" w:rsidR="002F2AA3" w:rsidRPr="001E101B" w:rsidRDefault="002F2AA3" w:rsidP="00EB2B32">
            <w:pPr>
              <w:tabs>
                <w:tab w:val="decimal" w:pos="1006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แลกเปลี่ยน</w:t>
            </w:r>
          </w:p>
          <w:p w14:paraId="094CD37D" w14:textId="77777777" w:rsidR="002F2AA3" w:rsidRPr="001E101B" w:rsidRDefault="002F2AA3" w:rsidP="00EB2B32">
            <w:pPr>
              <w:tabs>
                <w:tab w:val="decimal" w:pos="100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อัตราดอกเบี้ย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9C436D" w14:textId="77777777" w:rsidR="002F2AA3" w:rsidRPr="001E101B" w:rsidRDefault="002F2AA3" w:rsidP="00EB2B32">
            <w:pPr>
              <w:tabs>
                <w:tab w:val="decimal" w:pos="868"/>
              </w:tabs>
              <w:ind w:left="-105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ภาระผูกพัน</w:t>
            </w:r>
          </w:p>
          <w:p w14:paraId="29D3AE26" w14:textId="77777777" w:rsidR="002F2AA3" w:rsidRPr="001E101B" w:rsidRDefault="002F2AA3" w:rsidP="00EB2B32">
            <w:pPr>
              <w:tabs>
                <w:tab w:val="decimal" w:pos="868"/>
              </w:tabs>
              <w:ind w:left="-105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ผลประโยชน์</w:t>
            </w:r>
          </w:p>
          <w:p w14:paraId="38CCC3E4" w14:textId="77777777" w:rsidR="002F2AA3" w:rsidRPr="001E101B" w:rsidRDefault="002F2AA3" w:rsidP="00EB2B32">
            <w:pPr>
              <w:tabs>
                <w:tab w:val="decimal" w:pos="868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พนักงาน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83E4BC" w14:textId="77777777" w:rsidR="002F2AA3" w:rsidRPr="001E101B" w:rsidRDefault="002F2AA3" w:rsidP="00EB2B32">
            <w:pPr>
              <w:tabs>
                <w:tab w:val="decimal" w:pos="81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10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2F2AA3" w:rsidRPr="001E101B" w14:paraId="096AC4B3" w14:textId="77777777" w:rsidTr="002F2AA3">
        <w:trPr>
          <w:gridAfter w:val="1"/>
          <w:wAfter w:w="20" w:type="dxa"/>
          <w:tblHeader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651E8" w14:textId="77777777" w:rsidR="002F2AA3" w:rsidRPr="001E101B" w:rsidRDefault="002F2AA3" w:rsidP="00F0606A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61067A" w14:textId="77777777" w:rsidR="002F2AA3" w:rsidRPr="001E101B" w:rsidRDefault="002F2AA3" w:rsidP="00EB2B32">
            <w:pPr>
              <w:tabs>
                <w:tab w:val="decimal" w:pos="8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10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423DF3" w14:textId="77777777" w:rsidR="002F2AA3" w:rsidRPr="001E101B" w:rsidRDefault="002F2AA3" w:rsidP="00EB2B32">
            <w:pPr>
              <w:tabs>
                <w:tab w:val="decimal" w:pos="828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1E10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4F85FF" w14:textId="77777777" w:rsidR="002F2AA3" w:rsidRPr="001E101B" w:rsidRDefault="002F2AA3" w:rsidP="00EB2B32">
            <w:pPr>
              <w:tabs>
                <w:tab w:val="decimal" w:pos="99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1E10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73B322" w14:textId="77777777" w:rsidR="002F2AA3" w:rsidRPr="001E101B" w:rsidRDefault="002F2AA3" w:rsidP="00EB2B32">
            <w:pPr>
              <w:tabs>
                <w:tab w:val="decimal" w:pos="868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10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ABD080" w14:textId="77777777" w:rsidR="002F2AA3" w:rsidRPr="001E101B" w:rsidRDefault="002F2AA3" w:rsidP="00EB2B32">
            <w:pPr>
              <w:tabs>
                <w:tab w:val="decimal" w:pos="81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10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2F2AA3" w:rsidRPr="001E101B" w14:paraId="6BC5D01E" w14:textId="77777777" w:rsidTr="002F2AA3">
        <w:trPr>
          <w:gridAfter w:val="1"/>
          <w:wAfter w:w="20" w:type="dxa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8C6CA" w14:textId="77777777" w:rsidR="002F2AA3" w:rsidRPr="001E101B" w:rsidRDefault="002F2AA3" w:rsidP="00F0606A">
            <w:pPr>
              <w:ind w:left="101" w:hanging="20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BF2353" w14:textId="77777777" w:rsidR="002F2AA3" w:rsidRPr="001E101B" w:rsidRDefault="002F2AA3" w:rsidP="00EB2B32">
            <w:pPr>
              <w:tabs>
                <w:tab w:val="decimal" w:pos="8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BB0F39" w14:textId="77777777" w:rsidR="002F2AA3" w:rsidRPr="001E101B" w:rsidRDefault="002F2AA3" w:rsidP="00EB2B32">
            <w:pPr>
              <w:tabs>
                <w:tab w:val="decimal" w:pos="828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44095F" w14:textId="77777777" w:rsidR="002F2AA3" w:rsidRPr="001E101B" w:rsidRDefault="002F2AA3" w:rsidP="00EB2B32">
            <w:pPr>
              <w:tabs>
                <w:tab w:val="decimal" w:pos="99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983717" w14:textId="77777777" w:rsidR="002F2AA3" w:rsidRPr="001E101B" w:rsidRDefault="002F2AA3" w:rsidP="00F0606A">
            <w:pPr>
              <w:tabs>
                <w:tab w:val="decimal" w:pos="81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862853" w14:textId="77777777" w:rsidR="002F2AA3" w:rsidRPr="001E101B" w:rsidRDefault="002F2AA3" w:rsidP="00EB2B32">
            <w:pPr>
              <w:tabs>
                <w:tab w:val="decimal" w:pos="81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2F2AA3" w:rsidRPr="001E101B" w14:paraId="7BF2745F" w14:textId="77777777" w:rsidTr="002F2AA3">
        <w:trPr>
          <w:gridAfter w:val="1"/>
          <w:wAfter w:w="20" w:type="dxa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1ECDF22E" w14:textId="77777777" w:rsidR="002F2AA3" w:rsidRPr="001E101B" w:rsidRDefault="002F2AA3" w:rsidP="00F0606A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10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09C1C" w14:textId="77777777" w:rsidR="002F2AA3" w:rsidRPr="001E101B" w:rsidRDefault="002F2AA3" w:rsidP="00EB2B32">
            <w:pPr>
              <w:tabs>
                <w:tab w:val="decimal" w:pos="8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1D05D" w14:textId="77777777" w:rsidR="002F2AA3" w:rsidRPr="001E101B" w:rsidRDefault="002F2AA3" w:rsidP="00EB2B32">
            <w:pPr>
              <w:tabs>
                <w:tab w:val="decimal" w:pos="828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352BC" w14:textId="77777777" w:rsidR="002F2AA3" w:rsidRPr="001E101B" w:rsidRDefault="002F2AA3" w:rsidP="00EB2B32">
            <w:pPr>
              <w:tabs>
                <w:tab w:val="decimal" w:pos="99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2FD8E" w14:textId="77777777" w:rsidR="002F2AA3" w:rsidRPr="001E101B" w:rsidRDefault="002F2AA3" w:rsidP="00EB2B32">
            <w:pPr>
              <w:tabs>
                <w:tab w:val="decimal" w:pos="8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62912" w14:textId="77777777" w:rsidR="002F2AA3" w:rsidRPr="001E101B" w:rsidRDefault="002F2AA3" w:rsidP="00EB2B32">
            <w:pPr>
              <w:tabs>
                <w:tab w:val="decimal" w:pos="81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2F2AA3" w:rsidRPr="001E101B" w14:paraId="5F9452A6" w14:textId="77777777" w:rsidTr="002F2AA3">
        <w:trPr>
          <w:gridAfter w:val="1"/>
          <w:wAfter w:w="20" w:type="dxa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1F6762BD" w14:textId="1C349F52" w:rsidR="002F2AA3" w:rsidRPr="001E101B" w:rsidRDefault="002F2AA3" w:rsidP="00341158">
            <w:pPr>
              <w:ind w:left="101" w:hanging="20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E101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552E4A" w:rsidRPr="00552E4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1E101B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1E101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มกราคม พ</w:t>
            </w:r>
            <w:r w:rsidRPr="001E101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1E101B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ศ</w:t>
            </w:r>
            <w:r w:rsidRPr="001E101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1E101B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552E4A" w:rsidRPr="00552E4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43BACF" w14:textId="33E58294" w:rsidR="002F2AA3" w:rsidRPr="001E101B" w:rsidRDefault="00552E4A" w:rsidP="00341158">
            <w:pPr>
              <w:tabs>
                <w:tab w:val="decimal" w:pos="852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283</w:t>
            </w:r>
            <w:r w:rsidR="002F2AA3"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283</w:t>
            </w:r>
            <w:r w:rsidR="002F2AA3"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457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28259" w14:textId="54EA0D73" w:rsidR="002F2AA3" w:rsidRPr="001E101B" w:rsidRDefault="00552E4A" w:rsidP="00341158">
            <w:pPr>
              <w:tabs>
                <w:tab w:val="decimal" w:pos="801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14</w:t>
            </w:r>
            <w:r w:rsidR="002F2AA3"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252</w:t>
            </w:r>
            <w:r w:rsidR="002F2AA3"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008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F606E" w14:textId="42C3BA55" w:rsidR="002F2AA3" w:rsidRPr="001E101B" w:rsidRDefault="00552E4A" w:rsidP="00341158">
            <w:pPr>
              <w:tabs>
                <w:tab w:val="decimal" w:pos="999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</w:t>
            </w:r>
            <w:r w:rsidR="002F2AA3"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973</w:t>
            </w:r>
            <w:r w:rsidR="002F2AA3"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663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39FA3" w14:textId="709A5951" w:rsidR="002F2AA3" w:rsidRPr="001E101B" w:rsidRDefault="00552E4A" w:rsidP="00341158">
            <w:pPr>
              <w:tabs>
                <w:tab w:val="decimal" w:pos="852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19</w:t>
            </w:r>
            <w:r w:rsidR="002F2AA3"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844</w:t>
            </w:r>
            <w:r w:rsidR="002F2AA3"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772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FF419" w14:textId="7032C344" w:rsidR="002F2AA3" w:rsidRPr="001E101B" w:rsidRDefault="00552E4A" w:rsidP="00341158">
            <w:pPr>
              <w:tabs>
                <w:tab w:val="decimal" w:pos="816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320</w:t>
            </w:r>
            <w:r w:rsidR="002F2AA3"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353</w:t>
            </w:r>
            <w:r w:rsidR="002F2AA3"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900</w:t>
            </w:r>
          </w:p>
        </w:tc>
      </w:tr>
      <w:tr w:rsidR="002F2AA3" w:rsidRPr="001E101B" w14:paraId="7C66FE83" w14:textId="77777777" w:rsidTr="00F246DB">
        <w:trPr>
          <w:gridAfter w:val="1"/>
          <w:wAfter w:w="20" w:type="dxa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583395E7" w14:textId="50E6312D" w:rsidR="002F2AA3" w:rsidRPr="001E101B" w:rsidRDefault="002F2AA3" w:rsidP="00341158">
            <w:pPr>
              <w:ind w:left="101" w:right="-120" w:hanging="20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1E101B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ลดในกำไรหรือขาดทุน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A9276" w14:textId="692BF6FD" w:rsidR="002F2AA3" w:rsidRPr="001E101B" w:rsidRDefault="002F2AA3" w:rsidP="00341158">
            <w:pPr>
              <w:tabs>
                <w:tab w:val="decimal" w:pos="852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1A704" w14:textId="1804D08B" w:rsidR="002F2AA3" w:rsidRPr="001E101B" w:rsidRDefault="002F2AA3" w:rsidP="00341158">
            <w:pPr>
              <w:tabs>
                <w:tab w:val="decimal" w:pos="801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0F862" w14:textId="0E284A70" w:rsidR="002F2AA3" w:rsidRPr="001E101B" w:rsidRDefault="002F2AA3" w:rsidP="00341158">
            <w:pPr>
              <w:tabs>
                <w:tab w:val="decimal" w:pos="999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EA6817" w14:textId="1058D619" w:rsidR="002F2AA3" w:rsidRPr="001E101B" w:rsidRDefault="00552E4A" w:rsidP="00341158">
            <w:pPr>
              <w:tabs>
                <w:tab w:val="decimal" w:pos="852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</w:t>
            </w:r>
            <w:r w:rsidR="002F2AA3"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064</w:t>
            </w:r>
            <w:r w:rsidR="002F2AA3"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969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7FB78" w14:textId="756B92F1" w:rsidR="002F2AA3" w:rsidRPr="001E101B" w:rsidRDefault="00552E4A" w:rsidP="00341158">
            <w:pPr>
              <w:tabs>
                <w:tab w:val="decimal" w:pos="816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</w:t>
            </w:r>
            <w:r w:rsidR="002F2AA3"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064</w:t>
            </w:r>
            <w:r w:rsidR="002F2AA3"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969</w:t>
            </w:r>
          </w:p>
        </w:tc>
      </w:tr>
      <w:tr w:rsidR="002F2AA3" w:rsidRPr="001E101B" w14:paraId="7D173A9B" w14:textId="77777777" w:rsidTr="00F246DB">
        <w:trPr>
          <w:gridAfter w:val="1"/>
          <w:wAfter w:w="20" w:type="dxa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163ED237" w14:textId="5EE27D29" w:rsidR="002F2AA3" w:rsidRPr="001E101B" w:rsidRDefault="002F2AA3" w:rsidP="00341158">
            <w:pPr>
              <w:ind w:left="101" w:right="-120" w:hanging="20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1E101B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เพิ่มในกำไรหรือขาดทุนเบ็ดเสร็จอื่น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134DBE" w14:textId="5BED6582" w:rsidR="002F2AA3" w:rsidRPr="001E101B" w:rsidRDefault="002F2AA3" w:rsidP="00341158">
            <w:pPr>
              <w:tabs>
                <w:tab w:val="decimal" w:pos="852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9A29A0" w14:textId="10B49115" w:rsidR="002F2AA3" w:rsidRPr="001E101B" w:rsidRDefault="002F2AA3" w:rsidP="00341158">
            <w:pPr>
              <w:tabs>
                <w:tab w:val="decimal" w:pos="801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3B8A10" w14:textId="51AB7C22" w:rsidR="002F2AA3" w:rsidRPr="001E101B" w:rsidRDefault="002F2AA3" w:rsidP="00341158">
            <w:pPr>
              <w:tabs>
                <w:tab w:val="decimal" w:pos="999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</w:t>
            </w:r>
            <w:r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713</w:t>
            </w:r>
            <w:r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921</w:t>
            </w:r>
            <w:r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)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D3AA8C" w14:textId="5714A239" w:rsidR="002F2AA3" w:rsidRPr="001E101B" w:rsidRDefault="002F2AA3" w:rsidP="00341158">
            <w:pPr>
              <w:tabs>
                <w:tab w:val="decimal" w:pos="852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</w:t>
            </w:r>
            <w:r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352</w:t>
            </w:r>
            <w:r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944</w:t>
            </w:r>
            <w:r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42ADED" w14:textId="111DD1E3" w:rsidR="002F2AA3" w:rsidRPr="001E101B" w:rsidRDefault="002F2AA3" w:rsidP="00341158">
            <w:pPr>
              <w:tabs>
                <w:tab w:val="decimal" w:pos="816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5</w:t>
            </w:r>
            <w:r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066</w:t>
            </w:r>
            <w:r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865</w:t>
            </w:r>
            <w:r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)</w:t>
            </w:r>
          </w:p>
        </w:tc>
      </w:tr>
      <w:tr w:rsidR="002F2AA3" w:rsidRPr="001E101B" w14:paraId="7B191B3E" w14:textId="77777777" w:rsidTr="00F246DB">
        <w:trPr>
          <w:gridAfter w:val="1"/>
          <w:wAfter w:w="20" w:type="dxa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76FF7B24" w14:textId="1E952B7A" w:rsidR="002F2AA3" w:rsidRPr="001E101B" w:rsidRDefault="002F2AA3" w:rsidP="00341158">
            <w:pPr>
              <w:ind w:left="101" w:hanging="20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E101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552E4A" w:rsidRPr="00552E4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</w:t>
            </w:r>
            <w:r w:rsidRPr="001E101B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1E101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ธันวาคม พ</w:t>
            </w:r>
            <w:r w:rsidRPr="001E101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1E101B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ศ</w:t>
            </w:r>
            <w:r w:rsidRPr="001E101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1E101B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552E4A" w:rsidRPr="00552E4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23FF73" w14:textId="190F274C" w:rsidR="002F2AA3" w:rsidRPr="001E101B" w:rsidRDefault="00552E4A" w:rsidP="00341158">
            <w:pPr>
              <w:tabs>
                <w:tab w:val="decimal" w:pos="852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283</w:t>
            </w:r>
            <w:r w:rsidR="002F2AA3"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283</w:t>
            </w:r>
            <w:r w:rsidR="002F2AA3"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457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0BC3DA" w14:textId="7CE80C48" w:rsidR="002F2AA3" w:rsidRPr="001E101B" w:rsidRDefault="00552E4A" w:rsidP="00341158">
            <w:pPr>
              <w:tabs>
                <w:tab w:val="decimal" w:pos="801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14</w:t>
            </w:r>
            <w:r w:rsidR="002F2AA3"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252</w:t>
            </w:r>
            <w:r w:rsidR="002F2AA3"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008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6583AC" w14:textId="1ACB0D29" w:rsidR="002F2AA3" w:rsidRPr="001E101B" w:rsidRDefault="00552E4A" w:rsidP="00341158">
            <w:pPr>
              <w:tabs>
                <w:tab w:val="decimal" w:pos="999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259</w:t>
            </w:r>
            <w:r w:rsidR="002F2AA3"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742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944519" w14:textId="33411472" w:rsidR="002F2AA3" w:rsidRPr="001E101B" w:rsidRDefault="00552E4A" w:rsidP="00341158">
            <w:pPr>
              <w:tabs>
                <w:tab w:val="decimal" w:pos="852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19</w:t>
            </w:r>
            <w:r w:rsidR="002F2AA3"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556</w:t>
            </w:r>
            <w:r w:rsidR="002F2AA3"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797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2BCB0B" w14:textId="1757718E" w:rsidR="002F2AA3" w:rsidRPr="001E101B" w:rsidRDefault="00552E4A" w:rsidP="00341158">
            <w:pPr>
              <w:tabs>
                <w:tab w:val="decimal" w:pos="816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317</w:t>
            </w:r>
            <w:r w:rsidR="002F2AA3"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352</w:t>
            </w:r>
            <w:r w:rsidR="002F2AA3"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004</w:t>
            </w:r>
          </w:p>
        </w:tc>
      </w:tr>
      <w:tr w:rsidR="002F2AA3" w:rsidRPr="001E101B" w14:paraId="2F0C3733" w14:textId="77777777" w:rsidTr="002F2AA3">
        <w:trPr>
          <w:gridAfter w:val="1"/>
          <w:wAfter w:w="20" w:type="dxa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0D3706D9" w14:textId="77777777" w:rsidR="002F2AA3" w:rsidRPr="001E101B" w:rsidRDefault="002F2AA3" w:rsidP="00341158">
            <w:pPr>
              <w:ind w:left="101" w:hanging="20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E66E9" w14:textId="77777777" w:rsidR="002F2AA3" w:rsidRPr="001E101B" w:rsidRDefault="002F2AA3" w:rsidP="00341158">
            <w:pPr>
              <w:tabs>
                <w:tab w:val="decimal" w:pos="852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EB557" w14:textId="77777777" w:rsidR="002F2AA3" w:rsidRPr="001E101B" w:rsidRDefault="002F2AA3" w:rsidP="00341158">
            <w:pPr>
              <w:tabs>
                <w:tab w:val="decimal" w:pos="801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F8307" w14:textId="77777777" w:rsidR="002F2AA3" w:rsidRPr="001E101B" w:rsidRDefault="002F2AA3" w:rsidP="00341158">
            <w:pPr>
              <w:tabs>
                <w:tab w:val="decimal" w:pos="999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65926" w14:textId="77777777" w:rsidR="002F2AA3" w:rsidRPr="001E101B" w:rsidRDefault="002F2AA3" w:rsidP="00341158">
            <w:pPr>
              <w:tabs>
                <w:tab w:val="decimal" w:pos="852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6C764" w14:textId="77777777" w:rsidR="002F2AA3" w:rsidRPr="001E101B" w:rsidRDefault="002F2AA3" w:rsidP="00341158">
            <w:pPr>
              <w:tabs>
                <w:tab w:val="decimal" w:pos="816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</w:p>
        </w:tc>
      </w:tr>
      <w:tr w:rsidR="002F2AA3" w:rsidRPr="001E101B" w14:paraId="363FA42E" w14:textId="77777777" w:rsidTr="002F2AA3">
        <w:trPr>
          <w:gridAfter w:val="1"/>
          <w:wAfter w:w="20" w:type="dxa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02AE5A5A" w14:textId="082AFED3" w:rsidR="002F2AA3" w:rsidRPr="001E101B" w:rsidRDefault="002F2AA3" w:rsidP="00341158">
            <w:pPr>
              <w:ind w:left="101" w:hanging="20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E101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552E4A" w:rsidRPr="00552E4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1E101B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1E101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มกราคม พ</w:t>
            </w:r>
            <w:r w:rsidRPr="001E101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1E101B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ศ</w:t>
            </w:r>
            <w:r w:rsidRPr="001E101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1E101B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552E4A" w:rsidRPr="00552E4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CCD25C" w14:textId="47C5354E" w:rsidR="002F2AA3" w:rsidRPr="001E101B" w:rsidRDefault="00552E4A" w:rsidP="00341158">
            <w:pPr>
              <w:tabs>
                <w:tab w:val="decimal" w:pos="852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283</w:t>
            </w:r>
            <w:r w:rsidR="002F2AA3"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283</w:t>
            </w:r>
            <w:r w:rsidR="002F2AA3"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457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AEFEF2" w14:textId="159681D5" w:rsidR="002F2AA3" w:rsidRPr="001E101B" w:rsidRDefault="00552E4A" w:rsidP="00341158">
            <w:pPr>
              <w:tabs>
                <w:tab w:val="decimal" w:pos="801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14</w:t>
            </w:r>
            <w:r w:rsidR="002F2AA3"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252</w:t>
            </w:r>
            <w:r w:rsidR="002F2AA3"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008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776D7E" w14:textId="1D6109DF" w:rsidR="002F2AA3" w:rsidRPr="001E101B" w:rsidRDefault="00552E4A" w:rsidP="00341158">
            <w:pPr>
              <w:tabs>
                <w:tab w:val="decimal" w:pos="999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259</w:t>
            </w:r>
            <w:r w:rsidR="002F2AA3"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742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F82231" w14:textId="7EE83B32" w:rsidR="002F2AA3" w:rsidRPr="001E101B" w:rsidRDefault="00552E4A" w:rsidP="00341158">
            <w:pPr>
              <w:tabs>
                <w:tab w:val="decimal" w:pos="852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19</w:t>
            </w:r>
            <w:r w:rsidR="002F2AA3"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556</w:t>
            </w:r>
            <w:r w:rsidR="002F2AA3"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797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44B0CF" w14:textId="6F4F8391" w:rsidR="002F2AA3" w:rsidRPr="001E101B" w:rsidRDefault="00552E4A" w:rsidP="00341158">
            <w:pPr>
              <w:tabs>
                <w:tab w:val="decimal" w:pos="816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317</w:t>
            </w:r>
            <w:r w:rsidR="002F2AA3"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352</w:t>
            </w:r>
            <w:r w:rsidR="002F2AA3"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004</w:t>
            </w:r>
          </w:p>
        </w:tc>
      </w:tr>
      <w:tr w:rsidR="002F2AA3" w:rsidRPr="001E101B" w14:paraId="2717054D" w14:textId="77777777" w:rsidTr="00F246DB">
        <w:trPr>
          <w:gridAfter w:val="1"/>
          <w:wAfter w:w="20" w:type="dxa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428A4E47" w14:textId="184D2444" w:rsidR="002F2AA3" w:rsidRPr="001E101B" w:rsidRDefault="00F432EA" w:rsidP="009C0CCC">
            <w:pPr>
              <w:ind w:left="101" w:right="-120" w:hanging="20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1E101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(</w:t>
            </w:r>
            <w:r w:rsidRPr="001E101B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 xml:space="preserve">เพิ่ม) </w:t>
            </w:r>
            <w:r w:rsidR="002F2AA3" w:rsidRPr="001E101B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ลดในกำไรหรือขาดทุน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E9E444" w14:textId="696D5029" w:rsidR="002F2AA3" w:rsidRPr="001E101B" w:rsidRDefault="00F432EA" w:rsidP="009C0CCC">
            <w:pPr>
              <w:tabs>
                <w:tab w:val="decimal" w:pos="852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65</w:t>
            </w:r>
            <w:r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050</w:t>
            </w:r>
            <w:r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284</w:t>
            </w:r>
            <w:r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E6E2CF" w14:textId="6FF69F30" w:rsidR="002F2AA3" w:rsidRPr="001E101B" w:rsidRDefault="002F2AA3" w:rsidP="009C0CCC">
            <w:pPr>
              <w:tabs>
                <w:tab w:val="decimal" w:pos="801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9824CC" w14:textId="433EA03D" w:rsidR="002F2AA3" w:rsidRPr="001E101B" w:rsidRDefault="002F2AA3" w:rsidP="009C0CCC">
            <w:pPr>
              <w:tabs>
                <w:tab w:val="decimal" w:pos="999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1DE7BE" w14:textId="1868496F" w:rsidR="002F2AA3" w:rsidRPr="001E101B" w:rsidRDefault="00552E4A" w:rsidP="009C0CCC">
            <w:pPr>
              <w:tabs>
                <w:tab w:val="decimal" w:pos="852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cs/>
                <w:lang w:val="en-GB"/>
              </w:rPr>
            </w:pP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1</w:t>
            </w:r>
            <w:r w:rsidR="002F2AA3"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556</w:t>
            </w:r>
            <w:r w:rsidR="002F2AA3"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290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504940" w14:textId="7A0F8D70" w:rsidR="002F2AA3" w:rsidRPr="001E101B" w:rsidRDefault="00AF4AFC" w:rsidP="009C0CCC">
            <w:pPr>
              <w:tabs>
                <w:tab w:val="decimal" w:pos="816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63</w:t>
            </w:r>
            <w:r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493</w:t>
            </w:r>
            <w:r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994</w:t>
            </w:r>
            <w:r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)</w:t>
            </w:r>
          </w:p>
        </w:tc>
      </w:tr>
      <w:tr w:rsidR="002F2AA3" w:rsidRPr="001E101B" w14:paraId="6EF8B4DE" w14:textId="77777777" w:rsidTr="00F246DB">
        <w:trPr>
          <w:gridAfter w:val="1"/>
          <w:wAfter w:w="20" w:type="dxa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393327C6" w14:textId="13EF2CF3" w:rsidR="002F2AA3" w:rsidRPr="001E101B" w:rsidRDefault="00F432EA" w:rsidP="009C0CCC">
            <w:pPr>
              <w:ind w:left="101" w:right="-120" w:hanging="20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1E101B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(</w:t>
            </w:r>
            <w:r w:rsidR="002F2AA3" w:rsidRPr="001E101B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เพิ่ม</w:t>
            </w:r>
            <w:r w:rsidRPr="001E101B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) ลด</w:t>
            </w:r>
            <w:r w:rsidR="002F2AA3" w:rsidRPr="001E101B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ในกำไรหรือขาดทุนเบ็ดเสร็จอื่น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89B7BC" w14:textId="58452704" w:rsidR="002F2AA3" w:rsidRPr="001E101B" w:rsidRDefault="002F2AA3" w:rsidP="009C0CCC">
            <w:pPr>
              <w:tabs>
                <w:tab w:val="decimal" w:pos="852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5A9B37" w14:textId="6345F35D" w:rsidR="002F2AA3" w:rsidRPr="001E101B" w:rsidRDefault="002F2AA3" w:rsidP="009C0CCC">
            <w:pPr>
              <w:tabs>
                <w:tab w:val="decimal" w:pos="801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014074" w14:textId="62AC5445" w:rsidR="002F2AA3" w:rsidRPr="001E101B" w:rsidRDefault="002F2AA3" w:rsidP="009C0CCC">
            <w:pPr>
              <w:tabs>
                <w:tab w:val="decimal" w:pos="999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744</w:t>
            </w:r>
            <w:r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859</w:t>
            </w:r>
            <w:r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)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B189E3" w14:textId="602E28E9" w:rsidR="002F2AA3" w:rsidRPr="001E101B" w:rsidRDefault="00552E4A" w:rsidP="009C0CCC">
            <w:pPr>
              <w:tabs>
                <w:tab w:val="decimal" w:pos="852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cs/>
                <w:lang w:val="en-GB"/>
              </w:rPr>
            </w:pP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733</w:t>
            </w:r>
            <w:r w:rsidR="002F2AA3"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415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03A5B3" w14:textId="472FB13F" w:rsidR="002F2AA3" w:rsidRPr="001E101B" w:rsidRDefault="002F2AA3" w:rsidP="009C0CCC">
            <w:pPr>
              <w:tabs>
                <w:tab w:val="decimal" w:pos="816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11</w:t>
            </w:r>
            <w:r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444</w:t>
            </w:r>
            <w:r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)</w:t>
            </w:r>
          </w:p>
        </w:tc>
      </w:tr>
      <w:tr w:rsidR="002F2AA3" w:rsidRPr="001E101B" w14:paraId="19B936A6" w14:textId="77777777" w:rsidTr="00F246DB">
        <w:trPr>
          <w:gridAfter w:val="1"/>
          <w:wAfter w:w="20" w:type="dxa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63EF1D05" w14:textId="67F71836" w:rsidR="002F2AA3" w:rsidRPr="001E101B" w:rsidRDefault="002F2AA3" w:rsidP="009C0CCC">
            <w:pPr>
              <w:ind w:left="101" w:hanging="20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E101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552E4A" w:rsidRPr="00552E4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</w:t>
            </w:r>
            <w:r w:rsidRPr="001E101B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1E101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ธันวาคม พ</w:t>
            </w:r>
            <w:r w:rsidRPr="001E101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1E101B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ศ</w:t>
            </w:r>
            <w:r w:rsidRPr="001E101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1E101B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552E4A" w:rsidRPr="00552E4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394785" w14:textId="4E14A154" w:rsidR="002F2AA3" w:rsidRPr="001E101B" w:rsidRDefault="00552E4A" w:rsidP="009C0CCC">
            <w:pPr>
              <w:tabs>
                <w:tab w:val="decimal" w:pos="852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218</w:t>
            </w:r>
            <w:r w:rsidR="00F432EA"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233</w:t>
            </w:r>
            <w:r w:rsidR="00F432EA"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173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799914" w14:textId="62DF2407" w:rsidR="002F2AA3" w:rsidRPr="001E101B" w:rsidRDefault="00552E4A" w:rsidP="009C0CCC">
            <w:pPr>
              <w:tabs>
                <w:tab w:val="decimal" w:pos="801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14</w:t>
            </w:r>
            <w:r w:rsidR="002F2AA3"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252</w:t>
            </w:r>
            <w:r w:rsidR="002F2AA3"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008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F24CFD" w14:textId="3F6E7596" w:rsidR="002F2AA3" w:rsidRPr="001E101B" w:rsidRDefault="002F2AA3" w:rsidP="009C0CCC">
            <w:pPr>
              <w:tabs>
                <w:tab w:val="decimal" w:pos="999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485</w:t>
            </w:r>
            <w:r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117</w:t>
            </w:r>
            <w:r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)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091B67" w14:textId="590F203C" w:rsidR="002F2AA3" w:rsidRPr="001E101B" w:rsidRDefault="00552E4A" w:rsidP="009C0CCC">
            <w:pPr>
              <w:tabs>
                <w:tab w:val="decimal" w:pos="852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21</w:t>
            </w:r>
            <w:r w:rsidR="002F2AA3"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846</w:t>
            </w:r>
            <w:r w:rsidR="002F2AA3"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502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6D0081" w14:textId="269B641B" w:rsidR="002F2AA3" w:rsidRPr="001E101B" w:rsidRDefault="00552E4A" w:rsidP="009C0CCC">
            <w:pPr>
              <w:tabs>
                <w:tab w:val="decimal" w:pos="816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253</w:t>
            </w:r>
            <w:r w:rsidR="00F432EA"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846</w:t>
            </w:r>
            <w:r w:rsidR="00F432EA" w:rsidRPr="001E101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566</w:t>
            </w:r>
          </w:p>
        </w:tc>
      </w:tr>
    </w:tbl>
    <w:p w14:paraId="24BFAD9C" w14:textId="01999307" w:rsidR="004F2217" w:rsidRPr="001E101B" w:rsidRDefault="009C341C" w:rsidP="00A45C70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 w:rsidRPr="001E101B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3"/>
        <w:gridCol w:w="1584"/>
        <w:gridCol w:w="1584"/>
      </w:tblGrid>
      <w:tr w:rsidR="00EB2B32" w:rsidRPr="001E101B" w14:paraId="45134ECD" w14:textId="77777777" w:rsidTr="00E173C9">
        <w:trPr>
          <w:trHeight w:val="226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403B3" w14:textId="77777777" w:rsidR="00EB2B32" w:rsidRPr="001E101B" w:rsidRDefault="00EB2B32" w:rsidP="008B6291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BED58D" w14:textId="77777777" w:rsidR="00EB2B32" w:rsidRPr="001E101B" w:rsidRDefault="00EB2B32" w:rsidP="00EB2B32">
            <w:pPr>
              <w:tabs>
                <w:tab w:val="decimal" w:pos="651"/>
              </w:tabs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0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92CDC" w:rsidRPr="001E101B" w14:paraId="1C0FAD61" w14:textId="77777777" w:rsidTr="009C341C">
        <w:trPr>
          <w:trHeight w:val="226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C2DA61" w14:textId="77777777" w:rsidR="00392CDC" w:rsidRPr="001E101B" w:rsidRDefault="00392CDC" w:rsidP="008B6291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406ECB" w14:textId="77777777" w:rsidR="00206663" w:rsidRPr="001E101B" w:rsidRDefault="00206663" w:rsidP="009C341C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การวัดมูลค่าใหม่</w:t>
            </w:r>
          </w:p>
          <w:p w14:paraId="28E71406" w14:textId="77777777" w:rsidR="00392CDC" w:rsidRPr="001E101B" w:rsidRDefault="00206663" w:rsidP="009C341C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0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ของที่ดิน</w:t>
            </w:r>
            <w:r w:rsidR="00084507" w:rsidRPr="001E10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ด้วย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F7FF73" w14:textId="77777777" w:rsidR="00392CDC" w:rsidRPr="001E101B" w:rsidRDefault="00392CDC" w:rsidP="009C341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84507" w:rsidRPr="001E101B" w14:paraId="2CF36858" w14:textId="77777777" w:rsidTr="009C341C">
        <w:trPr>
          <w:trHeight w:val="226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7B2A79" w14:textId="77777777" w:rsidR="00084507" w:rsidRPr="001E101B" w:rsidRDefault="00084507" w:rsidP="00084507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91B55" w14:textId="77777777" w:rsidR="00084507" w:rsidRPr="001E101B" w:rsidRDefault="00084507" w:rsidP="009C341C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0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3A4845" w14:textId="77777777" w:rsidR="00084507" w:rsidRPr="001E101B" w:rsidRDefault="00084507" w:rsidP="009C341C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84507" w:rsidRPr="001E101B" w14:paraId="62328A1E" w14:textId="77777777" w:rsidTr="009C341C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6B351" w14:textId="77777777" w:rsidR="00084507" w:rsidRPr="001E101B" w:rsidRDefault="00084507" w:rsidP="00084507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49D881" w14:textId="77777777" w:rsidR="00084507" w:rsidRPr="001E101B" w:rsidRDefault="00084507" w:rsidP="009C341C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0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03C1E7" w14:textId="77777777" w:rsidR="00084507" w:rsidRPr="001E101B" w:rsidRDefault="00084507" w:rsidP="009C341C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84507" w:rsidRPr="001E101B" w14:paraId="218258AF" w14:textId="77777777" w:rsidTr="009C341C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47E97A83" w14:textId="77777777" w:rsidR="00084507" w:rsidRPr="001E101B" w:rsidRDefault="00084507" w:rsidP="00084507">
            <w:pPr>
              <w:ind w:left="101" w:hanging="20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0DD6B8" w14:textId="77777777" w:rsidR="00084507" w:rsidRPr="001E101B" w:rsidRDefault="00084507" w:rsidP="009C341C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F33699" w14:textId="77777777" w:rsidR="00084507" w:rsidRPr="001E101B" w:rsidRDefault="00084507" w:rsidP="009C341C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084507" w:rsidRPr="001E101B" w14:paraId="0F488B4B" w14:textId="77777777" w:rsidTr="009C341C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209107E5" w14:textId="77777777" w:rsidR="00084507" w:rsidRPr="001E101B" w:rsidRDefault="00084507" w:rsidP="00084507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0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6E89941" w14:textId="77777777" w:rsidR="00084507" w:rsidRPr="001E101B" w:rsidRDefault="00084507" w:rsidP="009C341C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C543D" w14:textId="77777777" w:rsidR="00084507" w:rsidRPr="001E101B" w:rsidRDefault="00084507" w:rsidP="009C341C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B17D3F" w:rsidRPr="001E101B" w14:paraId="3CBFA253" w14:textId="77777777" w:rsidTr="001418EA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6D147BA2" w14:textId="04052FEC" w:rsidR="00B17D3F" w:rsidRPr="001E101B" w:rsidRDefault="00B17D3F" w:rsidP="00B17D3F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0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52E4A" w:rsidRPr="00552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E10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 พ</w:t>
            </w:r>
            <w:r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E10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ศ</w:t>
            </w:r>
            <w:r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. </w:t>
            </w:r>
            <w:r w:rsidR="00552E4A" w:rsidRPr="00552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7E951" w14:textId="141729C5" w:rsidR="00B17D3F" w:rsidRPr="001E101B" w:rsidRDefault="00B17D3F" w:rsidP="00B17D3F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52E4A" w:rsidRPr="00552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  <w:r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52E4A" w:rsidRPr="00552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52E4A" w:rsidRPr="00552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  <w:r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1E9ED2" w14:textId="33A5C54D" w:rsidR="00B17D3F" w:rsidRPr="001E101B" w:rsidRDefault="00B17D3F" w:rsidP="00B17D3F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52E4A" w:rsidRPr="00552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  <w:r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52E4A" w:rsidRPr="00552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52E4A" w:rsidRPr="00552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  <w:r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17D3F" w:rsidRPr="001E101B" w14:paraId="7FBA1842" w14:textId="77777777" w:rsidTr="001418EA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1EC3214C" w14:textId="77777777" w:rsidR="00B17D3F" w:rsidRPr="001E101B" w:rsidRDefault="00B17D3F" w:rsidP="00B17D3F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0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เพิ่มในกำไรหรือขาดทุนเบ็ดเสร็จอื่น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E11D9A" w14:textId="093BCEEB" w:rsidR="00B17D3F" w:rsidRPr="001E101B" w:rsidRDefault="00B17D3F" w:rsidP="00B17D3F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39713D" w14:textId="3389BD6A" w:rsidR="00B17D3F" w:rsidRPr="001E101B" w:rsidRDefault="00B17D3F" w:rsidP="00B17D3F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17D3F" w:rsidRPr="001E101B" w14:paraId="6EE50088" w14:textId="77777777" w:rsidTr="001418EA">
        <w:trPr>
          <w:trHeight w:val="70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48B27663" w14:textId="6AFA1C99" w:rsidR="00B17D3F" w:rsidRPr="001E101B" w:rsidRDefault="00B17D3F" w:rsidP="00B17D3F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0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52E4A" w:rsidRPr="00552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E10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 พ</w:t>
            </w:r>
            <w:r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E10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ศ</w:t>
            </w:r>
            <w:r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. </w:t>
            </w:r>
            <w:r w:rsidR="00552E4A" w:rsidRPr="00552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74A1BD" w14:textId="7872EDD9" w:rsidR="00B17D3F" w:rsidRPr="001E101B" w:rsidRDefault="00B17D3F" w:rsidP="00B17D3F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52E4A" w:rsidRPr="00552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  <w:r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52E4A" w:rsidRPr="00552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52E4A" w:rsidRPr="00552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  <w:r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6D871B" w14:textId="7AD54DA7" w:rsidR="00B17D3F" w:rsidRPr="001E101B" w:rsidRDefault="00B17D3F" w:rsidP="00B17D3F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52E4A" w:rsidRPr="00552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  <w:r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52E4A" w:rsidRPr="00552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52E4A" w:rsidRPr="00552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  <w:r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17D3F" w:rsidRPr="001E101B" w14:paraId="287CE3C5" w14:textId="77777777" w:rsidTr="00B04547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6252522C" w14:textId="77777777" w:rsidR="00B17D3F" w:rsidRPr="001E101B" w:rsidRDefault="00B17D3F" w:rsidP="00B17D3F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B274A10" w14:textId="77777777" w:rsidR="00B17D3F" w:rsidRPr="001E101B" w:rsidRDefault="00B17D3F" w:rsidP="00B17D3F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5106C0" w14:textId="77777777" w:rsidR="00B17D3F" w:rsidRPr="001E101B" w:rsidRDefault="00B17D3F" w:rsidP="00B17D3F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12BAF" w:rsidRPr="001E101B" w14:paraId="38953D67" w14:textId="77777777" w:rsidTr="00B04547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5A3AC552" w14:textId="7860A0D0" w:rsidR="00212BAF" w:rsidRPr="001E101B" w:rsidRDefault="00212BAF" w:rsidP="00212BAF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0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52E4A" w:rsidRPr="00552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E10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 พ</w:t>
            </w:r>
            <w:r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E10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ศ</w:t>
            </w:r>
            <w:r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. </w:t>
            </w:r>
            <w:r w:rsidR="00552E4A" w:rsidRPr="00552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B0C2F1" w14:textId="77A2C8E2" w:rsidR="00212BAF" w:rsidRPr="001E101B" w:rsidRDefault="00212BAF" w:rsidP="00212BAF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52E4A" w:rsidRPr="00552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  <w:r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52E4A" w:rsidRPr="00552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52E4A" w:rsidRPr="00552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  <w:r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335D75" w14:textId="40B03C5E" w:rsidR="00212BAF" w:rsidRPr="001E101B" w:rsidRDefault="00212BAF" w:rsidP="00212BAF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52E4A" w:rsidRPr="00552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  <w:r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52E4A" w:rsidRPr="00552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52E4A" w:rsidRPr="00552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  <w:r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12BAF" w:rsidRPr="001E101B" w14:paraId="6AF7D978" w14:textId="77777777" w:rsidTr="00B04547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50616179" w14:textId="77777777" w:rsidR="00212BAF" w:rsidRPr="001E101B" w:rsidRDefault="00212BAF" w:rsidP="00212BAF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0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เพิ่มในกำไรหรือขาดทุนเบ็ดเสร็จอื่น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E53C9E" w14:textId="6B7DBBBC" w:rsidR="00212BAF" w:rsidRPr="001E101B" w:rsidRDefault="00A711A9" w:rsidP="00212BAF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52E4A" w:rsidRPr="00552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52E4A" w:rsidRPr="00552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52E4A" w:rsidRPr="00552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53552F" w14:textId="525E3AF1" w:rsidR="00212BAF" w:rsidRPr="001E101B" w:rsidRDefault="00A711A9" w:rsidP="00212BAF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52E4A" w:rsidRPr="00552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52E4A" w:rsidRPr="00552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52E4A" w:rsidRPr="00552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12BAF" w:rsidRPr="001E101B" w14:paraId="2A937012" w14:textId="77777777" w:rsidTr="00B04547">
        <w:trPr>
          <w:trHeight w:val="70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1CB08D80" w14:textId="4A9A1B25" w:rsidR="00212BAF" w:rsidRPr="001E101B" w:rsidRDefault="00212BAF" w:rsidP="00212BAF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0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52E4A" w:rsidRPr="00552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E10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 พ</w:t>
            </w:r>
            <w:r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E10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ศ</w:t>
            </w:r>
            <w:r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. </w:t>
            </w:r>
            <w:r w:rsidR="00552E4A" w:rsidRPr="00552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311BBA" w14:textId="1D2C5594" w:rsidR="00212BAF" w:rsidRPr="001E101B" w:rsidRDefault="00212BAF" w:rsidP="00212BAF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52E4A" w:rsidRPr="00552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634</w:t>
            </w:r>
            <w:r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52E4A" w:rsidRPr="00552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52E4A" w:rsidRPr="00552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  <w:r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017933" w14:textId="3266EE4F" w:rsidR="00212BAF" w:rsidRPr="001E101B" w:rsidRDefault="00212BAF" w:rsidP="00212BAF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52E4A" w:rsidRPr="00552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634</w:t>
            </w:r>
            <w:r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52E4A" w:rsidRPr="00552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52E4A" w:rsidRPr="00552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  <w:r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14CE547E" w14:textId="55D6EC17" w:rsidR="00F01A00" w:rsidRPr="001E101B" w:rsidRDefault="00F01A00" w:rsidP="00572B42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p w14:paraId="4A8C2397" w14:textId="7072DE06" w:rsidR="00B42309" w:rsidRPr="001E101B" w:rsidRDefault="00B42309" w:rsidP="00DF2D2A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</w:t>
      </w:r>
      <w:r w:rsidR="00D65AEF"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จะมีกำไรทางภาษีในอนาคตเพียงพอที่จะใช้ประโยชน์ทางภาษีนั้น กลุ่มกิจการ</w:t>
      </w:r>
      <w:r w:rsidR="00ED1278"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="00A119EB"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ไม่ได้รับรู้สินทรัพย์ภาษีเงินได้</w:t>
      </w:r>
      <w:r w:rsidR="00A56ACE"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รอการตัดบัญชี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จำนวน 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36</w:t>
      </w:r>
      <w:r w:rsidR="00A711A9"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24</w:t>
      </w:r>
      <w:r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ล้านบาท</w:t>
      </w:r>
      <w:r w:rsidR="00215DA0"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และ 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35</w:t>
      </w:r>
      <w:r w:rsidR="00A711A9"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52</w:t>
      </w:r>
      <w:r w:rsidR="00215DA0"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215DA0"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ล้านบาท ตามลำดับ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(</w:t>
      </w:r>
      <w:r w:rsidR="00691C24"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="00A119EB"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A119EB"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t>:</w:t>
      </w:r>
      <w:r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49</w:t>
      </w:r>
      <w:r w:rsidR="00B14246"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19</w:t>
      </w:r>
      <w:r w:rsidR="00B14246"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14246"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ล้านบาท และ 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48</w:t>
      </w:r>
      <w:r w:rsidR="00B14246"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51</w:t>
      </w:r>
      <w:r w:rsidR="00B14246"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17D3F"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ล้านบาท </w:t>
      </w:r>
      <w:r w:rsidR="00ED1278"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ตามลำดับ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) ที่เกิดจากรายการขาดทุนจำนวน 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181</w:t>
      </w:r>
      <w:r w:rsidR="00A711A9"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21</w:t>
      </w:r>
      <w:r w:rsidR="00EB4789"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ล้านบาท</w:t>
      </w:r>
      <w:r w:rsidR="00215DA0"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215DA0"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177</w:t>
      </w:r>
      <w:r w:rsidR="00A711A9"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61</w:t>
      </w:r>
      <w:r w:rsidR="00215DA0"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215DA0"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ล้านบาท ตามลำดับ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(</w:t>
      </w:r>
      <w:r w:rsidR="00691C24"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: 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245</w:t>
      </w:r>
      <w:r w:rsidR="00B14246"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93</w:t>
      </w:r>
      <w:r w:rsidR="00B14246"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14246"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ล้านบาท</w:t>
      </w:r>
      <w:r w:rsidR="00B14246"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14246"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242</w:t>
      </w:r>
      <w:r w:rsidR="00B14246"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54</w:t>
      </w:r>
      <w:r w:rsidR="00B14246"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17D3F"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ล้านบาท </w:t>
      </w:r>
      <w:r w:rsidR="00ED1278"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ตามลำดับ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)</w:t>
      </w:r>
      <w:r w:rsidR="00EB4789"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ที่สามารถยกไปเพื่อหักกลบกับกำไรทางภาษีในอนาคต</w:t>
      </w:r>
    </w:p>
    <w:p w14:paraId="7D3E2C12" w14:textId="77777777" w:rsidR="00B42309" w:rsidRPr="001E101B" w:rsidRDefault="00B42309" w:rsidP="00DF2D2A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p w14:paraId="552DB509" w14:textId="5BEE923D" w:rsidR="006D43BD" w:rsidRPr="001E101B" w:rsidRDefault="00206663" w:rsidP="0097154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</w:pPr>
      <w:r w:rsidRPr="001E101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รายการขาดทุนสะสมยกไป</w:t>
      </w:r>
      <w:r w:rsidR="00A56ACE" w:rsidRPr="001E101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ที่ไม่ได้รับรู้สินทรัพย์ภาษีเงินได้รอการตัดบัญชี</w:t>
      </w:r>
      <w:r w:rsidRPr="001E101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สามารถแยกตามปีที่จะหมดประโยชน์ทางภาษีได้ดังนี้</w:t>
      </w:r>
    </w:p>
    <w:p w14:paraId="5586F5E8" w14:textId="77777777" w:rsidR="0097154D" w:rsidRPr="001E101B" w:rsidRDefault="0097154D" w:rsidP="0097154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97154D" w:rsidRPr="001E101B" w14:paraId="104D0E6B" w14:textId="77777777" w:rsidTr="00E173C9">
        <w:tc>
          <w:tcPr>
            <w:tcW w:w="6678" w:type="dxa"/>
          </w:tcPr>
          <w:p w14:paraId="3594A4BE" w14:textId="77777777" w:rsidR="0097154D" w:rsidRPr="001E101B" w:rsidRDefault="0097154D" w:rsidP="009C341C">
            <w:pPr>
              <w:pStyle w:val="Header"/>
              <w:tabs>
                <w:tab w:val="clear" w:pos="4320"/>
              </w:tabs>
              <w:ind w:right="28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ACD51AA" w14:textId="77777777" w:rsidR="009C341C" w:rsidRPr="001E101B" w:rsidRDefault="009C341C" w:rsidP="009C341C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2280D03C" w14:textId="3077B0FB" w:rsidR="0097154D" w:rsidRPr="001E101B" w:rsidRDefault="0097154D" w:rsidP="009C341C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D3FFBD3" w14:textId="77777777" w:rsidR="009C341C" w:rsidRPr="001E101B" w:rsidRDefault="0097154D" w:rsidP="009C341C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  <w:p w14:paraId="42C16503" w14:textId="31C2E7B6" w:rsidR="0097154D" w:rsidRPr="001E101B" w:rsidRDefault="0097154D" w:rsidP="009C341C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97154D" w:rsidRPr="001E101B" w14:paraId="2056550E" w14:textId="77777777" w:rsidTr="00E173C9">
        <w:tc>
          <w:tcPr>
            <w:tcW w:w="6678" w:type="dxa"/>
          </w:tcPr>
          <w:p w14:paraId="772EC8AE" w14:textId="77777777" w:rsidR="0097154D" w:rsidRPr="001E101B" w:rsidRDefault="0097154D" w:rsidP="00DF2D2A">
            <w:pPr>
              <w:pStyle w:val="Header"/>
              <w:ind w:right="2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D5A2B0" w14:textId="77777777" w:rsidR="0097154D" w:rsidRPr="001E101B" w:rsidRDefault="0097154D" w:rsidP="009C341C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6CF0DEF" w14:textId="77777777" w:rsidR="0097154D" w:rsidRPr="001E101B" w:rsidRDefault="0097154D" w:rsidP="009C341C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7154D" w:rsidRPr="001E101B" w14:paraId="76B10588" w14:textId="77777777" w:rsidTr="00073C56">
        <w:tc>
          <w:tcPr>
            <w:tcW w:w="6678" w:type="dxa"/>
          </w:tcPr>
          <w:p w14:paraId="2B09BBA6" w14:textId="77777777" w:rsidR="0097154D" w:rsidRPr="001E101B" w:rsidRDefault="0097154D" w:rsidP="00DF2D2A">
            <w:pPr>
              <w:pStyle w:val="Header"/>
              <w:ind w:right="2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F70A6AC" w14:textId="77777777" w:rsidR="0097154D" w:rsidRPr="001E101B" w:rsidRDefault="0097154D" w:rsidP="009C341C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FB6E662" w14:textId="77777777" w:rsidR="0097154D" w:rsidRPr="001E101B" w:rsidRDefault="0097154D" w:rsidP="009C341C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711A9" w:rsidRPr="001E101B" w14:paraId="44145006" w14:textId="77777777" w:rsidTr="00707DBF">
        <w:tc>
          <w:tcPr>
            <w:tcW w:w="6678" w:type="dxa"/>
          </w:tcPr>
          <w:p w14:paraId="002E1AA3" w14:textId="2490CFB0" w:rsidR="00A711A9" w:rsidRPr="001E101B" w:rsidRDefault="00A711A9" w:rsidP="00A711A9">
            <w:pPr>
              <w:pStyle w:val="Header"/>
              <w:tabs>
                <w:tab w:val="clear" w:pos="4320"/>
                <w:tab w:val="clear" w:pos="8640"/>
              </w:tabs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FAFAFA"/>
          </w:tcPr>
          <w:p w14:paraId="03C085CF" w14:textId="60623983" w:rsidR="00A711A9" w:rsidRPr="001E101B" w:rsidRDefault="00552E4A" w:rsidP="00A711A9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52E4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808</w:t>
            </w:r>
            <w:r w:rsidR="00A711A9" w:rsidRPr="001E101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488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D9F839" w14:textId="5EA62411" w:rsidR="00A711A9" w:rsidRPr="001E101B" w:rsidRDefault="00A711A9" w:rsidP="00A711A9">
            <w:pPr>
              <w:tabs>
                <w:tab w:val="decimal" w:pos="1221"/>
              </w:tabs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711A9" w:rsidRPr="001E101B" w14:paraId="4726DF5D" w14:textId="77777777" w:rsidTr="00AF7CFD">
        <w:tc>
          <w:tcPr>
            <w:tcW w:w="6678" w:type="dxa"/>
          </w:tcPr>
          <w:p w14:paraId="5A4EDB5E" w14:textId="040BB359" w:rsidR="00A711A9" w:rsidRPr="001E101B" w:rsidRDefault="00A711A9" w:rsidP="00A711A9">
            <w:pPr>
              <w:pStyle w:val="Header"/>
              <w:tabs>
                <w:tab w:val="clear" w:pos="4320"/>
                <w:tab w:val="clear" w:pos="8640"/>
              </w:tabs>
              <w:ind w:right="-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FAFAFA"/>
          </w:tcPr>
          <w:p w14:paraId="1E429DEF" w14:textId="775E093E" w:rsidR="00A711A9" w:rsidRPr="001E101B" w:rsidRDefault="00552E4A" w:rsidP="00A711A9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52E4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748</w:t>
            </w:r>
            <w:r w:rsidR="00A711A9" w:rsidRPr="001E101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865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B1AC2B" w14:textId="2179FA7E" w:rsidR="00A711A9" w:rsidRPr="001E101B" w:rsidRDefault="00A711A9" w:rsidP="00A711A9">
            <w:pPr>
              <w:tabs>
                <w:tab w:val="decimal" w:pos="1221"/>
              </w:tabs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711A9" w:rsidRPr="001E101B" w14:paraId="54029F26" w14:textId="77777777" w:rsidTr="00AF7CFD">
        <w:tc>
          <w:tcPr>
            <w:tcW w:w="6678" w:type="dxa"/>
          </w:tcPr>
          <w:p w14:paraId="3953C26F" w14:textId="383A4A98" w:rsidR="00A711A9" w:rsidRPr="001E101B" w:rsidRDefault="00A711A9" w:rsidP="00A711A9">
            <w:pPr>
              <w:pStyle w:val="Header"/>
              <w:tabs>
                <w:tab w:val="clear" w:pos="4320"/>
                <w:tab w:val="clear" w:pos="8640"/>
              </w:tabs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shd w:val="clear" w:color="auto" w:fill="FAFAFA"/>
          </w:tcPr>
          <w:p w14:paraId="5D56F962" w14:textId="1E94FA49" w:rsidR="00A711A9" w:rsidRPr="001E101B" w:rsidRDefault="00552E4A" w:rsidP="00A711A9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178</w:t>
            </w:r>
            <w:r w:rsidR="00A711A9" w:rsidRPr="001E101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214</w:t>
            </w:r>
            <w:r w:rsidR="00A711A9" w:rsidRPr="001E101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AA155E" w14:textId="51DED735" w:rsidR="00A711A9" w:rsidRPr="001E101B" w:rsidRDefault="00552E4A" w:rsidP="00A711A9">
            <w:pPr>
              <w:tabs>
                <w:tab w:val="decimal" w:pos="1221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A711A9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="00A711A9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A711A9" w:rsidRPr="001E101B" w14:paraId="79A178FC" w14:textId="77777777" w:rsidTr="00073C56">
        <w:tc>
          <w:tcPr>
            <w:tcW w:w="6678" w:type="dxa"/>
          </w:tcPr>
          <w:p w14:paraId="03A05325" w14:textId="3DB9D528" w:rsidR="00A711A9" w:rsidRPr="001E101B" w:rsidRDefault="00A711A9" w:rsidP="00A711A9">
            <w:pPr>
              <w:pStyle w:val="Header"/>
              <w:tabs>
                <w:tab w:val="clear" w:pos="4320"/>
                <w:tab w:val="clear" w:pos="8640"/>
                <w:tab w:val="left" w:pos="830"/>
              </w:tabs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2570</w:t>
            </w:r>
          </w:p>
        </w:tc>
        <w:tc>
          <w:tcPr>
            <w:tcW w:w="1440" w:type="dxa"/>
            <w:shd w:val="clear" w:color="auto" w:fill="FAFAFA"/>
          </w:tcPr>
          <w:p w14:paraId="38A259DB" w14:textId="7EA759B7" w:rsidR="00A711A9" w:rsidRPr="001E101B" w:rsidRDefault="00552E4A" w:rsidP="00A711A9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52E4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584</w:t>
            </w:r>
            <w:r w:rsidR="00A711A9" w:rsidRPr="001E101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052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5DEEDD" w14:textId="7B12F50B" w:rsidR="00A711A9" w:rsidRPr="001E101B" w:rsidRDefault="00A711A9" w:rsidP="00A711A9">
            <w:pPr>
              <w:tabs>
                <w:tab w:val="decimal" w:pos="1221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711A9" w:rsidRPr="001E101B" w14:paraId="63CE7D37" w14:textId="77777777" w:rsidTr="00073C56">
        <w:tc>
          <w:tcPr>
            <w:tcW w:w="6678" w:type="dxa"/>
          </w:tcPr>
          <w:p w14:paraId="42AB608B" w14:textId="52ED2F02" w:rsidR="00A711A9" w:rsidRPr="001E101B" w:rsidRDefault="00A711A9" w:rsidP="00A711A9">
            <w:pPr>
              <w:pStyle w:val="Header"/>
              <w:ind w:right="28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2571</w:t>
            </w:r>
          </w:p>
        </w:tc>
        <w:tc>
          <w:tcPr>
            <w:tcW w:w="1440" w:type="dxa"/>
            <w:shd w:val="clear" w:color="auto" w:fill="FAFAFA"/>
          </w:tcPr>
          <w:p w14:paraId="43A39E38" w14:textId="6FF5ED68" w:rsidR="00A711A9" w:rsidRPr="001E101B" w:rsidRDefault="00552E4A" w:rsidP="00A711A9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52E4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852</w:t>
            </w:r>
            <w:r w:rsidR="00A711A9" w:rsidRPr="001E101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378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F9AF7E" w14:textId="3CBBC3BC" w:rsidR="00A711A9" w:rsidRPr="001E101B" w:rsidRDefault="00A711A9" w:rsidP="00A711A9">
            <w:pPr>
              <w:tabs>
                <w:tab w:val="decimal" w:pos="1221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1857AA15" w14:textId="77777777" w:rsidR="00A45C70" w:rsidRPr="001E101B" w:rsidRDefault="009C341C" w:rsidP="0097154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45C70" w:rsidRPr="001E101B" w14:paraId="0FB7B4AE" w14:textId="77777777" w:rsidTr="00F0606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155702" w14:textId="7E1347AB" w:rsidR="00A45C70" w:rsidRPr="001E101B" w:rsidRDefault="00552E4A" w:rsidP="00F0606A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52E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A45C70" w:rsidRPr="001E10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เจ้าหนี้การค้าและเจ้าหนี้อื่น</w:t>
            </w:r>
          </w:p>
        </w:tc>
      </w:tr>
    </w:tbl>
    <w:p w14:paraId="159B3F98" w14:textId="77777777" w:rsidR="00A45C70" w:rsidRPr="001E101B" w:rsidRDefault="00A45C70" w:rsidP="00A45C70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A45C70" w:rsidRPr="001E101B" w14:paraId="1979B056" w14:textId="77777777" w:rsidTr="00E173C9">
        <w:trPr>
          <w:cantSplit/>
        </w:trPr>
        <w:tc>
          <w:tcPr>
            <w:tcW w:w="3708" w:type="dxa"/>
            <w:vAlign w:val="bottom"/>
          </w:tcPr>
          <w:p w14:paraId="7FE36F86" w14:textId="77777777" w:rsidR="00A45C70" w:rsidRPr="001E101B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3A688E" w14:textId="77777777" w:rsidR="00A45C70" w:rsidRPr="001E101B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C9F99D" w14:textId="77777777" w:rsidR="00A45C70" w:rsidRPr="001E101B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5C70" w:rsidRPr="001E101B" w14:paraId="48B7DE1D" w14:textId="77777777" w:rsidTr="00F01A00">
        <w:tc>
          <w:tcPr>
            <w:tcW w:w="3708" w:type="dxa"/>
            <w:vAlign w:val="bottom"/>
          </w:tcPr>
          <w:p w14:paraId="6C6EA4D7" w14:textId="77777777" w:rsidR="00A45C70" w:rsidRPr="001E101B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B6B587" w14:textId="74079CFF" w:rsidR="00A45C70" w:rsidRPr="001E101B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5EEBC2" w14:textId="3113F952" w:rsidR="00A45C70" w:rsidRPr="001E101B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876B15" w14:textId="28FD4EF3" w:rsidR="00A45C70" w:rsidRPr="001E101B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23FD43" w14:textId="2CE3C0F7" w:rsidR="00A45C70" w:rsidRPr="001E101B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A45C70" w:rsidRPr="001E101B" w14:paraId="623FE86D" w14:textId="77777777" w:rsidTr="00F0606A">
        <w:tc>
          <w:tcPr>
            <w:tcW w:w="3708" w:type="dxa"/>
            <w:vAlign w:val="bottom"/>
          </w:tcPr>
          <w:p w14:paraId="50D0D228" w14:textId="77777777" w:rsidR="00A45C70" w:rsidRPr="001E101B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1B1747" w14:textId="77777777" w:rsidR="00A45C70" w:rsidRPr="001E101B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58FB54" w14:textId="77777777" w:rsidR="00A45C70" w:rsidRPr="001E101B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AE74CB" w14:textId="77777777" w:rsidR="00A45C70" w:rsidRPr="001E101B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C38130" w14:textId="77777777" w:rsidR="00A45C70" w:rsidRPr="001E101B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45C70" w:rsidRPr="001E101B" w14:paraId="67D9C76E" w14:textId="77777777" w:rsidTr="00F0606A">
        <w:tc>
          <w:tcPr>
            <w:tcW w:w="3708" w:type="dxa"/>
            <w:vAlign w:val="bottom"/>
          </w:tcPr>
          <w:p w14:paraId="48C47D35" w14:textId="77777777" w:rsidR="00A45C70" w:rsidRPr="001E101B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042B67" w14:textId="77777777" w:rsidR="00A45C70" w:rsidRPr="001E101B" w:rsidRDefault="00A45C70" w:rsidP="00EB2B32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01DD64" w14:textId="77777777" w:rsidR="00A45C70" w:rsidRPr="001E101B" w:rsidRDefault="00A45C70" w:rsidP="00EB2B32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973066" w14:textId="77777777" w:rsidR="00A45C70" w:rsidRPr="001E101B" w:rsidRDefault="00A45C70" w:rsidP="00EB2B32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28A8A0" w14:textId="77777777" w:rsidR="00A45C70" w:rsidRPr="001E101B" w:rsidRDefault="00A45C70" w:rsidP="00EB2B32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C0CCC" w:rsidRPr="001E101B" w14:paraId="31EF890C" w14:textId="77777777" w:rsidTr="008F528E">
        <w:tc>
          <w:tcPr>
            <w:tcW w:w="3708" w:type="dxa"/>
            <w:vAlign w:val="center"/>
          </w:tcPr>
          <w:p w14:paraId="28C4C7D7" w14:textId="77777777" w:rsidR="009C0CCC" w:rsidRPr="001E101B" w:rsidRDefault="009C0CCC" w:rsidP="009C0CCC">
            <w:pPr>
              <w:pStyle w:val="Heading7"/>
              <w:keepNext w:val="0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เจ้าหนี้การค้า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3346C5" w14:textId="665DB63D" w:rsidR="009C0CCC" w:rsidRPr="001E101B" w:rsidRDefault="00552E4A" w:rsidP="009C0CC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A711A9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A711A9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2EA7DD" w14:textId="113100D6" w:rsidR="009C0CCC" w:rsidRPr="001E101B" w:rsidRDefault="00552E4A" w:rsidP="009C0CC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AEAC13F" w14:textId="6537D3BE" w:rsidR="009C0CCC" w:rsidRPr="001E101B" w:rsidRDefault="00552E4A" w:rsidP="009C0CC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A711A9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A711A9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04604F" w14:textId="4C40A4D1" w:rsidR="009C0CCC" w:rsidRPr="001E101B" w:rsidRDefault="00552E4A" w:rsidP="009C0CC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</w:tr>
      <w:tr w:rsidR="009C0CCC" w:rsidRPr="001E101B" w14:paraId="2D3F366E" w14:textId="77777777" w:rsidTr="008F528E">
        <w:tc>
          <w:tcPr>
            <w:tcW w:w="3708" w:type="dxa"/>
            <w:vAlign w:val="center"/>
          </w:tcPr>
          <w:p w14:paraId="4D695CBD" w14:textId="3A43E1D9" w:rsidR="009C0CCC" w:rsidRPr="001E101B" w:rsidRDefault="009C0CCC" w:rsidP="009C0CCC">
            <w:pPr>
              <w:pStyle w:val="Heading7"/>
              <w:keepNext w:val="0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เจ้าหนี้บริษัทที่เกี่ยวข้องกัน (หมายเหตุ 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ค)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178E28" w14:textId="7D5B2923" w:rsidR="009C0CCC" w:rsidRPr="001E101B" w:rsidRDefault="00552E4A" w:rsidP="009C0CC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B58A05" w14:textId="77471B41" w:rsidR="009C0CCC" w:rsidRPr="001E101B" w:rsidRDefault="00552E4A" w:rsidP="009C0CC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77CB476" w14:textId="1D541ED8" w:rsidR="009C0CCC" w:rsidRPr="001E101B" w:rsidRDefault="00552E4A" w:rsidP="009C0CC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23FA1F" w14:textId="259A5BA2" w:rsidR="009C0CCC" w:rsidRPr="001E101B" w:rsidRDefault="00552E4A" w:rsidP="009C0CC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</w:p>
        </w:tc>
      </w:tr>
      <w:tr w:rsidR="009C0CCC" w:rsidRPr="001E101B" w14:paraId="3DDA2D13" w14:textId="77777777" w:rsidTr="008F528E">
        <w:tc>
          <w:tcPr>
            <w:tcW w:w="3708" w:type="dxa"/>
            <w:vAlign w:val="center"/>
          </w:tcPr>
          <w:p w14:paraId="6D17D228" w14:textId="77777777" w:rsidR="009C0CCC" w:rsidRPr="001E101B" w:rsidRDefault="009C0CCC" w:rsidP="009C0CCC">
            <w:pPr>
              <w:pStyle w:val="Heading7"/>
              <w:keepNext w:val="0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E62B36" w14:textId="4AB23AFA" w:rsidR="009C0CCC" w:rsidRPr="001E101B" w:rsidRDefault="00552E4A" w:rsidP="009C0CC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149900" w14:textId="77C65FC4" w:rsidR="009C0CCC" w:rsidRPr="001E101B" w:rsidRDefault="00552E4A" w:rsidP="009C0CC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3E5B6E" w14:textId="2373020C" w:rsidR="009C0CCC" w:rsidRPr="001E101B" w:rsidRDefault="00552E4A" w:rsidP="009C0CC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468146" w14:textId="558410B6" w:rsidR="009C0CCC" w:rsidRPr="001E101B" w:rsidRDefault="00552E4A" w:rsidP="009C0CC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</w:tr>
      <w:tr w:rsidR="009C0CCC" w:rsidRPr="001E101B" w14:paraId="6E3DDE3F" w14:textId="77777777" w:rsidTr="008F528E">
        <w:tc>
          <w:tcPr>
            <w:tcW w:w="3708" w:type="dxa"/>
            <w:vAlign w:val="center"/>
          </w:tcPr>
          <w:p w14:paraId="76001927" w14:textId="77777777" w:rsidR="009C0CCC" w:rsidRPr="001E101B" w:rsidRDefault="009C0CCC" w:rsidP="009C0CC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เงินมัดจำรับล่วงหน้าจากลูกค้า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CD1D28B" w14:textId="603F3E92" w:rsidR="009C0CCC" w:rsidRPr="001E101B" w:rsidRDefault="00552E4A" w:rsidP="009C0CC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A711A9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87158F" w14:textId="3E2E14CA" w:rsidR="009C0CCC" w:rsidRPr="001E101B" w:rsidRDefault="00552E4A" w:rsidP="009C0CC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152DA8E" w14:textId="1B200EB6" w:rsidR="009C0CCC" w:rsidRPr="001E101B" w:rsidRDefault="00552E4A" w:rsidP="009C0CC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A711A9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A711A9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9737A1" w14:textId="331C2375" w:rsidR="009C0CCC" w:rsidRPr="001E101B" w:rsidRDefault="00552E4A" w:rsidP="009C0CC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</w:tr>
      <w:tr w:rsidR="009C0CCC" w:rsidRPr="001E101B" w14:paraId="2422BC9E" w14:textId="77777777" w:rsidTr="008F528E">
        <w:tc>
          <w:tcPr>
            <w:tcW w:w="3708" w:type="dxa"/>
            <w:vAlign w:val="center"/>
          </w:tcPr>
          <w:p w14:paraId="56841105" w14:textId="77777777" w:rsidR="009C0CCC" w:rsidRPr="001E101B" w:rsidRDefault="009C0CCC" w:rsidP="009C0CC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เงินประกันผลงานค้างจ่าย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38DC9A8" w14:textId="01EDBB09" w:rsidR="009C0CCC" w:rsidRPr="001E101B" w:rsidRDefault="00552E4A" w:rsidP="009C0CC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7DE789" w14:textId="0D9AE468" w:rsidR="009C0CCC" w:rsidRPr="001E101B" w:rsidRDefault="00552E4A" w:rsidP="009C0CC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6281A69" w14:textId="4AD6CDA6" w:rsidR="009C0CCC" w:rsidRPr="001E101B" w:rsidRDefault="00552E4A" w:rsidP="009C0CC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6B89E4FD" w14:textId="5EF8065E" w:rsidR="009C0CCC" w:rsidRPr="001E101B" w:rsidRDefault="00552E4A" w:rsidP="009C0CC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</w:tr>
      <w:tr w:rsidR="009C0CCC" w:rsidRPr="001E101B" w14:paraId="798768E4" w14:textId="77777777" w:rsidTr="008F528E">
        <w:tc>
          <w:tcPr>
            <w:tcW w:w="3708" w:type="dxa"/>
            <w:vAlign w:val="center"/>
          </w:tcPr>
          <w:p w14:paraId="63AAB2DE" w14:textId="77777777" w:rsidR="009C0CCC" w:rsidRPr="001E101B" w:rsidRDefault="009C0CCC" w:rsidP="009C0CC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เจ้าหนี้จากการซื้อ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ทรัพย์สิน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69CD4B4" w14:textId="41B6C729" w:rsidR="009C0CCC" w:rsidRPr="001E101B" w:rsidRDefault="00552E4A" w:rsidP="009C0CC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="00A711A9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98C000" w14:textId="4717BD16" w:rsidR="009C0CCC" w:rsidRPr="001E101B" w:rsidRDefault="00552E4A" w:rsidP="009C0CC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40AAC33" w14:textId="54619C5F" w:rsidR="009C0CCC" w:rsidRPr="001E101B" w:rsidRDefault="00552E4A" w:rsidP="009C0CC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711A9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="00A711A9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487CDF18" w14:textId="2DCB4AF5" w:rsidR="009C0CCC" w:rsidRPr="001E101B" w:rsidRDefault="00552E4A" w:rsidP="009C0CC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</w:p>
        </w:tc>
      </w:tr>
      <w:tr w:rsidR="009C0CCC" w:rsidRPr="001E101B" w14:paraId="66CD9058" w14:textId="77777777" w:rsidTr="008F528E">
        <w:tc>
          <w:tcPr>
            <w:tcW w:w="3708" w:type="dxa"/>
            <w:vAlign w:val="center"/>
          </w:tcPr>
          <w:p w14:paraId="5ACFF67A" w14:textId="77777777" w:rsidR="009C0CCC" w:rsidRPr="001E101B" w:rsidRDefault="009C0CCC" w:rsidP="009C0CC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72F85B3" w14:textId="12D7134E" w:rsidR="009C0CCC" w:rsidRPr="001E101B" w:rsidRDefault="00552E4A" w:rsidP="009C0CC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A711A9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="00A711A9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292CFE" w14:textId="35B9F040" w:rsidR="009C0CCC" w:rsidRPr="001E101B" w:rsidRDefault="00552E4A" w:rsidP="009C0CC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7B00DF9" w14:textId="47F5B2B8" w:rsidR="009C0CCC" w:rsidRPr="001E101B" w:rsidRDefault="00552E4A" w:rsidP="009C0CC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A711A9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A711A9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814F37B" w14:textId="5550C032" w:rsidR="009C0CCC" w:rsidRPr="001E101B" w:rsidRDefault="00552E4A" w:rsidP="009C0CC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</w:p>
        </w:tc>
      </w:tr>
      <w:tr w:rsidR="009C0CCC" w:rsidRPr="001E101B" w14:paraId="5D052E07" w14:textId="77777777" w:rsidTr="008F528E">
        <w:tc>
          <w:tcPr>
            <w:tcW w:w="3708" w:type="dxa"/>
            <w:vAlign w:val="center"/>
          </w:tcPr>
          <w:p w14:paraId="772777ED" w14:textId="77777777" w:rsidR="009C0CCC" w:rsidRPr="001E101B" w:rsidRDefault="009C0CCC" w:rsidP="009C0CC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030B7E2" w14:textId="36963E57" w:rsidR="009C0CCC" w:rsidRPr="001E101B" w:rsidRDefault="00552E4A" w:rsidP="009C0CC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A711A9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A711A9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0B2B73" w14:textId="51D86253" w:rsidR="009C0CCC" w:rsidRPr="001E101B" w:rsidRDefault="00552E4A" w:rsidP="009C0CC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F8EA628" w14:textId="44B082D3" w:rsidR="009C0CCC" w:rsidRPr="001E101B" w:rsidRDefault="00552E4A" w:rsidP="009C0CC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="00A711A9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A711A9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891C08" w14:textId="58ECB11D" w:rsidR="009C0CCC" w:rsidRPr="001E101B" w:rsidRDefault="00552E4A" w:rsidP="009C0CC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</w:tr>
    </w:tbl>
    <w:p w14:paraId="2AC3BB8E" w14:textId="77A0F27C" w:rsidR="002879CA" w:rsidRPr="001E101B" w:rsidRDefault="002879CA" w:rsidP="00A45C70">
      <w:pPr>
        <w:ind w:left="540" w:hanging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45C70" w:rsidRPr="001E101B" w14:paraId="1D68C256" w14:textId="77777777" w:rsidTr="00F0606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1FEF77A" w14:textId="1CC05DC2" w:rsidR="00A45C70" w:rsidRPr="001E101B" w:rsidRDefault="00552E4A" w:rsidP="00F0606A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52E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A45C70" w:rsidRPr="001E10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เงินกู้ยืมระยะสั้นจากสถาบันการเงิน</w:t>
            </w:r>
          </w:p>
        </w:tc>
      </w:tr>
    </w:tbl>
    <w:p w14:paraId="56F42DDD" w14:textId="77777777" w:rsidR="00A45C70" w:rsidRPr="001E101B" w:rsidRDefault="00A45C70" w:rsidP="00A45C70">
      <w:pPr>
        <w:tabs>
          <w:tab w:val="left" w:pos="14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0906235" w14:textId="58E16DC9" w:rsidR="00A45C70" w:rsidRPr="001E101B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การเปลี่ยนแปลงของเงินกู้ยืมระยะสั้นจากสถาบันการเงินสำหรับปีสิ้นสุดวันที่ 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ธันวาคม มีดังนี้</w:t>
      </w:r>
    </w:p>
    <w:p w14:paraId="6E146CCF" w14:textId="77777777" w:rsidR="00A45C70" w:rsidRPr="001E101B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579"/>
        <w:gridCol w:w="1440"/>
        <w:gridCol w:w="1440"/>
      </w:tblGrid>
      <w:tr w:rsidR="00A45C70" w:rsidRPr="001E101B" w14:paraId="423D3098" w14:textId="77777777" w:rsidTr="00E173C9">
        <w:tc>
          <w:tcPr>
            <w:tcW w:w="6579" w:type="dxa"/>
            <w:vAlign w:val="bottom"/>
          </w:tcPr>
          <w:p w14:paraId="209F2E39" w14:textId="77777777" w:rsidR="00A45C70" w:rsidRPr="001E101B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BCFF46" w14:textId="77777777" w:rsidR="00A45C70" w:rsidRPr="001E101B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</w:t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  <w:p w14:paraId="0E99ED9C" w14:textId="77777777" w:rsidR="00A45C70" w:rsidRPr="001E101B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A45C70" w:rsidRPr="001E101B" w14:paraId="4A1727B2" w14:textId="77777777" w:rsidTr="00F01A00">
        <w:tc>
          <w:tcPr>
            <w:tcW w:w="6579" w:type="dxa"/>
            <w:vAlign w:val="bottom"/>
          </w:tcPr>
          <w:p w14:paraId="407E1687" w14:textId="77777777" w:rsidR="00A45C70" w:rsidRPr="001E101B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3314AE" w14:textId="27A072A5" w:rsidR="00A45C70" w:rsidRPr="001E101B" w:rsidRDefault="00A45C70" w:rsidP="00F0606A">
            <w:pPr>
              <w:tabs>
                <w:tab w:val="right" w:pos="123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AD36AC" w14:textId="2842D04D" w:rsidR="00A45C70" w:rsidRPr="001E101B" w:rsidRDefault="00A45C70" w:rsidP="00F0606A">
            <w:pPr>
              <w:tabs>
                <w:tab w:val="right" w:pos="123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A45C70" w:rsidRPr="001E101B" w14:paraId="1FFA4033" w14:textId="77777777" w:rsidTr="00F0606A">
        <w:tc>
          <w:tcPr>
            <w:tcW w:w="6579" w:type="dxa"/>
            <w:vAlign w:val="bottom"/>
          </w:tcPr>
          <w:p w14:paraId="755AAEE1" w14:textId="77777777" w:rsidR="00A45C70" w:rsidRPr="001E101B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F3EF11" w14:textId="77777777" w:rsidR="00A45C70" w:rsidRPr="001E101B" w:rsidRDefault="00A45C70" w:rsidP="00F0606A">
            <w:pPr>
              <w:tabs>
                <w:tab w:val="right" w:pos="123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27266F" w14:textId="77777777" w:rsidR="00A45C70" w:rsidRPr="001E101B" w:rsidRDefault="00A45C70" w:rsidP="00F0606A">
            <w:pPr>
              <w:tabs>
                <w:tab w:val="right" w:pos="123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45C70" w:rsidRPr="001E101B" w14:paraId="4831DCE9" w14:textId="77777777" w:rsidTr="00F0606A">
        <w:tc>
          <w:tcPr>
            <w:tcW w:w="6579" w:type="dxa"/>
            <w:vAlign w:val="bottom"/>
          </w:tcPr>
          <w:p w14:paraId="5E7DB021" w14:textId="77777777" w:rsidR="00A45C70" w:rsidRPr="001E101B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DAC665" w14:textId="77777777" w:rsidR="00A45C70" w:rsidRPr="001E101B" w:rsidRDefault="00A45C70" w:rsidP="00F0606A">
            <w:pPr>
              <w:tabs>
                <w:tab w:val="decimal" w:pos="123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F9D373" w14:textId="77777777" w:rsidR="00A45C70" w:rsidRPr="001E101B" w:rsidRDefault="00A45C70" w:rsidP="00F0606A">
            <w:pPr>
              <w:tabs>
                <w:tab w:val="decimal" w:pos="123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C0CCC" w:rsidRPr="001E101B" w14:paraId="6F5D75B9" w14:textId="77777777" w:rsidTr="00BD68DF">
        <w:tc>
          <w:tcPr>
            <w:tcW w:w="6579" w:type="dxa"/>
            <w:vAlign w:val="bottom"/>
          </w:tcPr>
          <w:p w14:paraId="3BF4B355" w14:textId="77777777" w:rsidR="009C0CCC" w:rsidRPr="001E101B" w:rsidRDefault="009C0CCC" w:rsidP="009C0CC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9091CE" w14:textId="0A6CBF88" w:rsidR="009C0CCC" w:rsidRPr="001E101B" w:rsidRDefault="00552E4A" w:rsidP="009C0CC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C0CC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9C0CC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9C0CC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366215" w14:textId="594AC25E" w:rsidR="009C0CCC" w:rsidRPr="001E101B" w:rsidRDefault="00552E4A" w:rsidP="009C0CC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C0CC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9C0CC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9C0CC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9C0CCC" w:rsidRPr="001E101B" w14:paraId="20C6C848" w14:textId="77777777" w:rsidTr="00F0606A">
        <w:tc>
          <w:tcPr>
            <w:tcW w:w="6579" w:type="dxa"/>
            <w:vAlign w:val="bottom"/>
          </w:tcPr>
          <w:p w14:paraId="064F38D3" w14:textId="77777777" w:rsidR="009C0CCC" w:rsidRPr="001E101B" w:rsidRDefault="009C0CCC" w:rsidP="009C0CC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จ่ายคืนระหว่างปี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43A2F0" w14:textId="09E46C9C" w:rsidR="009C0CCC" w:rsidRPr="001E101B" w:rsidRDefault="009C0CCC" w:rsidP="009C0CC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CE9213" w14:textId="439E1F0C" w:rsidR="009C0CCC" w:rsidRPr="001E101B" w:rsidRDefault="009C0CCC" w:rsidP="009C0CC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C0CCC" w:rsidRPr="001E101B" w14:paraId="1C0666A5" w14:textId="77777777" w:rsidTr="00F0606A">
        <w:tc>
          <w:tcPr>
            <w:tcW w:w="6579" w:type="dxa"/>
            <w:vAlign w:val="bottom"/>
          </w:tcPr>
          <w:p w14:paraId="04FE42C8" w14:textId="77777777" w:rsidR="009C0CCC" w:rsidRPr="001E101B" w:rsidRDefault="009C0CCC" w:rsidP="009C0CC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954B738" w14:textId="50E0DADC" w:rsidR="009C0CCC" w:rsidRPr="001E101B" w:rsidRDefault="00552E4A" w:rsidP="009C0CCC">
            <w:pPr>
              <w:tabs>
                <w:tab w:val="decimal" w:pos="123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  <w:r w:rsidR="009C0CC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9C0CC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059A8A" w14:textId="7E6A8031" w:rsidR="009C0CCC" w:rsidRPr="001E101B" w:rsidRDefault="00552E4A" w:rsidP="009C0CCC">
            <w:pPr>
              <w:tabs>
                <w:tab w:val="decimal" w:pos="123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C0CC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9C0CC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9C0CC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3C9C787F" w14:textId="77777777" w:rsidR="00A45C70" w:rsidRPr="001E101B" w:rsidRDefault="00A45C70" w:rsidP="00A45C70">
      <w:pPr>
        <w:tabs>
          <w:tab w:val="left" w:pos="14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9C76E96" w14:textId="6D6D3C1E" w:rsidR="00A45C70" w:rsidRPr="001E101B" w:rsidRDefault="00A45C70" w:rsidP="00A45C70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เงินกู้ยืมระยะสั้นจากสถาบันการเงินเป็นเงินกู้ยืมจากสัญญา </w:t>
      </w:r>
      <w:r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Revolving Facility 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ในสกุลเงินบาท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เงินกู้ยืมดังกล่าวคิดอัตราดอกเบี้ย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1E101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ร้อยละ</w:t>
      </w:r>
      <w:r w:rsidR="009C0CCC" w:rsidRPr="001E101B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552E4A" w:rsidRPr="00552E4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</w:t>
      </w:r>
      <w:r w:rsidR="00A711A9" w:rsidRPr="001E101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552E4A" w:rsidRPr="00552E4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40</w:t>
      </w:r>
      <w:r w:rsidRPr="001E101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ถึงร้อยละ</w:t>
      </w:r>
      <w:r w:rsidR="009C0CCC" w:rsidRPr="001E101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552E4A" w:rsidRPr="00552E4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4</w:t>
      </w:r>
      <w:r w:rsidR="00A711A9" w:rsidRPr="001E101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552E4A" w:rsidRPr="00552E4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60</w:t>
      </w:r>
      <w:r w:rsidR="00D7592E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D7592E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>ต่อปี</w:t>
      </w:r>
      <w:r w:rsidR="007028B5" w:rsidRPr="001E101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1E101B">
        <w:rPr>
          <w:rFonts w:ascii="Browallia New" w:hAnsi="Browallia New" w:cs="Browallia New"/>
          <w:color w:val="000000"/>
          <w:spacing w:val="-2"/>
          <w:sz w:val="26"/>
          <w:szCs w:val="26"/>
        </w:rPr>
        <w:t>(</w:t>
      </w:r>
      <w:r w:rsidR="00691C24" w:rsidRPr="001E101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552E4A" w:rsidRPr="00552E4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2565</w:t>
      </w:r>
      <w:r w:rsidRPr="001E101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1E101B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: </w:t>
      </w:r>
      <w:r w:rsidRPr="001E101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ร้อยละ </w:t>
      </w:r>
      <w:r w:rsidR="00552E4A" w:rsidRPr="00552E4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</w:t>
      </w:r>
      <w:r w:rsidR="00341158" w:rsidRPr="001E101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552E4A" w:rsidRPr="00552E4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</w:t>
      </w:r>
      <w:r w:rsidR="00341158" w:rsidRPr="001E101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ถึงร้อยละ</w:t>
      </w:r>
      <w:r w:rsidR="00341158" w:rsidRPr="001E101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552E4A" w:rsidRPr="00552E4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</w:t>
      </w:r>
      <w:r w:rsidR="00341158" w:rsidRPr="001E101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552E4A" w:rsidRPr="00552E4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</w:t>
      </w:r>
      <w:r w:rsidR="00D7592E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 xml:space="preserve"> ต่อปี</w:t>
      </w:r>
      <w:r w:rsidR="0096190C" w:rsidRPr="001E101B">
        <w:rPr>
          <w:rFonts w:ascii="Browallia New" w:hAnsi="Browallia New" w:cs="Browallia New"/>
          <w:color w:val="000000"/>
          <w:spacing w:val="-2"/>
          <w:sz w:val="26"/>
          <w:szCs w:val="26"/>
        </w:rPr>
        <w:t>)</w:t>
      </w:r>
    </w:p>
    <w:p w14:paraId="52EA5126" w14:textId="77777777" w:rsidR="00A45C70" w:rsidRPr="001E101B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23804C9" w14:textId="6E666C1D" w:rsidR="00A45C70" w:rsidRPr="001E101B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มีวงเงินกู้ยืมชนิดที่ผู้ให้กู้ไม่มีข้อผูกมัดที่จะต้องให้บริษัทกู้แน่นอนรวมเป็นเงินทั้งสิ้น 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7028B5"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000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ล้านบาท (</w:t>
      </w:r>
      <w:r w:rsidR="00691C24"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t>: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D65AEF"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552E4A" w:rsidRPr="00552E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1E101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552E4A" w:rsidRPr="00552E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1E101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ล้านบาท</w:t>
      </w:r>
      <w:r w:rsidRPr="001E101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) </w:t>
      </w:r>
      <w:r w:rsidRPr="001E101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ซึ่งบริษัทมียอดคงเหลือการเบิกออกมาใช้แล้วสุทธิจากการจ่ายชำระคืน ณ วันที่ </w:t>
      </w:r>
      <w:r w:rsidR="00552E4A" w:rsidRPr="00552E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1E101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ธันวาคม </w:t>
      </w:r>
      <w:r w:rsidR="00691C24" w:rsidRPr="001E101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552E4A" w:rsidRPr="00552E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1E101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เป็นจำนวนเงิน</w:t>
      </w:r>
      <w:r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800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ล้านบาท (</w:t>
      </w:r>
      <w:r w:rsidR="00691C24"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t>: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B17D3F"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000</w:t>
      </w:r>
      <w:r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ล้านบาท) </w:t>
      </w:r>
    </w:p>
    <w:p w14:paraId="3A1C4EAA" w14:textId="77777777" w:rsidR="00A45C70" w:rsidRPr="001E101B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B0299B6" w14:textId="77777777" w:rsidR="00A45C70" w:rsidRPr="001E101B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มูลค่ายุติธรรมของเงินกู้ยืมส่วนที่หมุนเวียนมีมูลค่าเท่ากับราคาตามบัญชี เนื่องจากผลกระทบของการคิดลดไม่มีสาระสำคัญ</w:t>
      </w:r>
    </w:p>
    <w:p w14:paraId="5DCFD6AC" w14:textId="7483682B" w:rsidR="0097154D" w:rsidRPr="001E101B" w:rsidRDefault="009C341C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45C70" w:rsidRPr="001E101B" w14:paraId="7A1684E7" w14:textId="77777777" w:rsidTr="00F0606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6B728F" w14:textId="59B7AD13" w:rsidR="00A45C70" w:rsidRPr="001E101B" w:rsidRDefault="00552E4A" w:rsidP="00F0606A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52E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A45C70" w:rsidRPr="001E10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A711A9" w:rsidRPr="001E10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สินทรัพย์และ</w:t>
            </w:r>
            <w:r w:rsidR="00A45C70" w:rsidRPr="001E10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หนี้สินตราสารอนุพันธ์</w:t>
            </w:r>
          </w:p>
        </w:tc>
      </w:tr>
    </w:tbl>
    <w:p w14:paraId="4CF59185" w14:textId="77777777" w:rsidR="00A45C70" w:rsidRPr="001E101B" w:rsidRDefault="00A45C70" w:rsidP="00A45C70">
      <w:pPr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8"/>
        <w:gridCol w:w="1440"/>
        <w:gridCol w:w="1440"/>
      </w:tblGrid>
      <w:tr w:rsidR="00A45C70" w:rsidRPr="001E101B" w14:paraId="4C40A842" w14:textId="77777777" w:rsidTr="00E173C9">
        <w:trPr>
          <w:cantSplit/>
        </w:trPr>
        <w:tc>
          <w:tcPr>
            <w:tcW w:w="6588" w:type="dxa"/>
            <w:vAlign w:val="bottom"/>
          </w:tcPr>
          <w:p w14:paraId="03DC820C" w14:textId="77777777" w:rsidR="00A45C70" w:rsidRPr="001E101B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75BAF6" w14:textId="77777777" w:rsidR="00A45C70" w:rsidRPr="001E101B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</w:t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  <w:p w14:paraId="68923679" w14:textId="77777777" w:rsidR="00A45C70" w:rsidRPr="001E101B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A45C70" w:rsidRPr="001E101B" w14:paraId="1DB55077" w14:textId="77777777" w:rsidTr="00B90BDE">
        <w:tc>
          <w:tcPr>
            <w:tcW w:w="6588" w:type="dxa"/>
            <w:vAlign w:val="bottom"/>
          </w:tcPr>
          <w:p w14:paraId="6783BFD2" w14:textId="77777777" w:rsidR="00A45C70" w:rsidRPr="001E101B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62BEF2" w14:textId="3BBD6B63" w:rsidR="00A45C70" w:rsidRPr="001E101B" w:rsidRDefault="00A45C70" w:rsidP="00F0606A">
            <w:pPr>
              <w:tabs>
                <w:tab w:val="right" w:pos="122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4413B9" w14:textId="226E2EAF" w:rsidR="00A45C70" w:rsidRPr="001E101B" w:rsidRDefault="00A45C70" w:rsidP="00F0606A">
            <w:pPr>
              <w:tabs>
                <w:tab w:val="right" w:pos="122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A45C70" w:rsidRPr="001E101B" w14:paraId="6E64DCB3" w14:textId="77777777" w:rsidTr="00F0606A">
        <w:tc>
          <w:tcPr>
            <w:tcW w:w="6588" w:type="dxa"/>
            <w:vAlign w:val="bottom"/>
          </w:tcPr>
          <w:p w14:paraId="4FDC97CE" w14:textId="77777777" w:rsidR="00A45C70" w:rsidRPr="001E101B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B8AAFA" w14:textId="77777777" w:rsidR="00A45C70" w:rsidRPr="001E101B" w:rsidRDefault="00A45C70" w:rsidP="00F0606A">
            <w:pPr>
              <w:tabs>
                <w:tab w:val="right" w:pos="122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841D4D" w14:textId="77777777" w:rsidR="00A45C70" w:rsidRPr="001E101B" w:rsidRDefault="00A45C70" w:rsidP="00F0606A">
            <w:pPr>
              <w:tabs>
                <w:tab w:val="right" w:pos="122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45C70" w:rsidRPr="001E101B" w14:paraId="3B32DE11" w14:textId="77777777" w:rsidTr="00F0606A">
        <w:tc>
          <w:tcPr>
            <w:tcW w:w="6588" w:type="dxa"/>
            <w:vAlign w:val="bottom"/>
          </w:tcPr>
          <w:p w14:paraId="2E73B50A" w14:textId="77777777" w:rsidR="00A45C70" w:rsidRPr="001E101B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F51DC5" w14:textId="77777777" w:rsidR="00A45C70" w:rsidRPr="001E101B" w:rsidRDefault="00A45C70" w:rsidP="00F0606A">
            <w:pPr>
              <w:tabs>
                <w:tab w:val="decimal" w:pos="12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83DFF1" w14:textId="77777777" w:rsidR="00A45C70" w:rsidRPr="001E101B" w:rsidRDefault="00A45C70" w:rsidP="00F0606A">
            <w:pPr>
              <w:tabs>
                <w:tab w:val="decimal" w:pos="12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</w:tr>
      <w:tr w:rsidR="00341158" w:rsidRPr="001E101B" w14:paraId="74C83E20" w14:textId="77777777" w:rsidTr="00F0606A">
        <w:tc>
          <w:tcPr>
            <w:tcW w:w="6588" w:type="dxa"/>
            <w:vAlign w:val="center"/>
          </w:tcPr>
          <w:p w14:paraId="297E10E3" w14:textId="47B57674" w:rsidR="00341158" w:rsidRPr="001E101B" w:rsidRDefault="00A711A9" w:rsidP="003411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spacing w:val="2"/>
                <w:sz w:val="26"/>
                <w:szCs w:val="26"/>
                <w:cs/>
              </w:rPr>
              <w:t>สินทรัพย์</w:t>
            </w:r>
            <w:r w:rsidR="00D7592E">
              <w:rPr>
                <w:rFonts w:ascii="Browallia New" w:hAnsi="Browallia New" w:cs="Browallia New" w:hint="cs"/>
                <w:spacing w:val="2"/>
                <w:sz w:val="26"/>
                <w:szCs w:val="26"/>
                <w:cs/>
              </w:rPr>
              <w:t xml:space="preserve"> (หนี้สิน) </w:t>
            </w:r>
            <w:r w:rsidR="00341158" w:rsidRPr="001E101B">
              <w:rPr>
                <w:rFonts w:ascii="Browallia New" w:hAnsi="Browallia New" w:cs="Browallia New"/>
                <w:spacing w:val="2"/>
                <w:sz w:val="26"/>
                <w:szCs w:val="26"/>
                <w:cs/>
              </w:rPr>
              <w:t xml:space="preserve">สัญญาแลกเปลี่ยนอัตราดอกเบี้ย </w:t>
            </w:r>
            <w:r w:rsidR="00341158" w:rsidRPr="001E101B">
              <w:rPr>
                <w:rFonts w:ascii="Browallia New" w:hAnsi="Browallia New" w:cs="Browallia New"/>
                <w:spacing w:val="2"/>
                <w:sz w:val="26"/>
                <w:szCs w:val="26"/>
                <w:cs/>
                <w:lang w:val="en-GB"/>
              </w:rPr>
              <w:t>- หมุนเวียน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45AAA2E" w14:textId="2822AEBE" w:rsidR="00341158" w:rsidRPr="001E101B" w:rsidRDefault="00552E4A" w:rsidP="00341158">
            <w:pPr>
              <w:pStyle w:val="Heading1"/>
              <w:tabs>
                <w:tab w:val="decimal" w:pos="1220"/>
              </w:tabs>
              <w:ind w:left="86" w:right="-72"/>
              <w:rPr>
                <w:rFonts w:ascii="Browallia New" w:hAnsi="Browallia New" w:cs="Browallia New"/>
                <w:u w:val="none"/>
                <w:lang w:val="en-GB"/>
              </w:rPr>
            </w:pPr>
            <w:r w:rsidRPr="00552E4A">
              <w:rPr>
                <w:rFonts w:ascii="Browallia New" w:hAnsi="Browallia New" w:cs="Browallia New"/>
                <w:u w:val="none"/>
                <w:lang w:val="en-GB"/>
              </w:rPr>
              <w:t>2</w:t>
            </w:r>
            <w:r w:rsidR="009C0CCC" w:rsidRPr="001E101B">
              <w:rPr>
                <w:rFonts w:ascii="Browallia New" w:hAnsi="Browallia New" w:cs="Browallia New"/>
                <w:u w:val="none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u w:val="none"/>
                <w:lang w:val="en-GB"/>
              </w:rPr>
              <w:t>425</w:t>
            </w:r>
            <w:r w:rsidR="009C0CCC" w:rsidRPr="001E101B">
              <w:rPr>
                <w:rFonts w:ascii="Browallia New" w:hAnsi="Browallia New" w:cs="Browallia New"/>
                <w:u w:val="none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u w:val="none"/>
                <w:lang w:val="en-GB"/>
              </w:rPr>
              <w:t>579</w:t>
            </w:r>
          </w:p>
        </w:tc>
        <w:tc>
          <w:tcPr>
            <w:tcW w:w="1440" w:type="dxa"/>
            <w:vAlign w:val="center"/>
          </w:tcPr>
          <w:p w14:paraId="053F9F20" w14:textId="6259B2EE" w:rsidR="00341158" w:rsidRPr="001E101B" w:rsidRDefault="00341158" w:rsidP="00341158">
            <w:pPr>
              <w:pStyle w:val="Heading1"/>
              <w:tabs>
                <w:tab w:val="decimal" w:pos="1220"/>
              </w:tabs>
              <w:ind w:left="86" w:right="-72"/>
              <w:rPr>
                <w:rFonts w:ascii="Browallia New" w:hAnsi="Browallia New" w:cs="Browallia New"/>
                <w:u w:val="none"/>
                <w:lang w:val="en-GB"/>
              </w:rPr>
            </w:pPr>
            <w:r w:rsidRPr="001E101B">
              <w:rPr>
                <w:rFonts w:ascii="Browallia New" w:hAnsi="Browallia New" w:cs="Browallia New"/>
                <w:u w:val="none"/>
                <w:lang w:val="en-GB"/>
              </w:rPr>
              <w:t>-</w:t>
            </w:r>
          </w:p>
        </w:tc>
      </w:tr>
      <w:tr w:rsidR="00341158" w:rsidRPr="001E101B" w14:paraId="59A48F42" w14:textId="77777777" w:rsidTr="00F0606A">
        <w:tc>
          <w:tcPr>
            <w:tcW w:w="6588" w:type="dxa"/>
            <w:vAlign w:val="center"/>
          </w:tcPr>
          <w:p w14:paraId="410457F9" w14:textId="799881FF" w:rsidR="00341158" w:rsidRPr="001E101B" w:rsidRDefault="00D7592E" w:rsidP="003411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pacing w:val="2"/>
                <w:sz w:val="26"/>
                <w:szCs w:val="26"/>
                <w:cs/>
              </w:rPr>
              <w:t>สินทรัพย์ (</w:t>
            </w:r>
            <w:r w:rsidR="00A711A9" w:rsidRPr="001E101B">
              <w:rPr>
                <w:rFonts w:ascii="Browallia New" w:hAnsi="Browallia New" w:cs="Browallia New"/>
                <w:spacing w:val="2"/>
                <w:sz w:val="26"/>
                <w:szCs w:val="26"/>
                <w:cs/>
              </w:rPr>
              <w:t>หนี้สิน</w:t>
            </w:r>
            <w:r>
              <w:rPr>
                <w:rFonts w:ascii="Browallia New" w:hAnsi="Browallia New" w:cs="Browallia New" w:hint="cs"/>
                <w:spacing w:val="2"/>
                <w:sz w:val="26"/>
                <w:szCs w:val="26"/>
                <w:cs/>
              </w:rPr>
              <w:t xml:space="preserve">) </w:t>
            </w:r>
            <w:r w:rsidR="00341158" w:rsidRPr="001E101B">
              <w:rPr>
                <w:rFonts w:ascii="Browallia New" w:hAnsi="Browallia New" w:cs="Browallia New"/>
                <w:spacing w:val="2"/>
                <w:sz w:val="26"/>
                <w:szCs w:val="26"/>
                <w:cs/>
              </w:rPr>
              <w:t xml:space="preserve">สัญญาแลกเปลี่ยนอัตราดอกเบี้ย </w:t>
            </w:r>
            <w:r w:rsidR="00341158" w:rsidRPr="001E101B">
              <w:rPr>
                <w:rFonts w:ascii="Browallia New" w:hAnsi="Browallia New" w:cs="Browallia New"/>
                <w:spacing w:val="2"/>
                <w:sz w:val="26"/>
                <w:szCs w:val="26"/>
                <w:cs/>
                <w:lang w:val="en-GB"/>
              </w:rPr>
              <w:t>- 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EAFB928" w14:textId="06AEFEED" w:rsidR="00341158" w:rsidRPr="001E101B" w:rsidRDefault="009C0CCC" w:rsidP="00341158">
            <w:pPr>
              <w:pStyle w:val="Heading1"/>
              <w:tabs>
                <w:tab w:val="decimal" w:pos="1220"/>
              </w:tabs>
              <w:ind w:left="86" w:right="-72"/>
              <w:rPr>
                <w:rFonts w:ascii="Browallia New" w:hAnsi="Browallia New" w:cs="Browallia New"/>
                <w:u w:val="none"/>
                <w:lang w:val="en-GB"/>
              </w:rPr>
            </w:pPr>
            <w:r w:rsidRPr="001E101B">
              <w:rPr>
                <w:rFonts w:ascii="Browallia New" w:hAnsi="Browallia New" w:cs="Browallia New"/>
                <w:u w:val="none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65F1B3C" w14:textId="0B46D560" w:rsidR="00341158" w:rsidRPr="001E101B" w:rsidRDefault="00745DAB" w:rsidP="00341158">
            <w:pPr>
              <w:pStyle w:val="Heading1"/>
              <w:tabs>
                <w:tab w:val="decimal" w:pos="1220"/>
              </w:tabs>
              <w:ind w:left="86" w:right="-72"/>
              <w:rPr>
                <w:rFonts w:ascii="Browallia New" w:hAnsi="Browallia New" w:cs="Browallia New"/>
                <w:u w:val="none"/>
                <w:lang w:val="en-GB"/>
              </w:rPr>
            </w:pPr>
            <w:r w:rsidRPr="001E101B">
              <w:rPr>
                <w:rFonts w:ascii="Browallia New" w:hAnsi="Browallia New" w:cs="Browallia New"/>
                <w:u w:val="none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u w:val="none"/>
                <w:lang w:val="en-GB"/>
              </w:rPr>
              <w:t>1</w:t>
            </w:r>
            <w:r w:rsidR="00341158" w:rsidRPr="001E101B">
              <w:rPr>
                <w:rFonts w:ascii="Browallia New" w:hAnsi="Browallia New" w:cs="Browallia New"/>
                <w:u w:val="none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u w:val="none"/>
                <w:lang w:val="en-GB"/>
              </w:rPr>
              <w:t>298</w:t>
            </w:r>
            <w:r w:rsidR="00341158" w:rsidRPr="001E101B">
              <w:rPr>
                <w:rFonts w:ascii="Browallia New" w:hAnsi="Browallia New" w:cs="Browallia New"/>
                <w:u w:val="none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u w:val="none"/>
                <w:lang w:val="en-GB"/>
              </w:rPr>
              <w:t>716</w:t>
            </w:r>
            <w:r w:rsidRPr="001E101B">
              <w:rPr>
                <w:rFonts w:ascii="Browallia New" w:hAnsi="Browallia New" w:cs="Browallia New"/>
                <w:u w:val="none"/>
                <w:lang w:val="en-GB"/>
              </w:rPr>
              <w:t>)</w:t>
            </w:r>
          </w:p>
        </w:tc>
      </w:tr>
      <w:tr w:rsidR="009C0CCC" w:rsidRPr="001E101B" w14:paraId="68A573A5" w14:textId="77777777" w:rsidTr="00F0606A">
        <w:tc>
          <w:tcPr>
            <w:tcW w:w="6588" w:type="dxa"/>
            <w:vAlign w:val="center"/>
          </w:tcPr>
          <w:p w14:paraId="1918B53D" w14:textId="0D4615AF" w:rsidR="009C0CCC" w:rsidRPr="001E101B" w:rsidRDefault="009C0CCC" w:rsidP="009C0CC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  <w:r w:rsidR="00745DAB" w:rsidRPr="001E10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สินทรัพย์ (หนี้สิน) </w:t>
            </w: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3EDABF7" w14:textId="0927D3FA" w:rsidR="009C0CCC" w:rsidRPr="001E101B" w:rsidRDefault="00552E4A" w:rsidP="009C0CCC">
            <w:pPr>
              <w:pStyle w:val="Heading1"/>
              <w:tabs>
                <w:tab w:val="decimal" w:pos="1220"/>
              </w:tabs>
              <w:ind w:left="86" w:right="-72"/>
              <w:rPr>
                <w:rFonts w:ascii="Browallia New" w:hAnsi="Browallia New" w:cs="Browallia New"/>
                <w:u w:val="none"/>
                <w:lang w:val="en-GB"/>
              </w:rPr>
            </w:pPr>
            <w:r w:rsidRPr="00552E4A">
              <w:rPr>
                <w:rFonts w:ascii="Browallia New" w:hAnsi="Browallia New" w:cs="Browallia New"/>
                <w:u w:val="none"/>
                <w:lang w:val="en-GB"/>
              </w:rPr>
              <w:t>2</w:t>
            </w:r>
            <w:r w:rsidR="009C0CCC" w:rsidRPr="001E101B">
              <w:rPr>
                <w:rFonts w:ascii="Browallia New" w:hAnsi="Browallia New" w:cs="Browallia New"/>
                <w:u w:val="none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u w:val="none"/>
                <w:lang w:val="en-GB"/>
              </w:rPr>
              <w:t>425</w:t>
            </w:r>
            <w:r w:rsidR="009C0CCC" w:rsidRPr="001E101B">
              <w:rPr>
                <w:rFonts w:ascii="Browallia New" w:hAnsi="Browallia New" w:cs="Browallia New"/>
                <w:u w:val="none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u w:val="none"/>
                <w:lang w:val="en-GB"/>
              </w:rPr>
              <w:t>579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B1586" w14:textId="716E2FBA" w:rsidR="009C0CCC" w:rsidRPr="001E101B" w:rsidRDefault="00745DAB" w:rsidP="009C0CCC">
            <w:pPr>
              <w:pStyle w:val="Heading1"/>
              <w:tabs>
                <w:tab w:val="decimal" w:pos="1220"/>
              </w:tabs>
              <w:ind w:left="86" w:right="-72"/>
              <w:rPr>
                <w:rFonts w:ascii="Browallia New" w:hAnsi="Browallia New" w:cs="Browallia New"/>
                <w:u w:val="none"/>
                <w:lang w:val="en-GB"/>
              </w:rPr>
            </w:pPr>
            <w:r w:rsidRPr="001E101B">
              <w:rPr>
                <w:rFonts w:ascii="Browallia New" w:hAnsi="Browallia New" w:cs="Browallia New"/>
                <w:u w:val="none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u w:val="none"/>
                <w:lang w:val="en-GB"/>
              </w:rPr>
              <w:t>1</w:t>
            </w:r>
            <w:r w:rsidR="009C0CCC" w:rsidRPr="001E101B">
              <w:rPr>
                <w:rFonts w:ascii="Browallia New" w:hAnsi="Browallia New" w:cs="Browallia New"/>
                <w:u w:val="none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u w:val="none"/>
                <w:lang w:val="en-GB"/>
              </w:rPr>
              <w:t>298</w:t>
            </w:r>
            <w:r w:rsidR="009C0CCC" w:rsidRPr="001E101B">
              <w:rPr>
                <w:rFonts w:ascii="Browallia New" w:hAnsi="Browallia New" w:cs="Browallia New"/>
                <w:u w:val="none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u w:val="none"/>
                <w:lang w:val="en-GB"/>
              </w:rPr>
              <w:t>716</w:t>
            </w:r>
            <w:r w:rsidRPr="001E101B">
              <w:rPr>
                <w:rFonts w:ascii="Browallia New" w:hAnsi="Browallia New" w:cs="Browallia New"/>
                <w:u w:val="none"/>
                <w:lang w:val="en-GB"/>
              </w:rPr>
              <w:t>)</w:t>
            </w:r>
          </w:p>
        </w:tc>
      </w:tr>
    </w:tbl>
    <w:p w14:paraId="2E526319" w14:textId="77777777" w:rsidR="00A45C70" w:rsidRPr="001E101B" w:rsidRDefault="00A45C70" w:rsidP="00A45C70">
      <w:pPr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29B08DF9" w14:textId="4C6A7710" w:rsidR="002879CA" w:rsidRPr="001E101B" w:rsidRDefault="002C266F" w:rsidP="00407727">
      <w:pPr>
        <w:pStyle w:val="BodyTextIndent3"/>
        <w:ind w:left="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กิจการใช้มูลค่าปัจจุบันของกระแสเงินสดในอนาคตในการประเมินมูลค่ายุติธรรมด้วย</w:t>
      </w:r>
      <w:r w:rsidR="002879CA" w:rsidRPr="001E10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อัตราผลการตอบแทนของตราสารหนี้ ซึ่งจัดประเภท</w:t>
      </w:r>
      <w:r w:rsidR="002879CA" w:rsidRPr="001E101B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เป็นมูลค่ายุติธรรมระดับ </w:t>
      </w:r>
      <w:r w:rsidR="00552E4A" w:rsidRPr="00552E4A">
        <w:rPr>
          <w:rFonts w:ascii="Browallia New" w:hAnsi="Browallia New" w:cs="Browallia New"/>
          <w:sz w:val="26"/>
          <w:szCs w:val="26"/>
          <w:lang w:val="en-GB"/>
        </w:rPr>
        <w:t>2</w:t>
      </w:r>
    </w:p>
    <w:p w14:paraId="754365C4" w14:textId="704033D4" w:rsidR="00A45C70" w:rsidRPr="001E101B" w:rsidRDefault="00A45C70" w:rsidP="00A45C70">
      <w:pPr>
        <w:jc w:val="thaiDistribute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35A40804" w14:textId="77777777" w:rsidR="0097154D" w:rsidRPr="001E101B" w:rsidRDefault="00A45C70" w:rsidP="00A45C70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การป้องกันความเสี่ยงในกระแสเงินสดของเงินกู้ยืมระยะยาว</w:t>
      </w:r>
    </w:p>
    <w:p w14:paraId="70D44603" w14:textId="77777777" w:rsidR="00A45C70" w:rsidRPr="001E101B" w:rsidRDefault="00A45C70" w:rsidP="00A45C70">
      <w:pPr>
        <w:pStyle w:val="BodyTextIndent3"/>
        <w:ind w:left="0"/>
        <w:rPr>
          <w:rFonts w:ascii="Browallia New" w:hAnsi="Browallia New" w:cs="Browallia New"/>
          <w:sz w:val="16"/>
          <w:szCs w:val="16"/>
        </w:rPr>
      </w:pPr>
    </w:p>
    <w:p w14:paraId="1A8EC2A6" w14:textId="7CD50311" w:rsidR="002879CA" w:rsidRPr="001E101B" w:rsidRDefault="002879CA" w:rsidP="002879C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E101B">
        <w:rPr>
          <w:rFonts w:ascii="Browallia New" w:hAnsi="Browallia New" w:cs="Browallia New"/>
          <w:sz w:val="26"/>
          <w:szCs w:val="26"/>
          <w:cs/>
          <w:lang w:val="en-GB"/>
        </w:rPr>
        <w:t xml:space="preserve">เพื่อเป็นการป้องกันความเสี่ยงจากความผันผวนของอัตราดอกเบี้ยลอยตัวในสกุลเงินบาท บริษัทจึงทำสัญญาแลกเปลี่ยนอัตราดอกเบี้ยกับสถาบันการเงินในเดือนมีนาคม พ.ศ. </w:t>
      </w:r>
      <w:r w:rsidR="00552E4A" w:rsidRPr="00552E4A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1E101B">
        <w:rPr>
          <w:rFonts w:ascii="Browallia New" w:hAnsi="Browallia New" w:cs="Browallia New"/>
          <w:sz w:val="26"/>
          <w:szCs w:val="26"/>
          <w:cs/>
          <w:lang w:val="en-GB"/>
        </w:rPr>
        <w:t xml:space="preserve"> โดยมีจำนวนเงินต้น </w:t>
      </w:r>
      <w:r w:rsidR="00552E4A" w:rsidRPr="00552E4A">
        <w:rPr>
          <w:rFonts w:ascii="Browallia New" w:hAnsi="Browallia New" w:cs="Browallia New"/>
          <w:sz w:val="26"/>
          <w:szCs w:val="26"/>
          <w:lang w:val="en-GB"/>
        </w:rPr>
        <w:t>400</w:t>
      </w:r>
      <w:r w:rsidRPr="001E101B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และแลกเปลี่ยนอัตราดอกเบี้ยลอยตัวเป็นอัตราดอกเบี้ยแบบคงที่จนถึงปี พ.ศ. </w:t>
      </w:r>
      <w:r w:rsidR="00552E4A" w:rsidRPr="00552E4A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044EBE" w:rsidRPr="001E101B">
        <w:rPr>
          <w:rFonts w:ascii="Browallia New" w:hAnsi="Browallia New" w:cs="Browallia New"/>
          <w:sz w:val="26"/>
          <w:szCs w:val="26"/>
          <w:cs/>
          <w:lang w:val="en-GB"/>
        </w:rPr>
        <w:t xml:space="preserve"> อ้างอิงจากหมายเหตุ</w:t>
      </w:r>
      <w:r w:rsidR="00A119EB" w:rsidRPr="001E101B">
        <w:rPr>
          <w:rFonts w:ascii="Browallia New" w:hAnsi="Browallia New" w:cs="Browallia New"/>
          <w:sz w:val="26"/>
          <w:szCs w:val="26"/>
          <w:cs/>
          <w:lang w:val="en-GB"/>
        </w:rPr>
        <w:t>ประกอบงบการเงินข้อ</w:t>
      </w:r>
      <w:r w:rsidR="00044EBE" w:rsidRPr="001E101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52E4A" w:rsidRPr="00552E4A">
        <w:rPr>
          <w:rFonts w:ascii="Browallia New" w:hAnsi="Browallia New" w:cs="Browallia New"/>
          <w:sz w:val="26"/>
          <w:szCs w:val="26"/>
          <w:lang w:val="en-GB"/>
        </w:rPr>
        <w:t>6</w:t>
      </w:r>
      <w:r w:rsidR="00044EBE" w:rsidRPr="001E101B">
        <w:rPr>
          <w:rFonts w:ascii="Browallia New" w:hAnsi="Browallia New" w:cs="Browallia New"/>
          <w:sz w:val="26"/>
          <w:szCs w:val="26"/>
          <w:lang w:val="en-GB"/>
        </w:rPr>
        <w:t>.</w:t>
      </w:r>
      <w:r w:rsidR="00552E4A" w:rsidRPr="00552E4A">
        <w:rPr>
          <w:rFonts w:ascii="Browallia New" w:hAnsi="Browallia New" w:cs="Browallia New"/>
          <w:sz w:val="26"/>
          <w:szCs w:val="26"/>
          <w:lang w:val="en-GB"/>
        </w:rPr>
        <w:t>1</w:t>
      </w:r>
      <w:r w:rsidR="00044EBE" w:rsidRPr="001E101B">
        <w:rPr>
          <w:rFonts w:ascii="Browallia New" w:hAnsi="Browallia New" w:cs="Browallia New"/>
          <w:sz w:val="26"/>
          <w:szCs w:val="26"/>
          <w:lang w:val="en-GB"/>
        </w:rPr>
        <w:t>.</w:t>
      </w:r>
      <w:r w:rsidR="00552E4A" w:rsidRPr="00552E4A">
        <w:rPr>
          <w:rFonts w:ascii="Browallia New" w:hAnsi="Browallia New" w:cs="Browallia New"/>
          <w:sz w:val="26"/>
          <w:szCs w:val="26"/>
          <w:lang w:val="en-GB"/>
        </w:rPr>
        <w:t>1</w:t>
      </w:r>
      <w:r w:rsidR="00044EBE" w:rsidRPr="001E10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44EBE" w:rsidRPr="001E101B">
        <w:rPr>
          <w:rFonts w:ascii="Browallia New" w:hAnsi="Browallia New" w:cs="Browallia New"/>
          <w:sz w:val="26"/>
          <w:szCs w:val="26"/>
          <w:cs/>
          <w:lang w:val="en-GB"/>
        </w:rPr>
        <w:t>ข</w:t>
      </w:r>
      <w:r w:rsidR="00044EBE" w:rsidRPr="001E101B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71CE20F6" w14:textId="77777777" w:rsidR="002879CA" w:rsidRPr="001E101B" w:rsidRDefault="002879CA" w:rsidP="002879CA">
      <w:pPr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0BD36239" w14:textId="5883201B" w:rsidR="002879CA" w:rsidRPr="001E101B" w:rsidRDefault="002879CA" w:rsidP="002879C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sz w:val="26"/>
          <w:szCs w:val="26"/>
          <w:cs/>
          <w:lang w:val="en-GB"/>
        </w:rPr>
        <w:t>ส่วนที่ไม่มีประสิทธิผลจากการป้องกันความเสี่ยงกระแสเงินสดจะรับรู้ในกำไรหรือขาดทุน อย่างไรก็ตาม บริษัทไม่มีการบันทึกส่วนที่</w:t>
      </w:r>
      <w:r w:rsidR="00127461" w:rsidRPr="001E101B">
        <w:rPr>
          <w:rFonts w:ascii="Browallia New" w:hAnsi="Browallia New" w:cs="Browallia New"/>
          <w:sz w:val="26"/>
          <w:szCs w:val="26"/>
          <w:lang w:val="en-GB"/>
        </w:rPr>
        <w:br/>
      </w:r>
      <w:r w:rsidRPr="001E101B">
        <w:rPr>
          <w:rFonts w:ascii="Browallia New" w:hAnsi="Browallia New" w:cs="Browallia New"/>
          <w:sz w:val="26"/>
          <w:szCs w:val="26"/>
          <w:cs/>
          <w:lang w:val="en-GB"/>
        </w:rPr>
        <w:t xml:space="preserve">ไม่มีประสิทธิผลสำหรับปีสิ้นสุดวันที่ </w:t>
      </w:r>
      <w:r w:rsidR="00552E4A" w:rsidRPr="00552E4A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1E10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E101B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552E4A" w:rsidRPr="00552E4A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1E101B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และการเปลี่ยนแปลงมูลค่ายุติธรรรมของส่วนที่มีประสิทธิผลจะรับรู้</w:t>
      </w:r>
      <w:r w:rsidRPr="001E101B">
        <w:rPr>
          <w:rFonts w:ascii="Browallia New" w:hAnsi="Browallia New" w:cs="Browallia New"/>
          <w:sz w:val="26"/>
          <w:szCs w:val="26"/>
          <w:cs/>
          <w:lang w:val="en-GB"/>
        </w:rPr>
        <w:br/>
        <w:t>ในกำไรขาดทุนเบ็ดเสร็จอื่น</w:t>
      </w:r>
    </w:p>
    <w:p w14:paraId="476BEB11" w14:textId="77777777" w:rsidR="00B90BDE" w:rsidRPr="001E101B" w:rsidRDefault="00B90BDE" w:rsidP="0043753F">
      <w:pPr>
        <w:jc w:val="thaiDistribute"/>
        <w:rPr>
          <w:rFonts w:ascii="Browallia New" w:hAnsi="Browallia New" w:cs="Browallia New"/>
          <w:b/>
          <w:bCs/>
          <w:color w:val="CF4A02"/>
          <w:sz w:val="16"/>
          <w:szCs w:val="16"/>
          <w:lang w:val="en-GB"/>
        </w:rPr>
      </w:pPr>
    </w:p>
    <w:p w14:paraId="1225B429" w14:textId="7FE1B7DA" w:rsidR="0043753F" w:rsidRPr="001E101B" w:rsidRDefault="0043753F" w:rsidP="0043753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การกระทบยอดเงินสำรองภายใต้ส่วนของเจ้าของ</w:t>
      </w:r>
    </w:p>
    <w:p w14:paraId="4B7D3939" w14:textId="77777777" w:rsidR="0043753F" w:rsidRPr="001E101B" w:rsidRDefault="0043753F" w:rsidP="0043753F">
      <w:pPr>
        <w:jc w:val="thaiDistribute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5F0EB70E" w14:textId="373ABF9A" w:rsidR="0043753F" w:rsidRPr="001E101B" w:rsidRDefault="0043753F" w:rsidP="00154991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ตารางด้านล่างแสดงการกระทบยอดของแต่ละองค์ประกอบในส่วนของ</w:t>
      </w:r>
      <w:r w:rsidR="0086793A"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เจ้าของ</w:t>
      </w:r>
      <w:r w:rsidR="00A56ACE"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และกำไรขาดทุนเบ็ดเสร็จอื่น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ที่เกี่ยวข้องกับการบัญชีป้องกันความเสี่ยง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488"/>
        <w:gridCol w:w="2075"/>
      </w:tblGrid>
      <w:tr w:rsidR="004532E6" w:rsidRPr="001E101B" w14:paraId="46C51381" w14:textId="77777777" w:rsidTr="00385160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9178F0" w14:textId="77777777" w:rsidR="004532E6" w:rsidRPr="001E101B" w:rsidRDefault="004532E6" w:rsidP="00DF2D2A">
            <w:pPr>
              <w:overflowPunct/>
              <w:autoSpaceDE/>
              <w:autoSpaceDN/>
              <w:adjustRightInd/>
              <w:ind w:left="27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D97BC3" w14:textId="1639368D" w:rsidR="00B90BDE" w:rsidRPr="001E101B" w:rsidRDefault="00302685" w:rsidP="00385160">
            <w:pPr>
              <w:tabs>
                <w:tab w:val="decimal" w:pos="186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งบการเงินรวม</w:t>
            </w:r>
            <w:r w:rsidR="00385160" w:rsidRPr="001E101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และ</w:t>
            </w:r>
          </w:p>
          <w:p w14:paraId="2C0E970A" w14:textId="33800C46" w:rsidR="004532E6" w:rsidRPr="001E101B" w:rsidRDefault="00302685" w:rsidP="00385160">
            <w:pPr>
              <w:tabs>
                <w:tab w:val="decimal" w:pos="186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532E6" w:rsidRPr="001E101B" w14:paraId="72EA343F" w14:textId="77777777" w:rsidTr="00385160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9EAA1F" w14:textId="77777777" w:rsidR="004532E6" w:rsidRPr="001E101B" w:rsidRDefault="004532E6" w:rsidP="00DF2D2A">
            <w:pPr>
              <w:overflowPunct/>
              <w:autoSpaceDE/>
              <w:autoSpaceDN/>
              <w:adjustRightInd/>
              <w:ind w:left="27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highlight w:val="yellow"/>
                <w:lang w:val="en-GB" w:eastAsia="en-GB"/>
              </w:rPr>
            </w:pPr>
            <w:bookmarkStart w:id="22" w:name="_Hlk31028132"/>
          </w:p>
        </w:tc>
        <w:tc>
          <w:tcPr>
            <w:tcW w:w="20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16631" w14:textId="4C858421" w:rsidR="004532E6" w:rsidRPr="001E101B" w:rsidRDefault="00385160" w:rsidP="00385160">
            <w:pPr>
              <w:tabs>
                <w:tab w:val="decimal" w:pos="186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สัญญา</w:t>
            </w:r>
            <w:r w:rsidR="00611818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แลกเปลี่ยน</w:t>
            </w:r>
          </w:p>
        </w:tc>
      </w:tr>
      <w:tr w:rsidR="004532E6" w:rsidRPr="001E101B" w14:paraId="455ABAB9" w14:textId="77777777" w:rsidTr="00385160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E35BE9" w14:textId="77777777" w:rsidR="004532E6" w:rsidRPr="001E101B" w:rsidRDefault="004532E6" w:rsidP="00DF2D2A">
            <w:pPr>
              <w:overflowPunct/>
              <w:autoSpaceDE/>
              <w:autoSpaceDN/>
              <w:adjustRightInd/>
              <w:ind w:left="27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20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9B969" w14:textId="77777777" w:rsidR="004532E6" w:rsidRPr="001E101B" w:rsidRDefault="00611818" w:rsidP="00385160">
            <w:pPr>
              <w:tabs>
                <w:tab w:val="decimal" w:pos="186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อัตราดอกเบี้ย</w:t>
            </w:r>
          </w:p>
        </w:tc>
      </w:tr>
      <w:tr w:rsidR="004532E6" w:rsidRPr="001E101B" w14:paraId="718C1685" w14:textId="77777777" w:rsidTr="00385160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BA3348" w14:textId="77777777" w:rsidR="004532E6" w:rsidRPr="001E101B" w:rsidRDefault="004532E6" w:rsidP="00DF2D2A">
            <w:pPr>
              <w:overflowPunct/>
              <w:autoSpaceDE/>
              <w:autoSpaceDN/>
              <w:adjustRightInd/>
              <w:ind w:left="27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4E3676" w14:textId="77777777" w:rsidR="004532E6" w:rsidRPr="001E101B" w:rsidRDefault="00302685" w:rsidP="00385160">
            <w:pPr>
              <w:tabs>
                <w:tab w:val="decimal" w:pos="186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 w:eastAsia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341158" w:rsidRPr="001E101B" w14:paraId="2DBE6D4C" w14:textId="77777777" w:rsidTr="00385160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49D78C" w14:textId="4E087A0D" w:rsidR="00341158" w:rsidRPr="001E101B" w:rsidRDefault="00341158" w:rsidP="00341158">
            <w:pPr>
              <w:overflowPunct/>
              <w:autoSpaceDE/>
              <w:autoSpaceDN/>
              <w:adjustRightInd/>
              <w:ind w:left="27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lang w:eastAsia="en-GB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EE330" w14:textId="6BFFC3D4" w:rsidR="00341158" w:rsidRPr="001E101B" w:rsidRDefault="00341158" w:rsidP="00341158">
            <w:pPr>
              <w:tabs>
                <w:tab w:val="decimal" w:pos="186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</w:tr>
      <w:tr w:rsidR="0092368C" w:rsidRPr="001E101B" w14:paraId="65249B08" w14:textId="77777777" w:rsidTr="00385160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559F25" w14:textId="2173309D" w:rsidR="0092368C" w:rsidRPr="001E101B" w:rsidRDefault="0092368C" w:rsidP="0092368C">
            <w:pPr>
              <w:overflowPunct/>
              <w:autoSpaceDE/>
              <w:autoSpaceDN/>
              <w:adjustRightInd/>
              <w:ind w:left="27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ยอดยกมา ณ วันที่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1</w:t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มกราคม 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2565</w:t>
            </w:r>
          </w:p>
        </w:tc>
        <w:tc>
          <w:tcPr>
            <w:tcW w:w="2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72D61" w14:textId="043F1D13" w:rsidR="0092368C" w:rsidRPr="001E101B" w:rsidRDefault="0092368C" w:rsidP="0092368C">
            <w:pPr>
              <w:tabs>
                <w:tab w:val="decimal" w:pos="186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825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696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92368C" w:rsidRPr="001E101B" w14:paraId="29BA864A" w14:textId="77777777" w:rsidTr="00385160">
        <w:tc>
          <w:tcPr>
            <w:tcW w:w="7488" w:type="dxa"/>
            <w:shd w:val="clear" w:color="auto" w:fill="auto"/>
          </w:tcPr>
          <w:p w14:paraId="7D73D3AC" w14:textId="332DA14E" w:rsidR="0092368C" w:rsidRPr="001E101B" w:rsidRDefault="0092368C" w:rsidP="0092368C">
            <w:pPr>
              <w:tabs>
                <w:tab w:val="left" w:pos="450"/>
              </w:tabs>
              <w:ind w:left="450" w:hanging="423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1E101B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1E10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การเปลี่ยนแปลงในมูลค่ายุติธรรมของเครื่องมือป้องกัน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C703C" w14:textId="77777777" w:rsidR="0092368C" w:rsidRPr="001E101B" w:rsidRDefault="0092368C" w:rsidP="0092368C">
            <w:pPr>
              <w:tabs>
                <w:tab w:val="decimal" w:pos="186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92368C" w:rsidRPr="001E101B" w14:paraId="14C49636" w14:textId="77777777" w:rsidTr="00385160">
        <w:tc>
          <w:tcPr>
            <w:tcW w:w="7488" w:type="dxa"/>
            <w:shd w:val="clear" w:color="auto" w:fill="auto"/>
          </w:tcPr>
          <w:p w14:paraId="73BE8C36" w14:textId="2A9A3330" w:rsidR="0092368C" w:rsidRPr="001E101B" w:rsidRDefault="0092368C" w:rsidP="0092368C">
            <w:pPr>
              <w:tabs>
                <w:tab w:val="left" w:pos="450"/>
              </w:tabs>
              <w:ind w:left="450" w:hanging="4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  <w:t xml:space="preserve">   </w:t>
            </w:r>
            <w:r w:rsidRPr="001E10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ความเสี่ยงรับรู้ในกำไรขาดทุนเบ็ดเสร็จอื่นสำหรับปี</w:t>
            </w:r>
          </w:p>
        </w:tc>
        <w:tc>
          <w:tcPr>
            <w:tcW w:w="2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5F0D2" w14:textId="6F2ED9AD" w:rsidR="0092368C" w:rsidRPr="001E101B" w:rsidRDefault="00552E4A" w:rsidP="0092368C">
            <w:pPr>
              <w:tabs>
                <w:tab w:val="decimal" w:pos="186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</w:t>
            </w:r>
            <w:r w:rsidR="0092368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088</w:t>
            </w:r>
            <w:r w:rsidR="0092368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562</w:t>
            </w:r>
          </w:p>
        </w:tc>
      </w:tr>
      <w:tr w:rsidR="0092368C" w:rsidRPr="001E101B" w14:paraId="730AEE79" w14:textId="77777777" w:rsidTr="00385160">
        <w:tc>
          <w:tcPr>
            <w:tcW w:w="7488" w:type="dxa"/>
            <w:shd w:val="clear" w:color="auto" w:fill="auto"/>
          </w:tcPr>
          <w:p w14:paraId="54C35B13" w14:textId="2A0FCAF3" w:rsidR="0092368C" w:rsidRPr="001E101B" w:rsidRDefault="0092368C" w:rsidP="0092368C">
            <w:pPr>
              <w:tabs>
                <w:tab w:val="left" w:pos="450"/>
              </w:tabs>
              <w:ind w:left="450" w:hanging="423"/>
              <w:jc w:val="thaiDistribute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การโอนจากกำไรขาดทุนเบ็ดเสร็จอื่นไปยังกำไรหรือขาดทุน</w:t>
            </w:r>
          </w:p>
        </w:tc>
        <w:tc>
          <w:tcPr>
            <w:tcW w:w="20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89D05A" w14:textId="04E0469E" w:rsidR="0092368C" w:rsidRPr="001E101B" w:rsidRDefault="00552E4A" w:rsidP="0092368C">
            <w:pPr>
              <w:tabs>
                <w:tab w:val="decimal" w:pos="186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92368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412</w:t>
            </w:r>
            <w:r w:rsidR="0092368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082</w:t>
            </w:r>
          </w:p>
        </w:tc>
      </w:tr>
      <w:tr w:rsidR="0092368C" w:rsidRPr="001E101B" w14:paraId="6602F9C4" w14:textId="77777777" w:rsidTr="00385160">
        <w:tc>
          <w:tcPr>
            <w:tcW w:w="7488" w:type="dxa"/>
            <w:shd w:val="clear" w:color="auto" w:fill="auto"/>
          </w:tcPr>
          <w:p w14:paraId="056B99BD" w14:textId="146A3452" w:rsidR="0092368C" w:rsidRPr="001E101B" w:rsidRDefault="0092368C" w:rsidP="0092368C">
            <w:pPr>
              <w:tabs>
                <w:tab w:val="left" w:pos="450"/>
              </w:tabs>
              <w:ind w:left="450" w:hanging="423"/>
              <w:jc w:val="thaiDistribute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F58BDB" w14:textId="5193C3FC" w:rsidR="0092368C" w:rsidRPr="001E101B" w:rsidRDefault="0092368C" w:rsidP="0092368C">
            <w:pPr>
              <w:tabs>
                <w:tab w:val="decimal" w:pos="186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713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921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92368C" w:rsidRPr="001E101B" w14:paraId="2AF76C00" w14:textId="77777777" w:rsidTr="00385160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34D0A9" w14:textId="2E0F699C" w:rsidR="0092368C" w:rsidRPr="001E101B" w:rsidRDefault="0092368C" w:rsidP="0092368C">
            <w:pPr>
              <w:overflowPunct/>
              <w:autoSpaceDE/>
              <w:autoSpaceDN/>
              <w:adjustRightInd/>
              <w:ind w:left="27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ยอดคงเหลือ ณ วันที่ 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35B1EB" w14:textId="21716402" w:rsidR="0092368C" w:rsidRPr="001E101B" w:rsidRDefault="0092368C" w:rsidP="0092368C">
            <w:pPr>
              <w:tabs>
                <w:tab w:val="decimal" w:pos="186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038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973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92368C" w:rsidRPr="001E101B" w14:paraId="4ECB8837" w14:textId="77777777" w:rsidTr="00385160">
        <w:tc>
          <w:tcPr>
            <w:tcW w:w="7488" w:type="dxa"/>
            <w:shd w:val="clear" w:color="auto" w:fill="auto"/>
          </w:tcPr>
          <w:p w14:paraId="708D9E8C" w14:textId="624AB59A" w:rsidR="0092368C" w:rsidRPr="001E101B" w:rsidRDefault="00E503CC" w:rsidP="0092368C">
            <w:pPr>
              <w:tabs>
                <w:tab w:val="left" w:pos="450"/>
              </w:tabs>
              <w:ind w:left="450" w:hanging="423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="0092368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="0092368C" w:rsidRPr="001E10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การเปลี่ยนแปลงในมูลค่ายุติธรรมของเครื่องมือป้องกัน</w:t>
            </w:r>
            <w:r w:rsidR="0092368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855AD" w14:textId="77777777" w:rsidR="0092368C" w:rsidRPr="001E101B" w:rsidRDefault="0092368C" w:rsidP="0092368C">
            <w:pPr>
              <w:tabs>
                <w:tab w:val="decimal" w:pos="186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92368C" w:rsidRPr="001E101B" w14:paraId="08056CF4" w14:textId="77777777" w:rsidTr="00385160">
        <w:tc>
          <w:tcPr>
            <w:tcW w:w="7488" w:type="dxa"/>
            <w:shd w:val="clear" w:color="auto" w:fill="auto"/>
          </w:tcPr>
          <w:p w14:paraId="713592EC" w14:textId="7A2022FB" w:rsidR="0092368C" w:rsidRPr="001E101B" w:rsidRDefault="0092368C" w:rsidP="0092368C">
            <w:pPr>
              <w:tabs>
                <w:tab w:val="left" w:pos="450"/>
              </w:tabs>
              <w:ind w:left="450" w:hanging="4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  <w:t xml:space="preserve">   </w:t>
            </w:r>
            <w:r w:rsidRPr="001E10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ความเสี่ยงรับรู้ในกำไรขาดทุนเบ็ดเสร็จอื่นสำหรับปี</w:t>
            </w:r>
          </w:p>
        </w:tc>
        <w:tc>
          <w:tcPr>
            <w:tcW w:w="20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526BFC" w14:textId="7566557E" w:rsidR="0092368C" w:rsidRPr="001E101B" w:rsidRDefault="00552E4A" w:rsidP="0092368C">
            <w:pPr>
              <w:tabs>
                <w:tab w:val="decimal" w:pos="186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745DAB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958</w:t>
            </w:r>
            <w:r w:rsidR="00745DAB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778</w:t>
            </w:r>
          </w:p>
        </w:tc>
      </w:tr>
      <w:tr w:rsidR="0092368C" w:rsidRPr="001E101B" w14:paraId="49A677C3" w14:textId="77777777" w:rsidTr="00385160">
        <w:tc>
          <w:tcPr>
            <w:tcW w:w="7488" w:type="dxa"/>
            <w:shd w:val="clear" w:color="auto" w:fill="auto"/>
          </w:tcPr>
          <w:p w14:paraId="53318E47" w14:textId="42B95D65" w:rsidR="0092368C" w:rsidRPr="001E101B" w:rsidRDefault="0092368C" w:rsidP="0092368C">
            <w:pPr>
              <w:tabs>
                <w:tab w:val="left" w:pos="450"/>
              </w:tabs>
              <w:ind w:left="450" w:hanging="423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การโอนจากกำไรขาดทุนเบ็ดเสร็จอื่นไปยังกำไรหรือขาดทุน</w:t>
            </w:r>
          </w:p>
        </w:tc>
        <w:tc>
          <w:tcPr>
            <w:tcW w:w="207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F2C1821" w14:textId="112200AC" w:rsidR="0092368C" w:rsidRPr="001E101B" w:rsidRDefault="00552E4A" w:rsidP="0092368C">
            <w:pPr>
              <w:tabs>
                <w:tab w:val="decimal" w:pos="186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92368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765</w:t>
            </w:r>
            <w:r w:rsidR="0092368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517</w:t>
            </w:r>
          </w:p>
        </w:tc>
      </w:tr>
      <w:tr w:rsidR="0092368C" w:rsidRPr="001E101B" w14:paraId="6228FE18" w14:textId="77777777" w:rsidTr="00385160">
        <w:tc>
          <w:tcPr>
            <w:tcW w:w="7488" w:type="dxa"/>
            <w:shd w:val="clear" w:color="auto" w:fill="auto"/>
          </w:tcPr>
          <w:p w14:paraId="124D6283" w14:textId="4D71FD6F" w:rsidR="0092368C" w:rsidRPr="001E101B" w:rsidRDefault="0092368C" w:rsidP="0092368C">
            <w:pPr>
              <w:tabs>
                <w:tab w:val="left" w:pos="450"/>
              </w:tabs>
              <w:ind w:left="450" w:hanging="423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C8F9EE" w14:textId="5785D449" w:rsidR="0092368C" w:rsidRPr="001E101B" w:rsidRDefault="0092368C" w:rsidP="0092368C">
            <w:pPr>
              <w:tabs>
                <w:tab w:val="decimal" w:pos="186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744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859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92368C" w:rsidRPr="001E101B" w14:paraId="2D494F15" w14:textId="77777777" w:rsidTr="00385160">
        <w:tc>
          <w:tcPr>
            <w:tcW w:w="7488" w:type="dxa"/>
            <w:shd w:val="clear" w:color="auto" w:fill="auto"/>
            <w:noWrap/>
          </w:tcPr>
          <w:p w14:paraId="59A8C85E" w14:textId="06707007" w:rsidR="0092368C" w:rsidRPr="001E101B" w:rsidRDefault="0092368C" w:rsidP="0092368C">
            <w:pPr>
              <w:tabs>
                <w:tab w:val="left" w:pos="630"/>
              </w:tabs>
              <w:ind w:left="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ยอดคงเหลือ ณ วันที่ 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1B9C55" w14:textId="2ECAD4A5" w:rsidR="0092368C" w:rsidRPr="001E101B" w:rsidRDefault="00552E4A" w:rsidP="0092368C">
            <w:pPr>
              <w:tabs>
                <w:tab w:val="decimal" w:pos="186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745DAB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940</w:t>
            </w:r>
            <w:r w:rsidR="00745DAB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463</w:t>
            </w:r>
          </w:p>
        </w:tc>
      </w:tr>
      <w:bookmarkEnd w:id="22"/>
    </w:tbl>
    <w:p w14:paraId="706BA92D" w14:textId="77777777" w:rsidR="00A45C70" w:rsidRPr="001E101B" w:rsidRDefault="003F1947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45C70" w:rsidRPr="001E101B" w14:paraId="3292FACD" w14:textId="77777777" w:rsidTr="00F0606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D46074D" w14:textId="75158068" w:rsidR="00A45C70" w:rsidRPr="001E101B" w:rsidRDefault="00552E4A" w:rsidP="00F0606A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52E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A45C70" w:rsidRPr="001E10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เงินกู้ยืม</w:t>
            </w:r>
          </w:p>
        </w:tc>
      </w:tr>
    </w:tbl>
    <w:p w14:paraId="4BAC5E9E" w14:textId="77777777" w:rsidR="00A45C70" w:rsidRPr="001E101B" w:rsidRDefault="00A45C70" w:rsidP="00A45C70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8"/>
        <w:gridCol w:w="1440"/>
        <w:gridCol w:w="1440"/>
      </w:tblGrid>
      <w:tr w:rsidR="00A45C70" w:rsidRPr="001E101B" w14:paraId="7EAE73F7" w14:textId="77777777" w:rsidTr="00E173C9">
        <w:trPr>
          <w:cantSplit/>
        </w:trPr>
        <w:tc>
          <w:tcPr>
            <w:tcW w:w="6588" w:type="dxa"/>
            <w:vAlign w:val="bottom"/>
          </w:tcPr>
          <w:p w14:paraId="2EB6AC91" w14:textId="77777777" w:rsidR="00A45C70" w:rsidRPr="001E101B" w:rsidRDefault="00A45C70" w:rsidP="00F0606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06EFFF" w14:textId="77777777" w:rsidR="00A45C70" w:rsidRPr="001E101B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</w:t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  <w:p w14:paraId="7231E1C0" w14:textId="77777777" w:rsidR="00A45C70" w:rsidRPr="001E101B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A45C70" w:rsidRPr="001E101B" w14:paraId="3FE7DC58" w14:textId="77777777" w:rsidTr="004F2217">
        <w:tc>
          <w:tcPr>
            <w:tcW w:w="6588" w:type="dxa"/>
            <w:vAlign w:val="bottom"/>
          </w:tcPr>
          <w:p w14:paraId="05A3B642" w14:textId="77777777" w:rsidR="00A45C70" w:rsidRPr="001E101B" w:rsidRDefault="00A45C70" w:rsidP="00F0606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93A843" w14:textId="41DD461E" w:rsidR="00A45C70" w:rsidRPr="001E101B" w:rsidRDefault="00A45C70" w:rsidP="003E1C6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AB0B92" w14:textId="50E772B8" w:rsidR="00A45C70" w:rsidRPr="001E101B" w:rsidRDefault="00A45C70" w:rsidP="003E1C6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A45C70" w:rsidRPr="001E101B" w14:paraId="35EF9421" w14:textId="77777777" w:rsidTr="004F2217">
        <w:tc>
          <w:tcPr>
            <w:tcW w:w="6588" w:type="dxa"/>
            <w:vAlign w:val="bottom"/>
          </w:tcPr>
          <w:p w14:paraId="3CFD02EC" w14:textId="77777777" w:rsidR="00A45C70" w:rsidRPr="001E101B" w:rsidRDefault="00A45C70" w:rsidP="00F0606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65E13D" w14:textId="77777777" w:rsidR="00A45C70" w:rsidRPr="001E101B" w:rsidRDefault="00A45C70" w:rsidP="003E1C6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7EC244" w14:textId="77777777" w:rsidR="00A45C70" w:rsidRPr="001E101B" w:rsidRDefault="00A45C70" w:rsidP="003E1C6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45C70" w:rsidRPr="001E101B" w14:paraId="48C26DEE" w14:textId="77777777" w:rsidTr="004F2217">
        <w:tc>
          <w:tcPr>
            <w:tcW w:w="6588" w:type="dxa"/>
            <w:vAlign w:val="bottom"/>
          </w:tcPr>
          <w:p w14:paraId="43127F45" w14:textId="77777777" w:rsidR="00A45C70" w:rsidRPr="001E101B" w:rsidRDefault="004F2217" w:rsidP="00F0606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</w:t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น</w:t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A94645" w14:textId="77777777" w:rsidR="00A45C70" w:rsidRPr="001E101B" w:rsidRDefault="00A45C70" w:rsidP="0038516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F9947D" w14:textId="77777777" w:rsidR="00A45C70" w:rsidRPr="001E101B" w:rsidRDefault="00A45C70" w:rsidP="0038516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C0CCC" w:rsidRPr="001E101B" w14:paraId="299C6DFF" w14:textId="77777777" w:rsidTr="00395A8D">
        <w:tc>
          <w:tcPr>
            <w:tcW w:w="6588" w:type="dxa"/>
          </w:tcPr>
          <w:p w14:paraId="66001A4D" w14:textId="77777777" w:rsidR="009C0CCC" w:rsidRPr="001E101B" w:rsidRDefault="009C0CCC" w:rsidP="009C0CCC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เงินกู้ยืมระยะยาวจากสถาบันการเงินส่วนที่ถึงกำหนดชำระภายในหนึ่งปี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CFDE9D2" w14:textId="0920DA15" w:rsidR="009C0CCC" w:rsidRPr="001E101B" w:rsidRDefault="00552E4A" w:rsidP="009C0CC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9C0CC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886</w:t>
            </w:r>
            <w:r w:rsidR="009C0CC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FFDBB5" w14:textId="3CDB88B7" w:rsidR="009C0CCC" w:rsidRPr="001E101B" w:rsidRDefault="00552E4A" w:rsidP="009C0CC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799</w:t>
            </w:r>
            <w:r w:rsidR="009C0CCC"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665</w:t>
            </w:r>
            <w:r w:rsidR="009C0CCC"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</w:p>
        </w:tc>
      </w:tr>
      <w:tr w:rsidR="009C0CCC" w:rsidRPr="001E101B" w14:paraId="0210128B" w14:textId="77777777" w:rsidTr="00233340">
        <w:tc>
          <w:tcPr>
            <w:tcW w:w="6588" w:type="dxa"/>
            <w:vAlign w:val="bottom"/>
          </w:tcPr>
          <w:p w14:paraId="71348ECC" w14:textId="2F14E5BC" w:rsidR="009C0CCC" w:rsidRPr="001E101B" w:rsidRDefault="009C0CCC" w:rsidP="009C0CC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รวมเงินกู้ยืมหมุนเวียน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572D09" w14:textId="3B6FAD78" w:rsidR="009C0CCC" w:rsidRPr="001E101B" w:rsidRDefault="00552E4A" w:rsidP="009C0CC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9C0CC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886</w:t>
            </w:r>
            <w:r w:rsidR="009C0CC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676EBD" w14:textId="6287C782" w:rsidR="009C0CCC" w:rsidRPr="001E101B" w:rsidRDefault="00552E4A" w:rsidP="009C0CC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799</w:t>
            </w:r>
            <w:r w:rsidR="009C0CCC"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665</w:t>
            </w:r>
            <w:r w:rsidR="009C0CCC"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</w:p>
        </w:tc>
      </w:tr>
      <w:tr w:rsidR="009C0CCC" w:rsidRPr="001E101B" w14:paraId="5D013FE6" w14:textId="77777777" w:rsidTr="004F2217">
        <w:tc>
          <w:tcPr>
            <w:tcW w:w="6588" w:type="dxa"/>
          </w:tcPr>
          <w:p w14:paraId="3DA415B8" w14:textId="77777777" w:rsidR="009C0CCC" w:rsidRPr="001E101B" w:rsidRDefault="009C0CCC" w:rsidP="009C0CCC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AE208AA" w14:textId="77777777" w:rsidR="009C0CCC" w:rsidRPr="001E101B" w:rsidRDefault="009C0CCC" w:rsidP="009C0CC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7343EA" w14:textId="77777777" w:rsidR="009C0CCC" w:rsidRPr="001E101B" w:rsidRDefault="009C0CCC" w:rsidP="009C0CC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C0CCC" w:rsidRPr="001E101B" w14:paraId="6323806A" w14:textId="77777777" w:rsidTr="00F0606A">
        <w:tc>
          <w:tcPr>
            <w:tcW w:w="6588" w:type="dxa"/>
          </w:tcPr>
          <w:p w14:paraId="13FD36DF" w14:textId="77777777" w:rsidR="009C0CCC" w:rsidRPr="001E101B" w:rsidRDefault="009C0CCC" w:rsidP="009C0CCC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440" w:type="dxa"/>
            <w:shd w:val="clear" w:color="auto" w:fill="FAFAFA"/>
          </w:tcPr>
          <w:p w14:paraId="742EB418" w14:textId="77777777" w:rsidR="009C0CCC" w:rsidRPr="001E101B" w:rsidRDefault="009C0CCC" w:rsidP="009C0CC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3EBFE791" w14:textId="77777777" w:rsidR="009C0CCC" w:rsidRPr="001E101B" w:rsidRDefault="009C0CCC" w:rsidP="009C0CC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C0CCC" w:rsidRPr="001E101B" w14:paraId="3AA79DE4" w14:textId="77777777" w:rsidTr="00F0606A">
        <w:tc>
          <w:tcPr>
            <w:tcW w:w="6588" w:type="dxa"/>
          </w:tcPr>
          <w:p w14:paraId="64023B12" w14:textId="77777777" w:rsidR="009C0CCC" w:rsidRPr="001E101B" w:rsidRDefault="009C0CCC" w:rsidP="009C0CC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4A11634" w14:textId="592B78BB" w:rsidR="009C0CCC" w:rsidRPr="001E101B" w:rsidRDefault="00552E4A" w:rsidP="009C0CC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C0CC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  <w:r w:rsidR="009C0CC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514</w:t>
            </w:r>
            <w:r w:rsidR="009C0CC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DD9B9C" w14:textId="59EB82C3" w:rsidR="009C0CCC" w:rsidRPr="001E101B" w:rsidRDefault="00552E4A" w:rsidP="009C0CC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C0CC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  <w:r w:rsidR="009C0CC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660</w:t>
            </w:r>
            <w:r w:rsidR="009C0CC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719</w:t>
            </w:r>
          </w:p>
        </w:tc>
      </w:tr>
      <w:tr w:rsidR="009C0CCC" w:rsidRPr="001E101B" w14:paraId="33806C38" w14:textId="77777777" w:rsidTr="00F0606A">
        <w:tc>
          <w:tcPr>
            <w:tcW w:w="6588" w:type="dxa"/>
          </w:tcPr>
          <w:p w14:paraId="4B611529" w14:textId="77777777" w:rsidR="009C0CCC" w:rsidRPr="001E101B" w:rsidRDefault="009C0CCC" w:rsidP="009C0CC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รวมเงินกู้ยืมไม่หมุนเวียน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759DDC" w14:textId="2F82BAEF" w:rsidR="009C0CCC" w:rsidRPr="001E101B" w:rsidRDefault="00552E4A" w:rsidP="009C0CC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C0CC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  <w:r w:rsidR="009C0CC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514</w:t>
            </w:r>
            <w:r w:rsidR="009C0CC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935E434" w14:textId="774ABFC9" w:rsidR="009C0CCC" w:rsidRPr="001E101B" w:rsidRDefault="00552E4A" w:rsidP="009C0CC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C0CC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  <w:r w:rsidR="009C0CC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660</w:t>
            </w:r>
            <w:r w:rsidR="009C0CC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719</w:t>
            </w:r>
          </w:p>
        </w:tc>
      </w:tr>
      <w:tr w:rsidR="009C0CCC" w:rsidRPr="001E101B" w14:paraId="06BD9DBF" w14:textId="77777777" w:rsidTr="00F0606A">
        <w:tc>
          <w:tcPr>
            <w:tcW w:w="6588" w:type="dxa"/>
          </w:tcPr>
          <w:p w14:paraId="60C46534" w14:textId="77777777" w:rsidR="009C0CCC" w:rsidRPr="001E101B" w:rsidRDefault="009C0CCC" w:rsidP="009C0CC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96B52F5" w14:textId="36C53C38" w:rsidR="009C0CCC" w:rsidRPr="001E101B" w:rsidRDefault="00552E4A" w:rsidP="009C0CC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C0CC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498</w:t>
            </w:r>
            <w:r w:rsidR="009C0CC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9C0CC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5A5D64" w14:textId="5713416A" w:rsidR="009C0CCC" w:rsidRPr="001E101B" w:rsidRDefault="00552E4A" w:rsidP="009C0CC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C0CC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998</w:t>
            </w:r>
            <w:r w:rsidR="009C0CC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  <w:r w:rsidR="009C0CC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</w:p>
        </w:tc>
      </w:tr>
    </w:tbl>
    <w:p w14:paraId="335968C0" w14:textId="77777777" w:rsidR="00A45C70" w:rsidRPr="001E101B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81468B7" w14:textId="64021E79" w:rsidR="00A45C70" w:rsidRPr="001E101B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การเปลี่ยนแปลงของเงินกู้ยืมระยะยาวจากสถาบันการเงินสำหรับปีสิ้นสุดวันที่ 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ธันวาคม มีดังนี้</w:t>
      </w:r>
    </w:p>
    <w:p w14:paraId="1201FB97" w14:textId="77777777" w:rsidR="00A45C70" w:rsidRPr="001E101B" w:rsidRDefault="00A45C70" w:rsidP="00A45C70">
      <w:pPr>
        <w:tabs>
          <w:tab w:val="left" w:pos="720"/>
          <w:tab w:val="left" w:pos="2160"/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A45C70" w:rsidRPr="001E101B" w14:paraId="51F58B44" w14:textId="77777777" w:rsidTr="00E173C9">
        <w:trPr>
          <w:cantSplit/>
        </w:trPr>
        <w:tc>
          <w:tcPr>
            <w:tcW w:w="6570" w:type="dxa"/>
            <w:vAlign w:val="bottom"/>
          </w:tcPr>
          <w:p w14:paraId="711D91CA" w14:textId="77777777" w:rsidR="00A45C70" w:rsidRPr="001E101B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6EEC98" w14:textId="77777777" w:rsidR="00A45C70" w:rsidRPr="001E101B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</w:t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  <w:p w14:paraId="38774096" w14:textId="77777777" w:rsidR="00A45C70" w:rsidRPr="001E101B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A45C70" w:rsidRPr="001E101B" w14:paraId="639ACF71" w14:textId="77777777" w:rsidTr="003F7CD9">
        <w:tc>
          <w:tcPr>
            <w:tcW w:w="6570" w:type="dxa"/>
            <w:vAlign w:val="bottom"/>
          </w:tcPr>
          <w:p w14:paraId="53EC8233" w14:textId="77777777" w:rsidR="00A45C70" w:rsidRPr="001E101B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4BB7D8" w14:textId="2D5B1BB8" w:rsidR="00A45C70" w:rsidRPr="001E101B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D8A0B9" w14:textId="7BC30C59" w:rsidR="00A45C70" w:rsidRPr="001E101B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A45C70" w:rsidRPr="001E101B" w14:paraId="0DE1C8C1" w14:textId="77777777" w:rsidTr="00F0606A">
        <w:tc>
          <w:tcPr>
            <w:tcW w:w="6570" w:type="dxa"/>
            <w:vAlign w:val="bottom"/>
          </w:tcPr>
          <w:p w14:paraId="4515142B" w14:textId="77777777" w:rsidR="00A45C70" w:rsidRPr="001E101B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B38199" w14:textId="77777777" w:rsidR="00A45C70" w:rsidRPr="001E101B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7FAB78" w14:textId="77777777" w:rsidR="00A45C70" w:rsidRPr="001E101B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45C70" w:rsidRPr="001E101B" w14:paraId="743B0E44" w14:textId="77777777" w:rsidTr="00F0606A">
        <w:tc>
          <w:tcPr>
            <w:tcW w:w="6570" w:type="dxa"/>
            <w:vAlign w:val="bottom"/>
          </w:tcPr>
          <w:p w14:paraId="29DF4365" w14:textId="77777777" w:rsidR="00A45C70" w:rsidRPr="001E101B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2944C4" w14:textId="77777777" w:rsidR="00A45C70" w:rsidRPr="001E101B" w:rsidRDefault="00A45C70" w:rsidP="00F060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40138E" w14:textId="77777777" w:rsidR="00A45C70" w:rsidRPr="001E101B" w:rsidRDefault="00A45C70" w:rsidP="00F060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C0CCC" w:rsidRPr="001E101B" w14:paraId="460BA978" w14:textId="77777777" w:rsidTr="00F0606A">
        <w:tc>
          <w:tcPr>
            <w:tcW w:w="6570" w:type="dxa"/>
          </w:tcPr>
          <w:p w14:paraId="189F452F" w14:textId="77777777" w:rsidR="009C0CCC" w:rsidRPr="001E101B" w:rsidRDefault="009C0CCC" w:rsidP="009C0CC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FAFAFA"/>
          </w:tcPr>
          <w:p w14:paraId="312DE6EE" w14:textId="4652AE41" w:rsidR="009C0CCC" w:rsidRPr="001E101B" w:rsidRDefault="00552E4A" w:rsidP="009C0CC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40" w:type="dxa"/>
          </w:tcPr>
          <w:p w14:paraId="4900FD8B" w14:textId="61FDB737" w:rsidR="009C0CCC" w:rsidRPr="001E101B" w:rsidRDefault="00552E4A" w:rsidP="009C0CC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</w:tr>
      <w:tr w:rsidR="009C0CCC" w:rsidRPr="001E101B" w14:paraId="51BCBCBC" w14:textId="77777777" w:rsidTr="00F0606A">
        <w:tc>
          <w:tcPr>
            <w:tcW w:w="6570" w:type="dxa"/>
          </w:tcPr>
          <w:p w14:paraId="5C5976FB" w14:textId="746845EB" w:rsidR="009C0CCC" w:rsidRPr="001E101B" w:rsidRDefault="009C0CCC" w:rsidP="009C0CCC">
            <w:pPr>
              <w:tabs>
                <w:tab w:val="left" w:pos="346"/>
              </w:tabs>
              <w:ind w:left="346" w:hanging="44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บวก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เงินกู้ยืมเพิ่มระหว่างปี</w:t>
            </w:r>
          </w:p>
        </w:tc>
        <w:tc>
          <w:tcPr>
            <w:tcW w:w="1440" w:type="dxa"/>
            <w:shd w:val="clear" w:color="auto" w:fill="FAFAFA"/>
          </w:tcPr>
          <w:p w14:paraId="6F365505" w14:textId="3E05FEDF" w:rsidR="009C0CCC" w:rsidRPr="001E101B" w:rsidRDefault="00552E4A" w:rsidP="009C0CC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126898DB" w14:textId="4DA59828" w:rsidR="009C0CCC" w:rsidRPr="001E101B" w:rsidRDefault="00552E4A" w:rsidP="009C0CC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C0CCC" w:rsidRPr="001E101B" w14:paraId="2E95E492" w14:textId="77777777" w:rsidTr="00F0606A">
        <w:tc>
          <w:tcPr>
            <w:tcW w:w="6570" w:type="dxa"/>
            <w:vAlign w:val="bottom"/>
          </w:tcPr>
          <w:p w14:paraId="50A15475" w14:textId="5DB2FF72" w:rsidR="009C0CCC" w:rsidRPr="001E101B" w:rsidRDefault="009C0CCC" w:rsidP="009C0CCC">
            <w:pPr>
              <w:tabs>
                <w:tab w:val="left" w:pos="346"/>
              </w:tabs>
              <w:ind w:left="346" w:hanging="44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จ่ายคืนระหว่างปี</w:t>
            </w:r>
          </w:p>
        </w:tc>
        <w:tc>
          <w:tcPr>
            <w:tcW w:w="1440" w:type="dxa"/>
            <w:shd w:val="clear" w:color="auto" w:fill="FAFAFA"/>
          </w:tcPr>
          <w:p w14:paraId="5831F660" w14:textId="56F2EB87" w:rsidR="009C0CCC" w:rsidRPr="001E101B" w:rsidRDefault="009C0CCC" w:rsidP="009C0CC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0FC5B3F8" w14:textId="3B3D71C5" w:rsidR="009C0CCC" w:rsidRPr="001E101B" w:rsidRDefault="009C0CCC" w:rsidP="009C0CC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1E10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45DAB" w:rsidRPr="001E101B" w14:paraId="7CA2742D" w14:textId="77777777" w:rsidTr="00F0606A">
        <w:tc>
          <w:tcPr>
            <w:tcW w:w="6570" w:type="dxa"/>
            <w:vAlign w:val="bottom"/>
          </w:tcPr>
          <w:p w14:paraId="443AEBF1" w14:textId="142523B5" w:rsidR="00745DAB" w:rsidRPr="001E101B" w:rsidRDefault="00745DAB" w:rsidP="009C0CCC">
            <w:pPr>
              <w:tabs>
                <w:tab w:val="left" w:pos="346"/>
              </w:tabs>
              <w:ind w:left="346" w:hanging="44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D7592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จ่าย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ค่าธรรมเนียมทางการเงิน</w:t>
            </w:r>
            <w:r w:rsidR="00D7592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440" w:type="dxa"/>
            <w:shd w:val="clear" w:color="auto" w:fill="FAFAFA"/>
          </w:tcPr>
          <w:p w14:paraId="237A64EE" w14:textId="7C9F41B4" w:rsidR="00745DAB" w:rsidRPr="001E101B" w:rsidRDefault="00745DAB" w:rsidP="009C0CC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297EB2EA" w14:textId="7C599035" w:rsidR="00745DAB" w:rsidRPr="001E101B" w:rsidRDefault="00745DAB" w:rsidP="009C0CC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C0CCC" w:rsidRPr="001E101B" w14:paraId="02EAA7E6" w14:textId="77777777" w:rsidTr="00F0606A">
        <w:tc>
          <w:tcPr>
            <w:tcW w:w="6570" w:type="dxa"/>
            <w:vAlign w:val="bottom"/>
          </w:tcPr>
          <w:p w14:paraId="476E86B6" w14:textId="20419B5C" w:rsidR="009C0CCC" w:rsidRPr="001E101B" w:rsidRDefault="009C0CCC" w:rsidP="009C0CCC">
            <w:pPr>
              <w:tabs>
                <w:tab w:val="left" w:pos="346"/>
              </w:tabs>
              <w:ind w:left="346" w:hanging="44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บวก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632CD81" w14:textId="49AA8042" w:rsidR="009C0CCC" w:rsidRPr="001E101B" w:rsidRDefault="00552E4A" w:rsidP="009C0CC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745DAB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02C274" w14:textId="082EFFDF" w:rsidR="009C0CCC" w:rsidRPr="001E101B" w:rsidRDefault="00552E4A" w:rsidP="009C0CC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</w:tr>
      <w:tr w:rsidR="009C0CCC" w:rsidRPr="001E101B" w14:paraId="5B5F2C8A" w14:textId="77777777" w:rsidTr="00F0606A">
        <w:tc>
          <w:tcPr>
            <w:tcW w:w="6570" w:type="dxa"/>
          </w:tcPr>
          <w:p w14:paraId="7F37C82A" w14:textId="77777777" w:rsidR="009C0CCC" w:rsidRPr="001E101B" w:rsidRDefault="009C0CCC" w:rsidP="009C0CC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06FA82" w14:textId="5CDA1099" w:rsidR="009C0CCC" w:rsidRPr="001E101B" w:rsidRDefault="00552E4A" w:rsidP="009C0CC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C0CC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498</w:t>
            </w:r>
            <w:r w:rsidR="009C0CC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9C0CC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8C51263" w14:textId="652D9094" w:rsidR="009C0CCC" w:rsidRPr="001E101B" w:rsidRDefault="00552E4A" w:rsidP="009C0CC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C0CC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998</w:t>
            </w:r>
            <w:r w:rsidR="009C0CC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  <w:r w:rsidR="009C0CC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</w:p>
        </w:tc>
      </w:tr>
    </w:tbl>
    <w:p w14:paraId="6D3C9C65" w14:textId="77777777" w:rsidR="00A45C70" w:rsidRPr="001E101B" w:rsidRDefault="00A45C70" w:rsidP="00A45C70">
      <w:pPr>
        <w:tabs>
          <w:tab w:val="left" w:pos="2160"/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4948CEF8" w14:textId="2E904063" w:rsidR="00A45C70" w:rsidRPr="001E101B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เงินกู้ยืมระยะยาวจากสถาบันการเงินเป็นเงินกู้ยืมจากสัญญาวงเงินสินเชื่อ </w:t>
      </w:r>
      <w:r w:rsidRPr="001E101B">
        <w:rPr>
          <w:rFonts w:ascii="Browallia New" w:hAnsi="Browallia New" w:cs="Browallia New"/>
          <w:color w:val="000000"/>
          <w:sz w:val="26"/>
          <w:szCs w:val="26"/>
        </w:rPr>
        <w:t xml:space="preserve">Term Loan Facility 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</w:t>
      </w:r>
      <w:r w:rsidRPr="001E101B">
        <w:rPr>
          <w:rFonts w:ascii="Browallia New" w:hAnsi="Browallia New" w:cs="Browallia New"/>
          <w:color w:val="000000"/>
          <w:sz w:val="26"/>
          <w:szCs w:val="26"/>
        </w:rPr>
        <w:t xml:space="preserve">Revolving Credit Facility </w:t>
      </w:r>
      <w:r w:rsidR="004F7ECB" w:rsidRPr="001E101B">
        <w:rPr>
          <w:rFonts w:ascii="Browallia New" w:hAnsi="Browallia New" w:cs="Browallia New"/>
          <w:color w:val="000000"/>
          <w:sz w:val="26"/>
          <w:szCs w:val="26"/>
        </w:rPr>
        <w:br/>
      </w:r>
      <w:r w:rsidRPr="001E101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ในสกุลเงินบาท เงินกู้ยืมดังกล่าวคิดอัตราดอกเบี้ยร้อยละ </w:t>
      </w:r>
      <w:r w:rsidRPr="001E101B">
        <w:rPr>
          <w:rFonts w:ascii="Browallia New" w:hAnsi="Browallia New" w:cs="Browallia New"/>
          <w:color w:val="000000"/>
          <w:spacing w:val="-4"/>
          <w:sz w:val="26"/>
          <w:szCs w:val="26"/>
        </w:rPr>
        <w:t>TH</w:t>
      </w:r>
      <w:r w:rsidR="00635FCE" w:rsidRPr="001E101B">
        <w:rPr>
          <w:rFonts w:ascii="Browallia New" w:hAnsi="Browallia New" w:cs="Browallia New"/>
          <w:color w:val="000000"/>
          <w:spacing w:val="-4"/>
          <w:sz w:val="26"/>
          <w:szCs w:val="26"/>
        </w:rPr>
        <w:t>OR</w:t>
      </w:r>
      <w:r w:rsidRPr="001E101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บวกส่วนต่างของอัตราดอกเบี้ยจำนวนหนึ่งต่อปี โดยมีกำหนดชำระคืน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ภายใน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ปี</w:t>
      </w:r>
      <w:r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2569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</w:p>
    <w:p w14:paraId="0938D8BD" w14:textId="77777777" w:rsidR="003F1947" w:rsidRPr="001E101B" w:rsidRDefault="003F1947" w:rsidP="00224E17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64DF7990" w14:textId="634C4E11" w:rsidR="00077220" w:rsidRPr="001E101B" w:rsidRDefault="003F1947" w:rsidP="0007722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</w:t>
      </w:r>
      <w:r w:rsidR="00A400CE" w:rsidRPr="001E101B">
        <w:rPr>
          <w:rFonts w:ascii="Browallia New" w:hAnsi="Browallia New" w:cs="Browallia New"/>
          <w:color w:val="000000"/>
          <w:sz w:val="26"/>
          <w:szCs w:val="26"/>
          <w:cs/>
        </w:rPr>
        <w:t xml:space="preserve">ของเงินกู้ยืมระยะยาว ณ วันที่ 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A400CE" w:rsidRPr="001E101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400CE"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="00A400CE" w:rsidRPr="001E101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400CE" w:rsidRPr="001E101B">
        <w:rPr>
          <w:rFonts w:ascii="Browallia New" w:hAnsi="Browallia New" w:cs="Browallia New"/>
          <w:color w:val="000000"/>
          <w:sz w:val="26"/>
          <w:szCs w:val="26"/>
          <w:cs/>
        </w:rPr>
        <w:t>ใกล้เคียงกับมูลค่าตามบัญชี เนื่องจากบริษัทใช้อัตราดอกเบี้ยลอยตัว ซึ่งมีความใกล้เคียงกับอัตราดอกเบี้ยในตลาด</w:t>
      </w:r>
    </w:p>
    <w:p w14:paraId="6C477E46" w14:textId="77777777" w:rsidR="00A45C70" w:rsidRPr="001E101B" w:rsidRDefault="004532E6" w:rsidP="0007722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0DC43207" w14:textId="5A40A2B3" w:rsidR="00D3298B" w:rsidRPr="001E101B" w:rsidRDefault="00572B42" w:rsidP="00D3298B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รายละเอียดการครบกำหนดของหนี้สิน</w:t>
      </w:r>
      <w:r w:rsidR="00A56ACE"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ตาม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สัญญาเช่า</w:t>
      </w:r>
      <w:r w:rsidR="00D3298B"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มีดังนี้</w:t>
      </w:r>
    </w:p>
    <w:p w14:paraId="3ABFEDEA" w14:textId="77777777" w:rsidR="00D3298B" w:rsidRPr="001E101B" w:rsidRDefault="00D3298B" w:rsidP="00A45C7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7"/>
        <w:gridCol w:w="1369"/>
        <w:gridCol w:w="1368"/>
        <w:gridCol w:w="1368"/>
      </w:tblGrid>
      <w:tr w:rsidR="00544717" w:rsidRPr="001E101B" w14:paraId="61F8FED6" w14:textId="77777777" w:rsidTr="00E173C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70CC3" w14:textId="77777777" w:rsidR="00544717" w:rsidRPr="001E101B" w:rsidRDefault="00544717" w:rsidP="009E3D62">
            <w:pPr>
              <w:tabs>
                <w:tab w:val="left" w:pos="166"/>
              </w:tabs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F517E1D" w14:textId="77777777" w:rsidR="00544717" w:rsidRPr="001E101B" w:rsidRDefault="00544717" w:rsidP="009E3D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600051" w14:textId="77777777" w:rsidR="00544717" w:rsidRPr="001E101B" w:rsidRDefault="00544717" w:rsidP="009E3D62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119EB" w:rsidRPr="001E101B" w14:paraId="563C10E4" w14:textId="77777777" w:rsidTr="00B17D3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548A9" w14:textId="77777777" w:rsidR="00A119EB" w:rsidRPr="001E101B" w:rsidRDefault="00A119EB" w:rsidP="00A119EB">
            <w:pPr>
              <w:tabs>
                <w:tab w:val="left" w:pos="166"/>
              </w:tabs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D14AF7" w14:textId="631976FB" w:rsidR="00A119EB" w:rsidRPr="001E101B" w:rsidRDefault="00A119EB" w:rsidP="00A119E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5E22F" w14:textId="240540DB" w:rsidR="00A119EB" w:rsidRPr="001E101B" w:rsidRDefault="00A119EB" w:rsidP="00A119E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331A0B" w14:textId="276F3C84" w:rsidR="00A119EB" w:rsidRPr="001E101B" w:rsidRDefault="00A119EB" w:rsidP="00A119E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7AB9F0" w14:textId="26E71DEC" w:rsidR="00A119EB" w:rsidRPr="001E101B" w:rsidRDefault="00A119EB" w:rsidP="00A119E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A119EB" w:rsidRPr="001E101B" w14:paraId="03F1BD42" w14:textId="77777777" w:rsidTr="00B17D3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60E7D9" w14:textId="77777777" w:rsidR="00A119EB" w:rsidRPr="001E101B" w:rsidRDefault="00A119EB" w:rsidP="00A119EB">
            <w:pPr>
              <w:tabs>
                <w:tab w:val="left" w:pos="166"/>
              </w:tabs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AB54AF" w14:textId="67386696" w:rsidR="00A119EB" w:rsidRPr="001E101B" w:rsidRDefault="00A119EB" w:rsidP="00A119E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DCAA25" w14:textId="02F3AF65" w:rsidR="00A119EB" w:rsidRPr="001E101B" w:rsidRDefault="00A119EB" w:rsidP="00A119E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782EEC" w14:textId="3F2966A4" w:rsidR="00A119EB" w:rsidRPr="001E101B" w:rsidRDefault="00A119EB" w:rsidP="00A119E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ACF9A4" w14:textId="467C1783" w:rsidR="00A119EB" w:rsidRPr="001E101B" w:rsidRDefault="00A119EB" w:rsidP="00A119E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6309E5" w:rsidRPr="001E101B" w14:paraId="0718184A" w14:textId="77777777" w:rsidTr="00B17D3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634B0" w14:textId="77777777" w:rsidR="006309E5" w:rsidRPr="001E101B" w:rsidRDefault="006309E5" w:rsidP="006309E5">
            <w:pPr>
              <w:tabs>
                <w:tab w:val="left" w:pos="166"/>
              </w:tabs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50281D" w14:textId="77777777" w:rsidR="006309E5" w:rsidRPr="001E101B" w:rsidRDefault="006309E5" w:rsidP="006309E5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1FDB32" w14:textId="77777777" w:rsidR="006309E5" w:rsidRPr="001E101B" w:rsidRDefault="006309E5" w:rsidP="006309E5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28CDE7" w14:textId="77777777" w:rsidR="006309E5" w:rsidRPr="001E101B" w:rsidRDefault="006309E5" w:rsidP="006309E5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6FEE5C" w14:textId="77777777" w:rsidR="006309E5" w:rsidRPr="001E101B" w:rsidRDefault="006309E5" w:rsidP="006309E5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544717" w:rsidRPr="001E101B" w14:paraId="35752DC8" w14:textId="77777777" w:rsidTr="00B17D3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892B1" w14:textId="77777777" w:rsidR="00544717" w:rsidRPr="001E101B" w:rsidRDefault="00544717" w:rsidP="009E3D62">
            <w:pPr>
              <w:tabs>
                <w:tab w:val="left" w:pos="166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D078E7" w14:textId="77777777" w:rsidR="00544717" w:rsidRPr="001E101B" w:rsidRDefault="00544717" w:rsidP="006309E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18BAFF47" w14:textId="77777777" w:rsidR="00544717" w:rsidRPr="001E101B" w:rsidRDefault="00544717" w:rsidP="006309E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DFF399" w14:textId="77777777" w:rsidR="00544717" w:rsidRPr="001E101B" w:rsidRDefault="00544717" w:rsidP="006309E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2912640" w14:textId="77777777" w:rsidR="00544717" w:rsidRPr="001E101B" w:rsidRDefault="00544717" w:rsidP="006309E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44717" w:rsidRPr="001E101B" w14:paraId="395B1E38" w14:textId="77777777" w:rsidTr="00B17D3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B6A24E6" w14:textId="77777777" w:rsidR="00544717" w:rsidRPr="001E101B" w:rsidRDefault="006021DE" w:rsidP="009E3D62">
            <w:pPr>
              <w:tabs>
                <w:tab w:val="left" w:pos="166"/>
              </w:tabs>
              <w:ind w:left="-101" w:right="-114"/>
              <w:rPr>
                <w:rFonts w:ascii="Browallia New" w:hAnsi="Browallia New" w:cs="Browallia New"/>
                <w:spacing w:val="-4"/>
                <w:sz w:val="26"/>
                <w:szCs w:val="26"/>
                <w:highlight w:val="yellow"/>
              </w:rPr>
            </w:pPr>
            <w:r w:rsidRPr="001E101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จำนวนเงินขั้นต่ำที่ต้องจ่ายซึ่งบันทึกเป็น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168430" w14:textId="77777777" w:rsidR="00544717" w:rsidRPr="001E101B" w:rsidRDefault="00544717" w:rsidP="006309E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14DA105D" w14:textId="77777777" w:rsidR="00544717" w:rsidRPr="001E101B" w:rsidRDefault="00544717" w:rsidP="006309E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B27AFB" w14:textId="77777777" w:rsidR="00544717" w:rsidRPr="001E101B" w:rsidRDefault="00544717" w:rsidP="006309E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624B5B1" w14:textId="77777777" w:rsidR="00544717" w:rsidRPr="001E101B" w:rsidRDefault="00544717" w:rsidP="006309E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6021DE" w:rsidRPr="001E101B" w14:paraId="7EC9DF24" w14:textId="77777777" w:rsidTr="00B17D3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7A318CA" w14:textId="77777777" w:rsidR="006021DE" w:rsidRPr="001E101B" w:rsidRDefault="006021DE" w:rsidP="009E3D62">
            <w:pPr>
              <w:tabs>
                <w:tab w:val="left" w:pos="166"/>
              </w:tabs>
              <w:ind w:left="-101" w:right="-114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highlight w:val="yellow"/>
              </w:rPr>
            </w:pPr>
            <w:r w:rsidRPr="001E101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  </w:t>
            </w:r>
            <w:r w:rsidRPr="001E101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FB0467" w14:textId="77777777" w:rsidR="006021DE" w:rsidRPr="001E101B" w:rsidRDefault="006021DE" w:rsidP="006309E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26E4C98C" w14:textId="77777777" w:rsidR="006021DE" w:rsidRPr="001E101B" w:rsidRDefault="006021DE" w:rsidP="006309E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14C971" w14:textId="77777777" w:rsidR="006021DE" w:rsidRPr="001E101B" w:rsidRDefault="006021DE" w:rsidP="006309E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280B5C3" w14:textId="77777777" w:rsidR="006021DE" w:rsidRPr="001E101B" w:rsidRDefault="006021DE" w:rsidP="006309E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9C0CCC" w:rsidRPr="001E101B" w14:paraId="40F3C33D" w14:textId="77777777" w:rsidTr="00B17D3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1825819" w14:textId="5D18F4E4" w:rsidR="009C0CCC" w:rsidRPr="001E101B" w:rsidRDefault="009C0CCC" w:rsidP="009C0CCC">
            <w:pPr>
              <w:tabs>
                <w:tab w:val="left" w:pos="166"/>
              </w:tabs>
              <w:ind w:left="-101"/>
              <w:jc w:val="both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bookmarkStart w:id="23" w:name="OLE_LINK1"/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ครบกำหนดชำระภายใน 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7A7FD7" w14:textId="5F8F1799" w:rsidR="009C0CCC" w:rsidRPr="001E101B" w:rsidRDefault="00552E4A" w:rsidP="009C0CC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871CE5" w14:textId="78FC1901" w:rsidR="009C0CCC" w:rsidRPr="001E101B" w:rsidRDefault="00552E4A" w:rsidP="009C0CC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6C4319" w14:textId="7F7D99CF" w:rsidR="009C0CCC" w:rsidRPr="001E101B" w:rsidRDefault="00552E4A" w:rsidP="009C0CC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5701FA" w14:textId="3D323B40" w:rsidR="009C0CCC" w:rsidRPr="001E101B" w:rsidRDefault="00552E4A" w:rsidP="009C0CC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</w:p>
        </w:tc>
      </w:tr>
      <w:tr w:rsidR="009C0CCC" w:rsidRPr="001E101B" w14:paraId="5CDD7A3B" w14:textId="77777777" w:rsidTr="00B17D3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295D8D2" w14:textId="15144CBA" w:rsidR="009C0CCC" w:rsidRPr="001E101B" w:rsidRDefault="009C0CCC" w:rsidP="009C0CCC">
            <w:pPr>
              <w:tabs>
                <w:tab w:val="left" w:pos="166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ครบกำหนดชำระระหว่าง 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 ถึง 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ABCC14" w14:textId="7BC0C64D" w:rsidR="009C0CCC" w:rsidRPr="001E101B" w:rsidRDefault="00552E4A" w:rsidP="009C0CC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C0E24C" w14:textId="4E67C3A4" w:rsidR="009C0CCC" w:rsidRPr="001E101B" w:rsidRDefault="00552E4A" w:rsidP="009C0CC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B65EF2" w14:textId="78CEC2EA" w:rsidR="009C0CCC" w:rsidRPr="001E101B" w:rsidRDefault="00552E4A" w:rsidP="009C0CC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745DAB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  <w:r w:rsidR="00745DAB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651B84" w14:textId="5AA473BE" w:rsidR="009C0CCC" w:rsidRPr="001E101B" w:rsidRDefault="00552E4A" w:rsidP="009C0CC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</w:p>
        </w:tc>
      </w:tr>
      <w:tr w:rsidR="009C0CCC" w:rsidRPr="001E101B" w14:paraId="1AC58F89" w14:textId="77777777" w:rsidTr="00B17D3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7A71D20" w14:textId="3CE88196" w:rsidR="009C0CCC" w:rsidRPr="001E101B" w:rsidRDefault="009C0CCC" w:rsidP="009C0CCC">
            <w:pPr>
              <w:tabs>
                <w:tab w:val="left" w:pos="166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ครบกำหนดชำระ 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เกิน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115197C" w14:textId="7581358B" w:rsidR="009C0CCC" w:rsidRPr="001E101B" w:rsidRDefault="00552E4A" w:rsidP="009C0CC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="00745DAB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7F811D" w14:textId="465BF54E" w:rsidR="009C0CCC" w:rsidRPr="001E101B" w:rsidRDefault="00552E4A" w:rsidP="009C0CC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38911EC" w14:textId="10DED35B" w:rsidR="009C0CCC" w:rsidRPr="001E101B" w:rsidRDefault="00552E4A" w:rsidP="009C0CC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  <w:r w:rsidR="00745DAB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="00745DAB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816326" w14:textId="3D6CF427" w:rsidR="009C0CCC" w:rsidRPr="001E101B" w:rsidRDefault="00552E4A" w:rsidP="009C0CC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9C0CCC" w:rsidRPr="001E101B" w14:paraId="7A9592E1" w14:textId="77777777" w:rsidTr="00B17D3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27F6D8C" w14:textId="77777777" w:rsidR="009C0CCC" w:rsidRPr="001E101B" w:rsidRDefault="009C0CCC" w:rsidP="009C0CCC">
            <w:pPr>
              <w:tabs>
                <w:tab w:val="left" w:pos="166"/>
              </w:tabs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9A8574" w14:textId="77777777" w:rsidR="009C0CCC" w:rsidRPr="001E101B" w:rsidRDefault="009C0CCC" w:rsidP="009C0CC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BFE74B4" w14:textId="77777777" w:rsidR="009C0CCC" w:rsidRPr="001E101B" w:rsidRDefault="009C0CCC" w:rsidP="009C0CC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CFF4C1" w14:textId="77777777" w:rsidR="009C0CCC" w:rsidRPr="001E101B" w:rsidRDefault="009C0CCC" w:rsidP="009C0CC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3ED885F" w14:textId="77777777" w:rsidR="009C0CCC" w:rsidRPr="001E101B" w:rsidRDefault="009C0CCC" w:rsidP="009C0CC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C0CCC" w:rsidRPr="001E101B" w14:paraId="5F78A316" w14:textId="77777777" w:rsidTr="00B17D3F">
        <w:trPr>
          <w:trHeight w:val="32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D7CFEB7" w14:textId="4FEDB59E" w:rsidR="009C0CCC" w:rsidRPr="001E101B" w:rsidRDefault="009C0CCC" w:rsidP="009C0CCC">
            <w:pPr>
              <w:tabs>
                <w:tab w:val="left" w:pos="166"/>
              </w:tabs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ค่าใช้จ่ายทางการเงินในอนาคตของ</w:t>
            </w: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F448B6C" w14:textId="6BAEB685" w:rsidR="009C0CCC" w:rsidRPr="001E101B" w:rsidRDefault="009C0CCC" w:rsidP="009C0CC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A57903" w14:textId="10DB19BF" w:rsidR="009C0CCC" w:rsidRPr="001E101B" w:rsidRDefault="009C0CCC" w:rsidP="009C0CC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E204C92" w14:textId="575E4A7E" w:rsidR="009C0CCC" w:rsidRPr="001E101B" w:rsidRDefault="009C0CCC" w:rsidP="009C0CC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745DAB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="00745DAB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2646D8" w14:textId="2A2A30C2" w:rsidR="009C0CCC" w:rsidRPr="001E101B" w:rsidRDefault="009C0CCC" w:rsidP="009C0CC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C0CCC" w:rsidRPr="001E101B" w14:paraId="56866FA9" w14:textId="77777777" w:rsidTr="00B17D3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49F5AA0" w14:textId="77777777" w:rsidR="009C0CCC" w:rsidRPr="001E101B" w:rsidRDefault="009C0CCC" w:rsidP="009C0CCC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0648A77" w14:textId="5A0F3E79" w:rsidR="009C0CCC" w:rsidRPr="001E101B" w:rsidRDefault="00552E4A" w:rsidP="009C0CC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209EA5" w14:textId="4677EBC6" w:rsidR="009C0CCC" w:rsidRPr="001E101B" w:rsidRDefault="00552E4A" w:rsidP="009C0CC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A72E83F" w14:textId="7BB08359" w:rsidR="009C0CCC" w:rsidRPr="001E101B" w:rsidRDefault="00552E4A" w:rsidP="009C0CC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544ABFB" w14:textId="2D3C0FD7" w:rsidR="009C0CCC" w:rsidRPr="001E101B" w:rsidRDefault="00552E4A" w:rsidP="009C0CC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</w:p>
        </w:tc>
      </w:tr>
      <w:tr w:rsidR="009C0CCC" w:rsidRPr="001E101B" w14:paraId="0BC6A6F5" w14:textId="77777777" w:rsidTr="00B17D3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E767810" w14:textId="77777777" w:rsidR="009C0CCC" w:rsidRPr="001E101B" w:rsidRDefault="009C0CCC" w:rsidP="009C0CCC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1E8FD91" w14:textId="77777777" w:rsidR="009C0CCC" w:rsidRPr="001E101B" w:rsidRDefault="009C0CCC" w:rsidP="009C0CC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25471FB" w14:textId="77777777" w:rsidR="009C0CCC" w:rsidRPr="001E101B" w:rsidRDefault="009C0CCC" w:rsidP="009C0CC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CA5568A" w14:textId="77777777" w:rsidR="009C0CCC" w:rsidRPr="001E101B" w:rsidRDefault="009C0CCC" w:rsidP="009C0CC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DF5DA5A" w14:textId="77777777" w:rsidR="009C0CCC" w:rsidRPr="001E101B" w:rsidRDefault="009C0CCC" w:rsidP="009C0CC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C0CCC" w:rsidRPr="001E101B" w14:paraId="37A1AF3E" w14:textId="77777777" w:rsidTr="00B17D3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EFFCD02" w14:textId="77777777" w:rsidR="009C0CCC" w:rsidRPr="001E101B" w:rsidRDefault="009C0CCC" w:rsidP="009C0CCC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68B4EC" w14:textId="77777777" w:rsidR="009C0CCC" w:rsidRPr="001E101B" w:rsidRDefault="009C0CCC" w:rsidP="009C0CC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F18A7D" w14:textId="77777777" w:rsidR="009C0CCC" w:rsidRPr="001E101B" w:rsidRDefault="009C0CCC" w:rsidP="009C0CC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25AC58F" w14:textId="77777777" w:rsidR="009C0CCC" w:rsidRPr="001E101B" w:rsidRDefault="009C0CCC" w:rsidP="009C0CC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59EB38" w14:textId="77777777" w:rsidR="009C0CCC" w:rsidRPr="001E101B" w:rsidRDefault="009C0CCC" w:rsidP="009C0CC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C0CCC" w:rsidRPr="001E101B" w14:paraId="66457722" w14:textId="77777777" w:rsidTr="00B17D3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0CCA694" w14:textId="3B6C88D3" w:rsidR="009C0CCC" w:rsidRPr="001E101B" w:rsidRDefault="009C0CCC" w:rsidP="009C0CCC">
            <w:pPr>
              <w:tabs>
                <w:tab w:val="left" w:pos="166"/>
              </w:tabs>
              <w:ind w:left="-101"/>
              <w:jc w:val="both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ครบกำหนดชำระภายใน 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1F596D" w14:textId="2EE2E71C" w:rsidR="009C0CCC" w:rsidRPr="001E101B" w:rsidRDefault="00552E4A" w:rsidP="009C0CC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B68663" w14:textId="7AA43185" w:rsidR="009C0CCC" w:rsidRPr="001E101B" w:rsidRDefault="00552E4A" w:rsidP="009C0CC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44E4AFE" w14:textId="6CCA6051" w:rsidR="009C0CCC" w:rsidRPr="001E101B" w:rsidRDefault="00552E4A" w:rsidP="009C0CC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9FF9F7" w14:textId="286BDDD7" w:rsidR="009C0CCC" w:rsidRPr="001E101B" w:rsidRDefault="00552E4A" w:rsidP="009C0CC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</w:p>
        </w:tc>
      </w:tr>
      <w:tr w:rsidR="009C0CCC" w:rsidRPr="001E101B" w14:paraId="0FC3B0AE" w14:textId="77777777" w:rsidTr="00B17D3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1F83DAE" w14:textId="05CA9AA4" w:rsidR="009C0CCC" w:rsidRPr="001E101B" w:rsidRDefault="009C0CCC" w:rsidP="009C0CCC">
            <w:pPr>
              <w:tabs>
                <w:tab w:val="left" w:pos="166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ครบกำหนดชำระระหว่าง 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 ถึง 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62E605" w14:textId="686C3B93" w:rsidR="009C0CCC" w:rsidRPr="001E101B" w:rsidRDefault="00552E4A" w:rsidP="009C0CC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1F354B" w14:textId="7A42CEA7" w:rsidR="009C0CCC" w:rsidRPr="001E101B" w:rsidRDefault="00552E4A" w:rsidP="009C0CC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44C523D" w14:textId="20D49F7D" w:rsidR="009C0CCC" w:rsidRPr="001E101B" w:rsidRDefault="00552E4A" w:rsidP="009C0CC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FBDFC1" w14:textId="69BAFD21" w:rsidR="009C0CCC" w:rsidRPr="001E101B" w:rsidRDefault="00552E4A" w:rsidP="009C0CC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</w:p>
        </w:tc>
      </w:tr>
      <w:tr w:rsidR="009C0CCC" w:rsidRPr="001E101B" w14:paraId="59BB95E6" w14:textId="77777777" w:rsidTr="00B17D3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15DB436" w14:textId="4858C883" w:rsidR="009C0CCC" w:rsidRPr="001E101B" w:rsidRDefault="009C0CCC" w:rsidP="009C0CCC">
            <w:pPr>
              <w:tabs>
                <w:tab w:val="left" w:pos="166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ครบกำหนดชำระ 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เกิน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2D773E0" w14:textId="0A275E16" w:rsidR="009C0CCC" w:rsidRPr="001E101B" w:rsidRDefault="00552E4A" w:rsidP="009C0CC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8546AA" w14:textId="70340BE3" w:rsidR="009C0CCC" w:rsidRPr="001E101B" w:rsidRDefault="00552E4A" w:rsidP="009C0CC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9F4F658" w14:textId="2EAF15CD" w:rsidR="009C0CCC" w:rsidRPr="001E101B" w:rsidRDefault="00552E4A" w:rsidP="009C0CC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9B8149" w14:textId="5A3EA309" w:rsidR="009C0CCC" w:rsidRPr="001E101B" w:rsidRDefault="00552E4A" w:rsidP="009C0CC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</w:tr>
      <w:tr w:rsidR="009C0CCC" w:rsidRPr="001E101B" w14:paraId="687F841D" w14:textId="77777777" w:rsidTr="00B17D3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442BCCE" w14:textId="77777777" w:rsidR="009C0CCC" w:rsidRPr="001E101B" w:rsidRDefault="009C0CCC" w:rsidP="009C0CCC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F51DE89" w14:textId="2FBCAD6E" w:rsidR="009C0CCC" w:rsidRPr="001E101B" w:rsidRDefault="00552E4A" w:rsidP="009C0CC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D31458" w14:textId="27CFF159" w:rsidR="009C0CCC" w:rsidRPr="001E101B" w:rsidRDefault="00552E4A" w:rsidP="009C0CC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6C0675B" w14:textId="68C08281" w:rsidR="009C0CCC" w:rsidRPr="001E101B" w:rsidRDefault="00552E4A" w:rsidP="009C0CC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E4A03C6" w14:textId="0234B35C" w:rsidR="009C0CCC" w:rsidRPr="001E101B" w:rsidRDefault="00552E4A" w:rsidP="009C0CC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</w:p>
        </w:tc>
      </w:tr>
      <w:bookmarkEnd w:id="23"/>
    </w:tbl>
    <w:p w14:paraId="7EFC4DC8" w14:textId="769E26C9" w:rsidR="00077220" w:rsidRPr="001E101B" w:rsidRDefault="00077220" w:rsidP="00BD4692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3040FE86" w14:textId="77777777" w:rsidR="004532E6" w:rsidRPr="001E101B" w:rsidRDefault="001C55B2" w:rsidP="00BD4692">
      <w:pPr>
        <w:rPr>
          <w:rFonts w:ascii="Browallia New" w:hAnsi="Browallia New" w:cs="Browallia New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การเปลี่ยนแปลงในหนี้สินที่เกิดจากกิจกรรมจัดหาเงินมีดังนี้</w:t>
      </w:r>
    </w:p>
    <w:p w14:paraId="487120BD" w14:textId="038B8E98" w:rsidR="00077220" w:rsidRPr="001E101B" w:rsidRDefault="00077220" w:rsidP="00BD4692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1718C7" w:rsidRPr="001E101B" w14:paraId="0435790E" w14:textId="77777777" w:rsidTr="008E1626">
        <w:trPr>
          <w:tblHeader/>
        </w:trPr>
        <w:tc>
          <w:tcPr>
            <w:tcW w:w="3690" w:type="dxa"/>
          </w:tcPr>
          <w:p w14:paraId="7FE25390" w14:textId="77777777" w:rsidR="001718C7" w:rsidRPr="001E101B" w:rsidRDefault="001718C7" w:rsidP="008E1626">
            <w:pPr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ACB200" w14:textId="77777777" w:rsidR="001718C7" w:rsidRPr="001E101B" w:rsidRDefault="001718C7" w:rsidP="008E1626">
            <w:pPr>
              <w:ind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718C7" w:rsidRPr="001E101B" w14:paraId="47F9F89A" w14:textId="77777777" w:rsidTr="008E1626">
        <w:trPr>
          <w:tblHeader/>
        </w:trPr>
        <w:tc>
          <w:tcPr>
            <w:tcW w:w="3690" w:type="dxa"/>
          </w:tcPr>
          <w:p w14:paraId="1271B367" w14:textId="77777777" w:rsidR="001718C7" w:rsidRPr="001E101B" w:rsidRDefault="001718C7" w:rsidP="008E1626">
            <w:pPr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EFC3B6E" w14:textId="77777777" w:rsidR="001718C7" w:rsidRPr="001E101B" w:rsidRDefault="001718C7" w:rsidP="008E1626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  <w:p w14:paraId="1D80A99A" w14:textId="77777777" w:rsidR="001718C7" w:rsidRPr="001E101B" w:rsidRDefault="001718C7" w:rsidP="008E1626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ระยะสั้น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F74D16" w14:textId="77777777" w:rsidR="001718C7" w:rsidRPr="001E101B" w:rsidRDefault="001718C7" w:rsidP="008E1626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  <w:p w14:paraId="09554486" w14:textId="77777777" w:rsidR="001718C7" w:rsidRPr="001E101B" w:rsidRDefault="001718C7" w:rsidP="008E1626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ระยะยาว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328227" w14:textId="77777777" w:rsidR="001718C7" w:rsidRPr="001E101B" w:rsidRDefault="001718C7" w:rsidP="008E1626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หนี้สินตาม</w:t>
            </w:r>
          </w:p>
          <w:p w14:paraId="57B7D1DB" w14:textId="77777777" w:rsidR="001718C7" w:rsidRPr="001E101B" w:rsidRDefault="001718C7" w:rsidP="008E1626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1FAA789" w14:textId="77777777" w:rsidR="001718C7" w:rsidRPr="001E101B" w:rsidRDefault="001718C7" w:rsidP="008E1626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1718C7" w:rsidRPr="001E101B" w14:paraId="5BE49A3D" w14:textId="77777777" w:rsidTr="008E1626">
        <w:trPr>
          <w:tblHeader/>
        </w:trPr>
        <w:tc>
          <w:tcPr>
            <w:tcW w:w="3690" w:type="dxa"/>
          </w:tcPr>
          <w:p w14:paraId="5BC310DF" w14:textId="77777777" w:rsidR="001718C7" w:rsidRPr="001E101B" w:rsidRDefault="001718C7" w:rsidP="008E1626">
            <w:pPr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656B2E8D" w14:textId="77777777" w:rsidR="001718C7" w:rsidRPr="001E101B" w:rsidRDefault="001718C7" w:rsidP="008E1626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BE5B482" w14:textId="77777777" w:rsidR="001718C7" w:rsidRPr="001E101B" w:rsidRDefault="001718C7" w:rsidP="008E1626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64ABE8A" w14:textId="77777777" w:rsidR="001718C7" w:rsidRPr="001E101B" w:rsidRDefault="001718C7" w:rsidP="008E1626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4C7C6968" w14:textId="77777777" w:rsidR="001718C7" w:rsidRPr="001E101B" w:rsidRDefault="001718C7" w:rsidP="008E1626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718C7" w:rsidRPr="001E101B" w14:paraId="5796075B" w14:textId="77777777" w:rsidTr="001718C7">
        <w:tc>
          <w:tcPr>
            <w:tcW w:w="3690" w:type="dxa"/>
          </w:tcPr>
          <w:p w14:paraId="6BFDFFBB" w14:textId="77777777" w:rsidR="001718C7" w:rsidRPr="001E101B" w:rsidRDefault="001718C7" w:rsidP="008E1626">
            <w:pPr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A48A684" w14:textId="77777777" w:rsidR="001718C7" w:rsidRPr="001E101B" w:rsidRDefault="001718C7" w:rsidP="008E1626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2028D9EA" w14:textId="77777777" w:rsidR="001718C7" w:rsidRPr="001E101B" w:rsidRDefault="001718C7" w:rsidP="008E1626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A3CB62E" w14:textId="77777777" w:rsidR="001718C7" w:rsidRPr="001E101B" w:rsidRDefault="001718C7" w:rsidP="008E1626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625EA2F" w14:textId="77777777" w:rsidR="001718C7" w:rsidRPr="001E101B" w:rsidRDefault="001718C7" w:rsidP="008E1626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718C7" w:rsidRPr="001E101B" w14:paraId="22BFB7FB" w14:textId="77777777" w:rsidTr="001718C7">
        <w:tc>
          <w:tcPr>
            <w:tcW w:w="3690" w:type="dxa"/>
            <w:hideMark/>
          </w:tcPr>
          <w:p w14:paraId="31A518AF" w14:textId="1FAA536D" w:rsidR="001718C7" w:rsidRPr="001E101B" w:rsidRDefault="001718C7" w:rsidP="008E1626">
            <w:pPr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B0B742" w14:textId="221AD510" w:rsidR="001718C7" w:rsidRPr="001E101B" w:rsidRDefault="00552E4A" w:rsidP="008E1626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077335F9" w14:textId="2702B584" w:rsidR="001718C7" w:rsidRPr="001E101B" w:rsidRDefault="00552E4A" w:rsidP="008E1626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440" w:type="dxa"/>
            <w:shd w:val="clear" w:color="auto" w:fill="auto"/>
          </w:tcPr>
          <w:p w14:paraId="69EA4083" w14:textId="79B57707" w:rsidR="001718C7" w:rsidRPr="001E101B" w:rsidRDefault="00552E4A" w:rsidP="008E1626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B9BE20" w14:textId="5475B22C" w:rsidR="001718C7" w:rsidRPr="001E101B" w:rsidRDefault="00552E4A" w:rsidP="008E1626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</w:tr>
      <w:tr w:rsidR="001718C7" w:rsidRPr="001E101B" w14:paraId="7F37D0A8" w14:textId="77777777" w:rsidTr="001718C7">
        <w:tc>
          <w:tcPr>
            <w:tcW w:w="3690" w:type="dxa"/>
            <w:hideMark/>
          </w:tcPr>
          <w:p w14:paraId="3001D04E" w14:textId="77777777" w:rsidR="001718C7" w:rsidRPr="001E101B" w:rsidRDefault="001718C7" w:rsidP="008E1626">
            <w:pPr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กระแสเงินสดรับ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A11C0C" w14:textId="77777777" w:rsidR="001718C7" w:rsidRPr="001E101B" w:rsidRDefault="001718C7" w:rsidP="008E1626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FBDDEC9" w14:textId="5E455887" w:rsidR="001718C7" w:rsidRPr="001E101B" w:rsidRDefault="00552E4A" w:rsidP="008E1626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4218AA79" w14:textId="77777777" w:rsidR="001718C7" w:rsidRPr="001E101B" w:rsidRDefault="001718C7" w:rsidP="008E1626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50BB8C" w14:textId="417D5EC5" w:rsidR="001718C7" w:rsidRPr="001E101B" w:rsidRDefault="00552E4A" w:rsidP="008E1626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718C7" w:rsidRPr="001E101B" w14:paraId="47791ABF" w14:textId="77777777" w:rsidTr="001718C7">
        <w:tc>
          <w:tcPr>
            <w:tcW w:w="3690" w:type="dxa"/>
          </w:tcPr>
          <w:p w14:paraId="1B4CC554" w14:textId="77777777" w:rsidR="001718C7" w:rsidRPr="001E101B" w:rsidRDefault="001718C7" w:rsidP="008E1626">
            <w:pPr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กระแสเงินสดชำระคืน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3AEA93" w14:textId="77777777" w:rsidR="001718C7" w:rsidRPr="001E101B" w:rsidRDefault="001718C7" w:rsidP="008E1626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E45F90C" w14:textId="77777777" w:rsidR="001718C7" w:rsidRPr="001E101B" w:rsidRDefault="001718C7" w:rsidP="008E1626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D700DB5" w14:textId="77777777" w:rsidR="001718C7" w:rsidRPr="001E101B" w:rsidRDefault="001718C7" w:rsidP="008E1626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CADC79" w14:textId="77777777" w:rsidR="001718C7" w:rsidRPr="001E101B" w:rsidRDefault="001718C7" w:rsidP="008E1626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718C7" w:rsidRPr="001E101B" w14:paraId="1778171C" w14:textId="77777777" w:rsidTr="001718C7">
        <w:tc>
          <w:tcPr>
            <w:tcW w:w="3690" w:type="dxa"/>
          </w:tcPr>
          <w:p w14:paraId="0C03F6EB" w14:textId="77777777" w:rsidR="001718C7" w:rsidRPr="001E101B" w:rsidRDefault="001718C7" w:rsidP="008E1626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เงินต้น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244D92" w14:textId="77777777" w:rsidR="001718C7" w:rsidRPr="001E101B" w:rsidRDefault="001718C7" w:rsidP="008E1626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EC0965A" w14:textId="73C2DD6A" w:rsidR="001718C7" w:rsidRPr="001E101B" w:rsidRDefault="001718C7" w:rsidP="008E1626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1E10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D55035D" w14:textId="225F5A50" w:rsidR="001718C7" w:rsidRPr="001E101B" w:rsidRDefault="001718C7" w:rsidP="008E1626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16EEC9E" w14:textId="25AB9841" w:rsidR="001718C7" w:rsidRPr="001E101B" w:rsidRDefault="001718C7" w:rsidP="008E1626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Pr="001E10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718C7" w:rsidRPr="001E101B" w14:paraId="44431936" w14:textId="77777777" w:rsidTr="001718C7">
        <w:tc>
          <w:tcPr>
            <w:tcW w:w="3690" w:type="dxa"/>
          </w:tcPr>
          <w:p w14:paraId="751B3901" w14:textId="77777777" w:rsidR="001718C7" w:rsidRPr="001E101B" w:rsidRDefault="001718C7" w:rsidP="008E1626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ดอกเบี้ย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66CAAC" w14:textId="77777777" w:rsidR="001718C7" w:rsidRPr="001E101B" w:rsidRDefault="001718C7" w:rsidP="008E1626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79E88C" w14:textId="77777777" w:rsidR="001718C7" w:rsidRPr="001E101B" w:rsidRDefault="001718C7" w:rsidP="008E1626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9DB2850" w14:textId="58E347A8" w:rsidR="001718C7" w:rsidRPr="001E101B" w:rsidRDefault="001718C7" w:rsidP="008E1626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7A65CCD" w14:textId="2DA5F3D4" w:rsidR="001718C7" w:rsidRPr="001E101B" w:rsidRDefault="001718C7" w:rsidP="008E1626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718C7" w:rsidRPr="001E101B" w14:paraId="4F74DB52" w14:textId="77777777" w:rsidTr="001718C7">
        <w:tc>
          <w:tcPr>
            <w:tcW w:w="3690" w:type="dxa"/>
          </w:tcPr>
          <w:p w14:paraId="5D2B0674" w14:textId="77777777" w:rsidR="001718C7" w:rsidRPr="001E101B" w:rsidRDefault="001718C7" w:rsidP="008E1626">
            <w:pPr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A3882D" w14:textId="77777777" w:rsidR="001718C7" w:rsidRPr="001E101B" w:rsidRDefault="001718C7" w:rsidP="008E1626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ABFFBC" w14:textId="77777777" w:rsidR="001718C7" w:rsidRPr="001E101B" w:rsidRDefault="001718C7" w:rsidP="008E1626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37EC3E3" w14:textId="3D922FA5" w:rsidR="001718C7" w:rsidRPr="001E101B" w:rsidRDefault="00552E4A" w:rsidP="008E1626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440" w:type="dxa"/>
            <w:shd w:val="clear" w:color="auto" w:fill="auto"/>
          </w:tcPr>
          <w:p w14:paraId="012DA739" w14:textId="235032E9" w:rsidR="001718C7" w:rsidRPr="001E101B" w:rsidRDefault="00552E4A" w:rsidP="008E1626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</w:tr>
      <w:tr w:rsidR="001718C7" w:rsidRPr="001E101B" w14:paraId="0940D8B9" w14:textId="77777777" w:rsidTr="001718C7">
        <w:tc>
          <w:tcPr>
            <w:tcW w:w="3690" w:type="dxa"/>
          </w:tcPr>
          <w:p w14:paraId="510EB9AC" w14:textId="77777777" w:rsidR="001718C7" w:rsidRPr="001E101B" w:rsidRDefault="001718C7" w:rsidP="008E1626">
            <w:pPr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การเปลี่ยนแปลงสัญญาเช่าและการปรับปรุง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F5DB78" w14:textId="77777777" w:rsidR="001718C7" w:rsidRPr="001E101B" w:rsidRDefault="001718C7" w:rsidP="008E1626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F15838" w14:textId="77777777" w:rsidR="001718C7" w:rsidRPr="001E101B" w:rsidRDefault="001718C7" w:rsidP="008E1626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BD23D13" w14:textId="75F4BABA" w:rsidR="001718C7" w:rsidRPr="001E101B" w:rsidRDefault="00552E4A" w:rsidP="008E1626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440" w:type="dxa"/>
            <w:shd w:val="clear" w:color="auto" w:fill="auto"/>
          </w:tcPr>
          <w:p w14:paraId="5B7DEED9" w14:textId="17E3A9B8" w:rsidR="001718C7" w:rsidRPr="001E101B" w:rsidRDefault="00552E4A" w:rsidP="008E1626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</w:tr>
      <w:tr w:rsidR="001718C7" w:rsidRPr="001E101B" w14:paraId="43B01562" w14:textId="77777777" w:rsidTr="001718C7">
        <w:tc>
          <w:tcPr>
            <w:tcW w:w="3690" w:type="dxa"/>
          </w:tcPr>
          <w:p w14:paraId="17C6D52D" w14:textId="77777777" w:rsidR="001718C7" w:rsidRPr="001E101B" w:rsidRDefault="001718C7" w:rsidP="008E1626">
            <w:pPr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การเพิ่มขึ้นของดอกเบี้ย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ECDA04" w14:textId="77777777" w:rsidR="001718C7" w:rsidRPr="001E101B" w:rsidRDefault="001718C7" w:rsidP="008E1626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74ADE9" w14:textId="77777777" w:rsidR="001718C7" w:rsidRPr="001E101B" w:rsidRDefault="001718C7" w:rsidP="008E1626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540910C" w14:textId="4AA1B433" w:rsidR="001718C7" w:rsidRPr="001E101B" w:rsidRDefault="00552E4A" w:rsidP="008E1626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440" w:type="dxa"/>
            <w:shd w:val="clear" w:color="auto" w:fill="auto"/>
          </w:tcPr>
          <w:p w14:paraId="09094531" w14:textId="43855D09" w:rsidR="001718C7" w:rsidRPr="001E101B" w:rsidRDefault="00552E4A" w:rsidP="008E1626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</w:tr>
      <w:tr w:rsidR="001718C7" w:rsidRPr="001E101B" w14:paraId="686D6CF8" w14:textId="77777777" w:rsidTr="001718C7">
        <w:tc>
          <w:tcPr>
            <w:tcW w:w="3690" w:type="dxa"/>
            <w:shd w:val="clear" w:color="auto" w:fill="auto"/>
            <w:hideMark/>
          </w:tcPr>
          <w:p w14:paraId="55312D5D" w14:textId="77777777" w:rsidR="001718C7" w:rsidRPr="001E101B" w:rsidRDefault="001718C7" w:rsidP="008E1626">
            <w:pPr>
              <w:ind w:left="86" w:right="-117" w:hanging="187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ตัดจำหน่ายค่าธรรมเนียมทางการเงิน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AA61DAD" w14:textId="77777777" w:rsidR="001718C7" w:rsidRPr="001E101B" w:rsidRDefault="001718C7" w:rsidP="008E1626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1CD6E55" w14:textId="175099F0" w:rsidR="001718C7" w:rsidRPr="001E101B" w:rsidRDefault="00552E4A" w:rsidP="008E1626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10E8FB7" w14:textId="77777777" w:rsidR="001718C7" w:rsidRPr="001E101B" w:rsidRDefault="001718C7" w:rsidP="008E1626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6AC3B58" w14:textId="2ABD74E6" w:rsidR="001718C7" w:rsidRPr="001E101B" w:rsidRDefault="00552E4A" w:rsidP="008E1626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</w:tr>
      <w:tr w:rsidR="001718C7" w:rsidRPr="001E101B" w14:paraId="11686C0F" w14:textId="77777777" w:rsidTr="001718C7">
        <w:tc>
          <w:tcPr>
            <w:tcW w:w="3690" w:type="dxa"/>
            <w:hideMark/>
          </w:tcPr>
          <w:p w14:paraId="48FA434E" w14:textId="63D775F2" w:rsidR="001718C7" w:rsidRPr="001E101B" w:rsidRDefault="001718C7" w:rsidP="008E1626">
            <w:pPr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3F4DFAD" w14:textId="57EE7071" w:rsidR="001718C7" w:rsidRPr="001E101B" w:rsidRDefault="00552E4A" w:rsidP="008E1626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435CF9C" w14:textId="260B7D26" w:rsidR="001718C7" w:rsidRPr="001E101B" w:rsidRDefault="00552E4A" w:rsidP="008E1626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F6A4C65" w14:textId="4AECBC7D" w:rsidR="001718C7" w:rsidRPr="001E101B" w:rsidRDefault="00552E4A" w:rsidP="008E1626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C01856C" w14:textId="05DD3477" w:rsidR="001718C7" w:rsidRPr="001E101B" w:rsidRDefault="00552E4A" w:rsidP="008E1626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</w:tr>
    </w:tbl>
    <w:p w14:paraId="58F2F8C3" w14:textId="76739CE9" w:rsidR="00B17D3F" w:rsidRPr="001E101B" w:rsidRDefault="00385160" w:rsidP="00BD4692">
      <w:pPr>
        <w:rPr>
          <w:rFonts w:ascii="Browallia New" w:hAnsi="Browallia New" w:cs="Browallia New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50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B04547" w:rsidRPr="001E101B" w14:paraId="1B2514C4" w14:textId="77777777" w:rsidTr="00385160">
        <w:trPr>
          <w:tblHeader/>
        </w:trPr>
        <w:tc>
          <w:tcPr>
            <w:tcW w:w="3690" w:type="dxa"/>
          </w:tcPr>
          <w:p w14:paraId="5D1B818A" w14:textId="77777777" w:rsidR="00B04547" w:rsidRPr="001E101B" w:rsidRDefault="00B04547" w:rsidP="00F0294E">
            <w:pPr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45784F" w14:textId="77777777" w:rsidR="00B04547" w:rsidRPr="001E101B" w:rsidRDefault="00B04547" w:rsidP="00F0294E">
            <w:pPr>
              <w:ind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04547" w:rsidRPr="001E101B" w14:paraId="066AFA1B" w14:textId="77777777" w:rsidTr="00385160">
        <w:trPr>
          <w:tblHeader/>
        </w:trPr>
        <w:tc>
          <w:tcPr>
            <w:tcW w:w="3690" w:type="dxa"/>
          </w:tcPr>
          <w:p w14:paraId="789A612B" w14:textId="77777777" w:rsidR="00B04547" w:rsidRPr="001E101B" w:rsidRDefault="00B04547" w:rsidP="00F0294E">
            <w:pPr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58EA7C7" w14:textId="77777777" w:rsidR="00B04547" w:rsidRPr="001E101B" w:rsidRDefault="00B04547" w:rsidP="0038516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  <w:p w14:paraId="5CC7728E" w14:textId="77777777" w:rsidR="00B04547" w:rsidRPr="001E101B" w:rsidRDefault="00B04547" w:rsidP="0038516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ระยะสั้น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8295B0" w14:textId="77777777" w:rsidR="00B04547" w:rsidRPr="001E101B" w:rsidRDefault="00B04547" w:rsidP="0038516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  <w:p w14:paraId="2EB5748E" w14:textId="77777777" w:rsidR="00B04547" w:rsidRPr="001E101B" w:rsidRDefault="00B04547" w:rsidP="0038516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ระยะยาว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45297B" w14:textId="77777777" w:rsidR="00B04547" w:rsidRPr="001E101B" w:rsidRDefault="00B04547" w:rsidP="0038516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หนี้สินตาม</w:t>
            </w:r>
          </w:p>
          <w:p w14:paraId="32550882" w14:textId="77777777" w:rsidR="00B04547" w:rsidRPr="001E101B" w:rsidRDefault="00B04547" w:rsidP="0038516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3343F3F" w14:textId="77777777" w:rsidR="00B04547" w:rsidRPr="001E101B" w:rsidRDefault="00B04547" w:rsidP="0038516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B04547" w:rsidRPr="001E101B" w14:paraId="1598D60F" w14:textId="77777777" w:rsidTr="00385160">
        <w:trPr>
          <w:tblHeader/>
        </w:trPr>
        <w:tc>
          <w:tcPr>
            <w:tcW w:w="3690" w:type="dxa"/>
          </w:tcPr>
          <w:p w14:paraId="51098359" w14:textId="77777777" w:rsidR="00B04547" w:rsidRPr="001E101B" w:rsidRDefault="00B04547" w:rsidP="00F0294E">
            <w:pPr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7500DE3D" w14:textId="77777777" w:rsidR="00B04547" w:rsidRPr="001E101B" w:rsidRDefault="00B04547" w:rsidP="0038516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D5AB0D0" w14:textId="77777777" w:rsidR="00B04547" w:rsidRPr="001E101B" w:rsidRDefault="00B04547" w:rsidP="0038516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B3DEFB5" w14:textId="77777777" w:rsidR="00B04547" w:rsidRPr="001E101B" w:rsidRDefault="00B04547" w:rsidP="0038516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7221CBEA" w14:textId="77777777" w:rsidR="00B04547" w:rsidRPr="001E101B" w:rsidRDefault="00B04547" w:rsidP="0038516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E70A6" w:rsidRPr="001E101B" w14:paraId="44DB5A83" w14:textId="77777777" w:rsidTr="00385160">
        <w:tc>
          <w:tcPr>
            <w:tcW w:w="3690" w:type="dxa"/>
          </w:tcPr>
          <w:p w14:paraId="49B7D838" w14:textId="77777777" w:rsidR="003E70A6" w:rsidRPr="001E101B" w:rsidRDefault="003E70A6" w:rsidP="009C341C">
            <w:pPr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CEEC685" w14:textId="77777777" w:rsidR="003E70A6" w:rsidRPr="001E101B" w:rsidRDefault="003E70A6" w:rsidP="0038516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5F429E8D" w14:textId="77777777" w:rsidR="003E70A6" w:rsidRPr="001E101B" w:rsidRDefault="003E70A6" w:rsidP="0038516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9C976F2" w14:textId="77777777" w:rsidR="003E70A6" w:rsidRPr="001E101B" w:rsidRDefault="003E70A6" w:rsidP="0038516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0E4CEB8" w14:textId="77777777" w:rsidR="003E70A6" w:rsidRPr="001E101B" w:rsidRDefault="003E70A6" w:rsidP="0038516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718C7" w:rsidRPr="001E101B" w14:paraId="64A9403B" w14:textId="77777777" w:rsidTr="00385160">
        <w:tc>
          <w:tcPr>
            <w:tcW w:w="3690" w:type="dxa"/>
            <w:hideMark/>
          </w:tcPr>
          <w:p w14:paraId="2E2C1C1F" w14:textId="09652409" w:rsidR="001718C7" w:rsidRPr="001E101B" w:rsidRDefault="001718C7" w:rsidP="001718C7">
            <w:pPr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3FA481" w14:textId="4615B448" w:rsidR="001718C7" w:rsidRPr="001E101B" w:rsidRDefault="00552E4A" w:rsidP="001718C7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3D96E180" w14:textId="0C6DD208" w:rsidR="001718C7" w:rsidRPr="001E101B" w:rsidRDefault="00552E4A" w:rsidP="001718C7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40" w:type="dxa"/>
            <w:shd w:val="clear" w:color="auto" w:fill="FAFAFA"/>
          </w:tcPr>
          <w:p w14:paraId="6055B00F" w14:textId="06758FE9" w:rsidR="001718C7" w:rsidRPr="001E101B" w:rsidRDefault="00552E4A" w:rsidP="001718C7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501101" w14:textId="1C4491D5" w:rsidR="001718C7" w:rsidRPr="001E101B" w:rsidRDefault="00552E4A" w:rsidP="001718C7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</w:tr>
      <w:tr w:rsidR="009C0CCC" w:rsidRPr="001E101B" w14:paraId="5C3D0D35" w14:textId="77777777" w:rsidTr="00385160">
        <w:tc>
          <w:tcPr>
            <w:tcW w:w="3690" w:type="dxa"/>
            <w:hideMark/>
          </w:tcPr>
          <w:p w14:paraId="4C1214B7" w14:textId="77777777" w:rsidR="009C0CCC" w:rsidRPr="001E101B" w:rsidRDefault="009C0CCC" w:rsidP="009C0CCC">
            <w:pPr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กระแสเงินสดรับ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B17EEE" w14:textId="2CED9F70" w:rsidR="009C0CCC" w:rsidRPr="001E101B" w:rsidRDefault="009C0CCC" w:rsidP="009C0CCC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05F511E" w14:textId="525D5CAA" w:rsidR="009C0CCC" w:rsidRPr="001E101B" w:rsidRDefault="00552E4A" w:rsidP="009C0CCC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745DAB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45DAB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13B7D207" w14:textId="730B2720" w:rsidR="009C0CCC" w:rsidRPr="001E101B" w:rsidRDefault="009C0CCC" w:rsidP="009C0CCC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012033" w14:textId="64140855" w:rsidR="009C0CCC" w:rsidRPr="001E101B" w:rsidRDefault="00552E4A" w:rsidP="009C0CCC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745DAB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45DAB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C0CCC" w:rsidRPr="001E101B" w14:paraId="6BBD7C0D" w14:textId="77777777" w:rsidTr="00385160">
        <w:tc>
          <w:tcPr>
            <w:tcW w:w="3690" w:type="dxa"/>
          </w:tcPr>
          <w:p w14:paraId="2D308B70" w14:textId="77777777" w:rsidR="009C0CCC" w:rsidRPr="001E101B" w:rsidRDefault="009C0CCC" w:rsidP="009C0CCC">
            <w:pPr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กระแสเงินสดชำระคืน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6211B8" w14:textId="77777777" w:rsidR="009C0CCC" w:rsidRPr="001E101B" w:rsidRDefault="009C0CCC" w:rsidP="009C0CCC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F4E8500" w14:textId="77777777" w:rsidR="009C0CCC" w:rsidRPr="001E101B" w:rsidRDefault="009C0CCC" w:rsidP="009C0CCC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25143F0" w14:textId="77777777" w:rsidR="009C0CCC" w:rsidRPr="001E101B" w:rsidRDefault="009C0CCC" w:rsidP="009C0CCC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2A84074" w14:textId="77777777" w:rsidR="009C0CCC" w:rsidRPr="001E101B" w:rsidRDefault="009C0CCC" w:rsidP="009C0CCC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C0CCC" w:rsidRPr="001E101B" w14:paraId="152F8B28" w14:textId="77777777" w:rsidTr="00DD4B78">
        <w:tc>
          <w:tcPr>
            <w:tcW w:w="3690" w:type="dxa"/>
          </w:tcPr>
          <w:p w14:paraId="5F4CFDB9" w14:textId="29452497" w:rsidR="009C0CCC" w:rsidRPr="001E101B" w:rsidRDefault="009C0CCC" w:rsidP="009C0CCC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เงินต้น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AE9DEA" w14:textId="23FD3053" w:rsidR="009C0CCC" w:rsidRPr="001E101B" w:rsidRDefault="009C0CCC" w:rsidP="009C0CCC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0ECEF93" w14:textId="1ACCBE71" w:rsidR="009C0CCC" w:rsidRPr="001E101B" w:rsidRDefault="009C0CCC" w:rsidP="009C0CCC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45DAB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CAFC4E0" w14:textId="6139A99B" w:rsidR="009C0CCC" w:rsidRPr="001E101B" w:rsidRDefault="009C0CCC" w:rsidP="009C0CCC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745DAB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  <w:r w:rsidR="00745DAB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20A390" w14:textId="44FE6B5F" w:rsidR="009C0CCC" w:rsidRPr="001E101B" w:rsidRDefault="009C0CCC" w:rsidP="009C0CCC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45DAB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="00745DAB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  <w:r w:rsidR="00745DAB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C0CCC" w:rsidRPr="001E101B" w14:paraId="7FCC6387" w14:textId="77777777" w:rsidTr="00DD4B78">
        <w:tc>
          <w:tcPr>
            <w:tcW w:w="3690" w:type="dxa"/>
          </w:tcPr>
          <w:p w14:paraId="5BFA27B7" w14:textId="68337D41" w:rsidR="009C0CCC" w:rsidRPr="001E101B" w:rsidRDefault="009C0CCC" w:rsidP="009C0CCC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D27B70" w14:textId="57884033" w:rsidR="009C0CCC" w:rsidRPr="001E101B" w:rsidRDefault="009C0CCC" w:rsidP="009C0CCC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3D63700" w14:textId="0E49E483" w:rsidR="009C0CCC" w:rsidRPr="001E101B" w:rsidRDefault="009C0CCC" w:rsidP="009C0CCC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C08E77E" w14:textId="7C1B0828" w:rsidR="009C0CCC" w:rsidRPr="001E101B" w:rsidRDefault="009C0CCC" w:rsidP="009C0CCC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745DAB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  <w:r w:rsidR="00745DAB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CA5CD92" w14:textId="227F99A1" w:rsidR="009C0CCC" w:rsidRPr="001E101B" w:rsidRDefault="00745DAB" w:rsidP="009C0CCC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C0CCC" w:rsidRPr="001E101B" w14:paraId="40A6422A" w14:textId="77777777" w:rsidTr="00DD4B78">
        <w:tc>
          <w:tcPr>
            <w:tcW w:w="3690" w:type="dxa"/>
          </w:tcPr>
          <w:p w14:paraId="67A16D7A" w14:textId="65A4D333" w:rsidR="009C0CCC" w:rsidRPr="001E101B" w:rsidRDefault="009C0CCC" w:rsidP="009C0CCC">
            <w:pPr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การเพิ่มขึ้น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F1D5C2" w14:textId="01B66F96" w:rsidR="009C0CCC" w:rsidRPr="001E101B" w:rsidRDefault="009C0CCC" w:rsidP="009C0CCC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6A257A7" w14:textId="06259ACF" w:rsidR="009C0CCC" w:rsidRPr="001E101B" w:rsidRDefault="009C0CCC" w:rsidP="009C0CCC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D099C40" w14:textId="5FFA3E0C" w:rsidR="009C0CCC" w:rsidRPr="001E101B" w:rsidRDefault="00552E4A" w:rsidP="009C0CCC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1440" w:type="dxa"/>
            <w:shd w:val="clear" w:color="auto" w:fill="FAFAFA"/>
          </w:tcPr>
          <w:p w14:paraId="04BC2363" w14:textId="7C50AF68" w:rsidR="009C0CCC" w:rsidRPr="001E101B" w:rsidRDefault="00552E4A" w:rsidP="009C0CCC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</w:tr>
      <w:tr w:rsidR="009C0CCC" w:rsidRPr="001E101B" w14:paraId="467BF35E" w14:textId="77777777" w:rsidTr="00DD4B78">
        <w:tc>
          <w:tcPr>
            <w:tcW w:w="3690" w:type="dxa"/>
          </w:tcPr>
          <w:p w14:paraId="466EE71A" w14:textId="732410F4" w:rsidR="009C0CCC" w:rsidRPr="001E101B" w:rsidRDefault="009C0CCC" w:rsidP="009C0CCC">
            <w:pPr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การเพิ่มขึ้นของดอกเบี้ย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A4983A" w14:textId="5572F757" w:rsidR="009C0CCC" w:rsidRPr="001E101B" w:rsidRDefault="009C0CCC" w:rsidP="009C0CCC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070C35B" w14:textId="0CFE5FC5" w:rsidR="009C0CCC" w:rsidRPr="001E101B" w:rsidRDefault="009C0CCC" w:rsidP="009C0CCC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103758B" w14:textId="4D52A240" w:rsidR="009C0CCC" w:rsidRPr="001E101B" w:rsidRDefault="00552E4A" w:rsidP="009C0CCC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745DAB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  <w:r w:rsidR="00745DAB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440" w:type="dxa"/>
            <w:shd w:val="clear" w:color="auto" w:fill="FAFAFA"/>
          </w:tcPr>
          <w:p w14:paraId="6CC11628" w14:textId="5A9598C1" w:rsidR="009C0CCC" w:rsidRPr="001E101B" w:rsidRDefault="00552E4A" w:rsidP="009C0CCC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745DAB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  <w:r w:rsidR="00745DAB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</w:p>
        </w:tc>
      </w:tr>
      <w:tr w:rsidR="00745DAB" w:rsidRPr="001E101B" w14:paraId="5A067F0E" w14:textId="77777777" w:rsidTr="00DD4B78">
        <w:tc>
          <w:tcPr>
            <w:tcW w:w="3690" w:type="dxa"/>
          </w:tcPr>
          <w:p w14:paraId="4D295709" w14:textId="6F414C64" w:rsidR="00745DAB" w:rsidRPr="001E101B" w:rsidRDefault="00D7592E" w:rsidP="009C0CCC">
            <w:pPr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จ่าย</w:t>
            </w:r>
            <w:r w:rsidR="00745DAB"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ค่าธรรมเนียมทางการเงิน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FCDF44" w14:textId="6FF99B45" w:rsidR="00745DAB" w:rsidRPr="001E101B" w:rsidRDefault="00745DAB" w:rsidP="009C0CCC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10E1C3B" w14:textId="1F5AE71F" w:rsidR="00745DAB" w:rsidRPr="001E101B" w:rsidRDefault="00745DAB" w:rsidP="009C0CCC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55DC5D1" w14:textId="4337D1BD" w:rsidR="00745DAB" w:rsidRPr="001E101B" w:rsidRDefault="00745DAB" w:rsidP="009C0CCC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97AE094" w14:textId="17C10EB7" w:rsidR="00745DAB" w:rsidRPr="001E101B" w:rsidRDefault="00745DAB" w:rsidP="009C0CCC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C0CCC" w:rsidRPr="001E101B" w14:paraId="609E292F" w14:textId="77777777" w:rsidTr="00800F4E">
        <w:tc>
          <w:tcPr>
            <w:tcW w:w="3690" w:type="dxa"/>
            <w:shd w:val="clear" w:color="auto" w:fill="auto"/>
            <w:hideMark/>
          </w:tcPr>
          <w:p w14:paraId="1C343A49" w14:textId="77777777" w:rsidR="009C0CCC" w:rsidRPr="001E101B" w:rsidRDefault="009C0CCC" w:rsidP="009C0CCC">
            <w:pPr>
              <w:ind w:left="86" w:right="-117" w:hanging="187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ตัดจำหน่ายค่าธรรมเนียมทางการเงิน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1AACD3E5" w14:textId="5B43EDD6" w:rsidR="009C0CCC" w:rsidRPr="001E101B" w:rsidRDefault="009C0CCC" w:rsidP="009C0CCC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349B5B4" w14:textId="2B082F43" w:rsidR="009C0CCC" w:rsidRPr="001E101B" w:rsidRDefault="00552E4A" w:rsidP="009C0CCC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745DAB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DCCBF76" w14:textId="6C598781" w:rsidR="009C0CCC" w:rsidRPr="001E101B" w:rsidRDefault="009C0CCC" w:rsidP="009C0CCC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2DA027C" w14:textId="3CCF97B8" w:rsidR="009C0CCC" w:rsidRPr="001E101B" w:rsidRDefault="00552E4A" w:rsidP="009C0CCC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745DAB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</w:p>
        </w:tc>
      </w:tr>
      <w:tr w:rsidR="009C0CCC" w:rsidRPr="001E101B" w14:paraId="21200A9D" w14:textId="77777777" w:rsidTr="00385160">
        <w:tc>
          <w:tcPr>
            <w:tcW w:w="3690" w:type="dxa"/>
            <w:hideMark/>
          </w:tcPr>
          <w:p w14:paraId="0E4648B9" w14:textId="574BF670" w:rsidR="009C0CCC" w:rsidRPr="001E101B" w:rsidRDefault="009C0CCC" w:rsidP="009C0CCC">
            <w:pPr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9609A61" w14:textId="70C6374A" w:rsidR="009C0CCC" w:rsidRPr="001E101B" w:rsidRDefault="00552E4A" w:rsidP="009C0CCC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A0F456B" w14:textId="2581C8BA" w:rsidR="009C0CCC" w:rsidRPr="001E101B" w:rsidRDefault="00552E4A" w:rsidP="009C0CCC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6E6ECF7" w14:textId="34587A1A" w:rsidR="009C0CCC" w:rsidRPr="001E101B" w:rsidRDefault="00552E4A" w:rsidP="009C0CCC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745DAB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="00745DAB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41DAA6E" w14:textId="581A7E1D" w:rsidR="009C0CCC" w:rsidRPr="001E101B" w:rsidRDefault="00552E4A" w:rsidP="009C0CCC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45DAB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  <w:r w:rsidR="00745DAB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="00745DAB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</w:p>
        </w:tc>
      </w:tr>
    </w:tbl>
    <w:p w14:paraId="6543FBE7" w14:textId="77777777" w:rsidR="003E70A6" w:rsidRPr="001E101B" w:rsidRDefault="003E70A6" w:rsidP="004532E6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1718C7" w:rsidRPr="001E101B" w14:paraId="364A4FB4" w14:textId="77777777" w:rsidTr="008E1626">
        <w:trPr>
          <w:tblHeader/>
        </w:trPr>
        <w:tc>
          <w:tcPr>
            <w:tcW w:w="3690" w:type="dxa"/>
          </w:tcPr>
          <w:p w14:paraId="23142326" w14:textId="77777777" w:rsidR="001718C7" w:rsidRPr="001E101B" w:rsidRDefault="001718C7" w:rsidP="008E1626">
            <w:pPr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953CCC" w14:textId="77777777" w:rsidR="001718C7" w:rsidRPr="001E101B" w:rsidRDefault="001718C7" w:rsidP="008E162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718C7" w:rsidRPr="001E101B" w14:paraId="24E39955" w14:textId="77777777" w:rsidTr="008E1626">
        <w:trPr>
          <w:tblHeader/>
        </w:trPr>
        <w:tc>
          <w:tcPr>
            <w:tcW w:w="3690" w:type="dxa"/>
          </w:tcPr>
          <w:p w14:paraId="5BE06DF4" w14:textId="77777777" w:rsidR="001718C7" w:rsidRPr="001E101B" w:rsidRDefault="001718C7" w:rsidP="008E1626">
            <w:pPr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BE70102" w14:textId="77777777" w:rsidR="001718C7" w:rsidRPr="001E101B" w:rsidRDefault="001718C7" w:rsidP="008E162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  <w:p w14:paraId="781E7B9F" w14:textId="77777777" w:rsidR="001718C7" w:rsidRPr="001E101B" w:rsidRDefault="001718C7" w:rsidP="008E162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ระยะสั้น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79710E" w14:textId="77777777" w:rsidR="001718C7" w:rsidRPr="001E101B" w:rsidRDefault="001718C7" w:rsidP="008E162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  <w:p w14:paraId="01F30E51" w14:textId="77777777" w:rsidR="001718C7" w:rsidRPr="001E101B" w:rsidRDefault="001718C7" w:rsidP="008E162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ระยะยาว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78DFF0" w14:textId="77777777" w:rsidR="001718C7" w:rsidRPr="001E101B" w:rsidRDefault="001718C7" w:rsidP="008E162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หนี้สินตาม</w:t>
            </w:r>
          </w:p>
          <w:p w14:paraId="0C33E1F8" w14:textId="77777777" w:rsidR="001718C7" w:rsidRPr="001E101B" w:rsidRDefault="001718C7" w:rsidP="008E162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D70A12A" w14:textId="77777777" w:rsidR="001718C7" w:rsidRPr="001E101B" w:rsidRDefault="001718C7" w:rsidP="008E162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1718C7" w:rsidRPr="001E101B" w14:paraId="1C435AB1" w14:textId="77777777" w:rsidTr="008E1626">
        <w:trPr>
          <w:tblHeader/>
        </w:trPr>
        <w:tc>
          <w:tcPr>
            <w:tcW w:w="3690" w:type="dxa"/>
          </w:tcPr>
          <w:p w14:paraId="4A7E19E2" w14:textId="77777777" w:rsidR="001718C7" w:rsidRPr="001E101B" w:rsidRDefault="001718C7" w:rsidP="008E1626">
            <w:pPr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62B3E24B" w14:textId="77777777" w:rsidR="001718C7" w:rsidRPr="001E101B" w:rsidRDefault="001718C7" w:rsidP="008E162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9FD465E" w14:textId="77777777" w:rsidR="001718C7" w:rsidRPr="001E101B" w:rsidRDefault="001718C7" w:rsidP="008E162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48145EF" w14:textId="77777777" w:rsidR="001718C7" w:rsidRPr="001E101B" w:rsidRDefault="001718C7" w:rsidP="008E162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1E64CE19" w14:textId="77777777" w:rsidR="001718C7" w:rsidRPr="001E101B" w:rsidRDefault="001718C7" w:rsidP="008E162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718C7" w:rsidRPr="001E101B" w14:paraId="1941F397" w14:textId="77777777" w:rsidTr="001718C7">
        <w:tc>
          <w:tcPr>
            <w:tcW w:w="3690" w:type="dxa"/>
          </w:tcPr>
          <w:p w14:paraId="5EFB0853" w14:textId="77777777" w:rsidR="001718C7" w:rsidRPr="001E101B" w:rsidRDefault="001718C7" w:rsidP="008E1626">
            <w:pPr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F7B31B1" w14:textId="77777777" w:rsidR="001718C7" w:rsidRPr="001E101B" w:rsidRDefault="001718C7" w:rsidP="008E162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142E2F77" w14:textId="77777777" w:rsidR="001718C7" w:rsidRPr="001E101B" w:rsidRDefault="001718C7" w:rsidP="008E162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ADFABBE" w14:textId="77777777" w:rsidR="001718C7" w:rsidRPr="001E101B" w:rsidRDefault="001718C7" w:rsidP="008E162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1CC64C1" w14:textId="77777777" w:rsidR="001718C7" w:rsidRPr="001E101B" w:rsidRDefault="001718C7" w:rsidP="008E162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718C7" w:rsidRPr="001E101B" w14:paraId="0D83C85A" w14:textId="77777777" w:rsidTr="001718C7">
        <w:tc>
          <w:tcPr>
            <w:tcW w:w="3690" w:type="dxa"/>
            <w:hideMark/>
          </w:tcPr>
          <w:p w14:paraId="122AB988" w14:textId="5E34AA24" w:rsidR="001718C7" w:rsidRPr="001E101B" w:rsidRDefault="001718C7" w:rsidP="008E1626">
            <w:pPr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1C6070" w14:textId="5FEA5C67" w:rsidR="001718C7" w:rsidRPr="001E101B" w:rsidRDefault="00552E4A" w:rsidP="008E162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37AC6DD9" w14:textId="3FCC5C2E" w:rsidR="001718C7" w:rsidRPr="001E101B" w:rsidRDefault="00552E4A" w:rsidP="008E162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440" w:type="dxa"/>
            <w:shd w:val="clear" w:color="auto" w:fill="auto"/>
          </w:tcPr>
          <w:p w14:paraId="6CFEEA68" w14:textId="06E224F8" w:rsidR="001718C7" w:rsidRPr="001E101B" w:rsidRDefault="00552E4A" w:rsidP="008E162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738A0D" w14:textId="730E7CEC" w:rsidR="001718C7" w:rsidRPr="001E101B" w:rsidRDefault="00552E4A" w:rsidP="008E162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</w:p>
        </w:tc>
      </w:tr>
      <w:tr w:rsidR="001718C7" w:rsidRPr="001E101B" w14:paraId="09933931" w14:textId="77777777" w:rsidTr="001718C7">
        <w:tc>
          <w:tcPr>
            <w:tcW w:w="3690" w:type="dxa"/>
            <w:hideMark/>
          </w:tcPr>
          <w:p w14:paraId="13A9DDF2" w14:textId="77777777" w:rsidR="001718C7" w:rsidRPr="001E101B" w:rsidRDefault="001718C7" w:rsidP="008E1626">
            <w:pPr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กระแสเงินสดรับ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B437B2" w14:textId="77777777" w:rsidR="001718C7" w:rsidRPr="001E101B" w:rsidRDefault="001718C7" w:rsidP="008E162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AC99D00" w14:textId="4B7F23B2" w:rsidR="001718C7" w:rsidRPr="001E101B" w:rsidRDefault="00552E4A" w:rsidP="008E162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2398F439" w14:textId="77777777" w:rsidR="001718C7" w:rsidRPr="001E101B" w:rsidRDefault="001718C7" w:rsidP="008E162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DE05D9" w14:textId="16FAF02F" w:rsidR="001718C7" w:rsidRPr="001E101B" w:rsidRDefault="00552E4A" w:rsidP="008E162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718C7" w:rsidRPr="001E101B" w14:paraId="1595CF20" w14:textId="77777777" w:rsidTr="001718C7">
        <w:tc>
          <w:tcPr>
            <w:tcW w:w="3690" w:type="dxa"/>
          </w:tcPr>
          <w:p w14:paraId="7005BABB" w14:textId="77777777" w:rsidR="001718C7" w:rsidRPr="001E101B" w:rsidRDefault="001718C7" w:rsidP="008E1626">
            <w:pPr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กระแสเงินสดชำระคืน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D97F09" w14:textId="77777777" w:rsidR="001718C7" w:rsidRPr="001E101B" w:rsidRDefault="001718C7" w:rsidP="008E162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0EB53B7" w14:textId="77777777" w:rsidR="001718C7" w:rsidRPr="001E101B" w:rsidRDefault="001718C7" w:rsidP="008E162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EF745FB" w14:textId="77777777" w:rsidR="001718C7" w:rsidRPr="001E101B" w:rsidRDefault="001718C7" w:rsidP="008E162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44985C" w14:textId="77777777" w:rsidR="001718C7" w:rsidRPr="001E101B" w:rsidRDefault="001718C7" w:rsidP="008E162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718C7" w:rsidRPr="001E101B" w14:paraId="744948C3" w14:textId="77777777" w:rsidTr="001718C7">
        <w:tc>
          <w:tcPr>
            <w:tcW w:w="3690" w:type="dxa"/>
          </w:tcPr>
          <w:p w14:paraId="2F37BFF7" w14:textId="77777777" w:rsidR="001718C7" w:rsidRPr="001E101B" w:rsidRDefault="001718C7" w:rsidP="008E1626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เงินต้น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CC2932" w14:textId="77777777" w:rsidR="001718C7" w:rsidRPr="001E101B" w:rsidRDefault="001718C7" w:rsidP="008E162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B551B10" w14:textId="0B176949" w:rsidR="001718C7" w:rsidRPr="001E101B" w:rsidRDefault="001718C7" w:rsidP="008E162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1E10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AFBFB9F" w14:textId="48241D7F" w:rsidR="001718C7" w:rsidRPr="001E101B" w:rsidRDefault="001718C7" w:rsidP="008E162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FF0CF31" w14:textId="15908631" w:rsidR="001718C7" w:rsidRPr="001E101B" w:rsidRDefault="001718C7" w:rsidP="008E162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718C7" w:rsidRPr="001E101B" w14:paraId="5511918A" w14:textId="77777777" w:rsidTr="001718C7">
        <w:tc>
          <w:tcPr>
            <w:tcW w:w="3690" w:type="dxa"/>
          </w:tcPr>
          <w:p w14:paraId="3A79695C" w14:textId="77777777" w:rsidR="001718C7" w:rsidRPr="001E101B" w:rsidRDefault="001718C7" w:rsidP="008E1626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ดอกเบี้ย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CBC676" w14:textId="77777777" w:rsidR="001718C7" w:rsidRPr="001E101B" w:rsidRDefault="001718C7" w:rsidP="008E162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89871D" w14:textId="77777777" w:rsidR="001718C7" w:rsidRPr="001E101B" w:rsidRDefault="001718C7" w:rsidP="008E162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911531B" w14:textId="1F6BC26B" w:rsidR="001718C7" w:rsidRPr="001E101B" w:rsidRDefault="001718C7" w:rsidP="008E162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8ADF80B" w14:textId="3546EC74" w:rsidR="001718C7" w:rsidRPr="001E101B" w:rsidRDefault="001718C7" w:rsidP="008E162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718C7" w:rsidRPr="001E101B" w14:paraId="4D47AF52" w14:textId="77777777" w:rsidTr="001718C7">
        <w:tc>
          <w:tcPr>
            <w:tcW w:w="3690" w:type="dxa"/>
          </w:tcPr>
          <w:p w14:paraId="1E094948" w14:textId="77777777" w:rsidR="001718C7" w:rsidRPr="001E101B" w:rsidRDefault="001718C7" w:rsidP="008E1626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4D0314" w14:textId="77777777" w:rsidR="001718C7" w:rsidRPr="001E101B" w:rsidRDefault="001718C7" w:rsidP="008E162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7C11BF" w14:textId="77777777" w:rsidR="001718C7" w:rsidRPr="001E101B" w:rsidRDefault="001718C7" w:rsidP="008E162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0C1B369" w14:textId="02A41EE3" w:rsidR="001718C7" w:rsidRPr="001E101B" w:rsidRDefault="00552E4A" w:rsidP="008E162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440" w:type="dxa"/>
            <w:shd w:val="clear" w:color="auto" w:fill="auto"/>
          </w:tcPr>
          <w:p w14:paraId="520CB9FB" w14:textId="3D7BD1A0" w:rsidR="001718C7" w:rsidRPr="001E101B" w:rsidRDefault="00552E4A" w:rsidP="008E162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</w:tr>
      <w:tr w:rsidR="001718C7" w:rsidRPr="001E101B" w14:paraId="42499B80" w14:textId="77777777" w:rsidTr="001718C7">
        <w:tc>
          <w:tcPr>
            <w:tcW w:w="3690" w:type="dxa"/>
          </w:tcPr>
          <w:p w14:paraId="521DAE29" w14:textId="77777777" w:rsidR="001718C7" w:rsidRPr="001E101B" w:rsidRDefault="001718C7" w:rsidP="008E1626">
            <w:pPr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การเปลี่ยนแปลงสัญญาเช่าและการปรับปรุง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AF3EC6" w14:textId="77777777" w:rsidR="001718C7" w:rsidRPr="001E101B" w:rsidRDefault="001718C7" w:rsidP="008E162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0810A3" w14:textId="77777777" w:rsidR="001718C7" w:rsidRPr="001E101B" w:rsidRDefault="001718C7" w:rsidP="008E162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5732DD5" w14:textId="09F8FCFB" w:rsidR="001718C7" w:rsidRPr="001E101B" w:rsidRDefault="001718C7" w:rsidP="008E162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EB21E84" w14:textId="1E081A61" w:rsidR="001718C7" w:rsidRPr="001E101B" w:rsidRDefault="001718C7" w:rsidP="008E162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718C7" w:rsidRPr="001E101B" w14:paraId="36EB2981" w14:textId="77777777" w:rsidTr="001718C7">
        <w:tc>
          <w:tcPr>
            <w:tcW w:w="3690" w:type="dxa"/>
          </w:tcPr>
          <w:p w14:paraId="1CDF468F" w14:textId="77777777" w:rsidR="001718C7" w:rsidRPr="001E101B" w:rsidRDefault="001718C7" w:rsidP="008E1626">
            <w:pPr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การเพิ่มขึ้นของดอกเบี้ย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A2933F" w14:textId="77777777" w:rsidR="001718C7" w:rsidRPr="001E101B" w:rsidRDefault="001718C7" w:rsidP="008E162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F7B3AD" w14:textId="77777777" w:rsidR="001718C7" w:rsidRPr="001E101B" w:rsidRDefault="001718C7" w:rsidP="008E162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0B4BAE2" w14:textId="0F588847" w:rsidR="001718C7" w:rsidRPr="001E101B" w:rsidRDefault="00552E4A" w:rsidP="008E162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440" w:type="dxa"/>
            <w:shd w:val="clear" w:color="auto" w:fill="auto"/>
          </w:tcPr>
          <w:p w14:paraId="00722B13" w14:textId="6BB9C055" w:rsidR="001718C7" w:rsidRPr="001E101B" w:rsidRDefault="00552E4A" w:rsidP="008E162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</w:tr>
      <w:tr w:rsidR="001718C7" w:rsidRPr="001E101B" w14:paraId="65D45884" w14:textId="77777777" w:rsidTr="001718C7">
        <w:tc>
          <w:tcPr>
            <w:tcW w:w="3690" w:type="dxa"/>
            <w:hideMark/>
          </w:tcPr>
          <w:p w14:paraId="76A41D24" w14:textId="77777777" w:rsidR="001718C7" w:rsidRPr="001E101B" w:rsidRDefault="001718C7" w:rsidP="008E1626">
            <w:pPr>
              <w:ind w:left="86" w:right="-117" w:hanging="187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ตัดจำหน่ายค่าธรรมเนียมทางการเงิน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0FEED3C" w14:textId="77777777" w:rsidR="001718C7" w:rsidRPr="001E101B" w:rsidRDefault="001718C7" w:rsidP="008E162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EDFD3B7" w14:textId="39994C5F" w:rsidR="001718C7" w:rsidRPr="001E101B" w:rsidRDefault="00552E4A" w:rsidP="008E162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BC9E0CF" w14:textId="77777777" w:rsidR="001718C7" w:rsidRPr="001E101B" w:rsidRDefault="001718C7" w:rsidP="008E162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AC22A0F" w14:textId="13B977DA" w:rsidR="001718C7" w:rsidRPr="001E101B" w:rsidRDefault="00552E4A" w:rsidP="008E162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</w:tr>
      <w:tr w:rsidR="001718C7" w:rsidRPr="001E101B" w14:paraId="43340C80" w14:textId="77777777" w:rsidTr="001718C7">
        <w:tc>
          <w:tcPr>
            <w:tcW w:w="3690" w:type="dxa"/>
            <w:hideMark/>
          </w:tcPr>
          <w:p w14:paraId="1E549C58" w14:textId="1B70AB79" w:rsidR="001718C7" w:rsidRPr="001E101B" w:rsidRDefault="001718C7" w:rsidP="008E1626">
            <w:pPr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EFE8E06" w14:textId="674F67B5" w:rsidR="001718C7" w:rsidRPr="001E101B" w:rsidRDefault="00552E4A" w:rsidP="008E162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69B3C8A" w14:textId="3F85F213" w:rsidR="001718C7" w:rsidRPr="001E101B" w:rsidRDefault="00552E4A" w:rsidP="008E162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C6E7B76" w14:textId="3CE341C3" w:rsidR="001718C7" w:rsidRPr="001E101B" w:rsidRDefault="00552E4A" w:rsidP="008E162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583251F" w14:textId="4DABAAB1" w:rsidR="001718C7" w:rsidRPr="001E101B" w:rsidRDefault="00552E4A" w:rsidP="008E162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</w:tr>
    </w:tbl>
    <w:p w14:paraId="1C25B550" w14:textId="18336FC8" w:rsidR="00B04547" w:rsidRPr="001E101B" w:rsidRDefault="00B04547">
      <w:pPr>
        <w:rPr>
          <w:rFonts w:ascii="Browallia New" w:hAnsi="Browallia New" w:cs="Browallia New"/>
          <w:sz w:val="26"/>
          <w:szCs w:val="26"/>
        </w:rPr>
      </w:pPr>
      <w:r w:rsidRPr="001E101B">
        <w:rPr>
          <w:rFonts w:ascii="Browallia New" w:hAnsi="Browallia New" w:cs="Browallia New"/>
          <w:cs/>
        </w:rPr>
        <w:br w:type="page"/>
      </w:r>
    </w:p>
    <w:tbl>
      <w:tblPr>
        <w:tblW w:w="9450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B04547" w:rsidRPr="001E101B" w14:paraId="10A1DC83" w14:textId="77777777" w:rsidTr="00A0184A">
        <w:trPr>
          <w:tblHeader/>
        </w:trPr>
        <w:tc>
          <w:tcPr>
            <w:tcW w:w="3690" w:type="dxa"/>
          </w:tcPr>
          <w:p w14:paraId="3B6742CD" w14:textId="77777777" w:rsidR="00B04547" w:rsidRPr="001E101B" w:rsidRDefault="00B04547" w:rsidP="00F0294E">
            <w:pPr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7A948F" w14:textId="77777777" w:rsidR="00B04547" w:rsidRPr="001E101B" w:rsidRDefault="00B04547" w:rsidP="00F029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04547" w:rsidRPr="001E101B" w14:paraId="3D0D494E" w14:textId="77777777" w:rsidTr="003E1C6F">
        <w:trPr>
          <w:tblHeader/>
        </w:trPr>
        <w:tc>
          <w:tcPr>
            <w:tcW w:w="3690" w:type="dxa"/>
          </w:tcPr>
          <w:p w14:paraId="2C9547A9" w14:textId="77777777" w:rsidR="00B04547" w:rsidRPr="001E101B" w:rsidRDefault="00B04547" w:rsidP="00F0294E">
            <w:pPr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5EAEF77" w14:textId="77777777" w:rsidR="00B04547" w:rsidRPr="001E101B" w:rsidRDefault="00B04547" w:rsidP="003E1C6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  <w:p w14:paraId="50F19699" w14:textId="77777777" w:rsidR="00B04547" w:rsidRPr="001E101B" w:rsidRDefault="00B04547" w:rsidP="003E1C6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ระยะสั้น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2B5AD9" w14:textId="77777777" w:rsidR="00B04547" w:rsidRPr="001E101B" w:rsidRDefault="00B04547" w:rsidP="003E1C6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  <w:p w14:paraId="1D492CEC" w14:textId="77777777" w:rsidR="00B04547" w:rsidRPr="001E101B" w:rsidRDefault="00B04547" w:rsidP="003E1C6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ระยะยาว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4D1767" w14:textId="77777777" w:rsidR="00B04547" w:rsidRPr="001E101B" w:rsidRDefault="00B04547" w:rsidP="003E1C6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หนี้สินตาม</w:t>
            </w:r>
          </w:p>
          <w:p w14:paraId="778790B3" w14:textId="77777777" w:rsidR="00B04547" w:rsidRPr="001E101B" w:rsidRDefault="00B04547" w:rsidP="003E1C6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6C70B68" w14:textId="77777777" w:rsidR="00B04547" w:rsidRPr="001E101B" w:rsidRDefault="00B04547" w:rsidP="003E1C6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B04547" w:rsidRPr="001E101B" w14:paraId="4A4138DA" w14:textId="77777777" w:rsidTr="003E1C6F">
        <w:trPr>
          <w:tblHeader/>
        </w:trPr>
        <w:tc>
          <w:tcPr>
            <w:tcW w:w="3690" w:type="dxa"/>
          </w:tcPr>
          <w:p w14:paraId="41C21BD7" w14:textId="77777777" w:rsidR="00B04547" w:rsidRPr="001E101B" w:rsidRDefault="00B04547" w:rsidP="00F0294E">
            <w:pPr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4EB2CD2A" w14:textId="77777777" w:rsidR="00B04547" w:rsidRPr="001E101B" w:rsidRDefault="00B04547" w:rsidP="003E1C6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C7597BA" w14:textId="77777777" w:rsidR="00B04547" w:rsidRPr="001E101B" w:rsidRDefault="00B04547" w:rsidP="003E1C6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64AA1C0" w14:textId="77777777" w:rsidR="00B04547" w:rsidRPr="001E101B" w:rsidRDefault="00B04547" w:rsidP="003E1C6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782BFACB" w14:textId="77777777" w:rsidR="00B04547" w:rsidRPr="001E101B" w:rsidRDefault="00B04547" w:rsidP="003E1C6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E70A6" w:rsidRPr="001E101B" w14:paraId="5B3E9416" w14:textId="77777777" w:rsidTr="003E1C6F">
        <w:tc>
          <w:tcPr>
            <w:tcW w:w="3690" w:type="dxa"/>
          </w:tcPr>
          <w:p w14:paraId="1DC11E7F" w14:textId="77777777" w:rsidR="003E70A6" w:rsidRPr="001E101B" w:rsidRDefault="003E70A6" w:rsidP="009C341C">
            <w:pPr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4BBA7A6" w14:textId="77777777" w:rsidR="003E70A6" w:rsidRPr="001E101B" w:rsidRDefault="003E70A6" w:rsidP="003E1C6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7E1B3B4B" w14:textId="77777777" w:rsidR="003E70A6" w:rsidRPr="001E101B" w:rsidRDefault="003E70A6" w:rsidP="003E1C6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5BEA657" w14:textId="77777777" w:rsidR="003E70A6" w:rsidRPr="001E101B" w:rsidRDefault="003E70A6" w:rsidP="003E1C6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E004407" w14:textId="77777777" w:rsidR="003E70A6" w:rsidRPr="001E101B" w:rsidRDefault="003E70A6" w:rsidP="003E1C6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718C7" w:rsidRPr="001E101B" w14:paraId="5C7AAED7" w14:textId="77777777" w:rsidTr="003E1C6F">
        <w:tc>
          <w:tcPr>
            <w:tcW w:w="3690" w:type="dxa"/>
            <w:hideMark/>
          </w:tcPr>
          <w:p w14:paraId="0AC3FE24" w14:textId="6E8659AC" w:rsidR="001718C7" w:rsidRPr="001E101B" w:rsidRDefault="001718C7" w:rsidP="001718C7">
            <w:pPr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F95F02" w14:textId="262949DC" w:rsidR="001718C7" w:rsidRPr="001E101B" w:rsidRDefault="00552E4A" w:rsidP="001718C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48BE7E7B" w14:textId="7A7D4F04" w:rsidR="001718C7" w:rsidRPr="001E101B" w:rsidRDefault="00552E4A" w:rsidP="001718C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40" w:type="dxa"/>
            <w:shd w:val="clear" w:color="auto" w:fill="FAFAFA"/>
          </w:tcPr>
          <w:p w14:paraId="4F071BB6" w14:textId="4C2EBDE1" w:rsidR="001718C7" w:rsidRPr="001E101B" w:rsidRDefault="00552E4A" w:rsidP="001718C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BEE597" w14:textId="38734116" w:rsidR="001718C7" w:rsidRPr="001E101B" w:rsidRDefault="00552E4A" w:rsidP="001718C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</w:tr>
      <w:tr w:rsidR="009C0CCC" w:rsidRPr="001E101B" w14:paraId="1C2FF31E" w14:textId="77777777" w:rsidTr="003E1C6F">
        <w:tc>
          <w:tcPr>
            <w:tcW w:w="3690" w:type="dxa"/>
            <w:hideMark/>
          </w:tcPr>
          <w:p w14:paraId="699257E7" w14:textId="77777777" w:rsidR="009C0CCC" w:rsidRPr="001E101B" w:rsidRDefault="009C0CCC" w:rsidP="009C0CCC">
            <w:pPr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กระแสเงินสดรับ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43250A" w14:textId="001CBFE2" w:rsidR="009C0CCC" w:rsidRPr="001E101B" w:rsidRDefault="009C0CCC" w:rsidP="009C0CC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0F0CE97" w14:textId="233658D6" w:rsidR="009C0CCC" w:rsidRPr="001E101B" w:rsidRDefault="00552E4A" w:rsidP="009C0CC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745DAB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45DAB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11326E85" w14:textId="31FE07E9" w:rsidR="009C0CCC" w:rsidRPr="001E101B" w:rsidRDefault="009C0CCC" w:rsidP="009C0CC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C69ADD" w14:textId="1124E660" w:rsidR="009C0CCC" w:rsidRPr="001E101B" w:rsidRDefault="00552E4A" w:rsidP="009C0CC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745DAB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45DAB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C0CCC" w:rsidRPr="001E101B" w14:paraId="3261481C" w14:textId="77777777" w:rsidTr="003E1C6F">
        <w:tc>
          <w:tcPr>
            <w:tcW w:w="3690" w:type="dxa"/>
          </w:tcPr>
          <w:p w14:paraId="768E8FC6" w14:textId="77777777" w:rsidR="009C0CCC" w:rsidRPr="001E101B" w:rsidRDefault="009C0CCC" w:rsidP="009C0CCC">
            <w:pPr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กระแสเงินสดชำระคืน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2EA2E1" w14:textId="77777777" w:rsidR="009C0CCC" w:rsidRPr="001E101B" w:rsidRDefault="009C0CCC" w:rsidP="009C0CC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62B66A2" w14:textId="77777777" w:rsidR="009C0CCC" w:rsidRPr="001E101B" w:rsidRDefault="009C0CCC" w:rsidP="009C0CC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A0D26F9" w14:textId="77777777" w:rsidR="009C0CCC" w:rsidRPr="001E101B" w:rsidRDefault="009C0CCC" w:rsidP="009C0CC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59CFB4B" w14:textId="77777777" w:rsidR="009C0CCC" w:rsidRPr="001E101B" w:rsidRDefault="009C0CCC" w:rsidP="009C0CC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C0CCC" w:rsidRPr="001E101B" w14:paraId="0CE8C462" w14:textId="77777777" w:rsidTr="00777815">
        <w:tc>
          <w:tcPr>
            <w:tcW w:w="3690" w:type="dxa"/>
          </w:tcPr>
          <w:p w14:paraId="5918282C" w14:textId="20806D78" w:rsidR="009C0CCC" w:rsidRPr="001E101B" w:rsidRDefault="009C0CCC" w:rsidP="009C0CCC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เงินต้น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C9FD33" w14:textId="425A57A6" w:rsidR="009C0CCC" w:rsidRPr="001E101B" w:rsidRDefault="009C0CCC" w:rsidP="009C0CC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6033F80" w14:textId="0959752C" w:rsidR="009C0CCC" w:rsidRPr="001E101B" w:rsidRDefault="009C0CCC" w:rsidP="009C0CC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45DAB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5A8179E" w14:textId="3DEF17F5" w:rsidR="009C0CCC" w:rsidRPr="001E101B" w:rsidRDefault="009C0CCC" w:rsidP="009C0CC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AF4AF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  <w:r w:rsidR="00AF4AF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9F0DFF" w14:textId="23C44058" w:rsidR="009C0CCC" w:rsidRPr="001E101B" w:rsidRDefault="00AF4AFC" w:rsidP="009C0CC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C0CCC" w:rsidRPr="001E101B" w14:paraId="4520CACE" w14:textId="77777777" w:rsidTr="00777815">
        <w:tc>
          <w:tcPr>
            <w:tcW w:w="3690" w:type="dxa"/>
          </w:tcPr>
          <w:p w14:paraId="58C2A7C9" w14:textId="2D29F8F1" w:rsidR="009C0CCC" w:rsidRPr="001E101B" w:rsidRDefault="009C0CCC" w:rsidP="009C0CCC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ABAF19" w14:textId="4FF13BAC" w:rsidR="009C0CCC" w:rsidRPr="001E101B" w:rsidRDefault="009C0CCC" w:rsidP="009C0CC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B692D32" w14:textId="748B1EE8" w:rsidR="009C0CCC" w:rsidRPr="001E101B" w:rsidRDefault="009C0CCC" w:rsidP="009C0CC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CF7AC35" w14:textId="6056296A" w:rsidR="009C0CCC" w:rsidRPr="001E101B" w:rsidRDefault="009C0CCC" w:rsidP="009C0CC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AF4AF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="00AF4AF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4964D4F" w14:textId="374E81EA" w:rsidR="009C0CCC" w:rsidRPr="001E101B" w:rsidRDefault="00AF4AFC" w:rsidP="009C0CC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C0CCC" w:rsidRPr="001E101B" w14:paraId="6E5DD252" w14:textId="77777777" w:rsidTr="00777815">
        <w:tc>
          <w:tcPr>
            <w:tcW w:w="3690" w:type="dxa"/>
          </w:tcPr>
          <w:p w14:paraId="518C468B" w14:textId="03CA76BA" w:rsidR="009C0CCC" w:rsidRPr="001E101B" w:rsidRDefault="009C0CCC" w:rsidP="009C0CCC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การเพิ่มขึ้น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7B221C" w14:textId="744D4A23" w:rsidR="009C0CCC" w:rsidRPr="001E101B" w:rsidRDefault="009C0CCC" w:rsidP="009C0CC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7D836F5" w14:textId="542206FE" w:rsidR="009C0CCC" w:rsidRPr="001E101B" w:rsidRDefault="009C0CCC" w:rsidP="009C0CC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CC123FA" w14:textId="20FB5CFC" w:rsidR="009C0CCC" w:rsidRPr="001E101B" w:rsidRDefault="00552E4A" w:rsidP="009C0CC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1440" w:type="dxa"/>
            <w:shd w:val="clear" w:color="auto" w:fill="FAFAFA"/>
          </w:tcPr>
          <w:p w14:paraId="288E18E5" w14:textId="160C5216" w:rsidR="009C0CCC" w:rsidRPr="001E101B" w:rsidRDefault="00552E4A" w:rsidP="009C0CC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</w:tr>
      <w:tr w:rsidR="009C0CCC" w:rsidRPr="001E101B" w14:paraId="1F6CDC6D" w14:textId="77777777" w:rsidTr="00777815">
        <w:tc>
          <w:tcPr>
            <w:tcW w:w="3690" w:type="dxa"/>
          </w:tcPr>
          <w:p w14:paraId="233455BE" w14:textId="488705A7" w:rsidR="009C0CCC" w:rsidRPr="001E101B" w:rsidRDefault="009C0CCC" w:rsidP="009C0CCC">
            <w:pPr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การเพิ่มขึ้นของดอกเบี้ย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CA0F60" w14:textId="694A6E71" w:rsidR="009C0CCC" w:rsidRPr="001E101B" w:rsidRDefault="009C0CCC" w:rsidP="009C0CC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7BC95F0" w14:textId="677BD717" w:rsidR="009C0CCC" w:rsidRPr="001E101B" w:rsidRDefault="009C0CCC" w:rsidP="009C0CC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8D0FDA4" w14:textId="6950528F" w:rsidR="009C0CCC" w:rsidRPr="001E101B" w:rsidRDefault="00552E4A" w:rsidP="009C0CC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AF4AF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  <w:r w:rsidR="00AF4AF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440" w:type="dxa"/>
            <w:shd w:val="clear" w:color="auto" w:fill="FAFAFA"/>
          </w:tcPr>
          <w:p w14:paraId="749F542B" w14:textId="38389136" w:rsidR="009C0CCC" w:rsidRPr="001E101B" w:rsidRDefault="00552E4A" w:rsidP="009C0CC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AF4AF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  <w:r w:rsidR="00AF4AF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</w:tr>
      <w:tr w:rsidR="00745DAB" w:rsidRPr="001E101B" w14:paraId="043EDC34" w14:textId="77777777" w:rsidTr="00777815">
        <w:tc>
          <w:tcPr>
            <w:tcW w:w="3690" w:type="dxa"/>
          </w:tcPr>
          <w:p w14:paraId="52082F9D" w14:textId="6B175321" w:rsidR="00745DAB" w:rsidRPr="001E101B" w:rsidRDefault="00D7592E" w:rsidP="009C0CCC">
            <w:pPr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จ่าย</w:t>
            </w:r>
            <w:r w:rsidR="00745DAB"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ค่าธรรมเนียมทางการเงิน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177A18" w14:textId="51DE3DED" w:rsidR="00745DAB" w:rsidRPr="001E101B" w:rsidRDefault="00745DAB" w:rsidP="009C0CC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2B3BF50" w14:textId="620DD9ED" w:rsidR="00745DAB" w:rsidRPr="001E101B" w:rsidRDefault="00745DAB" w:rsidP="009C0CC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4BF3CAD" w14:textId="073330A7" w:rsidR="00745DAB" w:rsidRPr="001E101B" w:rsidRDefault="00745DAB" w:rsidP="009C0CC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7877FCE" w14:textId="47D5A527" w:rsidR="00745DAB" w:rsidRPr="001E101B" w:rsidRDefault="00745DAB" w:rsidP="009C0CC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C0CCC" w:rsidRPr="001E101B" w14:paraId="119D6F62" w14:textId="77777777" w:rsidTr="00DF667D">
        <w:tc>
          <w:tcPr>
            <w:tcW w:w="3690" w:type="dxa"/>
            <w:hideMark/>
          </w:tcPr>
          <w:p w14:paraId="2E50FD2B" w14:textId="77777777" w:rsidR="009C0CCC" w:rsidRPr="001E101B" w:rsidRDefault="009C0CCC" w:rsidP="009C0CCC">
            <w:pPr>
              <w:ind w:left="86" w:right="-117" w:hanging="187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ตัดจำหน่ายค่าธรรมเนียมทางการเงิน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40D1D9B" w14:textId="37EF478C" w:rsidR="009C0CCC" w:rsidRPr="001E101B" w:rsidRDefault="009C0CCC" w:rsidP="009C0CC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635ABFC" w14:textId="4E40718F" w:rsidR="009C0CCC" w:rsidRPr="001E101B" w:rsidRDefault="00552E4A" w:rsidP="009C0CC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745DAB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413B2F2" w14:textId="071C68BD" w:rsidR="009C0CCC" w:rsidRPr="001E101B" w:rsidRDefault="009C0CCC" w:rsidP="009C0CC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2C4C3EF" w14:textId="62454300" w:rsidR="009C0CCC" w:rsidRPr="001E101B" w:rsidRDefault="00552E4A" w:rsidP="009C0CC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745DAB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</w:p>
        </w:tc>
      </w:tr>
      <w:tr w:rsidR="009C0CCC" w:rsidRPr="001E101B" w14:paraId="3B27B7FE" w14:textId="77777777" w:rsidTr="003E1C6F">
        <w:tc>
          <w:tcPr>
            <w:tcW w:w="3690" w:type="dxa"/>
            <w:hideMark/>
          </w:tcPr>
          <w:p w14:paraId="5934DF01" w14:textId="6493C49F" w:rsidR="009C0CCC" w:rsidRPr="001E101B" w:rsidRDefault="009C0CCC" w:rsidP="009C0CCC">
            <w:pPr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E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552E4A" w:rsidRPr="00552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5C5C09DF" w14:textId="69DE85A5" w:rsidR="009C0CCC" w:rsidRPr="001E101B" w:rsidRDefault="00552E4A" w:rsidP="009C0CC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1F3880D" w14:textId="22223542" w:rsidR="009C0CCC" w:rsidRPr="001E101B" w:rsidRDefault="00552E4A" w:rsidP="009C0CC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6B744FA" w14:textId="68998AB4" w:rsidR="009C0CCC" w:rsidRPr="001E101B" w:rsidRDefault="00552E4A" w:rsidP="009C0CC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="00D759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D759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FDDCDAA" w14:textId="4001FCA1" w:rsidR="009C0CCC" w:rsidRPr="001E101B" w:rsidRDefault="00552E4A" w:rsidP="009C0CC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759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D759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D759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</w:tr>
    </w:tbl>
    <w:p w14:paraId="6CBDD067" w14:textId="0AB32777" w:rsidR="00562808" w:rsidRPr="001E101B" w:rsidRDefault="00562808" w:rsidP="00A45C7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45DAB" w:rsidRPr="001E101B" w14:paraId="4C6D4324" w14:textId="77777777" w:rsidTr="00FF3C26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3A49823" w14:textId="55F0B1F7" w:rsidR="00745DAB" w:rsidRPr="001E101B" w:rsidRDefault="00552E4A" w:rsidP="00FF3C26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52E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745DAB" w:rsidRPr="001E10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การปฏิรูปอัตราดอกเบี้ยอ้างอิง</w:t>
            </w:r>
          </w:p>
        </w:tc>
      </w:tr>
    </w:tbl>
    <w:p w14:paraId="16B5A069" w14:textId="77777777" w:rsidR="00745DAB" w:rsidRPr="001E101B" w:rsidRDefault="00745DAB" w:rsidP="00745DAB">
      <w:pPr>
        <w:pStyle w:val="Default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0D797F0" w14:textId="5F1DE129" w:rsidR="00745DAB" w:rsidRPr="001E101B" w:rsidRDefault="00745DAB" w:rsidP="00745DAB">
      <w:pPr>
        <w:pStyle w:val="Default"/>
        <w:jc w:val="thaiDistribute"/>
        <w:rPr>
          <w:rFonts w:ascii="Browallia New" w:hAnsi="Browallia New" w:cs="Browallia New"/>
          <w:sz w:val="26"/>
          <w:szCs w:val="26"/>
        </w:rPr>
      </w:pPr>
      <w:r w:rsidRPr="001E101B">
        <w:rPr>
          <w:rFonts w:ascii="Browallia New" w:hAnsi="Browallia New" w:cs="Browallia New"/>
          <w:sz w:val="26"/>
          <w:szCs w:val="26"/>
          <w:cs/>
        </w:rPr>
        <w:t>ตั้งแต่เดือนเมษายน</w:t>
      </w:r>
      <w:r w:rsidRPr="001E101B">
        <w:rPr>
          <w:rFonts w:ascii="Browallia New" w:hAnsi="Browallia New" w:cs="Browallia New"/>
          <w:sz w:val="26"/>
          <w:szCs w:val="26"/>
        </w:rPr>
        <w:t xml:space="preserve"> </w:t>
      </w:r>
      <w:r w:rsidRPr="001E101B">
        <w:rPr>
          <w:rFonts w:ascii="Browallia New" w:hAnsi="Browallia New" w:cs="Browallia New"/>
          <w:sz w:val="26"/>
          <w:szCs w:val="26"/>
          <w:cs/>
          <w:lang w:val="en-GB"/>
        </w:rPr>
        <w:t>พ.ศ.</w:t>
      </w:r>
      <w:r w:rsidRPr="001E10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52E4A" w:rsidRPr="00552E4A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1E101B">
        <w:rPr>
          <w:rFonts w:ascii="Browallia New" w:hAnsi="Browallia New" w:cs="Browallia New"/>
          <w:sz w:val="26"/>
          <w:szCs w:val="26"/>
        </w:rPr>
        <w:t xml:space="preserve"> </w:t>
      </w:r>
      <w:r w:rsidRPr="001E101B">
        <w:rPr>
          <w:rFonts w:ascii="Browallia New" w:hAnsi="Browallia New" w:cs="Browallia New"/>
          <w:sz w:val="26"/>
          <w:szCs w:val="26"/>
          <w:cs/>
        </w:rPr>
        <w:t>กลุ่มกิจการได้จัดทำแผนการเปลี่ยนแปลงอัตราดอกเบี้ยอ้างอิง ในการแก้ไขสัญญาคงค้างที่อ้างอิง</w:t>
      </w:r>
      <w:r w:rsidRPr="001E101B">
        <w:rPr>
          <w:rFonts w:ascii="Browallia New" w:hAnsi="Browallia New" w:cs="Browallia New"/>
          <w:sz w:val="26"/>
          <w:szCs w:val="26"/>
          <w:cs/>
          <w:lang w:val="en-GB"/>
        </w:rPr>
        <w:t xml:space="preserve">อัตราดอกเบี้ย </w:t>
      </w:r>
      <w:r w:rsidRPr="001E101B">
        <w:rPr>
          <w:rFonts w:ascii="Browallia New" w:hAnsi="Browallia New" w:cs="Browallia New"/>
          <w:sz w:val="26"/>
          <w:szCs w:val="26"/>
        </w:rPr>
        <w:t>THBFIX</w:t>
      </w:r>
      <w:r w:rsidRPr="001E10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E101B">
        <w:rPr>
          <w:rFonts w:ascii="Browallia New" w:hAnsi="Browallia New" w:cs="Browallia New"/>
          <w:sz w:val="26"/>
          <w:szCs w:val="26"/>
          <w:cs/>
        </w:rPr>
        <w:t>ที่</w:t>
      </w:r>
      <w:r w:rsidRPr="001E101B">
        <w:rPr>
          <w:rFonts w:ascii="Browallia New" w:hAnsi="Browallia New" w:cs="Browallia New"/>
          <w:sz w:val="26"/>
          <w:szCs w:val="26"/>
          <w:cs/>
          <w:lang w:val="en-GB"/>
        </w:rPr>
        <w:t>มีวันครบกำหนดหลังจากวันที่</w:t>
      </w:r>
      <w:r w:rsidRPr="001E10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52E4A" w:rsidRPr="00552E4A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1E10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E101B">
        <w:rPr>
          <w:rFonts w:ascii="Browallia New" w:hAnsi="Browallia New" w:cs="Browallia New"/>
          <w:sz w:val="26"/>
          <w:szCs w:val="26"/>
          <w:cs/>
          <w:lang w:val="en-GB"/>
        </w:rPr>
        <w:t>มิถุนายน พ.ศ.</w:t>
      </w:r>
      <w:r w:rsidRPr="001E10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52E4A" w:rsidRPr="00552E4A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1E101B">
        <w:rPr>
          <w:rFonts w:ascii="Browallia New" w:hAnsi="Browallia New" w:cs="Browallia New"/>
          <w:color w:val="0070C0"/>
          <w:sz w:val="26"/>
          <w:szCs w:val="26"/>
        </w:rPr>
        <w:t xml:space="preserve"> </w:t>
      </w:r>
      <w:r w:rsidRPr="001E101B">
        <w:rPr>
          <w:rFonts w:ascii="Browallia New" w:hAnsi="Browallia New" w:cs="Browallia New"/>
          <w:sz w:val="26"/>
          <w:szCs w:val="26"/>
          <w:cs/>
          <w:lang w:val="en-GB"/>
        </w:rPr>
        <w:t>เพื่อเปลี่ยนไปใช้อัตราดอกเบี้ยอ้างอิง</w:t>
      </w:r>
      <w:r w:rsidRPr="001E101B">
        <w:rPr>
          <w:rFonts w:ascii="Browallia New" w:hAnsi="Browallia New" w:cs="Browallia New"/>
          <w:sz w:val="26"/>
          <w:szCs w:val="26"/>
          <w:lang w:val="en-GB"/>
        </w:rPr>
        <w:t xml:space="preserve"> THOR </w:t>
      </w:r>
      <w:r w:rsidRPr="001E101B">
        <w:rPr>
          <w:rFonts w:ascii="Browallia New" w:hAnsi="Browallia New" w:cs="Browallia New"/>
          <w:sz w:val="26"/>
          <w:szCs w:val="26"/>
          <w:lang w:val="en-GB"/>
        </w:rPr>
        <w:br/>
      </w:r>
      <w:r w:rsidRPr="001E101B">
        <w:rPr>
          <w:rFonts w:ascii="Browallia New" w:hAnsi="Browallia New" w:cs="Browallia New"/>
          <w:spacing w:val="-4"/>
          <w:sz w:val="26"/>
          <w:szCs w:val="26"/>
          <w:cs/>
        </w:rPr>
        <w:t>ซึ่ง</w:t>
      </w:r>
      <w:r w:rsidRPr="001E101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E101B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552E4A" w:rsidRPr="00552E4A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1E101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E3995" w:rsidRPr="001E101B">
        <w:rPr>
          <w:rFonts w:ascii="Browallia New" w:hAnsi="Browallia New" w:cs="Browallia New"/>
          <w:spacing w:val="-4"/>
          <w:sz w:val="26"/>
          <w:szCs w:val="26"/>
          <w:cs/>
        </w:rPr>
        <w:t>ธันวาคม</w:t>
      </w:r>
      <w:r w:rsidRPr="001E101B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552E4A" w:rsidRPr="00552E4A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1E101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E10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กลุ่มกิจการได้เจรจาแก้ไขสัญญาเสร็จสิ้นแล้วก่อนวันยุติการเผยแพร่อัตราดอกเบี้ย </w:t>
      </w:r>
      <w:r w:rsidRPr="001E101B">
        <w:rPr>
          <w:rFonts w:ascii="Browallia New" w:hAnsi="Browallia New" w:cs="Browallia New"/>
          <w:spacing w:val="-4"/>
          <w:sz w:val="26"/>
          <w:szCs w:val="26"/>
        </w:rPr>
        <w:t>THBFIX</w:t>
      </w:r>
    </w:p>
    <w:p w14:paraId="79ECAA13" w14:textId="77777777" w:rsidR="00745DAB" w:rsidRPr="001E101B" w:rsidRDefault="00745DAB" w:rsidP="00745DAB">
      <w:pPr>
        <w:pStyle w:val="Default"/>
        <w:jc w:val="thaiDistribute"/>
        <w:rPr>
          <w:rFonts w:ascii="Browallia New" w:hAnsi="Browallia New" w:cs="Browallia New"/>
          <w:sz w:val="26"/>
          <w:szCs w:val="26"/>
        </w:rPr>
      </w:pPr>
    </w:p>
    <w:p w14:paraId="07459D95" w14:textId="466EC646" w:rsidR="00745DAB" w:rsidRPr="001E101B" w:rsidRDefault="00745DAB" w:rsidP="00745DAB">
      <w:pPr>
        <w:pStyle w:val="Default"/>
        <w:jc w:val="thaiDistribute"/>
        <w:rPr>
          <w:rFonts w:ascii="Browallia New" w:hAnsi="Browallia New" w:cs="Browallia New"/>
          <w:sz w:val="26"/>
          <w:szCs w:val="26"/>
        </w:rPr>
      </w:pPr>
      <w:r w:rsidRPr="001E101B">
        <w:rPr>
          <w:rFonts w:ascii="Browallia New" w:hAnsi="Browallia New" w:cs="Browallia New"/>
          <w:sz w:val="26"/>
          <w:szCs w:val="26"/>
          <w:cs/>
        </w:rPr>
        <w:t>สำหรับ</w:t>
      </w:r>
      <w:r w:rsidR="00CE3995" w:rsidRPr="001E101B">
        <w:rPr>
          <w:rFonts w:ascii="Browallia New" w:hAnsi="Browallia New" w:cs="Browallia New"/>
          <w:sz w:val="26"/>
          <w:szCs w:val="26"/>
          <w:cs/>
        </w:rPr>
        <w:t>ปี</w:t>
      </w:r>
      <w:r w:rsidRPr="001E101B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552E4A" w:rsidRPr="00552E4A">
        <w:rPr>
          <w:rFonts w:ascii="Browallia New" w:hAnsi="Browallia New" w:cs="Browallia New"/>
          <w:sz w:val="26"/>
          <w:szCs w:val="26"/>
          <w:lang w:val="en-GB"/>
        </w:rPr>
        <w:t>31</w:t>
      </w:r>
      <w:r w:rsidR="00CE3995" w:rsidRPr="001E10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E3995" w:rsidRPr="001E101B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1E101B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552E4A" w:rsidRPr="00552E4A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1E101B">
        <w:rPr>
          <w:rFonts w:ascii="Browallia New" w:hAnsi="Browallia New" w:cs="Browallia New"/>
          <w:sz w:val="26"/>
          <w:szCs w:val="26"/>
        </w:rPr>
        <w:t xml:space="preserve"> </w:t>
      </w:r>
      <w:r w:rsidRPr="001E101B">
        <w:rPr>
          <w:rFonts w:ascii="Browallia New" w:hAnsi="Browallia New" w:cs="Browallia New"/>
          <w:sz w:val="26"/>
          <w:szCs w:val="26"/>
          <w:cs/>
        </w:rPr>
        <w:t xml:space="preserve">กลุ่มกิจการใช้ข้อผ่อนปรนตามข้อกำหนดของการปรับปรุงระยะที่ </w:t>
      </w:r>
      <w:r w:rsidR="00552E4A" w:rsidRPr="00552E4A">
        <w:rPr>
          <w:rFonts w:ascii="Browallia New" w:hAnsi="Browallia New" w:cs="Browallia New"/>
          <w:sz w:val="26"/>
          <w:szCs w:val="26"/>
          <w:lang w:val="en-GB"/>
        </w:rPr>
        <w:t>2</w:t>
      </w:r>
      <w:r w:rsidRPr="001E101B">
        <w:rPr>
          <w:rFonts w:ascii="Browallia New" w:hAnsi="Browallia New" w:cs="Browallia New"/>
          <w:sz w:val="26"/>
          <w:szCs w:val="26"/>
        </w:rPr>
        <w:t xml:space="preserve"> </w:t>
      </w:r>
      <w:r w:rsidRPr="001E101B">
        <w:rPr>
          <w:rFonts w:ascii="Browallia New" w:hAnsi="Browallia New" w:cs="Browallia New"/>
          <w:sz w:val="26"/>
          <w:szCs w:val="26"/>
          <w:cs/>
        </w:rPr>
        <w:t xml:space="preserve">สำหรับเงินกู้ยืมระยะยาวที่วัดมูลค่าด้วยวิธีราคาทุนตัดจำหน่ายซึ่งได้มีการแก้ไขสัญญาเป็นที่เรียบร้อยแล้ว จำนวน </w:t>
      </w:r>
      <w:r w:rsidR="00552E4A" w:rsidRPr="00552E4A">
        <w:rPr>
          <w:rFonts w:ascii="Browallia New" w:hAnsi="Browallia New" w:cs="Browallia New"/>
          <w:sz w:val="26"/>
          <w:szCs w:val="26"/>
          <w:lang w:val="en-GB"/>
        </w:rPr>
        <w:t>1</w:t>
      </w:r>
      <w:r w:rsidRPr="001E101B">
        <w:rPr>
          <w:rFonts w:ascii="Browallia New" w:hAnsi="Browallia New" w:cs="Browallia New"/>
          <w:sz w:val="26"/>
          <w:szCs w:val="26"/>
          <w:lang w:val="en-GB"/>
        </w:rPr>
        <w:t>,</w:t>
      </w:r>
      <w:r w:rsidR="00552E4A" w:rsidRPr="00552E4A">
        <w:rPr>
          <w:rFonts w:ascii="Browallia New" w:hAnsi="Browallia New" w:cs="Browallia New"/>
          <w:sz w:val="26"/>
          <w:szCs w:val="26"/>
          <w:lang w:val="en-GB"/>
        </w:rPr>
        <w:t>500</w:t>
      </w:r>
      <w:r w:rsidRPr="001E101B">
        <w:rPr>
          <w:rFonts w:ascii="Browallia New" w:hAnsi="Browallia New" w:cs="Browallia New"/>
          <w:sz w:val="26"/>
          <w:szCs w:val="26"/>
        </w:rPr>
        <w:t xml:space="preserve"> </w:t>
      </w:r>
      <w:r w:rsidRPr="001E101B">
        <w:rPr>
          <w:rFonts w:ascii="Browallia New" w:hAnsi="Browallia New" w:cs="Browallia New"/>
          <w:sz w:val="26"/>
          <w:szCs w:val="26"/>
          <w:cs/>
        </w:rPr>
        <w:t>ล้านบาท</w:t>
      </w:r>
    </w:p>
    <w:p w14:paraId="14BB0837" w14:textId="77777777" w:rsidR="00745DAB" w:rsidRPr="001E101B" w:rsidRDefault="00745DAB" w:rsidP="00745DAB">
      <w:pPr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</w:pPr>
    </w:p>
    <w:p w14:paraId="6636EA77" w14:textId="77777777" w:rsidR="00745DAB" w:rsidRPr="001E101B" w:rsidRDefault="00745DAB" w:rsidP="00745DAB">
      <w:pPr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การบัญชีป้องกันความเสี่ยง</w:t>
      </w:r>
    </w:p>
    <w:p w14:paraId="63CDB1D1" w14:textId="77777777" w:rsidR="00745DAB" w:rsidRPr="001E101B" w:rsidRDefault="00745DAB" w:rsidP="00745DAB">
      <w:pPr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14:paraId="652B8FEA" w14:textId="77777777" w:rsidR="00745DAB" w:rsidRPr="001E101B" w:rsidRDefault="00745DAB" w:rsidP="00745DAB">
      <w:pPr>
        <w:rPr>
          <w:rFonts w:ascii="Browallia New" w:hAnsi="Browallia New" w:cs="Browallia New"/>
          <w:i/>
          <w:iCs/>
          <w:color w:val="000000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  <w:t>ความสัมพันธ์ของการป้องกันความเสี่ยง</w:t>
      </w:r>
    </w:p>
    <w:p w14:paraId="533D00EA" w14:textId="77777777" w:rsidR="00745DAB" w:rsidRPr="001E101B" w:rsidRDefault="00745DAB" w:rsidP="00745DAB">
      <w:pPr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14:paraId="6658E2FA" w14:textId="7BB834B4" w:rsidR="00745DAB" w:rsidRPr="001E101B" w:rsidRDefault="00745DAB" w:rsidP="00745DA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E101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การปรับปรุงระยะที่ </w:t>
      </w:r>
      <w:r w:rsidR="00552E4A" w:rsidRPr="00552E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Pr="001E101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ได้กำหนดมาตรการผ่อนปรนสำหรับรายการที่อาจมีผลกระทบต่องบการเงินในระหว่าง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</w:t>
      </w:r>
      <w:r w:rsidRPr="001E101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1E101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เมื่อมีการเปลี่ยนอัตราดอกเบี้ยอ้างอิง</w:t>
      </w:r>
    </w:p>
    <w:p w14:paraId="110CB7BC" w14:textId="77777777" w:rsidR="00745DAB" w:rsidRPr="001E101B" w:rsidRDefault="00745DAB" w:rsidP="00745DA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2FF1748D" w14:textId="29BD97D4" w:rsidR="00745DAB" w:rsidRPr="001E101B" w:rsidRDefault="00745DAB" w:rsidP="00745DA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สำหรับ</w:t>
      </w:r>
      <w:r w:rsidR="00CE3995" w:rsidRPr="001E101B">
        <w:rPr>
          <w:rFonts w:ascii="Browallia New" w:hAnsi="Browallia New" w:cs="Browallia New"/>
          <w:color w:val="000000"/>
          <w:sz w:val="26"/>
          <w:szCs w:val="26"/>
          <w:cs/>
        </w:rPr>
        <w:t>ปี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สิ้นสุดวันที่</w:t>
      </w:r>
      <w:r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552E4A" w:rsidRPr="00552E4A">
        <w:rPr>
          <w:rFonts w:ascii="Browallia New" w:hAnsi="Browallia New" w:cs="Browallia New"/>
          <w:sz w:val="26"/>
          <w:szCs w:val="26"/>
          <w:lang w:val="en-GB"/>
        </w:rPr>
        <w:t>31</w:t>
      </w:r>
      <w:r w:rsidR="00CE3995" w:rsidRPr="001E10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E3995" w:rsidRPr="001E101B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พ.ศ.</w:t>
      </w:r>
      <w:r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กลุ่มกิจการได้</w:t>
      </w:r>
      <w:r w:rsidRPr="001E101B">
        <w:rPr>
          <w:rFonts w:ascii="Browallia New" w:hAnsi="Browallia New" w:cs="Browallia New"/>
          <w:sz w:val="26"/>
          <w:szCs w:val="26"/>
          <w:cs/>
          <w:lang w:val="en-GB"/>
        </w:rPr>
        <w:t xml:space="preserve">ใช้ข้อผ่อนปรนตามข้อกำหนดของการปรับปรุงระยะที่ </w:t>
      </w:r>
      <w:r w:rsidR="00552E4A" w:rsidRPr="00552E4A">
        <w:rPr>
          <w:rFonts w:ascii="Browallia New" w:hAnsi="Browallia New" w:cs="Browallia New"/>
          <w:sz w:val="26"/>
          <w:szCs w:val="26"/>
          <w:lang w:val="en-GB"/>
        </w:rPr>
        <w:t>2</w:t>
      </w:r>
      <w:r w:rsidRPr="001E10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E101B">
        <w:rPr>
          <w:rFonts w:ascii="Browallia New" w:hAnsi="Browallia New" w:cs="Browallia New"/>
          <w:sz w:val="26"/>
          <w:szCs w:val="26"/>
          <w:cs/>
          <w:lang w:val="en-GB"/>
        </w:rPr>
        <w:t>สำหรับการบัญชีป้องกันความเสี่ยง ดังต่อไปนี้</w:t>
      </w:r>
      <w:r w:rsidRPr="001E10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5D11031D" w14:textId="77777777" w:rsidR="00745DAB" w:rsidRPr="001E101B" w:rsidRDefault="00745DAB" w:rsidP="00745DA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0B14AB8" w14:textId="50560929" w:rsidR="00745DAB" w:rsidRPr="001E101B" w:rsidRDefault="00745DAB" w:rsidP="00745DAB">
      <w:pPr>
        <w:pStyle w:val="ListParagraph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360" w:hanging="35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การเลือกกำหนดการป้องกันความเสี่ยง</w:t>
      </w:r>
      <w:r w:rsidRPr="001E101B">
        <w:rPr>
          <w:rFonts w:ascii="Browallia New" w:hAnsi="Browallia New" w:cs="Browallia New"/>
          <w:sz w:val="26"/>
          <w:szCs w:val="26"/>
          <w:cs/>
          <w:lang w:val="en-GB"/>
        </w:rPr>
        <w:t xml:space="preserve"> เมื่อการปรับปรุงระยะที่</w:t>
      </w:r>
      <w:r w:rsidRPr="001E10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52E4A" w:rsidRPr="00552E4A">
        <w:rPr>
          <w:rFonts w:ascii="Browallia New" w:hAnsi="Browallia New" w:cs="Browallia New"/>
          <w:sz w:val="26"/>
          <w:szCs w:val="26"/>
          <w:lang w:val="en-GB"/>
        </w:rPr>
        <w:t>1</w:t>
      </w:r>
      <w:r w:rsidRPr="001E101B">
        <w:rPr>
          <w:rFonts w:ascii="Browallia New" w:hAnsi="Browallia New" w:cs="Browallia New"/>
          <w:sz w:val="26"/>
          <w:szCs w:val="26"/>
          <w:cs/>
          <w:lang w:val="en-GB"/>
        </w:rPr>
        <w:t xml:space="preserve"> เข้าเงื่อนไขในการยุติการใช้ กลุ่มกิจการจะปรับปรุง</w:t>
      </w:r>
      <w:r w:rsidRPr="001E101B">
        <w:rPr>
          <w:rFonts w:ascii="Browallia New" w:hAnsi="Browallia New" w:cs="Browallia New"/>
          <w:sz w:val="26"/>
          <w:szCs w:val="26"/>
          <w:lang w:val="en-GB"/>
        </w:rPr>
        <w:br/>
      </w:r>
      <w:r w:rsidRPr="001E101B">
        <w:rPr>
          <w:rFonts w:ascii="Browallia New" w:hAnsi="Browallia New" w:cs="Browallia New"/>
          <w:sz w:val="26"/>
          <w:szCs w:val="26"/>
          <w:cs/>
          <w:lang w:val="en-GB"/>
        </w:rPr>
        <w:t>การเลือกกำหนดการป้องกันความเสี่ยง เพียงเพื่อทำให้เกิดการเปลี่ยนแปลงในหนึ่งอย่างหรือมากกว่า ดังนี้</w:t>
      </w:r>
    </w:p>
    <w:p w14:paraId="5C8C7738" w14:textId="77777777" w:rsidR="00745DAB" w:rsidRPr="001E101B" w:rsidRDefault="00745DAB" w:rsidP="00745DAB">
      <w:pPr>
        <w:pStyle w:val="ListParagraph"/>
        <w:autoSpaceDE w:val="0"/>
        <w:autoSpaceDN w:val="0"/>
        <w:adjustRightInd w:val="0"/>
        <w:spacing w:after="0" w:line="240" w:lineRule="auto"/>
        <w:ind w:left="425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3C67B49" w14:textId="77777777" w:rsidR="00745DAB" w:rsidRPr="001E101B" w:rsidRDefault="00745DAB" w:rsidP="00745DAB">
      <w:pPr>
        <w:pStyle w:val="ListParagraph"/>
        <w:numPr>
          <w:ilvl w:val="0"/>
          <w:numId w:val="4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sz w:val="26"/>
          <w:szCs w:val="26"/>
          <w:cs/>
          <w:lang w:val="en-GB"/>
        </w:rPr>
        <w:t>การกำหนดอัตราดอกเบี้ยอ้างอิงอื่น</w:t>
      </w:r>
      <w:r w:rsidRPr="001E10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E101B">
        <w:rPr>
          <w:rFonts w:ascii="Browallia New" w:hAnsi="Browallia New" w:cs="Browallia New"/>
          <w:sz w:val="26"/>
          <w:szCs w:val="26"/>
          <w:cs/>
          <w:lang w:val="en-GB"/>
        </w:rPr>
        <w:t xml:space="preserve">ได้แก่ </w:t>
      </w:r>
      <w:r w:rsidRPr="001E101B">
        <w:rPr>
          <w:rFonts w:ascii="Browallia New" w:hAnsi="Browallia New" w:cs="Browallia New"/>
          <w:sz w:val="26"/>
          <w:szCs w:val="26"/>
        </w:rPr>
        <w:t>THOR</w:t>
      </w:r>
      <w:r w:rsidRPr="001E101B">
        <w:rPr>
          <w:rFonts w:ascii="Browallia New" w:hAnsi="Browallia New" w:cs="Browallia New"/>
          <w:sz w:val="26"/>
          <w:szCs w:val="26"/>
          <w:cs/>
          <w:lang w:val="en-GB"/>
        </w:rPr>
        <w:t xml:space="preserve"> (ทั้งที่กำหนดหรือไม่ได้กำหนดอยู่ในสัญญา) เป็นความเสี่ยงที่มีการป้องกัน หรือ</w:t>
      </w:r>
    </w:p>
    <w:p w14:paraId="40744E20" w14:textId="77777777" w:rsidR="00745DAB" w:rsidRPr="001E101B" w:rsidRDefault="00745DAB" w:rsidP="00745DAB">
      <w:pPr>
        <w:pStyle w:val="ListParagraph"/>
        <w:numPr>
          <w:ilvl w:val="0"/>
          <w:numId w:val="4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sz w:val="26"/>
          <w:szCs w:val="26"/>
          <w:cs/>
          <w:lang w:val="en-GB"/>
        </w:rPr>
        <w:t>การปรับปรุงคำอธิบายของรายการที่มีการป้องกันความเสี่ยง รวมถึงคำอธิบายของส่วนของกระแสเงินสดที่ถูกเลือกกำหนดหรือมูลค่ายุติธรรมที่มีการป้องกันความเสี่ยง หรือ</w:t>
      </w:r>
    </w:p>
    <w:p w14:paraId="48E5FAB7" w14:textId="77777777" w:rsidR="00745DAB" w:rsidRPr="001E101B" w:rsidRDefault="00745DAB" w:rsidP="00745DAB">
      <w:pPr>
        <w:pStyle w:val="ListParagraph"/>
        <w:numPr>
          <w:ilvl w:val="0"/>
          <w:numId w:val="4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การปรับปรุงคำอธิบายของเครื่องมือที่ใช้ป้องกันความเสี่ยง </w:t>
      </w:r>
    </w:p>
    <w:p w14:paraId="39D01732" w14:textId="77777777" w:rsidR="00745DAB" w:rsidRPr="001E101B" w:rsidRDefault="00745DAB" w:rsidP="00745DAB">
      <w:pPr>
        <w:pStyle w:val="ListParagraph"/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F16B566" w14:textId="77777777" w:rsidR="00745DAB" w:rsidRPr="001E101B" w:rsidRDefault="00745DAB" w:rsidP="00745DAB">
      <w:pPr>
        <w:pStyle w:val="ListParagraph"/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กลุ่มกิจการปรับปรุงเอกสารการป้องกันความเสี่ยงให้สะท้อนการปรับปรุงการเลือกก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ำ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หนดการป้องกันความเสี่ยงในรอบระยะเวลารายงานที่เกิดการเปลี่ยนแปลง ซึ่งการปรับปรุงเอกสารการป้องกันความเสี่ยงดังกล่าวนั้นจะไม่ถือเป็นการสิ้นสุดความสัมพันธ์ของการป้องกันความเสี่ยง</w:t>
      </w:r>
    </w:p>
    <w:p w14:paraId="2539FAE6" w14:textId="77777777" w:rsidR="00745DAB" w:rsidRPr="001E101B" w:rsidRDefault="00745DAB" w:rsidP="00745DAB">
      <w:pPr>
        <w:pStyle w:val="ListParagraph"/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3C5B1250" w14:textId="77777777" w:rsidR="00745DAB" w:rsidRPr="001E101B" w:rsidRDefault="00745DAB" w:rsidP="00745DAB">
      <w:pPr>
        <w:pStyle w:val="ListParagraph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E101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จำนวนเงินที่สะสมไว้อยู่ในสำรองการป้องกันความเสี่ยงในกระแสเงินสด</w:t>
      </w:r>
      <w:r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เมื่อกลุ่มกิจการปรับปรุง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การเลือกก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ำ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หนดการป้องกันความเสี่ยง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ดังกล่าวข้างต้น 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จำนวนเงินที่สะสมไว้อยู่ในสำรองการป้องกันความเสี่ยงในกระแสเงินสดจะถือว่าอ้างอิงจากอัตราดอกเบี้ย</w:t>
      </w:r>
      <w:r w:rsidRPr="001E101B">
        <w:rPr>
          <w:rFonts w:ascii="Browallia New" w:hAnsi="Browallia New" w:cs="Browallia New"/>
          <w:color w:val="000000"/>
          <w:sz w:val="26"/>
          <w:szCs w:val="26"/>
        </w:rPr>
        <w:t xml:space="preserve"> THOR 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ที่ได้มีการเปลี่ยนแทน </w:t>
      </w:r>
      <w:r w:rsidRPr="001E101B">
        <w:rPr>
          <w:rFonts w:ascii="Browallia New" w:hAnsi="Browallia New" w:cs="Browallia New"/>
          <w:color w:val="000000"/>
          <w:sz w:val="26"/>
          <w:szCs w:val="26"/>
        </w:rPr>
        <w:t xml:space="preserve">THBFIX 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 xml:space="preserve">ด้วย </w:t>
      </w:r>
      <w:r w:rsidRPr="001E101B">
        <w:rPr>
          <w:rFonts w:ascii="Browallia New" w:hAnsi="Browallia New" w:cs="Browallia New"/>
          <w:color w:val="000000"/>
          <w:sz w:val="26"/>
          <w:szCs w:val="26"/>
        </w:rPr>
        <w:t xml:space="preserve">THOR 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นอกจากนี้ ในการวิเคราะห์การสิ้นสุดความสัมพันธ์ของ</w:t>
      </w:r>
      <w:r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การป้องกันความเสี่ยง</w:t>
      </w:r>
      <w:r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เมื่ออัตราดอกเบี้ยอ้างอิงของกระแสเงินสดในอนาคตที่มีการป้องกันความเสี่ยงที่เคยใช้ในการพิจารณา</w:t>
      </w:r>
      <w:r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ได้ถูกเปลี่ยนไปเป็นอัตราดอกเบี้ย</w:t>
      </w:r>
      <w:r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THOR 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แล้วซึ่งเป็นผลจากการปฏิรูปอัตราดอกเบี้ยอ้างอิง ดังนั้น จำนวนเงินที่สะสมไว้อยู่ในสำรองการป้องกันความเสี่ยงในกระแสเงินสดต้องถือว่าอ้างอิงจากอัตราดอกเบี้ย</w:t>
      </w:r>
      <w:r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THOR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t>(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สำหรับการพิจารณาว่ากระแสเงินสด</w:t>
      </w:r>
      <w:r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ในอนาคตที่มีการป้องกันความเสี่ยงยังคงคาดว่าจะเกิดขึ้นหรือไม่</w:t>
      </w:r>
      <w:r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t>)</w:t>
      </w:r>
    </w:p>
    <w:p w14:paraId="084B7782" w14:textId="77777777" w:rsidR="00745DAB" w:rsidRPr="001E101B" w:rsidRDefault="00745DAB" w:rsidP="00A45C7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45C70" w:rsidRPr="001E101B" w14:paraId="08024BE1" w14:textId="77777777" w:rsidTr="00F0606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8EC9AFA" w14:textId="3D558DBE" w:rsidR="00A45C70" w:rsidRPr="001E101B" w:rsidRDefault="00552E4A" w:rsidP="00F0606A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52E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A45C70" w:rsidRPr="001E10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ภาระผูกพันผลประโยชน์พนักงาน</w:t>
            </w:r>
          </w:p>
        </w:tc>
      </w:tr>
    </w:tbl>
    <w:p w14:paraId="5B25AF28" w14:textId="77777777" w:rsidR="00A45C70" w:rsidRPr="001E101B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FBD891E" w14:textId="77777777" w:rsidR="00A45C70" w:rsidRPr="001E101B" w:rsidRDefault="00A45C70" w:rsidP="00A45C70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E101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โครงการผลประโยชน์เมื่อเกษียณอายุ</w:t>
      </w:r>
    </w:p>
    <w:p w14:paraId="354219D8" w14:textId="77777777" w:rsidR="00A45C70" w:rsidRPr="001E101B" w:rsidRDefault="00A45C70" w:rsidP="00A45C7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E6340F" w14:textId="1316657D" w:rsidR="00A45C70" w:rsidRPr="001E101B" w:rsidRDefault="00A45C70" w:rsidP="00A45C7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101B">
        <w:rPr>
          <w:rFonts w:ascii="Browallia New" w:eastAsia="Arial Unicode MS" w:hAnsi="Browallia New" w:cs="Browallia New"/>
          <w:sz w:val="26"/>
          <w:szCs w:val="26"/>
          <w:cs/>
        </w:rPr>
        <w:t>ผลประโยชน์ที่ให้จะขึ้นอยู่กับระยะเวลาการทำงานและเงินเดือนในปีสุดท้ายของสมาชิกก่อนที่จะเกษียณอายุ</w:t>
      </w:r>
    </w:p>
    <w:p w14:paraId="7167ECF4" w14:textId="77777777" w:rsidR="00A45C70" w:rsidRPr="001E101B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AFA2DC0" w14:textId="77777777" w:rsidR="00A45C70" w:rsidRPr="001E101B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จำนวนที่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รับรู้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ในงบแสดงฐานะการเงินมีดังนี้</w:t>
      </w:r>
    </w:p>
    <w:p w14:paraId="2AB9E1D0" w14:textId="77777777" w:rsidR="00544717" w:rsidRPr="001E101B" w:rsidRDefault="00544717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45C70" w:rsidRPr="001E101B" w14:paraId="7C8D42CC" w14:textId="77777777" w:rsidTr="00A0184A">
        <w:trPr>
          <w:cantSplit/>
        </w:trPr>
        <w:tc>
          <w:tcPr>
            <w:tcW w:w="3690" w:type="dxa"/>
            <w:vAlign w:val="bottom"/>
          </w:tcPr>
          <w:p w14:paraId="3818B1D8" w14:textId="77777777" w:rsidR="00A45C70" w:rsidRPr="001E101B" w:rsidRDefault="00A45C70" w:rsidP="00F0606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6B77AC" w14:textId="77777777" w:rsidR="00A45C70" w:rsidRPr="001E101B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DAD0EA" w14:textId="77777777" w:rsidR="00A45C70" w:rsidRPr="001E101B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5C70" w:rsidRPr="001E101B" w14:paraId="74D192A3" w14:textId="77777777" w:rsidTr="00B564BD">
        <w:tc>
          <w:tcPr>
            <w:tcW w:w="3690" w:type="dxa"/>
            <w:vAlign w:val="bottom"/>
          </w:tcPr>
          <w:p w14:paraId="5248893D" w14:textId="77777777" w:rsidR="00A45C70" w:rsidRPr="001E101B" w:rsidRDefault="00A45C70" w:rsidP="00F0606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C5D030" w14:textId="6F802985" w:rsidR="00A45C70" w:rsidRPr="001E101B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D091EA" w14:textId="1ABC3241" w:rsidR="00A45C70" w:rsidRPr="001E101B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7A74A1" w14:textId="0428832F" w:rsidR="00A45C70" w:rsidRPr="001E101B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D92E4A" w14:textId="475B872A" w:rsidR="00A45C70" w:rsidRPr="001E101B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BD4692" w:rsidRPr="001E101B" w14:paraId="296825A8" w14:textId="77777777" w:rsidTr="00F0606A">
        <w:tc>
          <w:tcPr>
            <w:tcW w:w="3690" w:type="dxa"/>
            <w:vAlign w:val="bottom"/>
          </w:tcPr>
          <w:p w14:paraId="26F37B8A" w14:textId="77777777" w:rsidR="00BD4692" w:rsidRPr="001E101B" w:rsidRDefault="00BD4692" w:rsidP="00BD469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D72E94" w14:textId="77777777" w:rsidR="00BD4692" w:rsidRPr="001E101B" w:rsidRDefault="00BD4692" w:rsidP="00BD4692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22CE9E" w14:textId="77777777" w:rsidR="00BD4692" w:rsidRPr="001E101B" w:rsidRDefault="00BD4692" w:rsidP="00BD4692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5D379F" w14:textId="77777777" w:rsidR="00BD4692" w:rsidRPr="001E101B" w:rsidRDefault="00BD4692" w:rsidP="00BD4692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2BBFC2" w14:textId="77777777" w:rsidR="00BD4692" w:rsidRPr="001E101B" w:rsidRDefault="00BD4692" w:rsidP="00BD4692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45C70" w:rsidRPr="001E101B" w14:paraId="6019C820" w14:textId="77777777" w:rsidTr="00F0606A">
        <w:tc>
          <w:tcPr>
            <w:tcW w:w="3690" w:type="dxa"/>
            <w:vAlign w:val="bottom"/>
          </w:tcPr>
          <w:p w14:paraId="1B797002" w14:textId="77777777" w:rsidR="00A45C70" w:rsidRPr="001E101B" w:rsidRDefault="00A45C70" w:rsidP="00F0606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CAB3A7" w14:textId="77777777" w:rsidR="00A45C70" w:rsidRPr="001E101B" w:rsidRDefault="00A45C70" w:rsidP="00F060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5AC69E" w14:textId="77777777" w:rsidR="00A45C70" w:rsidRPr="001E101B" w:rsidRDefault="00A45C70" w:rsidP="00F060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8250AC" w14:textId="77777777" w:rsidR="00A45C70" w:rsidRPr="001E101B" w:rsidRDefault="00A45C70" w:rsidP="00F060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5DB5F2" w14:textId="77777777" w:rsidR="00A45C70" w:rsidRPr="001E101B" w:rsidRDefault="00A45C70" w:rsidP="00F060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C0CCC" w:rsidRPr="001E101B" w14:paraId="5A0330BA" w14:textId="77777777" w:rsidTr="00F0606A">
        <w:tc>
          <w:tcPr>
            <w:tcW w:w="3690" w:type="dxa"/>
          </w:tcPr>
          <w:p w14:paraId="581F4AD8" w14:textId="77777777" w:rsidR="009C0CCC" w:rsidRPr="001E101B" w:rsidRDefault="009C0CCC" w:rsidP="009C0CC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มูลค่าปัจจุบันของภาระผูกพัน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3871B6F" w14:textId="561D49C6" w:rsidR="009C0CCC" w:rsidRPr="001E101B" w:rsidRDefault="00552E4A" w:rsidP="009C0CCC">
            <w:pPr>
              <w:pStyle w:val="Heading2"/>
              <w:keepNext w:val="0"/>
              <w:tabs>
                <w:tab w:val="decimal" w:pos="1224"/>
              </w:tabs>
              <w:ind w:right="-72" w:firstLine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34386F" w14:textId="2A6FA750" w:rsidR="009C0CCC" w:rsidRPr="001E101B" w:rsidRDefault="00552E4A" w:rsidP="009C0CCC">
            <w:pPr>
              <w:pStyle w:val="Heading2"/>
              <w:keepNext w:val="0"/>
              <w:tabs>
                <w:tab w:val="decimal" w:pos="1224"/>
              </w:tabs>
              <w:ind w:right="-72" w:firstLine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B65BC43" w14:textId="7978C8E9" w:rsidR="009C0CCC" w:rsidRPr="001E101B" w:rsidRDefault="00552E4A" w:rsidP="009C0CCC">
            <w:pPr>
              <w:pStyle w:val="Heading2"/>
              <w:keepNext w:val="0"/>
              <w:tabs>
                <w:tab w:val="decimal" w:pos="1224"/>
              </w:tabs>
              <w:ind w:right="-72" w:firstLine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F42A2F" w14:textId="75D77321" w:rsidR="009C0CCC" w:rsidRPr="001E101B" w:rsidRDefault="00552E4A" w:rsidP="009C0CCC">
            <w:pPr>
              <w:pStyle w:val="Heading2"/>
              <w:keepNext w:val="0"/>
              <w:tabs>
                <w:tab w:val="decimal" w:pos="1224"/>
              </w:tabs>
              <w:ind w:right="-72" w:firstLine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</w:tr>
      <w:tr w:rsidR="009C0CCC" w:rsidRPr="001E101B" w14:paraId="30F04955" w14:textId="77777777" w:rsidTr="00F0606A">
        <w:tc>
          <w:tcPr>
            <w:tcW w:w="3690" w:type="dxa"/>
          </w:tcPr>
          <w:p w14:paraId="47713FBD" w14:textId="77777777" w:rsidR="009C0CCC" w:rsidRPr="001E101B" w:rsidRDefault="009C0CCC" w:rsidP="009C0CC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EA70C47" w14:textId="77777777" w:rsidR="009C0CCC" w:rsidRPr="001E101B" w:rsidRDefault="009C0CCC" w:rsidP="009C0CCC">
            <w:pPr>
              <w:pStyle w:val="Heading2"/>
              <w:keepNext w:val="0"/>
              <w:tabs>
                <w:tab w:val="decimal" w:pos="1224"/>
              </w:tabs>
              <w:ind w:right="-72" w:firstLine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98ED8BC" w14:textId="77777777" w:rsidR="009C0CCC" w:rsidRPr="001E101B" w:rsidRDefault="009C0CCC" w:rsidP="009C0CCC">
            <w:pPr>
              <w:pStyle w:val="Heading2"/>
              <w:keepNext w:val="0"/>
              <w:tabs>
                <w:tab w:val="decimal" w:pos="1224"/>
              </w:tabs>
              <w:ind w:right="-72" w:firstLine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81D6F14" w14:textId="77777777" w:rsidR="009C0CCC" w:rsidRPr="001E101B" w:rsidRDefault="009C0CCC" w:rsidP="009C0CCC">
            <w:pPr>
              <w:pStyle w:val="Heading2"/>
              <w:keepNext w:val="0"/>
              <w:tabs>
                <w:tab w:val="decimal" w:pos="1224"/>
              </w:tabs>
              <w:ind w:right="-72" w:firstLine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C3B1061" w14:textId="77777777" w:rsidR="009C0CCC" w:rsidRPr="001E101B" w:rsidRDefault="009C0CCC" w:rsidP="009C0CCC">
            <w:pPr>
              <w:pStyle w:val="Heading2"/>
              <w:keepNext w:val="0"/>
              <w:tabs>
                <w:tab w:val="decimal" w:pos="1224"/>
              </w:tabs>
              <w:ind w:right="-72" w:firstLine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C0CCC" w:rsidRPr="001E101B" w14:paraId="613F3312" w14:textId="77777777" w:rsidTr="00F0606A">
        <w:tc>
          <w:tcPr>
            <w:tcW w:w="3690" w:type="dxa"/>
          </w:tcPr>
          <w:p w14:paraId="0D3A1188" w14:textId="77777777" w:rsidR="009C0CCC" w:rsidRPr="001E101B" w:rsidRDefault="009C0CCC" w:rsidP="009C0CC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หนี้สินที่รับรู้ในงบแสดงฐานะการเงิน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7BF451C" w14:textId="7AC3DEEE" w:rsidR="009C0CCC" w:rsidRPr="001E101B" w:rsidRDefault="00552E4A" w:rsidP="009C0CCC">
            <w:pPr>
              <w:pStyle w:val="Heading2"/>
              <w:keepNext w:val="0"/>
              <w:tabs>
                <w:tab w:val="decimal" w:pos="1224"/>
              </w:tabs>
              <w:ind w:right="-72" w:firstLine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CAE736" w14:textId="57E69DA2" w:rsidR="009C0CCC" w:rsidRPr="001E101B" w:rsidRDefault="00552E4A" w:rsidP="009C0CCC">
            <w:pPr>
              <w:pStyle w:val="Heading2"/>
              <w:keepNext w:val="0"/>
              <w:tabs>
                <w:tab w:val="decimal" w:pos="1224"/>
              </w:tabs>
              <w:ind w:right="-72" w:firstLine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614EA9E" w14:textId="6310A076" w:rsidR="009C0CCC" w:rsidRPr="001E101B" w:rsidRDefault="00552E4A" w:rsidP="009C0CCC">
            <w:pPr>
              <w:pStyle w:val="Heading2"/>
              <w:keepNext w:val="0"/>
              <w:tabs>
                <w:tab w:val="decimal" w:pos="1224"/>
              </w:tabs>
              <w:ind w:right="-72" w:firstLine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798DBB" w14:textId="4F577B65" w:rsidR="009C0CCC" w:rsidRPr="001E101B" w:rsidRDefault="00552E4A" w:rsidP="009C0CCC">
            <w:pPr>
              <w:pStyle w:val="Heading2"/>
              <w:keepNext w:val="0"/>
              <w:tabs>
                <w:tab w:val="decimal" w:pos="1224"/>
              </w:tabs>
              <w:ind w:right="-72" w:firstLine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</w:tr>
    </w:tbl>
    <w:p w14:paraId="71C844B7" w14:textId="77777777" w:rsidR="00B04547" w:rsidRPr="001E101B" w:rsidRDefault="00B04547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51EE5DF5" w14:textId="41D3B4B4" w:rsidR="00A45C70" w:rsidRPr="001E101B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40975EA3" w14:textId="77777777" w:rsidR="00A45C70" w:rsidRPr="001E101B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45C70" w:rsidRPr="001E101B" w14:paraId="504067A8" w14:textId="77777777" w:rsidTr="00A0184A">
        <w:tc>
          <w:tcPr>
            <w:tcW w:w="3690" w:type="dxa"/>
            <w:vAlign w:val="bottom"/>
          </w:tcPr>
          <w:p w14:paraId="0A167CDE" w14:textId="77777777" w:rsidR="00A45C70" w:rsidRPr="001E101B" w:rsidRDefault="00A45C70" w:rsidP="00F0606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C10879" w14:textId="77777777" w:rsidR="00A45C70" w:rsidRPr="001E101B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6EC9CB" w14:textId="77777777" w:rsidR="00A45C70" w:rsidRPr="001E101B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5C70" w:rsidRPr="001E101B" w14:paraId="12156CD4" w14:textId="77777777" w:rsidTr="00B564BD">
        <w:tc>
          <w:tcPr>
            <w:tcW w:w="3690" w:type="dxa"/>
            <w:vAlign w:val="bottom"/>
          </w:tcPr>
          <w:p w14:paraId="51D57BFC" w14:textId="77777777" w:rsidR="00A45C70" w:rsidRPr="001E101B" w:rsidRDefault="00A45C70" w:rsidP="00F0606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02583A" w14:textId="7D48C37A" w:rsidR="00A45C70" w:rsidRPr="001E101B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FF6F35" w14:textId="2CBF0F6E" w:rsidR="00A45C70" w:rsidRPr="001E101B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59F854" w14:textId="25B993A9" w:rsidR="00A45C70" w:rsidRPr="001E101B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989192" w14:textId="6EB2A0EB" w:rsidR="00A45C70" w:rsidRPr="001E101B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A45C70" w:rsidRPr="001E101B" w14:paraId="53926748" w14:textId="77777777" w:rsidTr="00F0606A">
        <w:tc>
          <w:tcPr>
            <w:tcW w:w="3690" w:type="dxa"/>
            <w:vAlign w:val="bottom"/>
          </w:tcPr>
          <w:p w14:paraId="5AFCABE0" w14:textId="77777777" w:rsidR="00A45C70" w:rsidRPr="001E101B" w:rsidRDefault="00A45C70" w:rsidP="00F0606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5A8652" w14:textId="77777777" w:rsidR="00A45C70" w:rsidRPr="001E101B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DFB860" w14:textId="77777777" w:rsidR="00A45C70" w:rsidRPr="001E101B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B12ABE" w14:textId="77777777" w:rsidR="00A45C70" w:rsidRPr="001E101B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C19C35" w14:textId="77777777" w:rsidR="00A45C70" w:rsidRPr="001E101B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45C70" w:rsidRPr="001E101B" w14:paraId="6341C900" w14:textId="77777777" w:rsidTr="00F0606A">
        <w:tc>
          <w:tcPr>
            <w:tcW w:w="3690" w:type="dxa"/>
            <w:vAlign w:val="bottom"/>
          </w:tcPr>
          <w:p w14:paraId="329120AE" w14:textId="77777777" w:rsidR="00A45C70" w:rsidRPr="001E101B" w:rsidRDefault="00A45C70" w:rsidP="00F0606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9F7FCB" w14:textId="77777777" w:rsidR="00A45C70" w:rsidRPr="001E101B" w:rsidRDefault="00A45C70" w:rsidP="00F060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F63448" w14:textId="77777777" w:rsidR="00A45C70" w:rsidRPr="001E101B" w:rsidRDefault="00A45C70" w:rsidP="00F060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40AE70" w14:textId="77777777" w:rsidR="00A45C70" w:rsidRPr="001E101B" w:rsidRDefault="00A45C70" w:rsidP="00F060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70B0F7" w14:textId="77777777" w:rsidR="00A45C70" w:rsidRPr="001E101B" w:rsidRDefault="00A45C70" w:rsidP="00F060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C0CCC" w:rsidRPr="001E101B" w14:paraId="11D07BE8" w14:textId="77777777" w:rsidTr="008F528E">
        <w:tc>
          <w:tcPr>
            <w:tcW w:w="3690" w:type="dxa"/>
            <w:vAlign w:val="bottom"/>
          </w:tcPr>
          <w:p w14:paraId="6DC8DF19" w14:textId="6EA96FF6" w:rsidR="009C0CCC" w:rsidRPr="001E101B" w:rsidRDefault="009C0CCC" w:rsidP="009C0CC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E23BF5D" w14:textId="37BE8778" w:rsidR="009C0CCC" w:rsidRPr="001E101B" w:rsidRDefault="00552E4A" w:rsidP="009C0CCC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71213C" w14:textId="2F79DC46" w:rsidR="009C0CCC" w:rsidRPr="001E101B" w:rsidRDefault="00552E4A" w:rsidP="009C0CCC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B14DB75" w14:textId="26D185C2" w:rsidR="009C0CCC" w:rsidRPr="001E101B" w:rsidRDefault="00552E4A" w:rsidP="009C0CCC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A33D71E" w14:textId="11A49C70" w:rsidR="009C0CCC" w:rsidRPr="001E101B" w:rsidRDefault="00552E4A" w:rsidP="009C0CCC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</w:tr>
      <w:tr w:rsidR="009C0CCC" w:rsidRPr="001E101B" w14:paraId="6C3EB689" w14:textId="77777777" w:rsidTr="008F528E">
        <w:tc>
          <w:tcPr>
            <w:tcW w:w="3690" w:type="dxa"/>
            <w:vAlign w:val="bottom"/>
          </w:tcPr>
          <w:p w14:paraId="062E3D3D" w14:textId="77777777" w:rsidR="009C0CCC" w:rsidRPr="001E101B" w:rsidRDefault="009C0CCC" w:rsidP="009C0CC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6F00B5A" w14:textId="1942B474" w:rsidR="009C0CCC" w:rsidRPr="001E101B" w:rsidRDefault="00552E4A" w:rsidP="009C0CCC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F04C65" w14:textId="463C5F52" w:rsidR="009C0CCC" w:rsidRPr="001E101B" w:rsidRDefault="00552E4A" w:rsidP="009C0CCC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AAF8A38" w14:textId="4BC6FBD4" w:rsidR="009C0CCC" w:rsidRPr="001E101B" w:rsidRDefault="00552E4A" w:rsidP="009C0CCC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B5663C7" w14:textId="322411AB" w:rsidR="009C0CCC" w:rsidRPr="001E101B" w:rsidRDefault="00552E4A" w:rsidP="009C0CCC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</w:tr>
      <w:tr w:rsidR="009C0CCC" w:rsidRPr="001E101B" w14:paraId="6DA56C5F" w14:textId="77777777" w:rsidTr="008F528E">
        <w:tc>
          <w:tcPr>
            <w:tcW w:w="3690" w:type="dxa"/>
            <w:vAlign w:val="bottom"/>
          </w:tcPr>
          <w:p w14:paraId="0047D6EF" w14:textId="77777777" w:rsidR="009C0CCC" w:rsidRPr="001E101B" w:rsidRDefault="009C0CCC" w:rsidP="009C0CC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F0D4AFD" w14:textId="47DF3F85" w:rsidR="009C0CCC" w:rsidRPr="001E101B" w:rsidRDefault="00552E4A" w:rsidP="009C0CCC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02C6A6" w14:textId="1545E5E5" w:rsidR="009C0CCC" w:rsidRPr="001E101B" w:rsidRDefault="00552E4A" w:rsidP="009C0CCC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18B7E09" w14:textId="203A61FC" w:rsidR="009C0CCC" w:rsidRPr="001E101B" w:rsidRDefault="00552E4A" w:rsidP="009C0CCC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F6EEDCB" w14:textId="40A29A4D" w:rsidR="009C0CCC" w:rsidRPr="001E101B" w:rsidRDefault="00552E4A" w:rsidP="009C0CCC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</w:p>
        </w:tc>
      </w:tr>
      <w:tr w:rsidR="009C0CCC" w:rsidRPr="001E101B" w14:paraId="71394054" w14:textId="77777777" w:rsidTr="00941175">
        <w:tc>
          <w:tcPr>
            <w:tcW w:w="3690" w:type="dxa"/>
            <w:vAlign w:val="bottom"/>
          </w:tcPr>
          <w:p w14:paraId="7E3B5A5D" w14:textId="41294654" w:rsidR="009C0CCC" w:rsidRPr="001E101B" w:rsidRDefault="00CE3995" w:rsidP="009C0CC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 (</w:t>
            </w:r>
            <w:r w:rsidR="009C0CCC"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) </w:t>
            </w:r>
            <w:r w:rsidR="009C0CCC"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จากการวัดมูลค่าใหม่ของ</w:t>
            </w:r>
          </w:p>
        </w:tc>
        <w:tc>
          <w:tcPr>
            <w:tcW w:w="1440" w:type="dxa"/>
            <w:shd w:val="clear" w:color="auto" w:fill="FAFAFA"/>
          </w:tcPr>
          <w:p w14:paraId="4606AAAE" w14:textId="388BD6FE" w:rsidR="009C0CCC" w:rsidRPr="001E101B" w:rsidRDefault="009C0CCC" w:rsidP="009C0CC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08CEA9A9" w14:textId="77777777" w:rsidR="009C0CCC" w:rsidRPr="001E101B" w:rsidRDefault="009C0CCC" w:rsidP="009C0CC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7B4F60B4" w14:textId="77777777" w:rsidR="009C0CCC" w:rsidRPr="001E101B" w:rsidRDefault="009C0CCC" w:rsidP="009C0CC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2F3DCEF4" w14:textId="77777777" w:rsidR="009C0CCC" w:rsidRPr="001E101B" w:rsidRDefault="009C0CCC" w:rsidP="009C0CC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C0CCC" w:rsidRPr="001E101B" w14:paraId="4C8BC3F3" w14:textId="77777777" w:rsidTr="008F528E">
        <w:tc>
          <w:tcPr>
            <w:tcW w:w="3690" w:type="dxa"/>
            <w:vAlign w:val="bottom"/>
          </w:tcPr>
          <w:p w14:paraId="3C65C09D" w14:textId="77777777" w:rsidR="009C0CCC" w:rsidRPr="001E101B" w:rsidRDefault="009C0CCC" w:rsidP="009C0CC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ภาระผูกพันผล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ประโยชน์พนักงาน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69B28AB" w14:textId="43517940" w:rsidR="009C0CCC" w:rsidRPr="001E101B" w:rsidRDefault="00552E4A" w:rsidP="009C0CCC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73F599" w14:textId="1CD1527F" w:rsidR="009C0CCC" w:rsidRPr="001E101B" w:rsidRDefault="009C0CCC" w:rsidP="009C0CCC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0A1C160" w14:textId="494EB9FE" w:rsidR="009C0CCC" w:rsidRPr="001E101B" w:rsidRDefault="00552E4A" w:rsidP="009C0CCC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8847510" w14:textId="4F94BA8F" w:rsidR="009C0CCC" w:rsidRPr="001E101B" w:rsidRDefault="009C0CCC" w:rsidP="009C0CCC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C0CCC" w:rsidRPr="001E101B" w14:paraId="04548F5B" w14:textId="77777777" w:rsidTr="008F528E">
        <w:tc>
          <w:tcPr>
            <w:tcW w:w="3690" w:type="dxa"/>
            <w:vAlign w:val="bottom"/>
          </w:tcPr>
          <w:p w14:paraId="28E912A7" w14:textId="77777777" w:rsidR="009C0CCC" w:rsidRPr="001E101B" w:rsidRDefault="009C0CCC" w:rsidP="009C0CC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การจ่ายชำระผลประโยชน์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7D4E30" w14:textId="4161F1E4" w:rsidR="009C0CCC" w:rsidRPr="001E101B" w:rsidRDefault="009C0CCC" w:rsidP="009C0CCC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2D3FC9" w14:textId="57FB6E01" w:rsidR="009C0CCC" w:rsidRPr="001E101B" w:rsidRDefault="009C0CCC" w:rsidP="009C0CCC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F4CC47" w14:textId="6B77C9D7" w:rsidR="009C0CCC" w:rsidRPr="001E101B" w:rsidRDefault="009C0CCC" w:rsidP="009C0CCC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4D737F" w14:textId="566A60FA" w:rsidR="009C0CCC" w:rsidRPr="001E101B" w:rsidRDefault="009C0CCC" w:rsidP="009C0CCC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C0CCC" w:rsidRPr="001E101B" w14:paraId="758BF3D5" w14:textId="77777777" w:rsidTr="00F0606A">
        <w:tc>
          <w:tcPr>
            <w:tcW w:w="3690" w:type="dxa"/>
            <w:vAlign w:val="bottom"/>
          </w:tcPr>
          <w:p w14:paraId="3B0C3CB9" w14:textId="1EDE345C" w:rsidR="009C0CCC" w:rsidRPr="001E101B" w:rsidRDefault="009C0CCC" w:rsidP="009C0CC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82548E" w14:textId="75E66CDC" w:rsidR="009C0CCC" w:rsidRPr="001E101B" w:rsidRDefault="00552E4A" w:rsidP="009C0CCC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5F2B324" w14:textId="52CBE470" w:rsidR="009C0CCC" w:rsidRPr="001E101B" w:rsidRDefault="00552E4A" w:rsidP="009C0CCC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CF209A" w14:textId="01943C9F" w:rsidR="009C0CCC" w:rsidRPr="001E101B" w:rsidRDefault="00552E4A" w:rsidP="009C0CCC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7229A73" w14:textId="05A1DD2E" w:rsidR="009C0CCC" w:rsidRPr="001E101B" w:rsidRDefault="00552E4A" w:rsidP="009C0CCC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</w:tr>
    </w:tbl>
    <w:p w14:paraId="15162C37" w14:textId="2B010CD4" w:rsidR="00BD4692" w:rsidRPr="001E101B" w:rsidRDefault="00BD4692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EAAFAF2" w14:textId="77777777" w:rsidR="00A45C70" w:rsidRPr="001E101B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ค่าใช้จ่ายทั้งหมดที่รับรู้ในกำไรหรือขาดทุนสำหรับแต่ละรายการมีดังนี้</w:t>
      </w:r>
    </w:p>
    <w:p w14:paraId="5069DBE5" w14:textId="77777777" w:rsidR="00A45C70" w:rsidRPr="001E101B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45C70" w:rsidRPr="001E101B" w14:paraId="7A68C17A" w14:textId="77777777" w:rsidTr="00A0184A">
        <w:trPr>
          <w:cantSplit/>
        </w:trPr>
        <w:tc>
          <w:tcPr>
            <w:tcW w:w="3690" w:type="dxa"/>
            <w:vAlign w:val="bottom"/>
          </w:tcPr>
          <w:p w14:paraId="0825D30F" w14:textId="77777777" w:rsidR="00A45C70" w:rsidRPr="001E101B" w:rsidRDefault="00A45C70" w:rsidP="00F0606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1EAB62" w14:textId="77777777" w:rsidR="00A45C70" w:rsidRPr="001E101B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A1ACA2" w14:textId="77777777" w:rsidR="00A45C70" w:rsidRPr="001E101B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5C70" w:rsidRPr="001E101B" w14:paraId="2ABC88BD" w14:textId="77777777" w:rsidTr="00B564BD">
        <w:tc>
          <w:tcPr>
            <w:tcW w:w="3690" w:type="dxa"/>
            <w:vAlign w:val="bottom"/>
          </w:tcPr>
          <w:p w14:paraId="1FD3647A" w14:textId="77777777" w:rsidR="00A45C70" w:rsidRPr="001E101B" w:rsidRDefault="00A45C70" w:rsidP="00F0606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C2593E" w14:textId="3D6E4C3F" w:rsidR="00A45C70" w:rsidRPr="001E101B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E6467D" w14:textId="1D5271FF" w:rsidR="00A45C70" w:rsidRPr="001E101B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2AEE45" w14:textId="6BE821A2" w:rsidR="00A45C70" w:rsidRPr="001E101B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03A422" w14:textId="38BCDF18" w:rsidR="00A45C70" w:rsidRPr="001E101B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BD4692" w:rsidRPr="001E101B" w14:paraId="217A7849" w14:textId="77777777" w:rsidTr="00F0606A">
        <w:tc>
          <w:tcPr>
            <w:tcW w:w="3690" w:type="dxa"/>
            <w:vAlign w:val="bottom"/>
          </w:tcPr>
          <w:p w14:paraId="1DD69314" w14:textId="77777777" w:rsidR="00BD4692" w:rsidRPr="001E101B" w:rsidRDefault="00BD4692" w:rsidP="00BD469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D526A1" w14:textId="77777777" w:rsidR="00BD4692" w:rsidRPr="001E101B" w:rsidRDefault="00BD4692" w:rsidP="00BD4692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37C973" w14:textId="77777777" w:rsidR="00BD4692" w:rsidRPr="001E101B" w:rsidRDefault="00BD4692" w:rsidP="00BD4692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382E40" w14:textId="77777777" w:rsidR="00BD4692" w:rsidRPr="001E101B" w:rsidRDefault="00BD4692" w:rsidP="00BD4692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530F30" w14:textId="77777777" w:rsidR="00BD4692" w:rsidRPr="001E101B" w:rsidRDefault="00BD4692" w:rsidP="00BD4692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45C70" w:rsidRPr="001E101B" w14:paraId="33165107" w14:textId="77777777" w:rsidTr="00F0606A">
        <w:tc>
          <w:tcPr>
            <w:tcW w:w="3690" w:type="dxa"/>
            <w:vAlign w:val="bottom"/>
          </w:tcPr>
          <w:p w14:paraId="726545CF" w14:textId="77777777" w:rsidR="00A45C70" w:rsidRPr="001E101B" w:rsidRDefault="00A45C70" w:rsidP="00F0606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34065E" w14:textId="77777777" w:rsidR="00A45C70" w:rsidRPr="001E101B" w:rsidRDefault="00A45C70" w:rsidP="00F060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E51AD8" w14:textId="77777777" w:rsidR="00A45C70" w:rsidRPr="001E101B" w:rsidRDefault="00A45C70" w:rsidP="00F060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438A04" w14:textId="77777777" w:rsidR="00A45C70" w:rsidRPr="001E101B" w:rsidRDefault="00A45C70" w:rsidP="00F060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12821B" w14:textId="77777777" w:rsidR="00A45C70" w:rsidRPr="001E101B" w:rsidRDefault="00A45C70" w:rsidP="00F060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C0CCC" w:rsidRPr="001E101B" w14:paraId="4D3343C2" w14:textId="77777777" w:rsidTr="008F528E">
        <w:tc>
          <w:tcPr>
            <w:tcW w:w="3690" w:type="dxa"/>
          </w:tcPr>
          <w:p w14:paraId="7A2F3FE6" w14:textId="77777777" w:rsidR="009C0CCC" w:rsidRPr="001E101B" w:rsidRDefault="009C0CCC" w:rsidP="009C0CC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1B349E7" w14:textId="2918BF14" w:rsidR="009C0CCC" w:rsidRPr="001E101B" w:rsidRDefault="00552E4A" w:rsidP="009C0CCC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26D365" w14:textId="6CB006D5" w:rsidR="009C0CCC" w:rsidRPr="001E101B" w:rsidRDefault="00552E4A" w:rsidP="009C0CCC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A88B78A" w14:textId="4F77A329" w:rsidR="009C0CCC" w:rsidRPr="001E101B" w:rsidRDefault="00552E4A" w:rsidP="009C0CCC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9F5FE8D" w14:textId="397A3951" w:rsidR="009C0CCC" w:rsidRPr="001E101B" w:rsidRDefault="00552E4A" w:rsidP="009C0CCC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</w:tr>
      <w:tr w:rsidR="009C0CCC" w:rsidRPr="001E101B" w14:paraId="479D4FB0" w14:textId="77777777" w:rsidTr="008F528E">
        <w:tc>
          <w:tcPr>
            <w:tcW w:w="3690" w:type="dxa"/>
          </w:tcPr>
          <w:p w14:paraId="266CC507" w14:textId="77777777" w:rsidR="009C0CCC" w:rsidRPr="001E101B" w:rsidRDefault="009C0CCC" w:rsidP="009C0CC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CF6015" w14:textId="1773C5B2" w:rsidR="009C0CCC" w:rsidRPr="001E101B" w:rsidRDefault="00552E4A" w:rsidP="009C0CCC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A5C47E" w14:textId="3143DDBB" w:rsidR="009C0CCC" w:rsidRPr="001E101B" w:rsidRDefault="00552E4A" w:rsidP="009C0CCC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6FFED3" w14:textId="32252CEB" w:rsidR="009C0CCC" w:rsidRPr="001E101B" w:rsidRDefault="00552E4A" w:rsidP="009C0CCC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8FB19A" w14:textId="40B179D4" w:rsidR="009C0CCC" w:rsidRPr="001E101B" w:rsidRDefault="00552E4A" w:rsidP="009C0CCC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</w:p>
        </w:tc>
      </w:tr>
      <w:tr w:rsidR="009C0CCC" w:rsidRPr="001E101B" w14:paraId="5B60A72F" w14:textId="77777777" w:rsidTr="00F0606A">
        <w:tc>
          <w:tcPr>
            <w:tcW w:w="3690" w:type="dxa"/>
          </w:tcPr>
          <w:p w14:paraId="7906FEC2" w14:textId="77777777" w:rsidR="009C0CCC" w:rsidRPr="001E101B" w:rsidRDefault="009C0CCC" w:rsidP="009C0CC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6840EE" w14:textId="73E38325" w:rsidR="009C0CCC" w:rsidRPr="001E101B" w:rsidRDefault="00552E4A" w:rsidP="009C0CCC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68FA607" w14:textId="0A654F2B" w:rsidR="009C0CCC" w:rsidRPr="001E101B" w:rsidRDefault="00552E4A" w:rsidP="009C0CCC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E143E5" w14:textId="0389C681" w:rsidR="009C0CCC" w:rsidRPr="001E101B" w:rsidRDefault="00552E4A" w:rsidP="009C0CCC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FF66A80" w14:textId="46857360" w:rsidR="009C0CCC" w:rsidRPr="001E101B" w:rsidRDefault="00552E4A" w:rsidP="009C0CCC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</w:tr>
    </w:tbl>
    <w:p w14:paraId="25FAAB7D" w14:textId="77777777" w:rsidR="00544717" w:rsidRPr="001E101B" w:rsidRDefault="00544717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C91A617" w14:textId="77777777" w:rsidR="00A45C70" w:rsidRPr="001E101B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ค่าใช้จ่ายทั้งหมดที่รับรู้ในกำไรขาดทุนเบ็ดเสร็จอื่นมีดังนี้</w:t>
      </w:r>
    </w:p>
    <w:p w14:paraId="1A9D855E" w14:textId="77777777" w:rsidR="00A45C70" w:rsidRPr="001E101B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45C70" w:rsidRPr="001E101B" w14:paraId="209F6EF1" w14:textId="77777777" w:rsidTr="00A0184A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81225CA" w14:textId="77777777" w:rsidR="00A45C70" w:rsidRPr="001E101B" w:rsidRDefault="00A45C70" w:rsidP="00F0606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408A87" w14:textId="77777777" w:rsidR="00A45C70" w:rsidRPr="001E101B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0F3635" w14:textId="77777777" w:rsidR="00A45C70" w:rsidRPr="001E101B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5C70" w:rsidRPr="001E101B" w14:paraId="1A9257A4" w14:textId="77777777" w:rsidTr="00B564BD">
        <w:tc>
          <w:tcPr>
            <w:tcW w:w="3690" w:type="dxa"/>
            <w:shd w:val="clear" w:color="auto" w:fill="auto"/>
            <w:vAlign w:val="bottom"/>
          </w:tcPr>
          <w:p w14:paraId="1F6FC54E" w14:textId="77777777" w:rsidR="00A45C70" w:rsidRPr="001E101B" w:rsidRDefault="00A45C70" w:rsidP="00F0606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F10C31" w14:textId="054373C3" w:rsidR="00A45C70" w:rsidRPr="001E101B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6D78E3" w14:textId="6C29C840" w:rsidR="00A45C70" w:rsidRPr="001E101B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C36212" w14:textId="65854BAD" w:rsidR="00A45C70" w:rsidRPr="001E101B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9642ED" w14:textId="50203AA6" w:rsidR="00A45C70" w:rsidRPr="001E101B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BD4692" w:rsidRPr="001E101B" w14:paraId="3239EE45" w14:textId="77777777" w:rsidTr="00F0606A">
        <w:tc>
          <w:tcPr>
            <w:tcW w:w="3690" w:type="dxa"/>
            <w:shd w:val="clear" w:color="auto" w:fill="auto"/>
            <w:vAlign w:val="bottom"/>
          </w:tcPr>
          <w:p w14:paraId="7B38E460" w14:textId="77777777" w:rsidR="00BD4692" w:rsidRPr="001E101B" w:rsidRDefault="00BD4692" w:rsidP="00BD469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9E20BF" w14:textId="77777777" w:rsidR="00BD4692" w:rsidRPr="001E101B" w:rsidRDefault="00BD4692" w:rsidP="00BD4692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5B328D" w14:textId="77777777" w:rsidR="00BD4692" w:rsidRPr="001E101B" w:rsidRDefault="00BD4692" w:rsidP="00BD4692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AF2C09" w14:textId="77777777" w:rsidR="00BD4692" w:rsidRPr="001E101B" w:rsidRDefault="00BD4692" w:rsidP="00BD4692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38FC74" w14:textId="77777777" w:rsidR="00BD4692" w:rsidRPr="001E101B" w:rsidRDefault="00BD4692" w:rsidP="00BD4692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D4692" w:rsidRPr="001E101B" w14:paraId="3530F4A5" w14:textId="77777777" w:rsidTr="00F0606A">
        <w:trPr>
          <w:trHeight w:val="66"/>
        </w:trPr>
        <w:tc>
          <w:tcPr>
            <w:tcW w:w="3690" w:type="dxa"/>
            <w:shd w:val="clear" w:color="auto" w:fill="auto"/>
            <w:vAlign w:val="bottom"/>
          </w:tcPr>
          <w:p w14:paraId="737697EB" w14:textId="77777777" w:rsidR="00BD4692" w:rsidRPr="001E101B" w:rsidRDefault="00BD4692" w:rsidP="00BD469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AEFDD2" w14:textId="77777777" w:rsidR="00BD4692" w:rsidRPr="001E101B" w:rsidRDefault="00BD4692" w:rsidP="00BD4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4C270B" w14:textId="77777777" w:rsidR="00BD4692" w:rsidRPr="001E101B" w:rsidRDefault="00BD4692" w:rsidP="00BD4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82D552" w14:textId="77777777" w:rsidR="00BD4692" w:rsidRPr="001E101B" w:rsidRDefault="00BD4692" w:rsidP="00BD469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3E7C3C" w14:textId="77777777" w:rsidR="00BD4692" w:rsidRPr="001E101B" w:rsidRDefault="00BD4692" w:rsidP="00BD4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D4692" w:rsidRPr="001E101B" w14:paraId="4FE9801E" w14:textId="77777777" w:rsidTr="00F0606A">
        <w:tc>
          <w:tcPr>
            <w:tcW w:w="3690" w:type="dxa"/>
            <w:shd w:val="clear" w:color="auto" w:fill="auto"/>
          </w:tcPr>
          <w:p w14:paraId="32263888" w14:textId="40592DFA" w:rsidR="00BD4692" w:rsidRPr="001E101B" w:rsidRDefault="00B9070C" w:rsidP="00BD469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x-none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="00BD4692"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ที่เกิดจากการเปลี่ยนแปลง</w:t>
            </w:r>
          </w:p>
        </w:tc>
        <w:tc>
          <w:tcPr>
            <w:tcW w:w="1440" w:type="dxa"/>
            <w:shd w:val="clear" w:color="auto" w:fill="FAFAFA"/>
          </w:tcPr>
          <w:p w14:paraId="7F538408" w14:textId="77777777" w:rsidR="00BD4692" w:rsidRPr="001E101B" w:rsidRDefault="00BD4692" w:rsidP="00BD469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1FD23D0" w14:textId="77777777" w:rsidR="00BD4692" w:rsidRPr="001E101B" w:rsidRDefault="00BD4692" w:rsidP="00BD469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753B49C" w14:textId="77777777" w:rsidR="00BD4692" w:rsidRPr="001E101B" w:rsidRDefault="00BD4692" w:rsidP="00BD469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1449A8A" w14:textId="77777777" w:rsidR="00BD4692" w:rsidRPr="001E101B" w:rsidRDefault="00BD4692" w:rsidP="00BD469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C0CCC" w:rsidRPr="001E101B" w14:paraId="63BCCE3A" w14:textId="77777777" w:rsidTr="00F0606A">
        <w:tc>
          <w:tcPr>
            <w:tcW w:w="3690" w:type="dxa"/>
            <w:shd w:val="clear" w:color="auto" w:fill="auto"/>
          </w:tcPr>
          <w:p w14:paraId="4BE4CC86" w14:textId="77777777" w:rsidR="009C0CCC" w:rsidRPr="001E101B" w:rsidRDefault="009C0CCC" w:rsidP="009C0CC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x-none"/>
              </w:rPr>
              <w:t xml:space="preserve">   ข้อสมมติทางการเงิน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2387116A" w14:textId="6526B859" w:rsidR="009C0CCC" w:rsidRPr="001E101B" w:rsidRDefault="009C0CCC" w:rsidP="009C0CCC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Pr="001E10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FB3D618" w14:textId="07259D3D" w:rsidR="009C0CCC" w:rsidRPr="001E101B" w:rsidRDefault="009C0CCC" w:rsidP="009C0CCC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  <w:r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Pr="001E10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1290E3F" w14:textId="6C9A86D1" w:rsidR="009C0CCC" w:rsidRPr="001E101B" w:rsidRDefault="009C0CCC" w:rsidP="009C0CCC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Pr="001E10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F142ADB" w14:textId="436E6514" w:rsidR="009C0CCC" w:rsidRPr="001E101B" w:rsidRDefault="009C0CCC" w:rsidP="009C0CCC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  <w:r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Pr="001E10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C0CCC" w:rsidRPr="001E101B" w14:paraId="6C6F8967" w14:textId="77777777" w:rsidTr="00F0606A">
        <w:tc>
          <w:tcPr>
            <w:tcW w:w="3690" w:type="dxa"/>
            <w:shd w:val="clear" w:color="auto" w:fill="auto"/>
          </w:tcPr>
          <w:p w14:paraId="5D407507" w14:textId="09D4A7AD" w:rsidR="009C0CCC" w:rsidRPr="001E101B" w:rsidRDefault="00CE3995" w:rsidP="009C0CC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ขาดทุน (</w:t>
            </w:r>
            <w:r w:rsidR="009C0CCC"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กำไร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) </w:t>
            </w:r>
            <w:r w:rsidR="009C0CCC"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ที่เกิดจากประสบการณ์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CD6698F" w14:textId="17D6B904" w:rsidR="009C0CCC" w:rsidRPr="001E101B" w:rsidRDefault="00552E4A" w:rsidP="009C0CCC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89C4887" w14:textId="43963C88" w:rsidR="009C0CCC" w:rsidRPr="001E101B" w:rsidRDefault="009C0CCC" w:rsidP="009C0CCC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Pr="001E10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E9711A6" w14:textId="3105B044" w:rsidR="009C0CCC" w:rsidRPr="001E101B" w:rsidRDefault="00552E4A" w:rsidP="009C0CCC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48CE665" w14:textId="0428CC39" w:rsidR="009C0CCC" w:rsidRPr="001E101B" w:rsidRDefault="009C0CCC" w:rsidP="009C0CCC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Pr="001E10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C0CCC" w:rsidRPr="001E101B" w14:paraId="0C5A8474" w14:textId="77777777" w:rsidTr="00F0606A">
        <w:tc>
          <w:tcPr>
            <w:tcW w:w="3690" w:type="dxa"/>
            <w:shd w:val="clear" w:color="auto" w:fill="auto"/>
          </w:tcPr>
          <w:p w14:paraId="0DF73705" w14:textId="77777777" w:rsidR="009C0CCC" w:rsidRPr="001E101B" w:rsidRDefault="009C0CCC" w:rsidP="009C0CC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การวัดมูลค่าใหม่ของภาระผูกพัน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006855E" w14:textId="77777777" w:rsidR="009C0CCC" w:rsidRPr="001E101B" w:rsidRDefault="009C0CCC" w:rsidP="009C0CCC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5375D15" w14:textId="77777777" w:rsidR="009C0CCC" w:rsidRPr="001E101B" w:rsidRDefault="009C0CCC" w:rsidP="009C0CCC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7FAEB15" w14:textId="77777777" w:rsidR="009C0CCC" w:rsidRPr="001E101B" w:rsidRDefault="009C0CCC" w:rsidP="009C0CCC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197998" w14:textId="77777777" w:rsidR="009C0CCC" w:rsidRPr="001E101B" w:rsidRDefault="009C0CCC" w:rsidP="009C0CCC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C0CCC" w:rsidRPr="001E101B" w14:paraId="569CE54D" w14:textId="77777777" w:rsidTr="00F0606A">
        <w:tc>
          <w:tcPr>
            <w:tcW w:w="3690" w:type="dxa"/>
            <w:shd w:val="clear" w:color="auto" w:fill="auto"/>
          </w:tcPr>
          <w:p w14:paraId="07980D84" w14:textId="77777777" w:rsidR="009C0CCC" w:rsidRPr="001E101B" w:rsidRDefault="009C0CCC" w:rsidP="009C0CC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ผล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ประโยชน์พนักงาน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ในปี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F4B3D58" w14:textId="2DB5F315" w:rsidR="009C0CCC" w:rsidRPr="001E101B" w:rsidRDefault="00552E4A" w:rsidP="009C0CCC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47D423E" w14:textId="563CC207" w:rsidR="009C0CCC" w:rsidRPr="001E101B" w:rsidRDefault="009C0CCC" w:rsidP="009C0CCC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Pr="001E10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463264E" w14:textId="016240F2" w:rsidR="009C0CCC" w:rsidRPr="001E101B" w:rsidRDefault="00552E4A" w:rsidP="009C0CCC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="009C0CCC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C159C0" w14:textId="0B984EC5" w:rsidR="009C0CCC" w:rsidRPr="001E101B" w:rsidRDefault="009C0CCC" w:rsidP="009C0CCC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Pr="001E10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25866511" w14:textId="77777777" w:rsidR="00B04547" w:rsidRPr="001E101B" w:rsidRDefault="00B04547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7D4BF077" w14:textId="158B8BFF" w:rsidR="00A45C70" w:rsidRPr="001E101B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6554F03A" w14:textId="77777777" w:rsidR="00A45C70" w:rsidRPr="001E101B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45C70" w:rsidRPr="001E101B" w14:paraId="097F51F9" w14:textId="77777777" w:rsidTr="00A0184A">
        <w:trPr>
          <w:cantSplit/>
        </w:trPr>
        <w:tc>
          <w:tcPr>
            <w:tcW w:w="3690" w:type="dxa"/>
            <w:vAlign w:val="bottom"/>
          </w:tcPr>
          <w:p w14:paraId="0690C999" w14:textId="77777777" w:rsidR="00A45C70" w:rsidRPr="001E101B" w:rsidRDefault="00A45C70" w:rsidP="00F0606A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92B4F7" w14:textId="77777777" w:rsidR="00A45C70" w:rsidRPr="001E101B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356563" w14:textId="77777777" w:rsidR="00A45C70" w:rsidRPr="001E101B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5C70" w:rsidRPr="001E101B" w14:paraId="5C364DB9" w14:textId="77777777" w:rsidTr="00B564BD">
        <w:tc>
          <w:tcPr>
            <w:tcW w:w="3690" w:type="dxa"/>
            <w:vAlign w:val="bottom"/>
          </w:tcPr>
          <w:p w14:paraId="74786A1D" w14:textId="77777777" w:rsidR="00A45C70" w:rsidRPr="001E101B" w:rsidRDefault="00A45C70" w:rsidP="00F0606A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8BBE44" w14:textId="3E7E0FF6" w:rsidR="00A45C70" w:rsidRPr="001E101B" w:rsidRDefault="00A45C70" w:rsidP="00B04547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0F078C" w14:textId="3143DA74" w:rsidR="00A45C70" w:rsidRPr="001E101B" w:rsidRDefault="00A45C70" w:rsidP="00B04547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A185B0" w14:textId="41CE1F7E" w:rsidR="00A45C70" w:rsidRPr="001E101B" w:rsidRDefault="00A45C70" w:rsidP="00B04547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928648" w14:textId="24F2B587" w:rsidR="00A45C70" w:rsidRPr="001E101B" w:rsidRDefault="00A45C70" w:rsidP="00B04547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A45C70" w:rsidRPr="001E101B" w14:paraId="23E2DB63" w14:textId="77777777" w:rsidTr="00BD4692">
        <w:tc>
          <w:tcPr>
            <w:tcW w:w="3690" w:type="dxa"/>
            <w:vAlign w:val="bottom"/>
          </w:tcPr>
          <w:p w14:paraId="2A509CAF" w14:textId="77777777" w:rsidR="00A45C70" w:rsidRPr="001E101B" w:rsidRDefault="00A45C70" w:rsidP="00F0606A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979D51" w14:textId="77777777" w:rsidR="00A45C70" w:rsidRPr="001E101B" w:rsidRDefault="00A45C70" w:rsidP="00B04547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7B3205" w14:textId="77777777" w:rsidR="00A45C70" w:rsidRPr="001E101B" w:rsidRDefault="00A45C70" w:rsidP="00B04547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3AE4EC" w14:textId="77777777" w:rsidR="00A45C70" w:rsidRPr="001E101B" w:rsidRDefault="00A45C70" w:rsidP="00B04547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6D1C47" w14:textId="77777777" w:rsidR="00A45C70" w:rsidRPr="001E101B" w:rsidRDefault="00A45C70" w:rsidP="00B04547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D4692" w:rsidRPr="001E101B" w14:paraId="162BF987" w14:textId="77777777" w:rsidTr="00BD4692">
        <w:tc>
          <w:tcPr>
            <w:tcW w:w="3690" w:type="dxa"/>
            <w:vAlign w:val="bottom"/>
          </w:tcPr>
          <w:p w14:paraId="510727BA" w14:textId="77777777" w:rsidR="00BD4692" w:rsidRPr="001E101B" w:rsidRDefault="00471459" w:rsidP="00F0606A">
            <w:pPr>
              <w:ind w:left="-10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พนักงานประจำ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8BDE58" w14:textId="77777777" w:rsidR="00BD4692" w:rsidRPr="001E101B" w:rsidRDefault="00BD4692" w:rsidP="00B04547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2DD8C4C" w14:textId="77777777" w:rsidR="00BD4692" w:rsidRPr="001E101B" w:rsidRDefault="00BD4692" w:rsidP="00B04547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85BE72D" w14:textId="77777777" w:rsidR="00BD4692" w:rsidRPr="001E101B" w:rsidRDefault="00BD4692" w:rsidP="00B04547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8C0593B" w14:textId="77777777" w:rsidR="00BD4692" w:rsidRPr="001E101B" w:rsidRDefault="00BD4692" w:rsidP="00B04547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B5F3D" w:rsidRPr="001E101B" w14:paraId="22B87203" w14:textId="77777777" w:rsidTr="00F0606A">
        <w:tc>
          <w:tcPr>
            <w:tcW w:w="3690" w:type="dxa"/>
          </w:tcPr>
          <w:p w14:paraId="30107714" w14:textId="77777777" w:rsidR="000B5F3D" w:rsidRPr="001E101B" w:rsidRDefault="000B5F3D" w:rsidP="000B5F3D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40" w:type="dxa"/>
            <w:shd w:val="clear" w:color="auto" w:fill="FAFAFA"/>
          </w:tcPr>
          <w:p w14:paraId="02B4F53D" w14:textId="18B01B11" w:rsidR="000B5F3D" w:rsidRPr="001E101B" w:rsidRDefault="000B5F3D" w:rsidP="000B5F3D">
            <w:pPr>
              <w:pStyle w:val="Heading2"/>
              <w:keepNext w:val="0"/>
              <w:tabs>
                <w:tab w:val="right" w:pos="1224"/>
              </w:tabs>
              <w:ind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ร้อยละ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</w:p>
        </w:tc>
        <w:tc>
          <w:tcPr>
            <w:tcW w:w="1440" w:type="dxa"/>
          </w:tcPr>
          <w:p w14:paraId="7330D6C3" w14:textId="5EA2B552" w:rsidR="000B5F3D" w:rsidRPr="001E101B" w:rsidRDefault="000B5F3D" w:rsidP="000B5F3D">
            <w:pPr>
              <w:pStyle w:val="Heading2"/>
              <w:keepNext w:val="0"/>
              <w:tabs>
                <w:tab w:val="right" w:pos="1224"/>
              </w:tabs>
              <w:ind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ร้อยละ 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</w:p>
        </w:tc>
        <w:tc>
          <w:tcPr>
            <w:tcW w:w="1440" w:type="dxa"/>
            <w:shd w:val="clear" w:color="auto" w:fill="FAFAFA"/>
          </w:tcPr>
          <w:p w14:paraId="33ABDA20" w14:textId="3EE786B6" w:rsidR="000B5F3D" w:rsidRPr="001E101B" w:rsidRDefault="000B5F3D" w:rsidP="000B5F3D">
            <w:pPr>
              <w:pStyle w:val="Heading2"/>
              <w:keepNext w:val="0"/>
              <w:tabs>
                <w:tab w:val="right" w:pos="1224"/>
              </w:tabs>
              <w:ind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ร้อยละ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</w:p>
        </w:tc>
        <w:tc>
          <w:tcPr>
            <w:tcW w:w="1440" w:type="dxa"/>
          </w:tcPr>
          <w:p w14:paraId="62DBBB97" w14:textId="2A719CC7" w:rsidR="000B5F3D" w:rsidRPr="001E101B" w:rsidRDefault="000B5F3D" w:rsidP="000B5F3D">
            <w:pPr>
              <w:pStyle w:val="Heading2"/>
              <w:keepNext w:val="0"/>
              <w:tabs>
                <w:tab w:val="right" w:pos="1224"/>
              </w:tabs>
              <w:ind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ร้อยละ 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</w:p>
        </w:tc>
      </w:tr>
      <w:tr w:rsidR="000B5F3D" w:rsidRPr="001E101B" w14:paraId="05350B85" w14:textId="77777777" w:rsidTr="00F0606A">
        <w:tc>
          <w:tcPr>
            <w:tcW w:w="3690" w:type="dxa"/>
          </w:tcPr>
          <w:p w14:paraId="18FAB4FC" w14:textId="77777777" w:rsidR="000B5F3D" w:rsidRPr="001E101B" w:rsidRDefault="000B5F3D" w:rsidP="000B5F3D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  <w:shd w:val="clear" w:color="auto" w:fill="FAFAFA"/>
          </w:tcPr>
          <w:p w14:paraId="64FDDD7E" w14:textId="607DABDE" w:rsidR="000B5F3D" w:rsidRPr="001E101B" w:rsidRDefault="000B5F3D" w:rsidP="000B5F3D">
            <w:pPr>
              <w:pStyle w:val="Heading2"/>
              <w:keepNext w:val="0"/>
              <w:tabs>
                <w:tab w:val="right" w:pos="1224"/>
              </w:tabs>
              <w:ind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ร้อยละ 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</w:tcPr>
          <w:p w14:paraId="7A272295" w14:textId="739A866E" w:rsidR="000B5F3D" w:rsidRPr="001E101B" w:rsidRDefault="000B5F3D" w:rsidP="000B5F3D">
            <w:pPr>
              <w:pStyle w:val="Heading2"/>
              <w:keepNext w:val="0"/>
              <w:tabs>
                <w:tab w:val="right" w:pos="1224"/>
              </w:tabs>
              <w:ind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ร้อยละ 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  <w:shd w:val="clear" w:color="auto" w:fill="FAFAFA"/>
          </w:tcPr>
          <w:p w14:paraId="4A6698FA" w14:textId="2863FFBA" w:rsidR="000B5F3D" w:rsidRPr="001E101B" w:rsidRDefault="000B5F3D" w:rsidP="000B5F3D">
            <w:pPr>
              <w:pStyle w:val="Heading2"/>
              <w:keepNext w:val="0"/>
              <w:tabs>
                <w:tab w:val="right" w:pos="1224"/>
              </w:tabs>
              <w:ind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ร้อยละ 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</w:tcPr>
          <w:p w14:paraId="5D07898F" w14:textId="4E802130" w:rsidR="000B5F3D" w:rsidRPr="001E101B" w:rsidRDefault="000B5F3D" w:rsidP="000B5F3D">
            <w:pPr>
              <w:pStyle w:val="Heading2"/>
              <w:keepNext w:val="0"/>
              <w:tabs>
                <w:tab w:val="right" w:pos="1224"/>
              </w:tabs>
              <w:ind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ร้อยละ 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</w:tr>
      <w:tr w:rsidR="001718C7" w:rsidRPr="001E101B" w14:paraId="38F6A559" w14:textId="77777777" w:rsidTr="00F0606A">
        <w:tc>
          <w:tcPr>
            <w:tcW w:w="3690" w:type="dxa"/>
          </w:tcPr>
          <w:p w14:paraId="5F079540" w14:textId="77777777" w:rsidR="001718C7" w:rsidRPr="001E101B" w:rsidRDefault="001718C7" w:rsidP="001718C7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40F5B156" w14:textId="77777777" w:rsidR="001718C7" w:rsidRPr="001E101B" w:rsidRDefault="001718C7" w:rsidP="001718C7">
            <w:pPr>
              <w:pStyle w:val="Heading2"/>
              <w:keepNext w:val="0"/>
              <w:tabs>
                <w:tab w:val="right" w:pos="1224"/>
              </w:tabs>
              <w:ind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</w:tcPr>
          <w:p w14:paraId="2CA0F81A" w14:textId="77777777" w:rsidR="001718C7" w:rsidRPr="001E101B" w:rsidRDefault="001718C7" w:rsidP="001718C7">
            <w:pPr>
              <w:pStyle w:val="Heading2"/>
              <w:keepNext w:val="0"/>
              <w:tabs>
                <w:tab w:val="right" w:pos="1224"/>
              </w:tabs>
              <w:ind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65AB857" w14:textId="05A8F98F" w:rsidR="001718C7" w:rsidRPr="001E101B" w:rsidRDefault="001718C7" w:rsidP="001718C7">
            <w:pPr>
              <w:pStyle w:val="Heading2"/>
              <w:keepNext w:val="0"/>
              <w:tabs>
                <w:tab w:val="right" w:pos="1224"/>
              </w:tabs>
              <w:ind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</w:tcPr>
          <w:p w14:paraId="515EB29A" w14:textId="77777777" w:rsidR="001718C7" w:rsidRPr="001E101B" w:rsidRDefault="001718C7" w:rsidP="001718C7">
            <w:pPr>
              <w:pStyle w:val="Heading2"/>
              <w:keepNext w:val="0"/>
              <w:tabs>
                <w:tab w:val="right" w:pos="1224"/>
              </w:tabs>
              <w:ind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1718C7" w:rsidRPr="001E101B" w14:paraId="245406D5" w14:textId="77777777" w:rsidTr="00F0606A">
        <w:tc>
          <w:tcPr>
            <w:tcW w:w="3690" w:type="dxa"/>
          </w:tcPr>
          <w:p w14:paraId="69321448" w14:textId="77777777" w:rsidR="001718C7" w:rsidRPr="001E101B" w:rsidRDefault="001718C7" w:rsidP="001718C7">
            <w:pPr>
              <w:ind w:left="-10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พนักงานชั่วคราว</w:t>
            </w:r>
          </w:p>
        </w:tc>
        <w:tc>
          <w:tcPr>
            <w:tcW w:w="1440" w:type="dxa"/>
            <w:shd w:val="clear" w:color="auto" w:fill="FAFAFA"/>
          </w:tcPr>
          <w:p w14:paraId="4140FCE7" w14:textId="77777777" w:rsidR="001718C7" w:rsidRPr="001E101B" w:rsidRDefault="001718C7" w:rsidP="001718C7">
            <w:pPr>
              <w:pStyle w:val="Heading2"/>
              <w:keepNext w:val="0"/>
              <w:tabs>
                <w:tab w:val="right" w:pos="1224"/>
              </w:tabs>
              <w:ind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</w:tcPr>
          <w:p w14:paraId="7532EF39" w14:textId="77777777" w:rsidR="001718C7" w:rsidRPr="001E101B" w:rsidRDefault="001718C7" w:rsidP="001718C7">
            <w:pPr>
              <w:pStyle w:val="Heading2"/>
              <w:keepNext w:val="0"/>
              <w:tabs>
                <w:tab w:val="right" w:pos="1224"/>
              </w:tabs>
              <w:ind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E105E96" w14:textId="3E7AA02B" w:rsidR="001718C7" w:rsidRPr="001E101B" w:rsidRDefault="001718C7" w:rsidP="001718C7">
            <w:pPr>
              <w:pStyle w:val="Heading2"/>
              <w:keepNext w:val="0"/>
              <w:tabs>
                <w:tab w:val="right" w:pos="1224"/>
              </w:tabs>
              <w:ind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</w:tcPr>
          <w:p w14:paraId="15096428" w14:textId="77777777" w:rsidR="001718C7" w:rsidRPr="001E101B" w:rsidRDefault="001718C7" w:rsidP="001718C7">
            <w:pPr>
              <w:pStyle w:val="Heading2"/>
              <w:keepNext w:val="0"/>
              <w:tabs>
                <w:tab w:val="right" w:pos="1224"/>
              </w:tabs>
              <w:ind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0B5F3D" w:rsidRPr="001E101B" w14:paraId="7DD78023" w14:textId="77777777" w:rsidTr="00F0606A">
        <w:tc>
          <w:tcPr>
            <w:tcW w:w="3690" w:type="dxa"/>
          </w:tcPr>
          <w:p w14:paraId="4696EAFA" w14:textId="77777777" w:rsidR="000B5F3D" w:rsidRPr="001E101B" w:rsidRDefault="000B5F3D" w:rsidP="000B5F3D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40" w:type="dxa"/>
            <w:shd w:val="clear" w:color="auto" w:fill="FAFAFA"/>
          </w:tcPr>
          <w:p w14:paraId="26C14B3E" w14:textId="371278D3" w:rsidR="000B5F3D" w:rsidRPr="001E101B" w:rsidRDefault="000B5F3D" w:rsidP="000B5F3D">
            <w:pPr>
              <w:pStyle w:val="Heading2"/>
              <w:keepNext w:val="0"/>
              <w:tabs>
                <w:tab w:val="right" w:pos="1224"/>
              </w:tabs>
              <w:ind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ร้อยละ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</w:p>
        </w:tc>
        <w:tc>
          <w:tcPr>
            <w:tcW w:w="1440" w:type="dxa"/>
          </w:tcPr>
          <w:p w14:paraId="60705BDE" w14:textId="6440BBA1" w:rsidR="000B5F3D" w:rsidRPr="001E101B" w:rsidRDefault="000B5F3D" w:rsidP="000B5F3D">
            <w:pPr>
              <w:pStyle w:val="Heading2"/>
              <w:keepNext w:val="0"/>
              <w:tabs>
                <w:tab w:val="right" w:pos="1224"/>
              </w:tabs>
              <w:ind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ร้อยละ 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</w:p>
        </w:tc>
        <w:tc>
          <w:tcPr>
            <w:tcW w:w="1440" w:type="dxa"/>
            <w:shd w:val="clear" w:color="auto" w:fill="FAFAFA"/>
          </w:tcPr>
          <w:p w14:paraId="51814564" w14:textId="7D6E9516" w:rsidR="000B5F3D" w:rsidRPr="001E101B" w:rsidRDefault="000B5F3D" w:rsidP="000B5F3D">
            <w:pPr>
              <w:pStyle w:val="Heading2"/>
              <w:keepNext w:val="0"/>
              <w:tabs>
                <w:tab w:val="right" w:pos="1224"/>
              </w:tabs>
              <w:ind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ร้อยละ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</w:p>
        </w:tc>
        <w:tc>
          <w:tcPr>
            <w:tcW w:w="1440" w:type="dxa"/>
          </w:tcPr>
          <w:p w14:paraId="674FDCD3" w14:textId="7C017C1D" w:rsidR="000B5F3D" w:rsidRPr="001E101B" w:rsidRDefault="000B5F3D" w:rsidP="000B5F3D">
            <w:pPr>
              <w:pStyle w:val="Heading2"/>
              <w:keepNext w:val="0"/>
              <w:tabs>
                <w:tab w:val="right" w:pos="1224"/>
              </w:tabs>
              <w:ind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ร้อยละ 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</w:p>
        </w:tc>
      </w:tr>
      <w:tr w:rsidR="000B5F3D" w:rsidRPr="001E101B" w14:paraId="048208EB" w14:textId="77777777" w:rsidTr="00F0606A">
        <w:tc>
          <w:tcPr>
            <w:tcW w:w="3690" w:type="dxa"/>
          </w:tcPr>
          <w:p w14:paraId="4F5BB7B9" w14:textId="77777777" w:rsidR="000B5F3D" w:rsidRPr="001E101B" w:rsidRDefault="000B5F3D" w:rsidP="000B5F3D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  <w:shd w:val="clear" w:color="auto" w:fill="FAFAFA"/>
          </w:tcPr>
          <w:p w14:paraId="0CA41B89" w14:textId="459C3618" w:rsidR="000B5F3D" w:rsidRPr="001E101B" w:rsidRDefault="000B5F3D" w:rsidP="000B5F3D">
            <w:pPr>
              <w:pStyle w:val="Heading2"/>
              <w:keepNext w:val="0"/>
              <w:tabs>
                <w:tab w:val="right" w:pos="1224"/>
              </w:tabs>
              <w:ind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ร้อยละ 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</w:tcPr>
          <w:p w14:paraId="0EC11CC2" w14:textId="25C5B88C" w:rsidR="000B5F3D" w:rsidRPr="001E101B" w:rsidRDefault="000B5F3D" w:rsidP="000B5F3D">
            <w:pPr>
              <w:pStyle w:val="Heading2"/>
              <w:keepNext w:val="0"/>
              <w:tabs>
                <w:tab w:val="right" w:pos="1224"/>
              </w:tabs>
              <w:ind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ร้อยละ 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  <w:shd w:val="clear" w:color="auto" w:fill="FAFAFA"/>
          </w:tcPr>
          <w:p w14:paraId="2178E49E" w14:textId="618CA867" w:rsidR="000B5F3D" w:rsidRPr="001E101B" w:rsidRDefault="000B5F3D" w:rsidP="000B5F3D">
            <w:pPr>
              <w:pStyle w:val="Heading2"/>
              <w:keepNext w:val="0"/>
              <w:tabs>
                <w:tab w:val="right" w:pos="1224"/>
              </w:tabs>
              <w:ind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ร้อยละ 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</w:tcPr>
          <w:p w14:paraId="35E74655" w14:textId="6E7A44D8" w:rsidR="000B5F3D" w:rsidRPr="001E101B" w:rsidRDefault="000B5F3D" w:rsidP="000B5F3D">
            <w:pPr>
              <w:pStyle w:val="Heading2"/>
              <w:keepNext w:val="0"/>
              <w:tabs>
                <w:tab w:val="right" w:pos="1224"/>
              </w:tabs>
              <w:ind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ร้อยละ 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</w:tr>
    </w:tbl>
    <w:p w14:paraId="448F4D95" w14:textId="15E37EEE" w:rsidR="00F37E95" w:rsidRPr="001E101B" w:rsidRDefault="00F37E95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8A0161C" w14:textId="77777777" w:rsidR="00A45C70" w:rsidRPr="001E101B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  <w:r w:rsidRPr="001E101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มีดังนี้</w:t>
      </w:r>
    </w:p>
    <w:p w14:paraId="407D06DD" w14:textId="77777777" w:rsidR="00A45C70" w:rsidRPr="001E101B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66"/>
        <w:gridCol w:w="1560"/>
        <w:gridCol w:w="1134"/>
        <w:gridCol w:w="1134"/>
        <w:gridCol w:w="1134"/>
        <w:gridCol w:w="1134"/>
      </w:tblGrid>
      <w:tr w:rsidR="00A45C70" w:rsidRPr="001E101B" w14:paraId="22649D25" w14:textId="77777777" w:rsidTr="00A0184A">
        <w:tc>
          <w:tcPr>
            <w:tcW w:w="3366" w:type="dxa"/>
          </w:tcPr>
          <w:p w14:paraId="177D2C32" w14:textId="77777777" w:rsidR="00A45C70" w:rsidRPr="001E101B" w:rsidRDefault="00A45C70" w:rsidP="00F0606A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09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1540D2" w14:textId="77777777" w:rsidR="00A45C70" w:rsidRPr="001E101B" w:rsidRDefault="00A45C70" w:rsidP="00F0606A">
            <w:pPr>
              <w:ind w:right="-7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A45C70" w:rsidRPr="001E101B" w14:paraId="66368DE1" w14:textId="77777777" w:rsidTr="008A6903">
        <w:tc>
          <w:tcPr>
            <w:tcW w:w="3366" w:type="dxa"/>
          </w:tcPr>
          <w:p w14:paraId="08ED5AA7" w14:textId="77777777" w:rsidR="00A45C70" w:rsidRPr="001E101B" w:rsidRDefault="00A45C70" w:rsidP="00F0606A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14BB73B7" w14:textId="77777777" w:rsidR="00A45C70" w:rsidRPr="001E101B" w:rsidRDefault="00A45C70" w:rsidP="00F0606A">
            <w:pPr>
              <w:tabs>
                <w:tab w:val="decimal" w:pos="134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52EC0C" w14:textId="77777777" w:rsidR="00A45C70" w:rsidRPr="001E101B" w:rsidRDefault="00A45C70" w:rsidP="00F0606A">
            <w:pPr>
              <w:tabs>
                <w:tab w:val="decimal" w:pos="900"/>
                <w:tab w:val="decimal" w:pos="202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ผลกระทบต่อภาระผูกพันผลประโยชน์ที่กำหนดไว้</w:t>
            </w:r>
          </w:p>
        </w:tc>
      </w:tr>
      <w:tr w:rsidR="00A45C70" w:rsidRPr="001E101B" w14:paraId="0DA05F6A" w14:textId="77777777" w:rsidTr="00F0606A">
        <w:tc>
          <w:tcPr>
            <w:tcW w:w="3366" w:type="dxa"/>
          </w:tcPr>
          <w:p w14:paraId="55EDE4F3" w14:textId="77777777" w:rsidR="00A45C70" w:rsidRPr="001E101B" w:rsidRDefault="00A45C70" w:rsidP="00F0606A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227533EB" w14:textId="77777777" w:rsidR="00A45C70" w:rsidRPr="001E101B" w:rsidRDefault="00A45C70" w:rsidP="00F0606A">
            <w:pPr>
              <w:tabs>
                <w:tab w:val="decimal" w:pos="134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>การเปลี่ยนแปลง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14:paraId="05557898" w14:textId="77777777" w:rsidR="00A45C70" w:rsidRPr="001E101B" w:rsidRDefault="00A45C70" w:rsidP="00F0606A">
            <w:pPr>
              <w:tabs>
                <w:tab w:val="decimal" w:pos="900"/>
                <w:tab w:val="decimal" w:pos="202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>การเพิ่มขึ้นของ</w:t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ภาระผูกพัน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14:paraId="3B0017DD" w14:textId="77777777" w:rsidR="00A45C70" w:rsidRPr="001E101B" w:rsidRDefault="00A45C70" w:rsidP="00F0606A">
            <w:pPr>
              <w:tabs>
                <w:tab w:val="decimal" w:pos="900"/>
                <w:tab w:val="decimal" w:pos="202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>การลดลงของ</w:t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ภาระผูกพัน</w:t>
            </w:r>
          </w:p>
        </w:tc>
      </w:tr>
      <w:tr w:rsidR="00A45C70" w:rsidRPr="001E101B" w14:paraId="2611F02F" w14:textId="77777777" w:rsidTr="00F0606A">
        <w:tc>
          <w:tcPr>
            <w:tcW w:w="3366" w:type="dxa"/>
          </w:tcPr>
          <w:p w14:paraId="5C792F16" w14:textId="77777777" w:rsidR="00A45C70" w:rsidRPr="001E101B" w:rsidRDefault="00A45C70" w:rsidP="00F0606A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30104712" w14:textId="77777777" w:rsidR="00A45C70" w:rsidRPr="001E101B" w:rsidRDefault="00A45C70" w:rsidP="00F0606A">
            <w:pPr>
              <w:tabs>
                <w:tab w:val="decimal" w:pos="134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>ในข้อสมมติ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B833C7A" w14:textId="304CC445" w:rsidR="00A45C70" w:rsidRPr="001E101B" w:rsidRDefault="00A45C70" w:rsidP="00F0606A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4B40456" w14:textId="366E6435" w:rsidR="00A45C70" w:rsidRPr="001E101B" w:rsidRDefault="00A45C70" w:rsidP="00F0606A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917465D" w14:textId="2116B1C8" w:rsidR="00A45C70" w:rsidRPr="001E101B" w:rsidRDefault="00A45C70" w:rsidP="00F0606A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CF31FA6" w14:textId="1B2ACCEC" w:rsidR="00A45C70" w:rsidRPr="001E101B" w:rsidRDefault="00A45C70" w:rsidP="00F0606A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A45C70" w:rsidRPr="001E101B" w14:paraId="4C7080BE" w14:textId="77777777" w:rsidTr="00F0606A">
        <w:tc>
          <w:tcPr>
            <w:tcW w:w="3366" w:type="dxa"/>
          </w:tcPr>
          <w:p w14:paraId="1937FC7D" w14:textId="77777777" w:rsidR="00A45C70" w:rsidRPr="001E101B" w:rsidRDefault="00A45C70" w:rsidP="00F0606A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13DE10D8" w14:textId="77777777" w:rsidR="00A45C70" w:rsidRPr="001E101B" w:rsidRDefault="00A45C70" w:rsidP="00F0606A">
            <w:pPr>
              <w:tabs>
                <w:tab w:val="decimal" w:pos="134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>ร้อยละ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938E23E" w14:textId="77777777" w:rsidR="00A45C70" w:rsidRPr="001E101B" w:rsidRDefault="00A45C70" w:rsidP="00F0606A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x-none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64C5212" w14:textId="77777777" w:rsidR="00A45C70" w:rsidRPr="001E101B" w:rsidRDefault="00A45C70" w:rsidP="00F0606A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x-none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8F54571" w14:textId="77777777" w:rsidR="00A45C70" w:rsidRPr="001E101B" w:rsidRDefault="00A45C70" w:rsidP="00F0606A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x-none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475F623" w14:textId="77777777" w:rsidR="00A45C70" w:rsidRPr="001E101B" w:rsidRDefault="00A45C70" w:rsidP="00F0606A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x-none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>พันบาท</w:t>
            </w:r>
          </w:p>
        </w:tc>
      </w:tr>
      <w:tr w:rsidR="00A45C70" w:rsidRPr="001E101B" w14:paraId="39139699" w14:textId="77777777" w:rsidTr="00F0606A">
        <w:tc>
          <w:tcPr>
            <w:tcW w:w="3366" w:type="dxa"/>
          </w:tcPr>
          <w:p w14:paraId="1307E5AC" w14:textId="77777777" w:rsidR="00A45C70" w:rsidRPr="001E101B" w:rsidRDefault="00A45C70" w:rsidP="00F0606A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3102B97F" w14:textId="77777777" w:rsidR="00A45C70" w:rsidRPr="001E101B" w:rsidRDefault="00A45C70" w:rsidP="00F0606A">
            <w:pPr>
              <w:tabs>
                <w:tab w:val="right" w:pos="134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509317F3" w14:textId="77777777" w:rsidR="00A45C70" w:rsidRPr="001E101B" w:rsidRDefault="00A45C70" w:rsidP="00F0606A">
            <w:pPr>
              <w:tabs>
                <w:tab w:val="decimal" w:pos="9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60AA4D0" w14:textId="77777777" w:rsidR="00A45C70" w:rsidRPr="001E101B" w:rsidRDefault="00A45C70" w:rsidP="00F0606A">
            <w:pPr>
              <w:tabs>
                <w:tab w:val="decimal" w:pos="92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516189BE" w14:textId="77777777" w:rsidR="00A45C70" w:rsidRPr="001E101B" w:rsidRDefault="00A45C70" w:rsidP="00F0606A">
            <w:pPr>
              <w:tabs>
                <w:tab w:val="decimal" w:pos="9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5EE111F" w14:textId="77777777" w:rsidR="00A45C70" w:rsidRPr="001E101B" w:rsidRDefault="00A45C70" w:rsidP="00F0606A">
            <w:pPr>
              <w:tabs>
                <w:tab w:val="decimal" w:pos="9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B5F3D" w:rsidRPr="001E101B" w14:paraId="2E62C4D0" w14:textId="77777777" w:rsidTr="00F0606A">
        <w:tc>
          <w:tcPr>
            <w:tcW w:w="3366" w:type="dxa"/>
          </w:tcPr>
          <w:p w14:paraId="3F85383C" w14:textId="77777777" w:rsidR="000B5F3D" w:rsidRPr="001E101B" w:rsidRDefault="000B5F3D" w:rsidP="000B5F3D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560" w:type="dxa"/>
          </w:tcPr>
          <w:p w14:paraId="74CB28AA" w14:textId="75E6B324" w:rsidR="000B5F3D" w:rsidRPr="001E101B" w:rsidRDefault="000B5F3D" w:rsidP="000B5F3D">
            <w:pPr>
              <w:tabs>
                <w:tab w:val="right" w:pos="134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เพิ่มขึ้นร้อยละ 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</w:p>
        </w:tc>
        <w:tc>
          <w:tcPr>
            <w:tcW w:w="1134" w:type="dxa"/>
            <w:shd w:val="clear" w:color="auto" w:fill="FAFAFA"/>
          </w:tcPr>
          <w:p w14:paraId="30E3FDEA" w14:textId="1B501506" w:rsidR="000B5F3D" w:rsidRPr="001E101B" w:rsidRDefault="000B5F3D" w:rsidP="000B5F3D">
            <w:pPr>
              <w:tabs>
                <w:tab w:val="decimal" w:pos="9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3590D319" w14:textId="35205A19" w:rsidR="000B5F3D" w:rsidRPr="001E101B" w:rsidRDefault="000B5F3D" w:rsidP="000B5F3D">
            <w:pPr>
              <w:tabs>
                <w:tab w:val="decimal" w:pos="9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0FFF3ECD" w14:textId="7C22C514" w:rsidR="000B5F3D" w:rsidRPr="001E101B" w:rsidRDefault="000B5F3D" w:rsidP="000B5F3D">
            <w:pPr>
              <w:tabs>
                <w:tab w:val="decimal" w:pos="926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Pr="001E10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</w:tcPr>
          <w:p w14:paraId="4E18F458" w14:textId="6BC8914F" w:rsidR="000B5F3D" w:rsidRPr="001E101B" w:rsidRDefault="000B5F3D" w:rsidP="000B5F3D">
            <w:pPr>
              <w:tabs>
                <w:tab w:val="decimal" w:pos="9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  <w:r w:rsidRPr="001E10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B5F3D" w:rsidRPr="001E101B" w14:paraId="2DF7AFC8" w14:textId="77777777" w:rsidTr="00F0606A">
        <w:tc>
          <w:tcPr>
            <w:tcW w:w="3366" w:type="dxa"/>
          </w:tcPr>
          <w:p w14:paraId="1E25282C" w14:textId="77777777" w:rsidR="000B5F3D" w:rsidRPr="001E101B" w:rsidRDefault="000B5F3D" w:rsidP="000B5F3D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</w:tcPr>
          <w:p w14:paraId="1282D3D6" w14:textId="46C1B860" w:rsidR="000B5F3D" w:rsidRPr="001E101B" w:rsidRDefault="000B5F3D" w:rsidP="000B5F3D">
            <w:pPr>
              <w:tabs>
                <w:tab w:val="right" w:pos="134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ลดลงร้อยละ 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</w:p>
        </w:tc>
        <w:tc>
          <w:tcPr>
            <w:tcW w:w="1134" w:type="dxa"/>
            <w:shd w:val="clear" w:color="auto" w:fill="FAFAFA"/>
          </w:tcPr>
          <w:p w14:paraId="400586E5" w14:textId="056F2563" w:rsidR="000B5F3D" w:rsidRPr="001E101B" w:rsidRDefault="00552E4A" w:rsidP="000B5F3D">
            <w:pPr>
              <w:tabs>
                <w:tab w:val="decimal" w:pos="9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B5F3D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134" w:type="dxa"/>
          </w:tcPr>
          <w:p w14:paraId="2F14C3FA" w14:textId="39EEC8CA" w:rsidR="000B5F3D" w:rsidRPr="001E101B" w:rsidRDefault="00552E4A" w:rsidP="000B5F3D">
            <w:pPr>
              <w:tabs>
                <w:tab w:val="decimal" w:pos="9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B5F3D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1134" w:type="dxa"/>
            <w:shd w:val="clear" w:color="auto" w:fill="FAFAFA"/>
          </w:tcPr>
          <w:p w14:paraId="4AAF1DEB" w14:textId="16601F25" w:rsidR="000B5F3D" w:rsidRPr="001E101B" w:rsidRDefault="000B5F3D" w:rsidP="000B5F3D">
            <w:pPr>
              <w:tabs>
                <w:tab w:val="decimal" w:pos="9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3B1BA0E1" w14:textId="2FF430F5" w:rsidR="000B5F3D" w:rsidRPr="001E101B" w:rsidRDefault="000B5F3D" w:rsidP="000B5F3D">
            <w:pPr>
              <w:tabs>
                <w:tab w:val="decimal" w:pos="9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B5F3D" w:rsidRPr="001E101B" w14:paraId="03963465" w14:textId="77777777" w:rsidTr="00F0606A">
        <w:tc>
          <w:tcPr>
            <w:tcW w:w="3366" w:type="dxa"/>
          </w:tcPr>
          <w:p w14:paraId="121F4F8B" w14:textId="77777777" w:rsidR="000B5F3D" w:rsidRPr="001E101B" w:rsidRDefault="000B5F3D" w:rsidP="000B5F3D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560" w:type="dxa"/>
          </w:tcPr>
          <w:p w14:paraId="563B50B3" w14:textId="58797E0A" w:rsidR="000B5F3D" w:rsidRPr="001E101B" w:rsidRDefault="000B5F3D" w:rsidP="000B5F3D">
            <w:pPr>
              <w:tabs>
                <w:tab w:val="right" w:pos="134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เพิ่มขึ้นร้อยละ 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</w:p>
        </w:tc>
        <w:tc>
          <w:tcPr>
            <w:tcW w:w="1134" w:type="dxa"/>
            <w:shd w:val="clear" w:color="auto" w:fill="FAFAFA"/>
          </w:tcPr>
          <w:p w14:paraId="3C93CEA0" w14:textId="75F00AE7" w:rsidR="000B5F3D" w:rsidRPr="001E101B" w:rsidRDefault="00552E4A" w:rsidP="000B5F3D">
            <w:pPr>
              <w:tabs>
                <w:tab w:val="decimal" w:pos="9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B5F3D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134" w:type="dxa"/>
          </w:tcPr>
          <w:p w14:paraId="0D6AA3AC" w14:textId="2DEA8332" w:rsidR="000B5F3D" w:rsidRPr="001E101B" w:rsidRDefault="00552E4A" w:rsidP="000B5F3D">
            <w:pPr>
              <w:tabs>
                <w:tab w:val="decimal" w:pos="9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B5F3D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134" w:type="dxa"/>
            <w:shd w:val="clear" w:color="auto" w:fill="FAFAFA"/>
          </w:tcPr>
          <w:p w14:paraId="4F15C544" w14:textId="00979EEB" w:rsidR="000B5F3D" w:rsidRPr="001E101B" w:rsidRDefault="000B5F3D" w:rsidP="000B5F3D">
            <w:pPr>
              <w:tabs>
                <w:tab w:val="decimal" w:pos="9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113D9BFF" w14:textId="1678C77B" w:rsidR="000B5F3D" w:rsidRPr="001E101B" w:rsidRDefault="000B5F3D" w:rsidP="000B5F3D">
            <w:pPr>
              <w:tabs>
                <w:tab w:val="decimal" w:pos="9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B5F3D" w:rsidRPr="001E101B" w14:paraId="3B8741A1" w14:textId="77777777" w:rsidTr="00F0606A">
        <w:tc>
          <w:tcPr>
            <w:tcW w:w="3366" w:type="dxa"/>
          </w:tcPr>
          <w:p w14:paraId="3464C75B" w14:textId="77777777" w:rsidR="000B5F3D" w:rsidRPr="001E101B" w:rsidRDefault="000B5F3D" w:rsidP="000B5F3D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</w:tcPr>
          <w:p w14:paraId="1940BE89" w14:textId="3E621AB2" w:rsidR="000B5F3D" w:rsidRPr="001E101B" w:rsidRDefault="000B5F3D" w:rsidP="000B5F3D">
            <w:pPr>
              <w:tabs>
                <w:tab w:val="right" w:pos="134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ลดลงร้อยละ 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</w:p>
        </w:tc>
        <w:tc>
          <w:tcPr>
            <w:tcW w:w="1134" w:type="dxa"/>
            <w:shd w:val="clear" w:color="auto" w:fill="FAFAFA"/>
          </w:tcPr>
          <w:p w14:paraId="63DA4464" w14:textId="2AE0D5EB" w:rsidR="000B5F3D" w:rsidRPr="001E101B" w:rsidRDefault="000B5F3D" w:rsidP="000B5F3D">
            <w:pPr>
              <w:tabs>
                <w:tab w:val="decimal" w:pos="9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477E9A20" w14:textId="5898F356" w:rsidR="000B5F3D" w:rsidRPr="001E101B" w:rsidRDefault="000B5F3D" w:rsidP="000B5F3D">
            <w:pPr>
              <w:tabs>
                <w:tab w:val="decimal" w:pos="9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5EEBA9BF" w14:textId="400F9CC4" w:rsidR="000B5F3D" w:rsidRPr="001E101B" w:rsidRDefault="000B5F3D" w:rsidP="000B5F3D">
            <w:pPr>
              <w:tabs>
                <w:tab w:val="decimal" w:pos="926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Pr="001E10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</w:tcPr>
          <w:p w14:paraId="11DBE25A" w14:textId="3FC356AE" w:rsidR="000B5F3D" w:rsidRPr="001E101B" w:rsidRDefault="000B5F3D" w:rsidP="000B5F3D">
            <w:pPr>
              <w:tabs>
                <w:tab w:val="decimal" w:pos="9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Pr="001E10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4EED9A66" w14:textId="77777777" w:rsidR="00A45C70" w:rsidRPr="001E101B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x-none"/>
        </w:rPr>
      </w:pPr>
    </w:p>
    <w:p w14:paraId="0C491DE3" w14:textId="70FA03C8" w:rsidR="00A45C70" w:rsidRPr="001E101B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x-none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</w:t>
      </w:r>
      <w:r w:rsidRPr="001E101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x-none"/>
        </w:rPr>
        <w:t>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x-none"/>
        </w:rPr>
        <w:t>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บการคำนวณหนี้สินที่รับรู้ใน</w:t>
      </w:r>
      <w:r w:rsidR="004F7ECB" w:rsidRPr="001E101B">
        <w:rPr>
          <w:rFonts w:ascii="Browallia New" w:hAnsi="Browallia New" w:cs="Browallia New"/>
          <w:color w:val="000000"/>
          <w:sz w:val="26"/>
          <w:szCs w:val="26"/>
          <w:lang w:val="x-none"/>
        </w:rPr>
        <w:br/>
      </w: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x-none"/>
        </w:rPr>
        <w:t>งบแสดงฐานะการเงิน</w:t>
      </w:r>
    </w:p>
    <w:p w14:paraId="6C0C5757" w14:textId="77777777" w:rsidR="00A45C70" w:rsidRPr="001E101B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x-none"/>
        </w:rPr>
      </w:pPr>
    </w:p>
    <w:p w14:paraId="307FA88E" w14:textId="77777777" w:rsidR="00A45C70" w:rsidRPr="001E101B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x-none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x-none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2C72247B" w14:textId="77777777" w:rsidR="00A45C70" w:rsidRPr="001E101B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x-none"/>
        </w:rPr>
      </w:pPr>
    </w:p>
    <w:p w14:paraId="31EE54CE" w14:textId="32374CA2" w:rsidR="00A45C70" w:rsidRPr="001E101B" w:rsidRDefault="00A45C70" w:rsidP="00A45C70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ระยะเวลาถัวเฉลี่ยถ่วงน้ำหนักของภาระผูกพัน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x-none"/>
        </w:rPr>
        <w:t>ผลประโยชน์ที่กำหนดไว้</w:t>
      </w:r>
      <w:r w:rsidRPr="001E101B">
        <w:rPr>
          <w:rFonts w:ascii="Browallia New" w:hAnsi="Browallia New" w:cs="Browallia New"/>
          <w:color w:val="000000"/>
          <w:sz w:val="26"/>
          <w:szCs w:val="26"/>
          <w:lang w:val="x-none"/>
        </w:rPr>
        <w:t xml:space="preserve"> 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x-none"/>
        </w:rPr>
        <w:t>คือ</w:t>
      </w:r>
      <w:r w:rsidRPr="001E101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13</w:t>
      </w:r>
      <w:r w:rsidR="000B5F3D" w:rsidRPr="001E101B">
        <w:rPr>
          <w:rFonts w:ascii="Browallia New" w:hAnsi="Browallia New" w:cs="Browallia New"/>
          <w:color w:val="000000"/>
          <w:sz w:val="26"/>
          <w:szCs w:val="26"/>
        </w:rPr>
        <w:t>.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Pr="001E101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ปี</w:t>
      </w:r>
      <w:r w:rsidRPr="001E101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1E101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(</w:t>
      </w:r>
      <w:r w:rsidR="00691C24" w:rsidRPr="001E101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552E4A" w:rsidRPr="00552E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Pr="001E101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:</w:t>
      </w:r>
      <w:r w:rsidRPr="001E101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13</w:t>
      </w:r>
      <w:r w:rsidR="00D951CF"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="00D951CF" w:rsidRPr="001E101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ปี</w:t>
      </w:r>
      <w:r w:rsidRPr="001E101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)</w:t>
      </w:r>
    </w:p>
    <w:p w14:paraId="6A93A497" w14:textId="77777777" w:rsidR="00B04547" w:rsidRPr="001E101B" w:rsidRDefault="00B04547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4BEF8559" w14:textId="4D951000" w:rsidR="00A45C70" w:rsidRPr="001E101B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การวิเคราะห์การครบกำหนดของการจ่ายชำระผลประโยชน์เมื่อเกษียณอายุที่ไม่มีการคิดลด มีดังนี้</w:t>
      </w:r>
    </w:p>
    <w:p w14:paraId="3EDB7555" w14:textId="77777777" w:rsidR="00A45C70" w:rsidRPr="001E101B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68"/>
        <w:gridCol w:w="1224"/>
        <w:gridCol w:w="1296"/>
        <w:gridCol w:w="1296"/>
        <w:gridCol w:w="1224"/>
        <w:gridCol w:w="1263"/>
      </w:tblGrid>
      <w:tr w:rsidR="00A45C70" w:rsidRPr="001E101B" w14:paraId="0B8BA16D" w14:textId="77777777" w:rsidTr="00A0184A">
        <w:tc>
          <w:tcPr>
            <w:tcW w:w="3168" w:type="dxa"/>
          </w:tcPr>
          <w:p w14:paraId="04311B18" w14:textId="77777777" w:rsidR="00A45C70" w:rsidRPr="001E101B" w:rsidRDefault="00A45C70" w:rsidP="00F0606A">
            <w:pPr>
              <w:ind w:lef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30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E919B2" w14:textId="77777777" w:rsidR="00A45C70" w:rsidRPr="001E101B" w:rsidRDefault="00A45C70" w:rsidP="00F0606A">
            <w:pPr>
              <w:tabs>
                <w:tab w:val="right" w:pos="109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A45C70" w:rsidRPr="001E101B" w14:paraId="6AE09B5F" w14:textId="77777777" w:rsidTr="008A6903">
        <w:tc>
          <w:tcPr>
            <w:tcW w:w="3168" w:type="dxa"/>
          </w:tcPr>
          <w:p w14:paraId="06BC8B79" w14:textId="77777777" w:rsidR="00A45C70" w:rsidRPr="001E101B" w:rsidRDefault="00A45C70" w:rsidP="00F0606A">
            <w:pPr>
              <w:ind w:lef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A3F4F44" w14:textId="7B161171" w:rsidR="00A45C70" w:rsidRPr="001E101B" w:rsidRDefault="00A45C70" w:rsidP="00F0606A">
            <w:pPr>
              <w:tabs>
                <w:tab w:val="right" w:pos="101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x-none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ab/>
              <w:t xml:space="preserve">น้อยกว่า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D0A0EC" w14:textId="1B336CBA" w:rsidR="00A45C70" w:rsidRPr="001E101B" w:rsidRDefault="00A45C70" w:rsidP="00F0606A">
            <w:pPr>
              <w:tabs>
                <w:tab w:val="right" w:pos="107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x-none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x-none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>ระหว่าง</w:t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x-none"/>
              </w:rPr>
              <w:t xml:space="preserve">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x-none"/>
              </w:rPr>
              <w:t>-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x-none"/>
              </w:rPr>
              <w:t xml:space="preserve"> </w:t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3BA4093" w14:textId="58B41800" w:rsidR="00A45C70" w:rsidRPr="001E101B" w:rsidRDefault="00A45C70" w:rsidP="00F0606A">
            <w:pPr>
              <w:tabs>
                <w:tab w:val="right" w:pos="107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x-none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ab/>
              <w:t>ระหว่าง</w:t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x-none"/>
              </w:rPr>
              <w:t xml:space="preserve">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x-none"/>
              </w:rPr>
              <w:t>-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x-none"/>
              </w:rPr>
              <w:t xml:space="preserve"> </w:t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>ปี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B4BFBC6" w14:textId="5974BF0E" w:rsidR="00A45C70" w:rsidRPr="001E101B" w:rsidRDefault="00A45C70" w:rsidP="00F0606A">
            <w:pPr>
              <w:tabs>
                <w:tab w:val="right" w:pos="101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x-none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ab/>
              <w:t>เกินกว่า</w:t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x-none"/>
              </w:rPr>
              <w:t xml:space="preserve">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x-none"/>
              </w:rPr>
              <w:t xml:space="preserve"> </w:t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>ปี</w:t>
            </w: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5D06D9DB" w14:textId="77777777" w:rsidR="00A45C70" w:rsidRPr="001E101B" w:rsidRDefault="00A45C70" w:rsidP="00F0606A">
            <w:pPr>
              <w:tabs>
                <w:tab w:val="right" w:pos="105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รวม</w:t>
            </w:r>
          </w:p>
        </w:tc>
      </w:tr>
      <w:tr w:rsidR="00BD4692" w:rsidRPr="001E101B" w14:paraId="0DD1E1E8" w14:textId="77777777" w:rsidTr="008F528E">
        <w:tc>
          <w:tcPr>
            <w:tcW w:w="3168" w:type="dxa"/>
          </w:tcPr>
          <w:p w14:paraId="45B56C2B" w14:textId="77777777" w:rsidR="00BD4692" w:rsidRPr="001E101B" w:rsidRDefault="00BD4692" w:rsidP="00BD469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C0393BF" w14:textId="77777777" w:rsidR="00BD4692" w:rsidRPr="001E101B" w:rsidRDefault="00BD4692" w:rsidP="00BD4692">
            <w:pPr>
              <w:tabs>
                <w:tab w:val="right" w:pos="101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x-none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047F655" w14:textId="77777777" w:rsidR="00BD4692" w:rsidRPr="001E101B" w:rsidRDefault="00BD4692" w:rsidP="00BD4692">
            <w:pPr>
              <w:jc w:val="right"/>
              <w:rPr>
                <w:rFonts w:ascii="Browallia New" w:hAnsi="Browallia New" w:cs="Browallia New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3C1DC98" w14:textId="77777777" w:rsidR="00BD4692" w:rsidRPr="001E101B" w:rsidRDefault="00BD4692" w:rsidP="00BD4692">
            <w:pPr>
              <w:jc w:val="right"/>
              <w:rPr>
                <w:rFonts w:ascii="Browallia New" w:hAnsi="Browallia New" w:cs="Browallia New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F387229" w14:textId="77777777" w:rsidR="00BD4692" w:rsidRPr="001E101B" w:rsidRDefault="00BD4692" w:rsidP="00BD4692">
            <w:pPr>
              <w:jc w:val="right"/>
              <w:rPr>
                <w:rFonts w:ascii="Browallia New" w:hAnsi="Browallia New" w:cs="Browallia New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2380588D" w14:textId="77777777" w:rsidR="00BD4692" w:rsidRPr="001E101B" w:rsidRDefault="00BD4692" w:rsidP="00BD4692">
            <w:pPr>
              <w:jc w:val="right"/>
              <w:rPr>
                <w:rFonts w:ascii="Browallia New" w:hAnsi="Browallia New" w:cs="Browallia New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45C70" w:rsidRPr="001E101B" w14:paraId="39255E54" w14:textId="77777777" w:rsidTr="00F0606A">
        <w:tc>
          <w:tcPr>
            <w:tcW w:w="3168" w:type="dxa"/>
          </w:tcPr>
          <w:p w14:paraId="47D43C1A" w14:textId="77777777" w:rsidR="00A45C70" w:rsidRPr="001E101B" w:rsidRDefault="00A45C70" w:rsidP="00F0606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127B7A" w14:textId="77777777" w:rsidR="00A45C70" w:rsidRPr="001E101B" w:rsidRDefault="00A45C70" w:rsidP="000B5F3D">
            <w:pPr>
              <w:tabs>
                <w:tab w:val="decimal" w:pos="10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17BC7B" w14:textId="77777777" w:rsidR="00A45C70" w:rsidRPr="001E101B" w:rsidRDefault="00A45C70" w:rsidP="000B5F3D">
            <w:pPr>
              <w:tabs>
                <w:tab w:val="decimal" w:pos="10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A68742" w14:textId="77777777" w:rsidR="00A45C70" w:rsidRPr="001E101B" w:rsidRDefault="00A45C70" w:rsidP="000B5F3D">
            <w:pPr>
              <w:tabs>
                <w:tab w:val="decimal" w:pos="10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9FE13E" w14:textId="77777777" w:rsidR="00A45C70" w:rsidRPr="001E101B" w:rsidRDefault="00A45C70" w:rsidP="000B5F3D">
            <w:pPr>
              <w:tabs>
                <w:tab w:val="decimal" w:pos="10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FAFAFA"/>
          </w:tcPr>
          <w:p w14:paraId="0890E171" w14:textId="77777777" w:rsidR="00A45C70" w:rsidRPr="001E101B" w:rsidRDefault="00A45C70" w:rsidP="000B5F3D">
            <w:pPr>
              <w:tabs>
                <w:tab w:val="decimal" w:pos="10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45C70" w:rsidRPr="001E101B" w14:paraId="47735602" w14:textId="77777777" w:rsidTr="00117CFD">
        <w:tc>
          <w:tcPr>
            <w:tcW w:w="3168" w:type="dxa"/>
          </w:tcPr>
          <w:p w14:paraId="69A091C8" w14:textId="66925BA5" w:rsidR="00A45C70" w:rsidRPr="001E101B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x-none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ธันวาคม </w:t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0059A9E" w14:textId="77777777" w:rsidR="00A45C70" w:rsidRPr="001E101B" w:rsidRDefault="00A45C70" w:rsidP="00F0606A">
            <w:pPr>
              <w:tabs>
                <w:tab w:val="decimal" w:pos="10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2098DFF" w14:textId="77777777" w:rsidR="00A45C70" w:rsidRPr="001E101B" w:rsidRDefault="00A45C70" w:rsidP="00F0606A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3992702" w14:textId="77777777" w:rsidR="00A45C70" w:rsidRPr="001E101B" w:rsidRDefault="00A45C70" w:rsidP="00F0606A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57A5A7C" w14:textId="77777777" w:rsidR="00A45C70" w:rsidRPr="001E101B" w:rsidRDefault="00A45C70" w:rsidP="00F0606A">
            <w:pPr>
              <w:tabs>
                <w:tab w:val="decimal" w:pos="100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3" w:type="dxa"/>
            <w:shd w:val="clear" w:color="auto" w:fill="FAFAFA"/>
          </w:tcPr>
          <w:p w14:paraId="21EE20F7" w14:textId="77777777" w:rsidR="00A45C70" w:rsidRPr="001E101B" w:rsidRDefault="00A45C70" w:rsidP="00F0606A">
            <w:pPr>
              <w:tabs>
                <w:tab w:val="decimal" w:pos="105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B5F3D" w:rsidRPr="001E101B" w14:paraId="231E2AD2" w14:textId="77777777" w:rsidTr="00117CFD">
        <w:tc>
          <w:tcPr>
            <w:tcW w:w="3168" w:type="dxa"/>
          </w:tcPr>
          <w:p w14:paraId="2EB75FFF" w14:textId="77777777" w:rsidR="000B5F3D" w:rsidRPr="001E101B" w:rsidRDefault="000B5F3D" w:rsidP="000B5F3D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x-none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ผลประโยชน์เมื่อเกษียณอายุ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EA883C" w14:textId="3AAC7D11" w:rsidR="000B5F3D" w:rsidRPr="001E101B" w:rsidRDefault="00552E4A" w:rsidP="000B5F3D">
            <w:pPr>
              <w:tabs>
                <w:tab w:val="decimal" w:pos="10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CE3995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CE3995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795463" w14:textId="541BD20A" w:rsidR="000B5F3D" w:rsidRPr="001E101B" w:rsidRDefault="00552E4A" w:rsidP="000B5F3D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E3995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="00CE3995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A75E10" w14:textId="354F41F7" w:rsidR="000B5F3D" w:rsidRPr="001E101B" w:rsidRDefault="00552E4A" w:rsidP="000B5F3D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CE3995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="00CE3995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D06EA4" w14:textId="535BBFE5" w:rsidR="000B5F3D" w:rsidRPr="001E101B" w:rsidRDefault="00552E4A" w:rsidP="000B5F3D">
            <w:pPr>
              <w:tabs>
                <w:tab w:val="decimal" w:pos="100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0B5F3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0B5F3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FAFAFA"/>
          </w:tcPr>
          <w:p w14:paraId="363179E6" w14:textId="50ECE8B1" w:rsidR="000B5F3D" w:rsidRPr="001E101B" w:rsidRDefault="00552E4A" w:rsidP="000B5F3D">
            <w:pPr>
              <w:tabs>
                <w:tab w:val="decimal" w:pos="105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CE3995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  <w:r w:rsidR="00CE3995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</w:tr>
      <w:tr w:rsidR="000B5F3D" w:rsidRPr="001E101B" w14:paraId="0C1C8AFE" w14:textId="77777777" w:rsidTr="00117CFD">
        <w:tc>
          <w:tcPr>
            <w:tcW w:w="3168" w:type="dxa"/>
          </w:tcPr>
          <w:p w14:paraId="575D91F4" w14:textId="77777777" w:rsidR="000B5F3D" w:rsidRPr="001E101B" w:rsidRDefault="000B5F3D" w:rsidP="000B5F3D">
            <w:pPr>
              <w:snapToGrid w:val="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x-none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BB52B69" w14:textId="77777777" w:rsidR="000B5F3D" w:rsidRPr="001E101B" w:rsidRDefault="000B5F3D" w:rsidP="000B5F3D">
            <w:pPr>
              <w:tabs>
                <w:tab w:val="decimal" w:pos="10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04F38F5" w14:textId="77777777" w:rsidR="000B5F3D" w:rsidRPr="001E101B" w:rsidRDefault="000B5F3D" w:rsidP="000B5F3D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A48D25D" w14:textId="77777777" w:rsidR="000B5F3D" w:rsidRPr="001E101B" w:rsidRDefault="000B5F3D" w:rsidP="000B5F3D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6BB1EF1" w14:textId="77777777" w:rsidR="000B5F3D" w:rsidRPr="001E101B" w:rsidRDefault="000B5F3D" w:rsidP="000B5F3D">
            <w:pPr>
              <w:tabs>
                <w:tab w:val="decimal" w:pos="100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539EBF45" w14:textId="77777777" w:rsidR="000B5F3D" w:rsidRPr="001E101B" w:rsidRDefault="000B5F3D" w:rsidP="000B5F3D">
            <w:pPr>
              <w:tabs>
                <w:tab w:val="decimal" w:pos="105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B5F3D" w:rsidRPr="001E101B" w14:paraId="61A38596" w14:textId="77777777" w:rsidTr="00117CFD">
        <w:tc>
          <w:tcPr>
            <w:tcW w:w="3168" w:type="dxa"/>
          </w:tcPr>
          <w:p w14:paraId="3E0CEC58" w14:textId="3183E90F" w:rsidR="000B5F3D" w:rsidRPr="001E101B" w:rsidRDefault="000B5F3D" w:rsidP="000B5F3D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x-none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24" w:type="dxa"/>
            <w:vAlign w:val="bottom"/>
          </w:tcPr>
          <w:p w14:paraId="10D3BD0B" w14:textId="77777777" w:rsidR="000B5F3D" w:rsidRPr="001E101B" w:rsidRDefault="000B5F3D" w:rsidP="000B5F3D">
            <w:pPr>
              <w:tabs>
                <w:tab w:val="decimal" w:pos="10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6081701" w14:textId="77777777" w:rsidR="000B5F3D" w:rsidRPr="001E101B" w:rsidRDefault="000B5F3D" w:rsidP="000B5F3D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F674A32" w14:textId="77777777" w:rsidR="000B5F3D" w:rsidRPr="001E101B" w:rsidRDefault="000B5F3D" w:rsidP="000B5F3D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589628EB" w14:textId="77777777" w:rsidR="000B5F3D" w:rsidRPr="001E101B" w:rsidRDefault="000B5F3D" w:rsidP="000B5F3D">
            <w:pPr>
              <w:tabs>
                <w:tab w:val="decimal" w:pos="100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</w:tcPr>
          <w:p w14:paraId="13ACA786" w14:textId="77777777" w:rsidR="000B5F3D" w:rsidRPr="001E101B" w:rsidRDefault="000B5F3D" w:rsidP="000B5F3D">
            <w:pPr>
              <w:tabs>
                <w:tab w:val="decimal" w:pos="105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B5F3D" w:rsidRPr="001E101B" w14:paraId="69F222C5" w14:textId="77777777" w:rsidTr="00117CFD">
        <w:tc>
          <w:tcPr>
            <w:tcW w:w="3168" w:type="dxa"/>
          </w:tcPr>
          <w:p w14:paraId="5948B763" w14:textId="77777777" w:rsidR="000B5F3D" w:rsidRPr="001E101B" w:rsidRDefault="000B5F3D" w:rsidP="000B5F3D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x-none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ผลประโยชน์เมื่อเกษียณอายุ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5B04062" w14:textId="5C17E5A9" w:rsidR="000B5F3D" w:rsidRPr="001E101B" w:rsidRDefault="00552E4A" w:rsidP="000B5F3D">
            <w:pPr>
              <w:tabs>
                <w:tab w:val="decimal" w:pos="10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0B5F3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0B5F3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5A2CD43" w14:textId="2C08F5CB" w:rsidR="000B5F3D" w:rsidRPr="001E101B" w:rsidRDefault="00552E4A" w:rsidP="000B5F3D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B5F3D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="000B5F3D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1A95F21" w14:textId="3103C242" w:rsidR="000B5F3D" w:rsidRPr="001E101B" w:rsidRDefault="00552E4A" w:rsidP="000B5F3D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0B5F3D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0B5F3D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9B33C05" w14:textId="51BB8955" w:rsidR="000B5F3D" w:rsidRPr="001E101B" w:rsidRDefault="00552E4A" w:rsidP="000B5F3D">
            <w:pPr>
              <w:tabs>
                <w:tab w:val="decimal" w:pos="100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0B5F3D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  <w:r w:rsidR="000B5F3D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7C126D25" w14:textId="6116F043" w:rsidR="000B5F3D" w:rsidRPr="001E101B" w:rsidRDefault="00552E4A" w:rsidP="000B5F3D">
            <w:pPr>
              <w:tabs>
                <w:tab w:val="decimal" w:pos="105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0B5F3D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0B5F3D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</w:tr>
    </w:tbl>
    <w:p w14:paraId="092CC300" w14:textId="77777777" w:rsidR="00A45C70" w:rsidRPr="001E101B" w:rsidRDefault="00A45C70" w:rsidP="00A45C70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45C70" w:rsidRPr="001E101B" w14:paraId="1B658F48" w14:textId="77777777" w:rsidTr="00F0606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268D94F" w14:textId="40AA3AD9" w:rsidR="00A45C70" w:rsidRPr="001E101B" w:rsidRDefault="00552E4A" w:rsidP="00F0606A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52E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A45C70" w:rsidRPr="001E10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ทุนเรือนหุ้น</w:t>
            </w:r>
          </w:p>
        </w:tc>
      </w:tr>
    </w:tbl>
    <w:p w14:paraId="22367FFF" w14:textId="77777777" w:rsidR="00A45C70" w:rsidRPr="001E101B" w:rsidRDefault="00A45C70" w:rsidP="00A45C70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08"/>
        <w:gridCol w:w="1764"/>
        <w:gridCol w:w="1297"/>
      </w:tblGrid>
      <w:tr w:rsidR="00A45C70" w:rsidRPr="001E101B" w14:paraId="5A23E799" w14:textId="77777777" w:rsidTr="00A0184A">
        <w:tc>
          <w:tcPr>
            <w:tcW w:w="6408" w:type="dxa"/>
          </w:tcPr>
          <w:p w14:paraId="1FD90E04" w14:textId="77777777" w:rsidR="00A45C70" w:rsidRPr="001E101B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0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FB61A7" w14:textId="77777777" w:rsidR="00A45C70" w:rsidRPr="001E101B" w:rsidRDefault="00A45C70" w:rsidP="00F0606A">
            <w:pPr>
              <w:tabs>
                <w:tab w:val="right" w:pos="109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  <w:p w14:paraId="1ADE3855" w14:textId="77777777" w:rsidR="00A45C70" w:rsidRPr="001E101B" w:rsidRDefault="00A45C70" w:rsidP="00F0606A">
            <w:pPr>
              <w:tabs>
                <w:tab w:val="right" w:pos="109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A45C70" w:rsidRPr="001E101B" w14:paraId="2A064EDD" w14:textId="77777777" w:rsidTr="008A6903">
        <w:tc>
          <w:tcPr>
            <w:tcW w:w="6408" w:type="dxa"/>
          </w:tcPr>
          <w:p w14:paraId="2E78C6CE" w14:textId="77777777" w:rsidR="00A45C70" w:rsidRPr="001E101B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</w:tcPr>
          <w:p w14:paraId="6A6F87BA" w14:textId="77777777" w:rsidR="00A45C70" w:rsidRPr="001E101B" w:rsidRDefault="00A45C70" w:rsidP="00F0606A">
            <w:pPr>
              <w:tabs>
                <w:tab w:val="right" w:pos="155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จำนวนหุ้นที่</w:t>
            </w: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53B6E1EE" w14:textId="77777777" w:rsidR="00A45C70" w:rsidRPr="001E101B" w:rsidRDefault="00A45C70" w:rsidP="00F0606A">
            <w:pPr>
              <w:tabs>
                <w:tab w:val="right" w:pos="11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A45C70" w:rsidRPr="001E101B" w14:paraId="2B8DDF5A" w14:textId="77777777" w:rsidTr="00F0606A">
        <w:tc>
          <w:tcPr>
            <w:tcW w:w="6408" w:type="dxa"/>
          </w:tcPr>
          <w:p w14:paraId="4F0C413C" w14:textId="77777777" w:rsidR="00A45C70" w:rsidRPr="001E101B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64" w:type="dxa"/>
          </w:tcPr>
          <w:p w14:paraId="242F898B" w14:textId="77777777" w:rsidR="00A45C70" w:rsidRPr="001E101B" w:rsidRDefault="00A45C70" w:rsidP="00F0606A">
            <w:pPr>
              <w:tabs>
                <w:tab w:val="right" w:pos="155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จดทะเบียน</w:t>
            </w:r>
            <w:r w:rsidR="00B9070C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และออก</w:t>
            </w:r>
          </w:p>
        </w:tc>
        <w:tc>
          <w:tcPr>
            <w:tcW w:w="1297" w:type="dxa"/>
          </w:tcPr>
          <w:p w14:paraId="4EBC5ECE" w14:textId="77777777" w:rsidR="00A45C70" w:rsidRPr="001E101B" w:rsidRDefault="00A45C70" w:rsidP="00F0606A">
            <w:pPr>
              <w:tabs>
                <w:tab w:val="right" w:pos="109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หุ้นสามัญ</w:t>
            </w:r>
          </w:p>
        </w:tc>
      </w:tr>
      <w:tr w:rsidR="00A45C70" w:rsidRPr="001E101B" w14:paraId="638C06FF" w14:textId="77777777" w:rsidTr="00F0606A">
        <w:tc>
          <w:tcPr>
            <w:tcW w:w="6408" w:type="dxa"/>
          </w:tcPr>
          <w:p w14:paraId="7CBE435A" w14:textId="77777777" w:rsidR="00A45C70" w:rsidRPr="001E101B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64" w:type="dxa"/>
            <w:tcBorders>
              <w:bottom w:val="single" w:sz="4" w:space="0" w:color="auto"/>
            </w:tcBorders>
          </w:tcPr>
          <w:p w14:paraId="2A2AD4B9" w14:textId="77777777" w:rsidR="00A45C70" w:rsidRPr="001E101B" w:rsidRDefault="00A45C70" w:rsidP="00F0606A">
            <w:pPr>
              <w:tabs>
                <w:tab w:val="right" w:pos="155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หุ้น</w:t>
            </w: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482F8EF4" w14:textId="77777777" w:rsidR="00A45C70" w:rsidRPr="001E101B" w:rsidRDefault="00A45C70" w:rsidP="00F0606A">
            <w:pPr>
              <w:tabs>
                <w:tab w:val="right" w:pos="109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</w:tr>
      <w:tr w:rsidR="00A45C70" w:rsidRPr="001E101B" w14:paraId="4F5B6138" w14:textId="77777777" w:rsidTr="00F0606A">
        <w:tc>
          <w:tcPr>
            <w:tcW w:w="6408" w:type="dxa"/>
          </w:tcPr>
          <w:p w14:paraId="0DF5551C" w14:textId="77777777" w:rsidR="00A45C70" w:rsidRPr="001E101B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</w:tcPr>
          <w:p w14:paraId="17CEB8F0" w14:textId="77777777" w:rsidR="00A45C70" w:rsidRPr="001E101B" w:rsidRDefault="00A45C70" w:rsidP="00F0606A">
            <w:pPr>
              <w:tabs>
                <w:tab w:val="decimal" w:pos="153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709997A4" w14:textId="77777777" w:rsidR="00A45C70" w:rsidRPr="001E101B" w:rsidRDefault="00A45C70" w:rsidP="00F0606A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45C70" w:rsidRPr="001E101B" w14:paraId="07725257" w14:textId="77777777" w:rsidTr="00F0606A">
        <w:tc>
          <w:tcPr>
            <w:tcW w:w="6408" w:type="dxa"/>
          </w:tcPr>
          <w:p w14:paraId="7FAD77E2" w14:textId="5DD45327" w:rsidR="00A45C70" w:rsidRPr="001E101B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64" w:type="dxa"/>
            <w:tcBorders>
              <w:bottom w:val="single" w:sz="4" w:space="0" w:color="auto"/>
            </w:tcBorders>
          </w:tcPr>
          <w:p w14:paraId="3CDD1170" w14:textId="126EFA63" w:rsidR="00A45C70" w:rsidRPr="001E101B" w:rsidRDefault="00552E4A" w:rsidP="00F0606A">
            <w:pPr>
              <w:tabs>
                <w:tab w:val="decimal" w:pos="153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A45C70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097</w:t>
            </w:r>
            <w:r w:rsidR="00A45C70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07F2C4BE" w14:textId="7817907F" w:rsidR="00A45C70" w:rsidRPr="001E101B" w:rsidRDefault="00552E4A" w:rsidP="00F0606A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="00A45C70"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978</w:t>
            </w:r>
            <w:r w:rsidR="00A45C70"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A45C70" w:rsidRPr="001E101B" w14:paraId="24C99676" w14:textId="77777777" w:rsidTr="00F0606A">
        <w:tc>
          <w:tcPr>
            <w:tcW w:w="6408" w:type="dxa"/>
          </w:tcPr>
          <w:p w14:paraId="47CD989D" w14:textId="77777777" w:rsidR="00A45C70" w:rsidRPr="001E101B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</w:tcPr>
          <w:p w14:paraId="3564A40A" w14:textId="77777777" w:rsidR="00A45C70" w:rsidRPr="001E101B" w:rsidRDefault="00A45C70" w:rsidP="00F0606A">
            <w:pPr>
              <w:tabs>
                <w:tab w:val="decimal" w:pos="153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70F5E7C6" w14:textId="77777777" w:rsidR="00A45C70" w:rsidRPr="001E101B" w:rsidRDefault="00A45C70" w:rsidP="00F0606A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45C70" w:rsidRPr="001E101B" w14:paraId="34E86D8B" w14:textId="77777777" w:rsidTr="00F0606A">
        <w:tc>
          <w:tcPr>
            <w:tcW w:w="6408" w:type="dxa"/>
          </w:tcPr>
          <w:p w14:paraId="649DE656" w14:textId="155C0411" w:rsidR="00A45C70" w:rsidRPr="001E101B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shd w:val="clear" w:color="auto" w:fill="auto"/>
          </w:tcPr>
          <w:p w14:paraId="189A574C" w14:textId="54A06BAA" w:rsidR="00A45C70" w:rsidRPr="001E101B" w:rsidRDefault="00552E4A" w:rsidP="00F0606A">
            <w:pPr>
              <w:pStyle w:val="Heading2"/>
              <w:keepNext w:val="0"/>
              <w:tabs>
                <w:tab w:val="decimal" w:pos="153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A45C70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097</w:t>
            </w:r>
            <w:r w:rsidR="00A45C70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7413C138" w14:textId="606E7111" w:rsidR="00A45C70" w:rsidRPr="001E101B" w:rsidRDefault="00552E4A" w:rsidP="00F0606A">
            <w:pPr>
              <w:pStyle w:val="Heading2"/>
              <w:keepNext w:val="0"/>
              <w:tabs>
                <w:tab w:val="decimal" w:pos="109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="00A45C70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978</w:t>
            </w:r>
            <w:r w:rsidR="00A45C70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A45C70" w:rsidRPr="001E101B" w14:paraId="0C04C67A" w14:textId="77777777" w:rsidTr="00F0606A">
        <w:tc>
          <w:tcPr>
            <w:tcW w:w="6408" w:type="dxa"/>
          </w:tcPr>
          <w:p w14:paraId="53BF2C0F" w14:textId="77777777" w:rsidR="00A45C70" w:rsidRPr="001E101B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  <w:shd w:val="clear" w:color="auto" w:fill="FAFAFA"/>
          </w:tcPr>
          <w:p w14:paraId="680A2EFD" w14:textId="77777777" w:rsidR="00A45C70" w:rsidRPr="001E101B" w:rsidRDefault="00A45C70" w:rsidP="00F0606A">
            <w:pPr>
              <w:pStyle w:val="Heading2"/>
              <w:keepNext w:val="0"/>
              <w:tabs>
                <w:tab w:val="decimal" w:pos="153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69B97D32" w14:textId="77777777" w:rsidR="00A45C70" w:rsidRPr="001E101B" w:rsidRDefault="00A45C70" w:rsidP="00F0606A">
            <w:pPr>
              <w:pStyle w:val="Heading2"/>
              <w:keepNext w:val="0"/>
              <w:tabs>
                <w:tab w:val="decimal" w:pos="109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45C70" w:rsidRPr="001E101B" w14:paraId="765AB173" w14:textId="77777777" w:rsidTr="00F0606A">
        <w:tc>
          <w:tcPr>
            <w:tcW w:w="6408" w:type="dxa"/>
          </w:tcPr>
          <w:p w14:paraId="2E3EEB99" w14:textId="761FFB9C" w:rsidR="00A45C70" w:rsidRPr="001E101B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shd w:val="clear" w:color="auto" w:fill="FAFAFA"/>
          </w:tcPr>
          <w:p w14:paraId="3EE105AE" w14:textId="4D1A5681" w:rsidR="00A45C70" w:rsidRPr="001E101B" w:rsidRDefault="00552E4A" w:rsidP="00F0606A">
            <w:pPr>
              <w:pStyle w:val="Heading2"/>
              <w:keepNext w:val="0"/>
              <w:tabs>
                <w:tab w:val="decimal" w:pos="153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A45C70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097</w:t>
            </w:r>
            <w:r w:rsidR="00A45C70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59A3A76C" w14:textId="64870827" w:rsidR="00A45C70" w:rsidRPr="001E101B" w:rsidRDefault="00552E4A" w:rsidP="00F0606A">
            <w:pPr>
              <w:pStyle w:val="Heading2"/>
              <w:keepNext w:val="0"/>
              <w:tabs>
                <w:tab w:val="decimal" w:pos="109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="00A45C70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978</w:t>
            </w:r>
            <w:r w:rsidR="00A45C70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1056731B" w14:textId="77777777" w:rsidR="00A45C70" w:rsidRPr="001E101B" w:rsidRDefault="00A45C70" w:rsidP="00A45C70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5F8A7CB1" w14:textId="41B63E49" w:rsidR="00A45C70" w:rsidRPr="001E101B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หุ้นสามัญจดทะเบียนทั้งหมดมีจำนวน 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15</w:t>
      </w:r>
      <w:r w:rsidRPr="001E101B">
        <w:rPr>
          <w:rFonts w:ascii="Browallia New" w:hAnsi="Browallia New" w:cs="Browallia New"/>
          <w:color w:val="000000"/>
          <w:sz w:val="26"/>
          <w:szCs w:val="26"/>
        </w:rPr>
        <w:t>,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097</w:t>
      </w:r>
      <w:r w:rsidRPr="001E101B">
        <w:rPr>
          <w:rFonts w:ascii="Browallia New" w:hAnsi="Browallia New" w:cs="Browallia New"/>
          <w:color w:val="000000"/>
          <w:sz w:val="26"/>
          <w:szCs w:val="26"/>
        </w:rPr>
        <w:t>,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800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 xml:space="preserve"> หุ้น (</w:t>
      </w:r>
      <w:r w:rsidR="00691C24"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Pr="001E101B">
        <w:rPr>
          <w:rFonts w:ascii="Browallia New" w:hAnsi="Browallia New" w:cs="Browallia New"/>
          <w:color w:val="000000"/>
          <w:sz w:val="26"/>
          <w:szCs w:val="26"/>
        </w:rPr>
        <w:t xml:space="preserve"> :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15</w:t>
      </w:r>
      <w:r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097</w:t>
      </w:r>
      <w:r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800</w:t>
      </w:r>
      <w:r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หุ้น) ซึ่งมีราคามูลค่าที่ตราไว้หุ้นละ 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 </w:t>
      </w:r>
      <w:r w:rsidR="00154991" w:rsidRPr="001E101B">
        <w:rPr>
          <w:rFonts w:ascii="Browallia New" w:hAnsi="Browallia New" w:cs="Browallia New"/>
          <w:color w:val="000000"/>
          <w:sz w:val="26"/>
          <w:szCs w:val="26"/>
        </w:rPr>
        <w:br/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(</w:t>
      </w:r>
      <w:r w:rsidR="00691C24"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Pr="001E101B">
        <w:rPr>
          <w:rFonts w:ascii="Browallia New" w:hAnsi="Browallia New" w:cs="Browallia New"/>
          <w:color w:val="000000"/>
          <w:sz w:val="26"/>
          <w:szCs w:val="26"/>
        </w:rPr>
        <w:t xml:space="preserve"> : 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หุ้นละ 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บาท) หุ้นทั้งหมดได้ออกและชำระเต็มมูลค่าแล้ว</w:t>
      </w:r>
    </w:p>
    <w:p w14:paraId="5EDE80BE" w14:textId="77777777" w:rsidR="00A45C70" w:rsidRPr="001E101B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45C70" w:rsidRPr="001E101B" w14:paraId="60CDC912" w14:textId="77777777" w:rsidTr="00F0606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8FDEF30" w14:textId="4157A7DB" w:rsidR="00A45C70" w:rsidRPr="001E101B" w:rsidRDefault="00552E4A" w:rsidP="00F0606A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52E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A45C70" w:rsidRPr="001E10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ทุนสำรองตามกฎหมาย</w:t>
            </w:r>
          </w:p>
        </w:tc>
      </w:tr>
    </w:tbl>
    <w:p w14:paraId="51A7A010" w14:textId="77777777" w:rsidR="00A45C70" w:rsidRPr="001E101B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6B46E90" w14:textId="5EF5FB71" w:rsidR="00A45C70" w:rsidRPr="001E101B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 xml:space="preserve">ภายใต้พระราชบัญญัติบริษัทมหาชนจำกัด บริษัทต้องจัดสรรสำรองตามกฎหมายไม่น้อยกว่าร้อยละ 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ของกำไรสุทธิประจำปี</w:t>
      </w:r>
      <w:r w:rsidR="0092368C" w:rsidRPr="001E101B">
        <w:rPr>
          <w:rFonts w:ascii="Browallia New" w:hAnsi="Browallia New" w:cs="Browallia New"/>
          <w:color w:val="000000"/>
          <w:sz w:val="26"/>
          <w:szCs w:val="26"/>
        </w:rPr>
        <w:br/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หลังหักขาดทุนสะสมยกมา (ถ้ามี) จนกว่าสำรองนี้มีจำนวนไม่น้อยกว่าร้อยละ 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ของทุนจดทะเบียนของบริษัท สำรองดังกล่าว</w:t>
      </w:r>
      <w:r w:rsidR="0092368C" w:rsidRPr="001E101B">
        <w:rPr>
          <w:rFonts w:ascii="Browallia New" w:hAnsi="Browallia New" w:cs="Browallia New"/>
          <w:color w:val="000000"/>
          <w:sz w:val="26"/>
          <w:szCs w:val="26"/>
        </w:rPr>
        <w:br/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เป็นสำรองที่ไม่สามารถจัดสรรให้แก่ผู้ถือหุ้นได้</w:t>
      </w:r>
    </w:p>
    <w:p w14:paraId="7302619A" w14:textId="4B50AD56" w:rsidR="00A45C70" w:rsidRPr="001E101B" w:rsidRDefault="00B04547" w:rsidP="008F528E">
      <w:pPr>
        <w:rPr>
          <w:rFonts w:ascii="Browallia New" w:hAnsi="Browallia New" w:cs="Browallia New"/>
          <w:sz w:val="26"/>
          <w:szCs w:val="26"/>
        </w:rPr>
      </w:pPr>
      <w:r w:rsidRPr="001E101B">
        <w:rPr>
          <w:rFonts w:ascii="Browallia New" w:hAnsi="Browallia New" w:cs="Browallia New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45C70" w:rsidRPr="001E101B" w14:paraId="3D64EA36" w14:textId="77777777" w:rsidTr="00F0606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D67423D" w14:textId="27DAA3E9" w:rsidR="00A45C70" w:rsidRPr="001E101B" w:rsidRDefault="00552E4A" w:rsidP="00F0606A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52E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A45C70" w:rsidRPr="001E10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รายได้จากการประกอบกิจการโรงแรม</w:t>
            </w:r>
          </w:p>
        </w:tc>
      </w:tr>
    </w:tbl>
    <w:p w14:paraId="637A0177" w14:textId="77777777" w:rsidR="00A45C70" w:rsidRPr="001E101B" w:rsidRDefault="00A45C70" w:rsidP="00A45C70">
      <w:pPr>
        <w:jc w:val="thaiDistribute"/>
        <w:rPr>
          <w:rFonts w:ascii="Browallia New" w:hAnsi="Browallia New" w:cs="Browallia New"/>
          <w:color w:val="000000"/>
        </w:rPr>
      </w:pPr>
    </w:p>
    <w:p w14:paraId="5A9728FE" w14:textId="2BBC4836" w:rsidR="00A45C70" w:rsidRPr="001E101B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รายได้จากการประกอบกิจการโรงแรมสำหรับปีสิ้นสุดวันที่ 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691C24"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</w:t>
      </w:r>
      <w:r w:rsidR="00691C24"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ประกอบด้วยรายได้ดังต่อไปนี้</w:t>
      </w:r>
    </w:p>
    <w:p w14:paraId="740C6E4A" w14:textId="77777777" w:rsidR="00A45C70" w:rsidRPr="001E101B" w:rsidRDefault="00A45C70" w:rsidP="00A45C70">
      <w:pPr>
        <w:jc w:val="thaiDistribute"/>
        <w:rPr>
          <w:rFonts w:ascii="Browallia New" w:hAnsi="Browallia New" w:cs="Browallia New"/>
          <w:color w:val="00000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45C70" w:rsidRPr="001E101B" w14:paraId="06C2A573" w14:textId="77777777" w:rsidTr="00A0184A">
        <w:tc>
          <w:tcPr>
            <w:tcW w:w="3690" w:type="dxa"/>
            <w:vAlign w:val="bottom"/>
          </w:tcPr>
          <w:p w14:paraId="1BEFFACE" w14:textId="77777777" w:rsidR="00A45C70" w:rsidRPr="001E101B" w:rsidRDefault="00A45C70" w:rsidP="00F0606A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75764B" w14:textId="77777777" w:rsidR="00A45C70" w:rsidRPr="001E101B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4803B3" w14:textId="77777777" w:rsidR="00A45C70" w:rsidRPr="001E101B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5C70" w:rsidRPr="001E101B" w14:paraId="0EB61A6C" w14:textId="77777777" w:rsidTr="008A6903">
        <w:tc>
          <w:tcPr>
            <w:tcW w:w="3690" w:type="dxa"/>
            <w:vAlign w:val="bottom"/>
          </w:tcPr>
          <w:p w14:paraId="7451E1D3" w14:textId="77777777" w:rsidR="00A45C70" w:rsidRPr="001E101B" w:rsidRDefault="00A45C70" w:rsidP="00F0606A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514C93" w14:textId="4670342D" w:rsidR="00A45C70" w:rsidRPr="001E101B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F34CB0" w14:textId="499296DE" w:rsidR="00A45C70" w:rsidRPr="001E101B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D1D900" w14:textId="0A207F0F" w:rsidR="00A45C70" w:rsidRPr="001E101B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7E9F67" w14:textId="5B46A5F5" w:rsidR="00A45C70" w:rsidRPr="001E101B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A45C70" w:rsidRPr="001E101B" w14:paraId="60CA1807" w14:textId="77777777" w:rsidTr="00F0606A">
        <w:tc>
          <w:tcPr>
            <w:tcW w:w="3690" w:type="dxa"/>
            <w:vAlign w:val="bottom"/>
          </w:tcPr>
          <w:p w14:paraId="7B205934" w14:textId="77777777" w:rsidR="00A45C70" w:rsidRPr="001E101B" w:rsidRDefault="00A45C70" w:rsidP="00F0606A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0B1408" w14:textId="77777777" w:rsidR="00A45C70" w:rsidRPr="001E101B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0C3F5C" w14:textId="77777777" w:rsidR="00A45C70" w:rsidRPr="001E101B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E79F11" w14:textId="77777777" w:rsidR="00A45C70" w:rsidRPr="001E101B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CDFF5C" w14:textId="77777777" w:rsidR="00A45C70" w:rsidRPr="001E101B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45C70" w:rsidRPr="001E101B" w14:paraId="3876357D" w14:textId="77777777" w:rsidTr="00F0606A">
        <w:tc>
          <w:tcPr>
            <w:tcW w:w="3690" w:type="dxa"/>
            <w:vAlign w:val="bottom"/>
          </w:tcPr>
          <w:p w14:paraId="4408B9CE" w14:textId="77777777" w:rsidR="00A45C70" w:rsidRPr="001E101B" w:rsidRDefault="00A45C70" w:rsidP="00F0606A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CCF7F1" w14:textId="77777777" w:rsidR="00A45C70" w:rsidRPr="001E101B" w:rsidRDefault="00A45C70" w:rsidP="006309E5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50A5CD" w14:textId="77777777" w:rsidR="00A45C70" w:rsidRPr="001E101B" w:rsidRDefault="00A45C70" w:rsidP="006309E5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F58DBA" w14:textId="77777777" w:rsidR="00A45C70" w:rsidRPr="001E101B" w:rsidRDefault="00A45C70" w:rsidP="006309E5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4AF3C2" w14:textId="77777777" w:rsidR="00A45C70" w:rsidRPr="001E101B" w:rsidRDefault="00A45C70" w:rsidP="006309E5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B5F3D" w:rsidRPr="001E101B" w14:paraId="5F7E9FA2" w14:textId="77777777" w:rsidTr="00F0606A">
        <w:tc>
          <w:tcPr>
            <w:tcW w:w="3690" w:type="dxa"/>
            <w:vAlign w:val="bottom"/>
          </w:tcPr>
          <w:p w14:paraId="29EED859" w14:textId="77777777" w:rsidR="000B5F3D" w:rsidRPr="001E101B" w:rsidRDefault="000B5F3D" w:rsidP="000B5F3D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รายได้ค่าห้องพัก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EEA34D" w14:textId="44F98B97" w:rsidR="000B5F3D" w:rsidRPr="001E101B" w:rsidRDefault="00552E4A" w:rsidP="000B5F3D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B5F3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0B5F3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="000B5F3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440" w:type="dxa"/>
            <w:vAlign w:val="bottom"/>
          </w:tcPr>
          <w:p w14:paraId="3FFB9A10" w14:textId="1E0CDB11" w:rsidR="000B5F3D" w:rsidRPr="001E101B" w:rsidRDefault="00552E4A" w:rsidP="000B5F3D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  <w:r w:rsidR="000B5F3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="000B5F3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523087" w14:textId="51F94740" w:rsidR="000B5F3D" w:rsidRPr="001E101B" w:rsidRDefault="00552E4A" w:rsidP="000B5F3D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B5F3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0B5F3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="000B5F3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440" w:type="dxa"/>
            <w:vAlign w:val="bottom"/>
          </w:tcPr>
          <w:p w14:paraId="161C8748" w14:textId="30128B59" w:rsidR="000B5F3D" w:rsidRPr="001E101B" w:rsidRDefault="00552E4A" w:rsidP="000B5F3D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  <w:r w:rsidR="000B5F3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="000B5F3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</w:tr>
      <w:tr w:rsidR="000B5F3D" w:rsidRPr="001E101B" w14:paraId="7C3E6F7B" w14:textId="77777777" w:rsidTr="00F0606A">
        <w:tc>
          <w:tcPr>
            <w:tcW w:w="3690" w:type="dxa"/>
            <w:vAlign w:val="bottom"/>
          </w:tcPr>
          <w:p w14:paraId="17BEF8D3" w14:textId="77777777" w:rsidR="000B5F3D" w:rsidRPr="001E101B" w:rsidRDefault="000B5F3D" w:rsidP="000B5F3D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รายได้ค่าอาหารและเครื่องดื่ม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5C6A81" w14:textId="4EEF2E30" w:rsidR="000B5F3D" w:rsidRPr="001E101B" w:rsidRDefault="00552E4A" w:rsidP="000B5F3D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  <w:r w:rsidR="000B5F3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="000B5F3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440" w:type="dxa"/>
            <w:vAlign w:val="bottom"/>
          </w:tcPr>
          <w:p w14:paraId="386EA504" w14:textId="41B15891" w:rsidR="000B5F3D" w:rsidRPr="001E101B" w:rsidRDefault="00552E4A" w:rsidP="000B5F3D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  <w:r w:rsidR="000B5F3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0B5F3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BD4F3E" w14:textId="7CAB7FB7" w:rsidR="000B5F3D" w:rsidRPr="001E101B" w:rsidRDefault="00552E4A" w:rsidP="000B5F3D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  <w:r w:rsidR="000B5F3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="000B5F3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440" w:type="dxa"/>
            <w:vAlign w:val="bottom"/>
          </w:tcPr>
          <w:p w14:paraId="0495A743" w14:textId="28F70521" w:rsidR="000B5F3D" w:rsidRPr="001E101B" w:rsidRDefault="00552E4A" w:rsidP="000B5F3D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  <w:r w:rsidR="000B5F3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0B5F3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</w:p>
        </w:tc>
      </w:tr>
      <w:tr w:rsidR="000B5F3D" w:rsidRPr="001E101B" w14:paraId="12F2B636" w14:textId="77777777" w:rsidTr="00F0606A">
        <w:tc>
          <w:tcPr>
            <w:tcW w:w="3690" w:type="dxa"/>
            <w:vAlign w:val="bottom"/>
          </w:tcPr>
          <w:p w14:paraId="0247C017" w14:textId="77777777" w:rsidR="000B5F3D" w:rsidRPr="001E101B" w:rsidRDefault="000B5F3D" w:rsidP="000B5F3D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รายได้ค่าบริการอื่น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A0F651" w14:textId="7B8090D9" w:rsidR="000B5F3D" w:rsidRPr="001E101B" w:rsidRDefault="00552E4A" w:rsidP="000B5F3D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="00CE3995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="00CE3995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16519A" w14:textId="568C1828" w:rsidR="000B5F3D" w:rsidRPr="001E101B" w:rsidRDefault="00552E4A" w:rsidP="000B5F3D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0B5F3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="000B5F3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455911" w14:textId="2BF5C18D" w:rsidR="000B5F3D" w:rsidRPr="001E101B" w:rsidRDefault="00552E4A" w:rsidP="000B5F3D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="00CE3995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="00CE3995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7685AB" w14:textId="3B0B49F1" w:rsidR="000B5F3D" w:rsidRPr="001E101B" w:rsidRDefault="00552E4A" w:rsidP="000B5F3D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0B5F3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0B5F3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</w:tr>
      <w:tr w:rsidR="000B5F3D" w:rsidRPr="001E101B" w14:paraId="696D0BC2" w14:textId="77777777" w:rsidTr="00F0606A">
        <w:tc>
          <w:tcPr>
            <w:tcW w:w="3690" w:type="dxa"/>
            <w:vAlign w:val="bottom"/>
          </w:tcPr>
          <w:p w14:paraId="0444EBDF" w14:textId="77777777" w:rsidR="000B5F3D" w:rsidRPr="001E101B" w:rsidRDefault="000B5F3D" w:rsidP="000B5F3D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รวมรายได้จากการประกอบกิจการโรงแรม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196A9B" w14:textId="6905F1DA" w:rsidR="000B5F3D" w:rsidRPr="001E101B" w:rsidRDefault="00552E4A" w:rsidP="000B5F3D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B5F3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  <w:r w:rsidR="000B5F3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="000B5F3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11B96AC" w14:textId="65318653" w:rsidR="000B5F3D" w:rsidRPr="001E101B" w:rsidRDefault="00552E4A" w:rsidP="000B5F3D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B5F3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  <w:r w:rsidR="000B5F3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="000B5F3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702091" w14:textId="4C6EED26" w:rsidR="000B5F3D" w:rsidRPr="001E101B" w:rsidRDefault="00552E4A" w:rsidP="000B5F3D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E3995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CE3995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CE3995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A9E63F2" w14:textId="36EB04B0" w:rsidR="000B5F3D" w:rsidRPr="001E101B" w:rsidRDefault="00552E4A" w:rsidP="000B5F3D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B5F3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  <w:r w:rsidR="000B5F3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="000B5F3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</w:p>
        </w:tc>
      </w:tr>
    </w:tbl>
    <w:p w14:paraId="1769114F" w14:textId="1B7382BF" w:rsidR="009C341C" w:rsidRPr="001E101B" w:rsidRDefault="009C341C" w:rsidP="00A45C70">
      <w:pPr>
        <w:jc w:val="thaiDistribute"/>
        <w:rPr>
          <w:rFonts w:ascii="Browallia New" w:hAnsi="Browallia New" w:cs="Browallia New"/>
          <w:color w:val="000000"/>
          <w:cs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45C70" w:rsidRPr="001E101B" w14:paraId="38D2D30A" w14:textId="77777777" w:rsidTr="00F0606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C9B288" w14:textId="7520C866" w:rsidR="00A45C70" w:rsidRPr="001E101B" w:rsidRDefault="00552E4A" w:rsidP="00F0606A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52E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A45C70" w:rsidRPr="001E10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รายได้อื่น</w:t>
            </w:r>
          </w:p>
        </w:tc>
      </w:tr>
    </w:tbl>
    <w:p w14:paraId="0AF6F2FD" w14:textId="77777777" w:rsidR="00A45C70" w:rsidRPr="001E101B" w:rsidRDefault="00A45C70" w:rsidP="00A45C70">
      <w:pPr>
        <w:jc w:val="thaiDistribute"/>
        <w:rPr>
          <w:rFonts w:ascii="Browallia New" w:hAnsi="Browallia New" w:cs="Browallia New"/>
          <w:color w:val="000000"/>
          <w:cs/>
        </w:rPr>
      </w:pPr>
    </w:p>
    <w:p w14:paraId="3ED48AE8" w14:textId="6DD12B9D" w:rsidR="00A45C70" w:rsidRPr="001E101B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รายได้อื่นสำหรับปีสิ้นสุดวันที่ 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691C24"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</w:t>
      </w:r>
      <w:r w:rsidR="00691C24"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ประกอบด้วยรายได้ดังต่อไปนี้</w:t>
      </w:r>
    </w:p>
    <w:p w14:paraId="7AE1CC8E" w14:textId="77777777" w:rsidR="00A45C70" w:rsidRPr="001E101B" w:rsidRDefault="00A45C70" w:rsidP="00A45C70">
      <w:pPr>
        <w:jc w:val="thaiDistribute"/>
        <w:rPr>
          <w:rFonts w:ascii="Browallia New" w:hAnsi="Browallia New" w:cs="Browallia New"/>
          <w:color w:val="00000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45C70" w:rsidRPr="001E101B" w14:paraId="0E9A486A" w14:textId="77777777" w:rsidTr="00A0184A">
        <w:tc>
          <w:tcPr>
            <w:tcW w:w="3690" w:type="dxa"/>
            <w:vAlign w:val="bottom"/>
          </w:tcPr>
          <w:p w14:paraId="43716177" w14:textId="77777777" w:rsidR="00A45C70" w:rsidRPr="001E101B" w:rsidRDefault="00A45C70" w:rsidP="00F0606A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B4F210" w14:textId="77777777" w:rsidR="00A45C70" w:rsidRPr="001E101B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B735DE" w14:textId="77777777" w:rsidR="00A45C70" w:rsidRPr="001E101B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5C70" w:rsidRPr="001E101B" w14:paraId="2975BBE2" w14:textId="77777777" w:rsidTr="003E1C6F">
        <w:tc>
          <w:tcPr>
            <w:tcW w:w="3690" w:type="dxa"/>
            <w:vAlign w:val="bottom"/>
          </w:tcPr>
          <w:p w14:paraId="4FD8B7EA" w14:textId="77777777" w:rsidR="00A45C70" w:rsidRPr="001E101B" w:rsidRDefault="00A45C70" w:rsidP="00F0606A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1468B2" w14:textId="3C4240B5" w:rsidR="00A45C70" w:rsidRPr="001E101B" w:rsidRDefault="00A45C70" w:rsidP="003E1C6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014297" w14:textId="62A69996" w:rsidR="00A45C70" w:rsidRPr="001E101B" w:rsidRDefault="00A45C70" w:rsidP="003E1C6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64711A" w14:textId="7728EF08" w:rsidR="00A45C70" w:rsidRPr="001E101B" w:rsidRDefault="00A45C70" w:rsidP="003E1C6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53A88B" w14:textId="2284DBF4" w:rsidR="00A45C70" w:rsidRPr="001E101B" w:rsidRDefault="00A45C70" w:rsidP="003E1C6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A45C70" w:rsidRPr="001E101B" w14:paraId="33254213" w14:textId="77777777" w:rsidTr="003E1C6F">
        <w:tc>
          <w:tcPr>
            <w:tcW w:w="3690" w:type="dxa"/>
            <w:vAlign w:val="bottom"/>
          </w:tcPr>
          <w:p w14:paraId="24B58959" w14:textId="77777777" w:rsidR="00A45C70" w:rsidRPr="001E101B" w:rsidRDefault="00A45C70" w:rsidP="00F0606A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62D04E" w14:textId="77777777" w:rsidR="00A45C70" w:rsidRPr="001E101B" w:rsidRDefault="00A45C70" w:rsidP="003E1C6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DE2A48" w14:textId="77777777" w:rsidR="00A45C70" w:rsidRPr="001E101B" w:rsidRDefault="00A45C70" w:rsidP="003E1C6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090637" w14:textId="77777777" w:rsidR="00A45C70" w:rsidRPr="001E101B" w:rsidRDefault="00A45C70" w:rsidP="003E1C6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4041B2" w14:textId="77777777" w:rsidR="00A45C70" w:rsidRPr="001E101B" w:rsidRDefault="00A45C70" w:rsidP="003E1C6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45C70" w:rsidRPr="001E101B" w14:paraId="3E638EDD" w14:textId="77777777" w:rsidTr="003E1C6F">
        <w:trPr>
          <w:trHeight w:val="116"/>
        </w:trPr>
        <w:tc>
          <w:tcPr>
            <w:tcW w:w="3690" w:type="dxa"/>
            <w:vAlign w:val="bottom"/>
          </w:tcPr>
          <w:p w14:paraId="3764A8C5" w14:textId="77777777" w:rsidR="00A45C70" w:rsidRPr="001E101B" w:rsidRDefault="00A45C70" w:rsidP="00F0606A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AB6D8D" w14:textId="77777777" w:rsidR="00A45C70" w:rsidRPr="001E101B" w:rsidRDefault="00A45C70" w:rsidP="003E1C6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9687D9" w14:textId="77777777" w:rsidR="00A45C70" w:rsidRPr="001E101B" w:rsidRDefault="00A45C70" w:rsidP="003E1C6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E67091" w14:textId="77777777" w:rsidR="00A45C70" w:rsidRPr="001E101B" w:rsidRDefault="00A45C70" w:rsidP="003E1C6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793142" w14:textId="77777777" w:rsidR="00A45C70" w:rsidRPr="001E101B" w:rsidRDefault="00A45C70" w:rsidP="003E1C6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0B5F3D" w:rsidRPr="001E101B" w14:paraId="454AEEFF" w14:textId="77777777" w:rsidTr="003E1C6F">
        <w:tc>
          <w:tcPr>
            <w:tcW w:w="3690" w:type="dxa"/>
          </w:tcPr>
          <w:p w14:paraId="0C6C7E9E" w14:textId="77777777" w:rsidR="000B5F3D" w:rsidRPr="001E101B" w:rsidRDefault="000B5F3D" w:rsidP="000B5F3D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</w:tcPr>
          <w:p w14:paraId="39422E11" w14:textId="4A7A3146" w:rsidR="000B5F3D" w:rsidRPr="001E101B" w:rsidRDefault="00552E4A" w:rsidP="000B5F3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B5F3D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="000B5F3D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440" w:type="dxa"/>
          </w:tcPr>
          <w:p w14:paraId="3AEE24A2" w14:textId="68D8CBC3" w:rsidR="000B5F3D" w:rsidRPr="001E101B" w:rsidRDefault="00552E4A" w:rsidP="000B5F3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="000B5F3D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440" w:type="dxa"/>
            <w:shd w:val="clear" w:color="auto" w:fill="FAFAFA"/>
          </w:tcPr>
          <w:p w14:paraId="5D002840" w14:textId="113CA354" w:rsidR="000B5F3D" w:rsidRPr="001E101B" w:rsidRDefault="00552E4A" w:rsidP="000B5F3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B5F3D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="000B5F3D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440" w:type="dxa"/>
          </w:tcPr>
          <w:p w14:paraId="6A151170" w14:textId="285FBF54" w:rsidR="000B5F3D" w:rsidRPr="001E101B" w:rsidRDefault="00552E4A" w:rsidP="000B5F3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="000B5F3D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</w:tr>
      <w:tr w:rsidR="000B5F3D" w:rsidRPr="001E101B" w14:paraId="25618148" w14:textId="77777777" w:rsidTr="003E1C6F">
        <w:tc>
          <w:tcPr>
            <w:tcW w:w="3690" w:type="dxa"/>
            <w:vAlign w:val="bottom"/>
          </w:tcPr>
          <w:p w14:paraId="159BFA14" w14:textId="77777777" w:rsidR="000B5F3D" w:rsidRPr="001E101B" w:rsidRDefault="000B5F3D" w:rsidP="000B5F3D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BD5839F" w14:textId="7FAD97AD" w:rsidR="000B5F3D" w:rsidRPr="001E101B" w:rsidRDefault="00552E4A" w:rsidP="000B5F3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B5F3D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0B5F3D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2720A2" w14:textId="193194E5" w:rsidR="000B5F3D" w:rsidRPr="001E101B" w:rsidRDefault="00552E4A" w:rsidP="000B5F3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B5F3D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0B5F3D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D1BD7B2" w14:textId="5A180FE5" w:rsidR="000B5F3D" w:rsidRPr="001E101B" w:rsidRDefault="00552E4A" w:rsidP="000B5F3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B5F3D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0B5F3D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2E9045" w14:textId="46B5FAC1" w:rsidR="000B5F3D" w:rsidRPr="001E101B" w:rsidRDefault="00552E4A" w:rsidP="000B5F3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B5F3D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0B5F3D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</w:tr>
      <w:tr w:rsidR="000B5F3D" w:rsidRPr="001E101B" w14:paraId="4B04DFAC" w14:textId="77777777" w:rsidTr="003E1C6F">
        <w:tc>
          <w:tcPr>
            <w:tcW w:w="3690" w:type="dxa"/>
            <w:vAlign w:val="bottom"/>
          </w:tcPr>
          <w:p w14:paraId="28A9754F" w14:textId="77777777" w:rsidR="000B5F3D" w:rsidRPr="001E101B" w:rsidRDefault="000B5F3D" w:rsidP="000B5F3D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รวมรายได้อื่น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061C7D" w14:textId="1FFD0CFF" w:rsidR="000B5F3D" w:rsidRPr="001E101B" w:rsidRDefault="00552E4A" w:rsidP="000B5F3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B5F3D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="000B5F3D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D7F9125" w14:textId="7234F168" w:rsidR="000B5F3D" w:rsidRPr="001E101B" w:rsidRDefault="00552E4A" w:rsidP="000B5F3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B5F3D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="000B5F3D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F018F3" w14:textId="27B7DB8C" w:rsidR="000B5F3D" w:rsidRPr="001E101B" w:rsidRDefault="00552E4A" w:rsidP="000B5F3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B5F3D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="000B5F3D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2F9FA52" w14:textId="4F7C85FA" w:rsidR="000B5F3D" w:rsidRPr="001E101B" w:rsidRDefault="00552E4A" w:rsidP="000B5F3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B5F3D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0B5F3D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</w:p>
        </w:tc>
      </w:tr>
    </w:tbl>
    <w:p w14:paraId="1505B90F" w14:textId="396BA298" w:rsidR="00A45C70" w:rsidRPr="001E101B" w:rsidRDefault="00A45C70" w:rsidP="00A45C70">
      <w:pPr>
        <w:ind w:left="540" w:hanging="540"/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45C70" w:rsidRPr="001E101B" w14:paraId="69F97CA1" w14:textId="77777777" w:rsidTr="00F0606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7992A53" w14:textId="08538A46" w:rsidR="00A45C70" w:rsidRPr="001E101B" w:rsidRDefault="00552E4A" w:rsidP="00F0606A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52E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A45C70" w:rsidRPr="001E10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ค่าใช้จ่ายตามลักษณะ</w:t>
            </w:r>
          </w:p>
        </w:tc>
      </w:tr>
    </w:tbl>
    <w:p w14:paraId="232F1B76" w14:textId="77777777" w:rsidR="00A45C70" w:rsidRPr="001E101B" w:rsidRDefault="00A45C70" w:rsidP="00A45C70">
      <w:pPr>
        <w:jc w:val="thaiDistribute"/>
        <w:rPr>
          <w:rFonts w:ascii="Browallia New" w:hAnsi="Browallia New" w:cs="Browallia New"/>
          <w:color w:val="000000"/>
        </w:rPr>
      </w:pPr>
    </w:p>
    <w:p w14:paraId="613D31B7" w14:textId="0587587C" w:rsidR="00A45C70" w:rsidRPr="001E101B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รายการบางรายการที่รวมอยู่ในการคำนวณ</w:t>
      </w:r>
      <w:r w:rsidR="00A56ACE" w:rsidRPr="001E101B">
        <w:rPr>
          <w:rFonts w:ascii="Browallia New" w:hAnsi="Browallia New" w:cs="Browallia New"/>
          <w:color w:val="000000"/>
          <w:sz w:val="26"/>
          <w:szCs w:val="26"/>
          <w:cs/>
        </w:rPr>
        <w:t>กำไร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ก่อนต้นทุนทางการเงินและภาษีเงินได้สามารถจำแนกตามลักษณะได้ดังนี้</w:t>
      </w:r>
    </w:p>
    <w:p w14:paraId="03A92DFF" w14:textId="77777777" w:rsidR="00A45C70" w:rsidRPr="001E101B" w:rsidRDefault="00A45C70" w:rsidP="00A45C70">
      <w:pPr>
        <w:jc w:val="thaiDistribute"/>
        <w:rPr>
          <w:rFonts w:ascii="Browallia New" w:hAnsi="Browallia New" w:cs="Browallia New"/>
          <w:color w:val="00000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45C70" w:rsidRPr="001E101B" w14:paraId="1F0E9202" w14:textId="77777777" w:rsidTr="00A0184A">
        <w:tc>
          <w:tcPr>
            <w:tcW w:w="3690" w:type="dxa"/>
            <w:vAlign w:val="bottom"/>
          </w:tcPr>
          <w:p w14:paraId="0C56546D" w14:textId="77777777" w:rsidR="00A45C70" w:rsidRPr="001E101B" w:rsidRDefault="00A45C70" w:rsidP="00F0606A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F18355" w14:textId="77777777" w:rsidR="00A45C70" w:rsidRPr="001E101B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483463" w14:textId="77777777" w:rsidR="00A45C70" w:rsidRPr="001E101B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5C70" w:rsidRPr="001E101B" w14:paraId="746ADF1E" w14:textId="77777777" w:rsidTr="003E1C6F">
        <w:tc>
          <w:tcPr>
            <w:tcW w:w="3690" w:type="dxa"/>
            <w:vAlign w:val="bottom"/>
          </w:tcPr>
          <w:p w14:paraId="0D041A9D" w14:textId="77777777" w:rsidR="00A45C70" w:rsidRPr="001E101B" w:rsidRDefault="00A45C70" w:rsidP="00F0606A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7DC23D" w14:textId="02CB8A9C" w:rsidR="00A45C70" w:rsidRPr="001E101B" w:rsidRDefault="003E1C6F" w:rsidP="003E1C6F">
            <w:pPr>
              <w:tabs>
                <w:tab w:val="right" w:pos="1224"/>
              </w:tabs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9189C3" w14:textId="40E249F1" w:rsidR="00A45C70" w:rsidRPr="001E101B" w:rsidRDefault="003E1C6F" w:rsidP="003E1C6F">
            <w:pPr>
              <w:tabs>
                <w:tab w:val="right" w:pos="1224"/>
              </w:tabs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5EAB05" w14:textId="199ABD69" w:rsidR="00A45C70" w:rsidRPr="001E101B" w:rsidRDefault="003E1C6F" w:rsidP="003E1C6F">
            <w:pPr>
              <w:tabs>
                <w:tab w:val="right" w:pos="1224"/>
              </w:tabs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D3CCF6" w14:textId="075684CF" w:rsidR="00A45C70" w:rsidRPr="001E101B" w:rsidRDefault="003E1C6F" w:rsidP="003E1C6F">
            <w:pPr>
              <w:tabs>
                <w:tab w:val="right" w:pos="1224"/>
              </w:tabs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8F528E" w:rsidRPr="001E101B" w14:paraId="44E9E859" w14:textId="77777777" w:rsidTr="003E1C6F">
        <w:tc>
          <w:tcPr>
            <w:tcW w:w="3690" w:type="dxa"/>
            <w:vAlign w:val="bottom"/>
          </w:tcPr>
          <w:p w14:paraId="42FE755D" w14:textId="77777777" w:rsidR="008F528E" w:rsidRPr="001E101B" w:rsidRDefault="008F528E" w:rsidP="008F528E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E9472E" w14:textId="4EB3DE5C" w:rsidR="008F528E" w:rsidRPr="001E101B" w:rsidRDefault="008F528E" w:rsidP="003E1C6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5C73BF" w14:textId="77777777" w:rsidR="008F528E" w:rsidRPr="001E101B" w:rsidRDefault="008F528E" w:rsidP="003E1C6F">
            <w:pPr>
              <w:tabs>
                <w:tab w:val="decimal" w:pos="1224"/>
              </w:tabs>
              <w:jc w:val="both"/>
              <w:rPr>
                <w:rFonts w:ascii="Browallia New" w:hAnsi="Browallia New" w:cs="Browallia New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D13D88" w14:textId="77777777" w:rsidR="008F528E" w:rsidRPr="001E101B" w:rsidRDefault="008F528E" w:rsidP="003E1C6F">
            <w:pPr>
              <w:tabs>
                <w:tab w:val="decimal" w:pos="1224"/>
              </w:tabs>
              <w:jc w:val="both"/>
              <w:rPr>
                <w:rFonts w:ascii="Browallia New" w:hAnsi="Browallia New" w:cs="Browallia New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324767" w14:textId="77777777" w:rsidR="008F528E" w:rsidRPr="001E101B" w:rsidRDefault="008F528E" w:rsidP="003E1C6F">
            <w:pPr>
              <w:tabs>
                <w:tab w:val="decimal" w:pos="1224"/>
              </w:tabs>
              <w:jc w:val="both"/>
              <w:rPr>
                <w:rFonts w:ascii="Browallia New" w:hAnsi="Browallia New" w:cs="Browallia New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45C70" w:rsidRPr="001E101B" w14:paraId="77EEC82D" w14:textId="77777777" w:rsidTr="003E1C6F">
        <w:tc>
          <w:tcPr>
            <w:tcW w:w="3690" w:type="dxa"/>
            <w:vAlign w:val="bottom"/>
          </w:tcPr>
          <w:p w14:paraId="5C83856F" w14:textId="77777777" w:rsidR="00A45C70" w:rsidRPr="001E101B" w:rsidRDefault="00A45C70" w:rsidP="00F0606A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A2CAC4" w14:textId="77777777" w:rsidR="00A45C70" w:rsidRPr="001E101B" w:rsidRDefault="00A45C70" w:rsidP="003E1C6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499A11" w14:textId="77777777" w:rsidR="00A45C70" w:rsidRPr="001E101B" w:rsidRDefault="00A45C70" w:rsidP="003E1C6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A86859" w14:textId="77777777" w:rsidR="00A45C70" w:rsidRPr="001E101B" w:rsidRDefault="00A45C70" w:rsidP="003E1C6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B806EE" w14:textId="77777777" w:rsidR="00A45C70" w:rsidRPr="001E101B" w:rsidRDefault="00A45C70" w:rsidP="003E1C6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1718C7" w:rsidRPr="001E101B" w14:paraId="41F1BD7A" w14:textId="77777777" w:rsidTr="003E1C6F">
        <w:tc>
          <w:tcPr>
            <w:tcW w:w="3690" w:type="dxa"/>
          </w:tcPr>
          <w:p w14:paraId="1E825FE2" w14:textId="77777777" w:rsidR="001718C7" w:rsidRPr="001E101B" w:rsidRDefault="001718C7" w:rsidP="001718C7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440" w:type="dxa"/>
            <w:shd w:val="clear" w:color="auto" w:fill="FAFAFA"/>
          </w:tcPr>
          <w:p w14:paraId="0AA52C8F" w14:textId="7057EA9D" w:rsidR="001718C7" w:rsidRPr="001E101B" w:rsidRDefault="00552E4A" w:rsidP="001718C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517</w:t>
            </w:r>
            <w:r w:rsidR="00CE3995"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337</w:t>
            </w:r>
            <w:r w:rsidR="00CE3995"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023</w:t>
            </w:r>
          </w:p>
        </w:tc>
        <w:tc>
          <w:tcPr>
            <w:tcW w:w="1440" w:type="dxa"/>
          </w:tcPr>
          <w:p w14:paraId="7DAB1A0D" w14:textId="4B6CAD4A" w:rsidR="001718C7" w:rsidRPr="001E101B" w:rsidRDefault="00552E4A" w:rsidP="001718C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="001718C7"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278</w:t>
            </w:r>
            <w:r w:rsidR="001718C7"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</w:p>
        </w:tc>
        <w:tc>
          <w:tcPr>
            <w:tcW w:w="1440" w:type="dxa"/>
            <w:shd w:val="clear" w:color="auto" w:fill="FAFAFA"/>
          </w:tcPr>
          <w:p w14:paraId="28135617" w14:textId="1F364D01" w:rsidR="001718C7" w:rsidRPr="001E101B" w:rsidRDefault="00552E4A" w:rsidP="001718C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517</w:t>
            </w:r>
            <w:r w:rsidR="00CE3995"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337</w:t>
            </w:r>
            <w:r w:rsidR="00CE3995"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023</w:t>
            </w:r>
          </w:p>
        </w:tc>
        <w:tc>
          <w:tcPr>
            <w:tcW w:w="1440" w:type="dxa"/>
          </w:tcPr>
          <w:p w14:paraId="08DA8374" w14:textId="05376A86" w:rsidR="001718C7" w:rsidRPr="001E101B" w:rsidRDefault="00552E4A" w:rsidP="001718C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="001718C7"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278</w:t>
            </w:r>
            <w:r w:rsidR="001718C7"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</w:p>
        </w:tc>
      </w:tr>
      <w:tr w:rsidR="001718C7" w:rsidRPr="001E101B" w14:paraId="4298DDD6" w14:textId="77777777" w:rsidTr="003E1C6F">
        <w:tc>
          <w:tcPr>
            <w:tcW w:w="3690" w:type="dxa"/>
          </w:tcPr>
          <w:p w14:paraId="71FEBDF8" w14:textId="77777777" w:rsidR="001718C7" w:rsidRPr="001E101B" w:rsidRDefault="001718C7" w:rsidP="001718C7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ค่าเสื่อมราคาของที่ดิน อาคาร และอุปกรณ์</w:t>
            </w:r>
          </w:p>
        </w:tc>
        <w:tc>
          <w:tcPr>
            <w:tcW w:w="1440" w:type="dxa"/>
            <w:shd w:val="clear" w:color="auto" w:fill="FAFAFA"/>
          </w:tcPr>
          <w:p w14:paraId="54CACC54" w14:textId="77777777" w:rsidR="001718C7" w:rsidRPr="001E101B" w:rsidRDefault="001718C7" w:rsidP="001718C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30D8876" w14:textId="77777777" w:rsidR="001718C7" w:rsidRPr="001E101B" w:rsidRDefault="001718C7" w:rsidP="001718C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938D775" w14:textId="77777777" w:rsidR="001718C7" w:rsidRPr="001E101B" w:rsidRDefault="001718C7" w:rsidP="001718C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4AE6D03" w14:textId="77777777" w:rsidR="001718C7" w:rsidRPr="001E101B" w:rsidRDefault="001718C7" w:rsidP="001718C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718C7" w:rsidRPr="001E101B" w14:paraId="1AC41C03" w14:textId="77777777" w:rsidTr="003E1C6F">
        <w:tc>
          <w:tcPr>
            <w:tcW w:w="3690" w:type="dxa"/>
          </w:tcPr>
          <w:p w14:paraId="7D833B19" w14:textId="383A9E09" w:rsidR="001718C7" w:rsidRPr="001E101B" w:rsidRDefault="001718C7" w:rsidP="001718C7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และสินทรัพย์สิทธิการใช้</w:t>
            </w:r>
          </w:p>
        </w:tc>
        <w:tc>
          <w:tcPr>
            <w:tcW w:w="1440" w:type="dxa"/>
            <w:shd w:val="clear" w:color="auto" w:fill="FAFAFA"/>
          </w:tcPr>
          <w:p w14:paraId="2E7F1E8D" w14:textId="500D66EF" w:rsidR="001718C7" w:rsidRPr="001E101B" w:rsidRDefault="00552E4A" w:rsidP="001718C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  <w:r w:rsidR="00CE3995"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587</w:t>
            </w:r>
            <w:r w:rsidR="00CE3995"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</w:p>
        </w:tc>
        <w:tc>
          <w:tcPr>
            <w:tcW w:w="1440" w:type="dxa"/>
          </w:tcPr>
          <w:p w14:paraId="5DC3D36C" w14:textId="6C1C2A71" w:rsidR="001718C7" w:rsidRPr="001E101B" w:rsidRDefault="00552E4A" w:rsidP="001718C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1440" w:type="dxa"/>
            <w:shd w:val="clear" w:color="auto" w:fill="FAFAFA"/>
          </w:tcPr>
          <w:p w14:paraId="3C92CC06" w14:textId="69C191A5" w:rsidR="001718C7" w:rsidRPr="001E101B" w:rsidRDefault="00552E4A" w:rsidP="001718C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358</w:t>
            </w:r>
            <w:r w:rsidR="00CE3995"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473</w:t>
            </w:r>
            <w:r w:rsidR="00CE3995"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357</w:t>
            </w:r>
          </w:p>
        </w:tc>
        <w:tc>
          <w:tcPr>
            <w:tcW w:w="1440" w:type="dxa"/>
          </w:tcPr>
          <w:p w14:paraId="66A9CA55" w14:textId="66EEBA9F" w:rsidR="001718C7" w:rsidRPr="001E101B" w:rsidRDefault="00552E4A" w:rsidP="001718C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</w:p>
        </w:tc>
      </w:tr>
      <w:tr w:rsidR="001718C7" w:rsidRPr="001E101B" w14:paraId="4DD15AF7" w14:textId="77777777" w:rsidTr="003E1C6F">
        <w:tc>
          <w:tcPr>
            <w:tcW w:w="3690" w:type="dxa"/>
          </w:tcPr>
          <w:p w14:paraId="70735F9A" w14:textId="554A3B37" w:rsidR="001718C7" w:rsidRPr="001E101B" w:rsidRDefault="001718C7" w:rsidP="001718C7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ค่าตัดจำหน่ายสินทรัพย์ไม่มีตัวตน (หมายเหตุ 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5277FD9" w14:textId="2DE150DA" w:rsidR="001718C7" w:rsidRPr="001E101B" w:rsidRDefault="00552E4A" w:rsidP="001718C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E3995"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081</w:t>
            </w:r>
            <w:r w:rsidR="00CE3995"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041</w:t>
            </w:r>
          </w:p>
        </w:tc>
        <w:tc>
          <w:tcPr>
            <w:tcW w:w="1440" w:type="dxa"/>
          </w:tcPr>
          <w:p w14:paraId="276066B3" w14:textId="2EFED950" w:rsidR="001718C7" w:rsidRPr="001E101B" w:rsidRDefault="00552E4A" w:rsidP="001718C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40" w:type="dxa"/>
            <w:shd w:val="clear" w:color="auto" w:fill="FAFAFA"/>
          </w:tcPr>
          <w:p w14:paraId="3850A3B7" w14:textId="494D7773" w:rsidR="001718C7" w:rsidRPr="001E101B" w:rsidRDefault="00552E4A" w:rsidP="001718C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E3995"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081</w:t>
            </w:r>
            <w:r w:rsidR="00CE3995"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041</w:t>
            </w:r>
          </w:p>
        </w:tc>
        <w:tc>
          <w:tcPr>
            <w:tcW w:w="1440" w:type="dxa"/>
          </w:tcPr>
          <w:p w14:paraId="08A57049" w14:textId="009B51E1" w:rsidR="001718C7" w:rsidRPr="001E101B" w:rsidRDefault="00552E4A" w:rsidP="001718C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</w:tr>
      <w:tr w:rsidR="001718C7" w:rsidRPr="001E101B" w14:paraId="49235BD5" w14:textId="77777777" w:rsidTr="003E1C6F">
        <w:tc>
          <w:tcPr>
            <w:tcW w:w="3690" w:type="dxa"/>
          </w:tcPr>
          <w:p w14:paraId="7D7B42E8" w14:textId="5C764F3C" w:rsidR="001718C7" w:rsidRPr="001E101B" w:rsidRDefault="001718C7" w:rsidP="001718C7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ค่าใช้จ่ายที่เกี่ยวข้องกับสัญญาเช่าซึ่งสินทรัพย์</w:t>
            </w:r>
          </w:p>
        </w:tc>
        <w:tc>
          <w:tcPr>
            <w:tcW w:w="1440" w:type="dxa"/>
            <w:shd w:val="clear" w:color="auto" w:fill="FAFAFA"/>
          </w:tcPr>
          <w:p w14:paraId="7CC2C0E1" w14:textId="67022DE4" w:rsidR="001718C7" w:rsidRPr="001E101B" w:rsidRDefault="001718C7" w:rsidP="001718C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66E68A7" w14:textId="09F8C2E3" w:rsidR="001718C7" w:rsidRPr="001E101B" w:rsidRDefault="001718C7" w:rsidP="001718C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4B1C4AE" w14:textId="5BB19EC8" w:rsidR="001718C7" w:rsidRPr="001E101B" w:rsidRDefault="001718C7" w:rsidP="001718C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2D32446" w14:textId="275930BE" w:rsidR="001718C7" w:rsidRPr="001E101B" w:rsidRDefault="001718C7" w:rsidP="001718C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718C7" w:rsidRPr="001E101B" w14:paraId="46E9021C" w14:textId="77777777" w:rsidTr="003E1C6F">
        <w:tc>
          <w:tcPr>
            <w:tcW w:w="3690" w:type="dxa"/>
          </w:tcPr>
          <w:p w14:paraId="6C86E261" w14:textId="21A6FAF4" w:rsidR="001718C7" w:rsidRPr="001E101B" w:rsidRDefault="001718C7" w:rsidP="001718C7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มีมูลค่าต่ำ</w:t>
            </w:r>
            <w:r w:rsidR="00CE3995"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CE3995"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CE3995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DA78194" w14:textId="7F768000" w:rsidR="001718C7" w:rsidRPr="001E101B" w:rsidRDefault="00552E4A" w:rsidP="001718C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761</w:t>
            </w:r>
            <w:r w:rsidR="00CE3995"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</w:tcPr>
          <w:p w14:paraId="6E22B240" w14:textId="6E6090BD" w:rsidR="001718C7" w:rsidRPr="001E101B" w:rsidRDefault="00552E4A" w:rsidP="001718C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shd w:val="clear" w:color="auto" w:fill="FAFAFA"/>
          </w:tcPr>
          <w:p w14:paraId="441D36E3" w14:textId="7B64A6F2" w:rsidR="001718C7" w:rsidRPr="001E101B" w:rsidRDefault="00552E4A" w:rsidP="001718C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761</w:t>
            </w:r>
            <w:r w:rsidR="00CE3995"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</w:tcPr>
          <w:p w14:paraId="2FCF8333" w14:textId="5472D3CA" w:rsidR="001718C7" w:rsidRPr="001E101B" w:rsidRDefault="00552E4A" w:rsidP="001718C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1718C7" w:rsidRPr="001E101B" w14:paraId="6BF396BA" w14:textId="77777777" w:rsidTr="003E1C6F">
        <w:tc>
          <w:tcPr>
            <w:tcW w:w="3690" w:type="dxa"/>
          </w:tcPr>
          <w:p w14:paraId="7402CA0E" w14:textId="61EE19DA" w:rsidR="001718C7" w:rsidRPr="001E101B" w:rsidRDefault="001718C7" w:rsidP="001718C7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ค่าซ่อมแซมและบำรุงรักษา</w:t>
            </w:r>
          </w:p>
        </w:tc>
        <w:tc>
          <w:tcPr>
            <w:tcW w:w="1440" w:type="dxa"/>
            <w:shd w:val="clear" w:color="auto" w:fill="FAFAFA"/>
          </w:tcPr>
          <w:p w14:paraId="2A0E6BC8" w14:textId="77054ABA" w:rsidR="001718C7" w:rsidRPr="001E101B" w:rsidRDefault="00552E4A" w:rsidP="001718C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="00CE3995"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056</w:t>
            </w:r>
            <w:r w:rsidR="00CE3995"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835</w:t>
            </w:r>
          </w:p>
        </w:tc>
        <w:tc>
          <w:tcPr>
            <w:tcW w:w="1440" w:type="dxa"/>
          </w:tcPr>
          <w:p w14:paraId="06499254" w14:textId="2C50D077" w:rsidR="001718C7" w:rsidRPr="001E101B" w:rsidRDefault="00552E4A" w:rsidP="001718C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</w:p>
        </w:tc>
        <w:tc>
          <w:tcPr>
            <w:tcW w:w="1440" w:type="dxa"/>
            <w:shd w:val="clear" w:color="auto" w:fill="FAFAFA"/>
          </w:tcPr>
          <w:p w14:paraId="4F7F5C9C" w14:textId="19C447D1" w:rsidR="001718C7" w:rsidRPr="001E101B" w:rsidRDefault="00552E4A" w:rsidP="001718C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="00CE3995"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056</w:t>
            </w:r>
            <w:r w:rsidR="00CE3995"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835</w:t>
            </w:r>
          </w:p>
        </w:tc>
        <w:tc>
          <w:tcPr>
            <w:tcW w:w="1440" w:type="dxa"/>
          </w:tcPr>
          <w:p w14:paraId="64109A12" w14:textId="0E5DB521" w:rsidR="001718C7" w:rsidRPr="001E101B" w:rsidRDefault="00552E4A" w:rsidP="001718C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="001718C7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</w:p>
        </w:tc>
      </w:tr>
    </w:tbl>
    <w:p w14:paraId="33F5C9AC" w14:textId="77777777" w:rsidR="00A45C70" w:rsidRPr="001E101B" w:rsidRDefault="00B04547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E101B">
        <w:rPr>
          <w:rFonts w:ascii="Browallia New" w:hAnsi="Browallia New" w:cs="Browallia New"/>
          <w:color w:val="000000"/>
          <w:sz w:val="22"/>
          <w:szCs w:val="22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45C70" w:rsidRPr="001E101B" w14:paraId="1739192F" w14:textId="77777777" w:rsidTr="00F0606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F8B89FA" w14:textId="12DD3684" w:rsidR="00A45C70" w:rsidRPr="001E101B" w:rsidRDefault="00552E4A" w:rsidP="00F0606A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52E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="00A45C70" w:rsidRPr="001E10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ภาษีเงินได้</w:t>
            </w:r>
          </w:p>
        </w:tc>
      </w:tr>
    </w:tbl>
    <w:p w14:paraId="0487DFFE" w14:textId="77777777" w:rsidR="00A45C70" w:rsidRPr="001E101B" w:rsidRDefault="00A45C70" w:rsidP="00A45C70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45C70" w:rsidRPr="001E101B" w14:paraId="35C446F0" w14:textId="77777777" w:rsidTr="00A0184A">
        <w:trPr>
          <w:cantSplit/>
          <w:trHeight w:val="315"/>
        </w:trPr>
        <w:tc>
          <w:tcPr>
            <w:tcW w:w="3989" w:type="dxa"/>
            <w:vAlign w:val="bottom"/>
          </w:tcPr>
          <w:p w14:paraId="6BA8C46D" w14:textId="77777777" w:rsidR="00A45C70" w:rsidRPr="001E101B" w:rsidRDefault="00A45C70" w:rsidP="00F0606A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84696E" w14:textId="77777777" w:rsidR="00A45C70" w:rsidRPr="001E101B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CD8717" w14:textId="77777777" w:rsidR="00A45C70" w:rsidRPr="001E101B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5C70" w:rsidRPr="001E101B" w14:paraId="433B4A9C" w14:textId="77777777" w:rsidTr="009C341C">
        <w:tc>
          <w:tcPr>
            <w:tcW w:w="3989" w:type="dxa"/>
            <w:vAlign w:val="bottom"/>
          </w:tcPr>
          <w:p w14:paraId="45E226E6" w14:textId="77777777" w:rsidR="00A45C70" w:rsidRPr="001E101B" w:rsidRDefault="00A45C70" w:rsidP="00F0606A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FB2ADC" w14:textId="5453E45A" w:rsidR="00A45C70" w:rsidRPr="001E101B" w:rsidRDefault="00A45C70" w:rsidP="00F0606A">
            <w:pPr>
              <w:tabs>
                <w:tab w:val="right" w:pos="116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A80394" w14:textId="207A1AFC" w:rsidR="00A45C70" w:rsidRPr="001E101B" w:rsidRDefault="00A45C70" w:rsidP="00F0606A">
            <w:pPr>
              <w:tabs>
                <w:tab w:val="right" w:pos="116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9E0D73" w14:textId="3C1D8B5B" w:rsidR="00A45C70" w:rsidRPr="001E101B" w:rsidRDefault="00A45C70" w:rsidP="00F0606A">
            <w:pPr>
              <w:tabs>
                <w:tab w:val="right" w:pos="116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76AF98" w14:textId="16D15D37" w:rsidR="00A45C70" w:rsidRPr="001E101B" w:rsidRDefault="00A45C70" w:rsidP="00F0606A">
            <w:pPr>
              <w:tabs>
                <w:tab w:val="right" w:pos="116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A45C70" w:rsidRPr="001E101B" w14:paraId="0E183C35" w14:textId="77777777" w:rsidTr="009C341C">
        <w:tc>
          <w:tcPr>
            <w:tcW w:w="3989" w:type="dxa"/>
            <w:vAlign w:val="bottom"/>
          </w:tcPr>
          <w:p w14:paraId="54AA2E31" w14:textId="77777777" w:rsidR="00A45C70" w:rsidRPr="001E101B" w:rsidRDefault="00A45C70" w:rsidP="00F0606A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BB00BE" w14:textId="77777777" w:rsidR="00A45C70" w:rsidRPr="001E101B" w:rsidRDefault="00A45C70" w:rsidP="00F0606A">
            <w:pPr>
              <w:tabs>
                <w:tab w:val="right" w:pos="116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1844ED" w14:textId="77777777" w:rsidR="00A45C70" w:rsidRPr="001E101B" w:rsidRDefault="00A45C70" w:rsidP="00F0606A">
            <w:pPr>
              <w:tabs>
                <w:tab w:val="right" w:pos="116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2191204" w14:textId="77777777" w:rsidR="00A45C70" w:rsidRPr="001E101B" w:rsidRDefault="00A45C70" w:rsidP="00F0606A">
            <w:pPr>
              <w:tabs>
                <w:tab w:val="right" w:pos="116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6D4D5BA" w14:textId="77777777" w:rsidR="00A45C70" w:rsidRPr="001E101B" w:rsidRDefault="00A45C70" w:rsidP="00F0606A">
            <w:pPr>
              <w:tabs>
                <w:tab w:val="right" w:pos="116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45C70" w:rsidRPr="001E101B" w14:paraId="5BC431E6" w14:textId="77777777" w:rsidTr="009C341C">
        <w:tc>
          <w:tcPr>
            <w:tcW w:w="3989" w:type="dxa"/>
            <w:vAlign w:val="bottom"/>
          </w:tcPr>
          <w:p w14:paraId="52CA657D" w14:textId="77777777" w:rsidR="00A45C70" w:rsidRPr="001E101B" w:rsidRDefault="00A45C70" w:rsidP="00F0606A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A45B01" w14:textId="77777777" w:rsidR="00A45C70" w:rsidRPr="001E101B" w:rsidRDefault="00A45C70" w:rsidP="00F0606A">
            <w:pPr>
              <w:tabs>
                <w:tab w:val="decimal" w:pos="116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1441319" w14:textId="77777777" w:rsidR="00A45C70" w:rsidRPr="001E101B" w:rsidRDefault="00A45C70" w:rsidP="00F0606A">
            <w:pPr>
              <w:tabs>
                <w:tab w:val="decimal" w:pos="116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9D88D6" w14:textId="77777777" w:rsidR="00A45C70" w:rsidRPr="001E101B" w:rsidRDefault="00A45C70" w:rsidP="00F0606A">
            <w:pPr>
              <w:tabs>
                <w:tab w:val="decimal" w:pos="116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97632B" w14:textId="77777777" w:rsidR="00A45C70" w:rsidRPr="001E101B" w:rsidRDefault="00A45C70" w:rsidP="00F0606A">
            <w:pPr>
              <w:tabs>
                <w:tab w:val="decimal" w:pos="116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B5F3D" w:rsidRPr="001E101B" w14:paraId="54AACD65" w14:textId="77777777" w:rsidTr="009C341C">
        <w:tc>
          <w:tcPr>
            <w:tcW w:w="3989" w:type="dxa"/>
          </w:tcPr>
          <w:p w14:paraId="10BB3720" w14:textId="5362D612" w:rsidR="000B5F3D" w:rsidRPr="001E101B" w:rsidRDefault="000B5F3D" w:rsidP="000B5F3D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ภาษีเงินได้ในปีปัจจุบัน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3E6FAF" w14:textId="5518F421" w:rsidR="000B5F3D" w:rsidRPr="001E101B" w:rsidRDefault="000B5F3D" w:rsidP="000B5F3D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B4F7B17" w14:textId="3140D393" w:rsidR="000B5F3D" w:rsidRPr="001E101B" w:rsidRDefault="00552E4A" w:rsidP="000B5F3D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B5F3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="000B5F3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3321E8F" w14:textId="01E6496E" w:rsidR="000B5F3D" w:rsidRPr="001E101B" w:rsidRDefault="000B5F3D" w:rsidP="000B5F3D">
            <w:pPr>
              <w:tabs>
                <w:tab w:val="decimal" w:pos="1169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4CB41DF" w14:textId="73B68DBD" w:rsidR="000B5F3D" w:rsidRPr="001E101B" w:rsidRDefault="000B5F3D" w:rsidP="000B5F3D">
            <w:pPr>
              <w:tabs>
                <w:tab w:val="decimal" w:pos="1169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B5F3D" w:rsidRPr="001E101B" w14:paraId="15254C5F" w14:textId="77777777" w:rsidTr="009C341C">
        <w:tc>
          <w:tcPr>
            <w:tcW w:w="3989" w:type="dxa"/>
          </w:tcPr>
          <w:p w14:paraId="37967D2D" w14:textId="356E93BC" w:rsidR="000B5F3D" w:rsidRPr="001E101B" w:rsidRDefault="000B5F3D" w:rsidP="000B5F3D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ภาษีเงินได้รอการตัดบัญชี (หมายเหตุ </w:t>
            </w:r>
            <w:r w:rsidR="00552E4A" w:rsidRPr="00552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1E101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4CE6E4" w14:textId="4E5AB881" w:rsidR="000B5F3D" w:rsidRPr="001E101B" w:rsidRDefault="00552E4A" w:rsidP="000B5F3D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0B5F3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="000B5F3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8426D80" w14:textId="698A6DB0" w:rsidR="000B5F3D" w:rsidRPr="001E101B" w:rsidRDefault="000B5F3D" w:rsidP="000B5F3D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6FBBF1" w14:textId="7CC6706F" w:rsidR="000B5F3D" w:rsidRPr="001E101B" w:rsidRDefault="00552E4A" w:rsidP="000B5F3D">
            <w:pPr>
              <w:tabs>
                <w:tab w:val="decimal" w:pos="116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0B5F3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="000B5F3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89CA5D" w14:textId="6ED6DA7E" w:rsidR="000B5F3D" w:rsidRPr="001E101B" w:rsidRDefault="000B5F3D" w:rsidP="000B5F3D">
            <w:pPr>
              <w:tabs>
                <w:tab w:val="decimal" w:pos="1169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B5F3D" w:rsidRPr="001E101B" w14:paraId="34724E72" w14:textId="77777777" w:rsidTr="009C341C">
        <w:tc>
          <w:tcPr>
            <w:tcW w:w="3989" w:type="dxa"/>
          </w:tcPr>
          <w:p w14:paraId="52EF9248" w14:textId="05F9C9B1" w:rsidR="000B5F3D" w:rsidRPr="001E101B" w:rsidRDefault="000B5F3D" w:rsidP="000B5F3D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0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ภาษีเงินได้สำหรับปี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CBAFB8" w14:textId="0B4B2E82" w:rsidR="000B5F3D" w:rsidRPr="001E101B" w:rsidRDefault="00552E4A" w:rsidP="000B5F3D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0B5F3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="000B5F3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20FE55" w14:textId="3FAA0A7F" w:rsidR="000B5F3D" w:rsidRPr="001E101B" w:rsidRDefault="00552E4A" w:rsidP="000B5F3D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 w:rsidR="000B5F3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C9F092" w14:textId="5986998F" w:rsidR="000B5F3D" w:rsidRPr="001E101B" w:rsidRDefault="00552E4A" w:rsidP="000B5F3D">
            <w:pPr>
              <w:tabs>
                <w:tab w:val="decimal" w:pos="116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0B5F3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="000B5F3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1F0E3F" w14:textId="3EC9544D" w:rsidR="000B5F3D" w:rsidRPr="001E101B" w:rsidRDefault="000B5F3D" w:rsidP="000B5F3D">
            <w:pPr>
              <w:tabs>
                <w:tab w:val="decimal" w:pos="1169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203830CD" w14:textId="7E4DC698" w:rsidR="000B1627" w:rsidRPr="001E101B" w:rsidRDefault="000B1627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6B4E398" w14:textId="3C688B25" w:rsidR="00A45C70" w:rsidRPr="001E101B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E101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ภาษีเงินได้สำหรับ</w:t>
      </w:r>
      <w:r w:rsidR="00657078" w:rsidRPr="001E101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กำไร</w:t>
      </w:r>
      <w:r w:rsidRPr="001E101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ก่อนภาษีเงินได้ของกลุ่มกิจการและของบริษัทมียอดจำนวนเงินที่แตกต่างจากผลคูณทางทฤษฎีของ</w:t>
      </w:r>
      <w:r w:rsidRPr="001E101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br/>
      </w:r>
      <w:r w:rsidR="00A56ACE" w:rsidRPr="001E101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กำไร</w:t>
      </w:r>
      <w:r w:rsidRPr="001E101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ทางบัญชีคูณ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กับภาษีของประเทศที่บริษัทตั้งอยู่ โดยมีรายละเอียดดังนี้</w:t>
      </w:r>
    </w:p>
    <w:p w14:paraId="048BFDC3" w14:textId="77777777" w:rsidR="00A45C70" w:rsidRPr="001E101B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45C70" w:rsidRPr="001E101B" w14:paraId="0F3AB16E" w14:textId="77777777" w:rsidTr="00A0184A">
        <w:trPr>
          <w:trHeight w:val="315"/>
        </w:trPr>
        <w:tc>
          <w:tcPr>
            <w:tcW w:w="3989" w:type="dxa"/>
            <w:vAlign w:val="bottom"/>
          </w:tcPr>
          <w:p w14:paraId="0992D685" w14:textId="77777777" w:rsidR="00A45C70" w:rsidRPr="001E101B" w:rsidRDefault="00A45C70" w:rsidP="00F0606A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3C5407" w14:textId="77777777" w:rsidR="00A45C70" w:rsidRPr="001E101B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7074B8" w14:textId="77777777" w:rsidR="00A45C70" w:rsidRPr="001E101B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5C70" w:rsidRPr="001E101B" w14:paraId="77705CD5" w14:textId="77777777" w:rsidTr="009C341C">
        <w:tc>
          <w:tcPr>
            <w:tcW w:w="3989" w:type="dxa"/>
            <w:vAlign w:val="bottom"/>
          </w:tcPr>
          <w:p w14:paraId="59B582BB" w14:textId="77777777" w:rsidR="00A45C70" w:rsidRPr="001E101B" w:rsidRDefault="00A45C70" w:rsidP="00F0606A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651B7F" w14:textId="0C0FC935" w:rsidR="00A45C70" w:rsidRPr="001E101B" w:rsidRDefault="00A45C70" w:rsidP="009C341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8DCAFA0" w14:textId="1C2E558D" w:rsidR="00A45C70" w:rsidRPr="001E101B" w:rsidRDefault="00A45C70" w:rsidP="009C341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4A7AD2" w14:textId="610958DE" w:rsidR="00A45C70" w:rsidRPr="001E101B" w:rsidRDefault="00A45C70" w:rsidP="009C341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56A121" w14:textId="16FACD87" w:rsidR="00A45C70" w:rsidRPr="001E101B" w:rsidRDefault="00A45C70" w:rsidP="009C341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A45C70" w:rsidRPr="001E101B" w14:paraId="3E878CBA" w14:textId="77777777" w:rsidTr="009C341C">
        <w:tc>
          <w:tcPr>
            <w:tcW w:w="3989" w:type="dxa"/>
            <w:vAlign w:val="bottom"/>
          </w:tcPr>
          <w:p w14:paraId="2CA63C29" w14:textId="77777777" w:rsidR="00A45C70" w:rsidRPr="001E101B" w:rsidRDefault="00A45C70" w:rsidP="00F0606A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05EB037" w14:textId="77777777" w:rsidR="00A45C70" w:rsidRPr="001E101B" w:rsidRDefault="00A45C70" w:rsidP="009C341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B9ACDC0" w14:textId="77777777" w:rsidR="00A45C70" w:rsidRPr="001E101B" w:rsidRDefault="00A45C70" w:rsidP="009C341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CD41932" w14:textId="77777777" w:rsidR="00A45C70" w:rsidRPr="001E101B" w:rsidRDefault="00A45C70" w:rsidP="009C341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FD737E1" w14:textId="77777777" w:rsidR="00A45C70" w:rsidRPr="001E101B" w:rsidRDefault="00A45C70" w:rsidP="009C341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45C70" w:rsidRPr="001E101B" w14:paraId="5BA1D336" w14:textId="77777777" w:rsidTr="009C341C">
        <w:tc>
          <w:tcPr>
            <w:tcW w:w="3989" w:type="dxa"/>
            <w:vAlign w:val="bottom"/>
          </w:tcPr>
          <w:p w14:paraId="712E9B2D" w14:textId="77777777" w:rsidR="00A45C70" w:rsidRPr="001E101B" w:rsidRDefault="00A45C70" w:rsidP="00F0606A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0404DC" w14:textId="77777777" w:rsidR="00A45C70" w:rsidRPr="001E101B" w:rsidRDefault="00A45C70" w:rsidP="009C341C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3B3AF9" w14:textId="77777777" w:rsidR="00A45C70" w:rsidRPr="001E101B" w:rsidRDefault="00A45C70" w:rsidP="009C341C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522E24" w14:textId="77777777" w:rsidR="00A45C70" w:rsidRPr="001E101B" w:rsidRDefault="00A45C70" w:rsidP="009C341C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C0B9B9" w14:textId="77777777" w:rsidR="00A45C70" w:rsidRPr="001E101B" w:rsidRDefault="00A45C70" w:rsidP="009C341C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B5F3D" w:rsidRPr="001E101B" w14:paraId="7F2B5678" w14:textId="77777777" w:rsidTr="009C341C">
        <w:trPr>
          <w:trHeight w:val="270"/>
        </w:trPr>
        <w:tc>
          <w:tcPr>
            <w:tcW w:w="3989" w:type="dxa"/>
            <w:vAlign w:val="bottom"/>
          </w:tcPr>
          <w:p w14:paraId="6A30A125" w14:textId="06289629" w:rsidR="000B5F3D" w:rsidRPr="001E101B" w:rsidRDefault="000B5F3D" w:rsidP="000B5F3D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กำไรก่อน</w:t>
            </w:r>
            <w:r w:rsidR="00D7592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ค่าใช้จ่าย</w:t>
            </w:r>
            <w:r w:rsidR="00D7592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) 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รายได้ภาษีเงินได้</w:t>
            </w:r>
          </w:p>
        </w:tc>
        <w:tc>
          <w:tcPr>
            <w:tcW w:w="1368" w:type="dxa"/>
            <w:shd w:val="clear" w:color="auto" w:fill="FAFAFA"/>
          </w:tcPr>
          <w:p w14:paraId="66A3032C" w14:textId="65F46585" w:rsidR="000B5F3D" w:rsidRPr="001E101B" w:rsidRDefault="00552E4A" w:rsidP="000B5F3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  <w:r w:rsidR="000B5F3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937</w:t>
            </w:r>
            <w:r w:rsidR="000B5F3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960</w:t>
            </w:r>
          </w:p>
        </w:tc>
        <w:tc>
          <w:tcPr>
            <w:tcW w:w="1368" w:type="dxa"/>
          </w:tcPr>
          <w:p w14:paraId="16BD9D0F" w14:textId="64C9905B" w:rsidR="000B5F3D" w:rsidRPr="001E101B" w:rsidRDefault="00552E4A" w:rsidP="000B5F3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</w:t>
            </w:r>
            <w:r w:rsidR="000B5F3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  <w:r w:rsidR="000B5F3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791</w:t>
            </w:r>
          </w:p>
        </w:tc>
        <w:tc>
          <w:tcPr>
            <w:tcW w:w="1368" w:type="dxa"/>
            <w:shd w:val="clear" w:color="auto" w:fill="FAFAFA"/>
          </w:tcPr>
          <w:p w14:paraId="033EF569" w14:textId="47603BD8" w:rsidR="000B5F3D" w:rsidRPr="001E101B" w:rsidRDefault="00552E4A" w:rsidP="000B5F3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329</w:t>
            </w:r>
            <w:r w:rsidR="000B5F3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753</w:t>
            </w:r>
            <w:r w:rsidR="000B5F3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017</w:t>
            </w:r>
          </w:p>
        </w:tc>
        <w:tc>
          <w:tcPr>
            <w:tcW w:w="1368" w:type="dxa"/>
          </w:tcPr>
          <w:p w14:paraId="21597006" w14:textId="49BA2CFA" w:rsidR="000B5F3D" w:rsidRPr="001E101B" w:rsidRDefault="00552E4A" w:rsidP="000B5F3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="000B5F3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="000B5F3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</w:p>
        </w:tc>
      </w:tr>
      <w:tr w:rsidR="000B5F3D" w:rsidRPr="001E101B" w14:paraId="70AC5057" w14:textId="77777777" w:rsidTr="009C341C">
        <w:trPr>
          <w:trHeight w:val="270"/>
        </w:trPr>
        <w:tc>
          <w:tcPr>
            <w:tcW w:w="3989" w:type="dxa"/>
            <w:vAlign w:val="bottom"/>
          </w:tcPr>
          <w:p w14:paraId="3CA12498" w14:textId="77777777" w:rsidR="000B5F3D" w:rsidRPr="001E101B" w:rsidRDefault="000B5F3D" w:rsidP="000B5F3D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อัตราภาษี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D059D62" w14:textId="4257CF05" w:rsidR="000B5F3D" w:rsidRPr="001E101B" w:rsidRDefault="000B5F3D" w:rsidP="000B5F3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B737AFD" w14:textId="4F603CE7" w:rsidR="000B5F3D" w:rsidRPr="001E101B" w:rsidRDefault="000B5F3D" w:rsidP="000B5F3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8421335" w14:textId="28DC2770" w:rsidR="000B5F3D" w:rsidRPr="001E101B" w:rsidRDefault="000B5F3D" w:rsidP="000B5F3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9E77CD1" w14:textId="0CF35B21" w:rsidR="000B5F3D" w:rsidRPr="001E101B" w:rsidRDefault="000B5F3D" w:rsidP="000B5F3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</w:p>
        </w:tc>
      </w:tr>
      <w:tr w:rsidR="000B5F3D" w:rsidRPr="001E101B" w14:paraId="02A27BBC" w14:textId="77777777" w:rsidTr="009C341C">
        <w:tc>
          <w:tcPr>
            <w:tcW w:w="3989" w:type="dxa"/>
            <w:vAlign w:val="bottom"/>
          </w:tcPr>
          <w:p w14:paraId="1D930175" w14:textId="77777777" w:rsidR="000B5F3D" w:rsidRPr="001E101B" w:rsidRDefault="000B5F3D" w:rsidP="000B5F3D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ABB60E" w14:textId="77777777" w:rsidR="000B5F3D" w:rsidRPr="001E101B" w:rsidRDefault="000B5F3D" w:rsidP="000B5F3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73F4AD" w14:textId="77777777" w:rsidR="000B5F3D" w:rsidRPr="001E101B" w:rsidRDefault="000B5F3D" w:rsidP="000B5F3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7E7686" w14:textId="77777777" w:rsidR="000B5F3D" w:rsidRPr="001E101B" w:rsidRDefault="000B5F3D" w:rsidP="000B5F3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95DF41" w14:textId="77777777" w:rsidR="000B5F3D" w:rsidRPr="001E101B" w:rsidRDefault="000B5F3D" w:rsidP="000B5F3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0B5F3D" w:rsidRPr="001E101B" w14:paraId="0EBECC80" w14:textId="77777777" w:rsidTr="009C341C">
        <w:trPr>
          <w:trHeight w:val="270"/>
        </w:trPr>
        <w:tc>
          <w:tcPr>
            <w:tcW w:w="3989" w:type="dxa"/>
            <w:vAlign w:val="bottom"/>
          </w:tcPr>
          <w:p w14:paraId="2E719AD6" w14:textId="68F11989" w:rsidR="000B5F3D" w:rsidRPr="001E101B" w:rsidRDefault="000B5F3D" w:rsidP="000B5F3D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ผลคูณของกำไรทางบัญชีกับอัตราภาษีที่ใช้ </w:t>
            </w:r>
          </w:p>
        </w:tc>
        <w:tc>
          <w:tcPr>
            <w:tcW w:w="1368" w:type="dxa"/>
            <w:shd w:val="clear" w:color="auto" w:fill="FAFAFA"/>
          </w:tcPr>
          <w:p w14:paraId="574DDEC8" w14:textId="1F712FFF" w:rsidR="000B5F3D" w:rsidRPr="001E101B" w:rsidRDefault="00552E4A" w:rsidP="000B5F3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0B5F3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  <w:r w:rsidR="000B5F3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592</w:t>
            </w:r>
          </w:p>
        </w:tc>
        <w:tc>
          <w:tcPr>
            <w:tcW w:w="1368" w:type="dxa"/>
          </w:tcPr>
          <w:p w14:paraId="616883BC" w14:textId="2493F063" w:rsidR="000B5F3D" w:rsidRPr="001E101B" w:rsidRDefault="00552E4A" w:rsidP="000B5F3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0B5F3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818</w:t>
            </w:r>
            <w:r w:rsidR="000B5F3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</w:p>
        </w:tc>
        <w:tc>
          <w:tcPr>
            <w:tcW w:w="1368" w:type="dxa"/>
            <w:shd w:val="clear" w:color="auto" w:fill="FAFAFA"/>
          </w:tcPr>
          <w:p w14:paraId="01929E6A" w14:textId="60831DAA" w:rsidR="000B5F3D" w:rsidRPr="001E101B" w:rsidRDefault="00552E4A" w:rsidP="000B5F3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0B5F3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  <w:r w:rsidR="000B5F3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603</w:t>
            </w:r>
          </w:p>
        </w:tc>
        <w:tc>
          <w:tcPr>
            <w:tcW w:w="1368" w:type="dxa"/>
          </w:tcPr>
          <w:p w14:paraId="70D3F72F" w14:textId="0D0ADBDC" w:rsidR="000B5F3D" w:rsidRPr="001E101B" w:rsidRDefault="00552E4A" w:rsidP="000B5F3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0B5F3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  <w:r w:rsidR="000B5F3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</w:p>
        </w:tc>
      </w:tr>
      <w:tr w:rsidR="000B5F3D" w:rsidRPr="001E101B" w14:paraId="29AFA198" w14:textId="77777777" w:rsidTr="009C341C">
        <w:trPr>
          <w:trHeight w:val="270"/>
        </w:trPr>
        <w:tc>
          <w:tcPr>
            <w:tcW w:w="3989" w:type="dxa"/>
            <w:vAlign w:val="bottom"/>
          </w:tcPr>
          <w:p w14:paraId="48B80445" w14:textId="00D8CCDF" w:rsidR="000B5F3D" w:rsidRPr="001E101B" w:rsidRDefault="000B5F3D" w:rsidP="000B5F3D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ผลกระทบทางภาษีของ</w:t>
            </w:r>
          </w:p>
        </w:tc>
        <w:tc>
          <w:tcPr>
            <w:tcW w:w="1368" w:type="dxa"/>
            <w:shd w:val="clear" w:color="auto" w:fill="FAFAFA"/>
          </w:tcPr>
          <w:p w14:paraId="5688A6A1" w14:textId="77777777" w:rsidR="000B5F3D" w:rsidRPr="001E101B" w:rsidRDefault="000B5F3D" w:rsidP="000B5F3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536D46FA" w14:textId="77777777" w:rsidR="000B5F3D" w:rsidRPr="001E101B" w:rsidRDefault="000B5F3D" w:rsidP="000B5F3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2248D284" w14:textId="77777777" w:rsidR="000B5F3D" w:rsidRPr="001E101B" w:rsidRDefault="000B5F3D" w:rsidP="000B5F3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5EC0E8CB" w14:textId="77777777" w:rsidR="000B5F3D" w:rsidRPr="001E101B" w:rsidRDefault="000B5F3D" w:rsidP="000B5F3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B5F3D" w:rsidRPr="001E101B" w14:paraId="5699E4E0" w14:textId="77777777" w:rsidTr="009C341C">
        <w:trPr>
          <w:trHeight w:val="270"/>
        </w:trPr>
        <w:tc>
          <w:tcPr>
            <w:tcW w:w="3989" w:type="dxa"/>
            <w:vAlign w:val="bottom"/>
          </w:tcPr>
          <w:p w14:paraId="51D702A2" w14:textId="77777777" w:rsidR="000B5F3D" w:rsidRPr="001E101B" w:rsidRDefault="000B5F3D" w:rsidP="000B5F3D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ผลการดำเนินงานของบริษัทร่วมสุทธิจากภาษี</w:t>
            </w:r>
          </w:p>
        </w:tc>
        <w:tc>
          <w:tcPr>
            <w:tcW w:w="1368" w:type="dxa"/>
            <w:shd w:val="clear" w:color="auto" w:fill="FAFAFA"/>
          </w:tcPr>
          <w:p w14:paraId="408CE674" w14:textId="3A9E72E2" w:rsidR="000B5F3D" w:rsidRPr="001E101B" w:rsidRDefault="000B5F3D" w:rsidP="000B5F3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7871D5AA" w14:textId="4FEDE3FB" w:rsidR="000B5F3D" w:rsidRPr="001E101B" w:rsidRDefault="00552E4A" w:rsidP="000B5F3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  <w:r w:rsidR="000B5F3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830</w:t>
            </w:r>
          </w:p>
        </w:tc>
        <w:tc>
          <w:tcPr>
            <w:tcW w:w="1368" w:type="dxa"/>
            <w:shd w:val="clear" w:color="auto" w:fill="FAFAFA"/>
          </w:tcPr>
          <w:p w14:paraId="421EDFAE" w14:textId="1D576E36" w:rsidR="000B5F3D" w:rsidRPr="001E101B" w:rsidRDefault="000B5F3D" w:rsidP="000B5F3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3577F90B" w14:textId="550CCA6C" w:rsidR="000B5F3D" w:rsidRPr="001E101B" w:rsidRDefault="000B5F3D" w:rsidP="000B5F3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0B5F3D" w:rsidRPr="001E101B" w14:paraId="0AB3F040" w14:textId="77777777" w:rsidTr="009C341C">
        <w:trPr>
          <w:trHeight w:val="270"/>
        </w:trPr>
        <w:tc>
          <w:tcPr>
            <w:tcW w:w="3989" w:type="dxa"/>
            <w:vAlign w:val="bottom"/>
          </w:tcPr>
          <w:p w14:paraId="68EE42F5" w14:textId="4F9A7C57" w:rsidR="000B5F3D" w:rsidRPr="001E101B" w:rsidRDefault="000B5F3D" w:rsidP="000B5F3D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ค่าใช้จ่ายที่ถือเป็นรายจ่ายทางภาษีไม่ได้</w:t>
            </w:r>
          </w:p>
        </w:tc>
        <w:tc>
          <w:tcPr>
            <w:tcW w:w="1368" w:type="dxa"/>
            <w:shd w:val="clear" w:color="auto" w:fill="FAFAFA"/>
          </w:tcPr>
          <w:p w14:paraId="178BAC30" w14:textId="619F6F2C" w:rsidR="000B5F3D" w:rsidRPr="001E101B" w:rsidRDefault="00552E4A" w:rsidP="000B5F3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688</w:t>
            </w:r>
            <w:r w:rsidR="00ED6E60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</w:p>
        </w:tc>
        <w:tc>
          <w:tcPr>
            <w:tcW w:w="1368" w:type="dxa"/>
          </w:tcPr>
          <w:p w14:paraId="64597897" w14:textId="19ACF218" w:rsidR="000B5F3D" w:rsidRPr="001E101B" w:rsidRDefault="00552E4A" w:rsidP="000B5F3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  <w:r w:rsidR="000B5F3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</w:p>
        </w:tc>
        <w:tc>
          <w:tcPr>
            <w:tcW w:w="1368" w:type="dxa"/>
            <w:shd w:val="clear" w:color="auto" w:fill="FAFAFA"/>
          </w:tcPr>
          <w:p w14:paraId="577419D0" w14:textId="4131C889" w:rsidR="000B5F3D" w:rsidRPr="001E101B" w:rsidRDefault="00552E4A" w:rsidP="000B5F3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0B5F3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  <w:r w:rsidR="000B5F3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</w:p>
        </w:tc>
        <w:tc>
          <w:tcPr>
            <w:tcW w:w="1368" w:type="dxa"/>
          </w:tcPr>
          <w:p w14:paraId="1C0F1C0D" w14:textId="61B3891C" w:rsidR="000B5F3D" w:rsidRPr="001E101B" w:rsidRDefault="00552E4A" w:rsidP="000B5F3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B5F3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011</w:t>
            </w:r>
            <w:r w:rsidR="000B5F3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952</w:t>
            </w:r>
          </w:p>
        </w:tc>
      </w:tr>
      <w:tr w:rsidR="000B5F3D" w:rsidRPr="001E101B" w14:paraId="762BFD29" w14:textId="77777777" w:rsidTr="009C341C">
        <w:trPr>
          <w:trHeight w:val="270"/>
        </w:trPr>
        <w:tc>
          <w:tcPr>
            <w:tcW w:w="3989" w:type="dxa"/>
            <w:vAlign w:val="bottom"/>
          </w:tcPr>
          <w:p w14:paraId="34146C57" w14:textId="132349D2" w:rsidR="000B5F3D" w:rsidRPr="001E101B" w:rsidRDefault="000B5F3D" w:rsidP="000B5F3D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ค่าใช้จ่ายที่มีสิทธิหักได้เพิ่ม</w:t>
            </w:r>
          </w:p>
        </w:tc>
        <w:tc>
          <w:tcPr>
            <w:tcW w:w="1368" w:type="dxa"/>
            <w:shd w:val="clear" w:color="auto" w:fill="FAFAFA"/>
          </w:tcPr>
          <w:p w14:paraId="0E8D1C13" w14:textId="0BAEB510" w:rsidR="000B5F3D" w:rsidRPr="001E101B" w:rsidRDefault="00D7592E" w:rsidP="000B5F3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510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567ACFE8" w14:textId="024B8B7F" w:rsidR="000B5F3D" w:rsidRPr="001E101B" w:rsidRDefault="000B5F3D" w:rsidP="000B5F3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604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583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086CA4D" w14:textId="757312A7" w:rsidR="000B5F3D" w:rsidRPr="001E101B" w:rsidRDefault="00D7592E" w:rsidP="000B5F3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806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0E0BCFB5" w14:textId="3443C6D4" w:rsidR="000B5F3D" w:rsidRPr="001E101B" w:rsidRDefault="000B5F3D" w:rsidP="000B5F3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604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583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0B5F3D" w:rsidRPr="001E101B" w14:paraId="1B48EFD3" w14:textId="77777777" w:rsidTr="009C341C">
        <w:trPr>
          <w:trHeight w:val="270"/>
        </w:trPr>
        <w:tc>
          <w:tcPr>
            <w:tcW w:w="3989" w:type="dxa"/>
            <w:vAlign w:val="bottom"/>
          </w:tcPr>
          <w:p w14:paraId="7FF66C74" w14:textId="77777777" w:rsidR="000B5F3D" w:rsidRPr="001E101B" w:rsidRDefault="000B5F3D" w:rsidP="000B5F3D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ขาดทุนทางภาษีที่ไม่ได้บันทึกเป็น</w:t>
            </w:r>
          </w:p>
        </w:tc>
        <w:tc>
          <w:tcPr>
            <w:tcW w:w="1368" w:type="dxa"/>
            <w:shd w:val="clear" w:color="auto" w:fill="FAFAFA"/>
          </w:tcPr>
          <w:p w14:paraId="2BAB9A26" w14:textId="282B5E5C" w:rsidR="000B5F3D" w:rsidRPr="001E101B" w:rsidRDefault="000B5F3D" w:rsidP="000B5F3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71456EF5" w14:textId="77777777" w:rsidR="000B5F3D" w:rsidRPr="001E101B" w:rsidRDefault="000B5F3D" w:rsidP="000B5F3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0FBE8DF7" w14:textId="771E24A7" w:rsidR="000B5F3D" w:rsidRPr="001E101B" w:rsidRDefault="000B5F3D" w:rsidP="000B5F3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1C58F202" w14:textId="77777777" w:rsidR="000B5F3D" w:rsidRPr="001E101B" w:rsidRDefault="000B5F3D" w:rsidP="000B5F3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7592E" w:rsidRPr="001E101B" w14:paraId="405472FC" w14:textId="77777777" w:rsidTr="009C341C">
        <w:trPr>
          <w:trHeight w:val="270"/>
        </w:trPr>
        <w:tc>
          <w:tcPr>
            <w:tcW w:w="3989" w:type="dxa"/>
            <w:vAlign w:val="bottom"/>
          </w:tcPr>
          <w:p w14:paraId="582534DD" w14:textId="77777777" w:rsidR="00D7592E" w:rsidRPr="001E101B" w:rsidRDefault="00D7592E" w:rsidP="00D7592E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</w:tcPr>
          <w:p w14:paraId="2669D981" w14:textId="3D01FDFF" w:rsidR="00D7592E" w:rsidRPr="001E101B" w:rsidRDefault="00552E4A" w:rsidP="00D7592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7592E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265</w:t>
            </w:r>
            <w:r w:rsidR="00D7592E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</w:p>
        </w:tc>
        <w:tc>
          <w:tcPr>
            <w:tcW w:w="1368" w:type="dxa"/>
          </w:tcPr>
          <w:p w14:paraId="45C9EDD3" w14:textId="34169B77" w:rsidR="00D7592E" w:rsidRPr="001E101B" w:rsidRDefault="00552E4A" w:rsidP="00D7592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116</w:t>
            </w:r>
            <w:r w:rsidR="00D7592E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</w:p>
        </w:tc>
        <w:tc>
          <w:tcPr>
            <w:tcW w:w="1368" w:type="dxa"/>
            <w:shd w:val="clear" w:color="auto" w:fill="FAFAFA"/>
          </w:tcPr>
          <w:p w14:paraId="6EB587D3" w14:textId="2E52A4E5" w:rsidR="00D7592E" w:rsidRPr="001E101B" w:rsidRDefault="00D7592E" w:rsidP="00D7592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45289121" w14:textId="628494DF" w:rsidR="00D7592E" w:rsidRPr="001E101B" w:rsidRDefault="00D7592E" w:rsidP="00D7592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D7592E" w:rsidRPr="001E101B" w14:paraId="67A4E3C1" w14:textId="77777777" w:rsidTr="009C341C">
        <w:trPr>
          <w:trHeight w:val="270"/>
        </w:trPr>
        <w:tc>
          <w:tcPr>
            <w:tcW w:w="3989" w:type="dxa"/>
            <w:vAlign w:val="bottom"/>
          </w:tcPr>
          <w:p w14:paraId="5EBFF34A" w14:textId="113EA0B9" w:rsidR="00D7592E" w:rsidRPr="001E101B" w:rsidRDefault="00D7592E" w:rsidP="00D7592E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การรับรู้ภาษีเงินได้รอการตัดบัญชี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</w:tcPr>
          <w:p w14:paraId="04E54BA8" w14:textId="6BD5BB4A" w:rsidR="00D7592E" w:rsidRPr="001E101B" w:rsidRDefault="00D7592E" w:rsidP="00D7592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6B94237A" w14:textId="75855506" w:rsidR="00D7592E" w:rsidRPr="001E101B" w:rsidRDefault="00D7592E" w:rsidP="00D7592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2D21E90C" w14:textId="29D7E5BC" w:rsidR="00D7592E" w:rsidRPr="001E101B" w:rsidRDefault="00D7592E" w:rsidP="00D7592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08F6303A" w14:textId="1E6C0086" w:rsidR="00D7592E" w:rsidRPr="001E101B" w:rsidRDefault="00D7592E" w:rsidP="00D7592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7592E" w:rsidRPr="001E101B" w14:paraId="57CA0673" w14:textId="77777777" w:rsidTr="009C341C">
        <w:trPr>
          <w:trHeight w:val="270"/>
        </w:trPr>
        <w:tc>
          <w:tcPr>
            <w:tcW w:w="3989" w:type="dxa"/>
            <w:vAlign w:val="bottom"/>
          </w:tcPr>
          <w:p w14:paraId="5637B1FE" w14:textId="761FD56D" w:rsidR="00D7592E" w:rsidRPr="001E101B" w:rsidRDefault="00D7592E" w:rsidP="00D7592E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ที่ผ่านมาซึ่งยังไม่รับรู้</w:t>
            </w:r>
          </w:p>
        </w:tc>
        <w:tc>
          <w:tcPr>
            <w:tcW w:w="1368" w:type="dxa"/>
            <w:shd w:val="clear" w:color="auto" w:fill="FAFAFA"/>
          </w:tcPr>
          <w:p w14:paraId="31B44B45" w14:textId="11F4C147" w:rsidR="00D7592E" w:rsidRPr="001E101B" w:rsidRDefault="00552E4A" w:rsidP="00D7592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="00D7592E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476</w:t>
            </w:r>
          </w:p>
        </w:tc>
        <w:tc>
          <w:tcPr>
            <w:tcW w:w="1368" w:type="dxa"/>
          </w:tcPr>
          <w:p w14:paraId="6CB8626A" w14:textId="74BFC81E" w:rsidR="00D7592E" w:rsidRPr="001E101B" w:rsidRDefault="00D7592E" w:rsidP="00D7592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292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563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8A4803B" w14:textId="37B9437C" w:rsidR="00D7592E" w:rsidRPr="001E101B" w:rsidRDefault="00552E4A" w:rsidP="00D7592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="00D7592E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476</w:t>
            </w:r>
          </w:p>
        </w:tc>
        <w:tc>
          <w:tcPr>
            <w:tcW w:w="1368" w:type="dxa"/>
          </w:tcPr>
          <w:p w14:paraId="59D83DDC" w14:textId="7F0C8A05" w:rsidR="00D7592E" w:rsidRPr="001E101B" w:rsidRDefault="00D7592E" w:rsidP="00D7592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292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563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7592E" w:rsidRPr="001E101B" w14:paraId="50C6E438" w14:textId="77777777" w:rsidTr="005D21D7">
        <w:trPr>
          <w:trHeight w:val="270"/>
        </w:trPr>
        <w:tc>
          <w:tcPr>
            <w:tcW w:w="3989" w:type="dxa"/>
            <w:vAlign w:val="bottom"/>
          </w:tcPr>
          <w:p w14:paraId="62A16B85" w14:textId="77777777" w:rsidR="00D7592E" w:rsidRPr="001E101B" w:rsidRDefault="00D7592E" w:rsidP="00D7592E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A6C6C6" w14:textId="4CC4EA4E" w:rsidR="00D7592E" w:rsidRPr="001E101B" w:rsidRDefault="00552E4A" w:rsidP="00D7592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="00D7592E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493</w:t>
            </w:r>
            <w:r w:rsidR="00D7592E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A2484A1" w14:textId="70BAF9D2" w:rsidR="00D7592E" w:rsidRPr="001E101B" w:rsidRDefault="00552E4A" w:rsidP="00D7592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885</w:t>
            </w:r>
            <w:r w:rsidR="00D7592E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00E123" w14:textId="704A4C7A" w:rsidR="00D7592E" w:rsidRPr="001E101B" w:rsidRDefault="00552E4A" w:rsidP="00D7592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="00D7592E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493</w:t>
            </w:r>
            <w:r w:rsidR="00D7592E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AC9F4F4" w14:textId="1EB6615D" w:rsidR="00D7592E" w:rsidRPr="001E101B" w:rsidRDefault="00D7592E" w:rsidP="00D7592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064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969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</w:tbl>
    <w:p w14:paraId="26D6DA44" w14:textId="77777777" w:rsidR="00A45C70" w:rsidRPr="001E101B" w:rsidRDefault="00B04547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45C70" w:rsidRPr="001E101B" w14:paraId="5CA0E9B7" w14:textId="77777777" w:rsidTr="00F0606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973701C" w14:textId="2FEA5756" w:rsidR="00A45C70" w:rsidRPr="001E101B" w:rsidRDefault="00552E4A" w:rsidP="00F0606A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52E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="00A45C70" w:rsidRPr="001E10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2C3305" w:rsidRPr="001E10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</w:t>
            </w:r>
            <w:r w:rsidR="00A45C70" w:rsidRPr="001E10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ต่อหุ้นขั้นพื้นฐาน</w:t>
            </w:r>
          </w:p>
        </w:tc>
      </w:tr>
    </w:tbl>
    <w:p w14:paraId="243301F3" w14:textId="77777777" w:rsidR="00A45C70" w:rsidRPr="001E101B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3DE9367" w14:textId="662CEDFF" w:rsidR="00A45C70" w:rsidRPr="001E101B" w:rsidRDefault="002C3305" w:rsidP="00A45C70">
      <w:pPr>
        <w:pStyle w:val="BodyTextIndent2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กำไร</w:t>
      </w:r>
      <w:r w:rsidR="00A45C70" w:rsidRPr="001E101B">
        <w:rPr>
          <w:rFonts w:ascii="Browallia New" w:hAnsi="Browallia New" w:cs="Browallia New"/>
          <w:color w:val="000000"/>
          <w:sz w:val="26"/>
          <w:szCs w:val="26"/>
          <w:cs/>
        </w:rPr>
        <w:t>ต่อหุ้นขั้นพื้นฐานคำนวณโดยการหาร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กำไร</w:t>
      </w:r>
      <w:r w:rsidR="00A45C70" w:rsidRPr="001E101B">
        <w:rPr>
          <w:rFonts w:ascii="Browallia New" w:hAnsi="Browallia New" w:cs="Browallia New"/>
          <w:color w:val="000000"/>
          <w:sz w:val="26"/>
          <w:szCs w:val="26"/>
          <w:cs/>
        </w:rPr>
        <w:t>สุทธิสำหรับปีที่เป็นของผู้ถือหุ้นสามัญของบริษัทใหญ่ด้วยจำนวนหุ้นสามัญถัวเฉลี่ยถ่วงน้ำหนักที่</w:t>
      </w:r>
      <w:r w:rsidR="00D7592E">
        <w:rPr>
          <w:rFonts w:ascii="Browallia New" w:hAnsi="Browallia New" w:cs="Browallia New" w:hint="cs"/>
          <w:color w:val="000000"/>
          <w:sz w:val="26"/>
          <w:szCs w:val="26"/>
          <w:cs/>
        </w:rPr>
        <w:t>ถือโดยผู้ถือหุ้น</w:t>
      </w:r>
      <w:r w:rsidR="00A45C70" w:rsidRPr="001E101B">
        <w:rPr>
          <w:rFonts w:ascii="Browallia New" w:hAnsi="Browallia New" w:cs="Browallia New"/>
          <w:color w:val="000000"/>
          <w:sz w:val="26"/>
          <w:szCs w:val="26"/>
          <w:cs/>
        </w:rPr>
        <w:t>ในระหว่างปี</w:t>
      </w:r>
    </w:p>
    <w:p w14:paraId="1CC9C53D" w14:textId="77777777" w:rsidR="00A45C70" w:rsidRPr="001E101B" w:rsidRDefault="00A45C70" w:rsidP="00A45C70">
      <w:pPr>
        <w:pStyle w:val="BodyTextIndent2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50"/>
        <w:gridCol w:w="1350"/>
        <w:gridCol w:w="1350"/>
        <w:gridCol w:w="1350"/>
        <w:gridCol w:w="1350"/>
      </w:tblGrid>
      <w:tr w:rsidR="00A45C70" w:rsidRPr="001E101B" w14:paraId="601351E6" w14:textId="77777777" w:rsidTr="002C3305">
        <w:tc>
          <w:tcPr>
            <w:tcW w:w="4050" w:type="dxa"/>
            <w:vAlign w:val="bottom"/>
          </w:tcPr>
          <w:p w14:paraId="03A08171" w14:textId="77777777" w:rsidR="00A45C70" w:rsidRPr="001E101B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927C15" w14:textId="77777777" w:rsidR="00A45C70" w:rsidRPr="001E101B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AEF5A9" w14:textId="77777777" w:rsidR="00A45C70" w:rsidRPr="001E101B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5C70" w:rsidRPr="001E101B" w14:paraId="2373F587" w14:textId="77777777" w:rsidTr="002C3305">
        <w:tc>
          <w:tcPr>
            <w:tcW w:w="4050" w:type="dxa"/>
            <w:vAlign w:val="bottom"/>
          </w:tcPr>
          <w:p w14:paraId="6039C7FC" w14:textId="77777777" w:rsidR="00A45C70" w:rsidRPr="001E101B" w:rsidRDefault="00A45C70" w:rsidP="00B04547">
            <w:pPr>
              <w:spacing w:before="10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B9E9D0" w14:textId="4C75148C" w:rsidR="00A45C70" w:rsidRPr="001E101B" w:rsidRDefault="00A45C70" w:rsidP="00B04547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4B8D2E" w14:textId="5F2D219D" w:rsidR="00A45C70" w:rsidRPr="001E101B" w:rsidRDefault="00A45C70" w:rsidP="00B04547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A45C70" w:rsidRPr="001E101B" w14:paraId="585980EB" w14:textId="77777777" w:rsidTr="002C3305">
        <w:tc>
          <w:tcPr>
            <w:tcW w:w="4050" w:type="dxa"/>
            <w:vAlign w:val="bottom"/>
          </w:tcPr>
          <w:p w14:paraId="329F1163" w14:textId="77777777" w:rsidR="00A45C70" w:rsidRPr="001E101B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6AD889" w14:textId="342748EF" w:rsidR="00A45C70" w:rsidRPr="001E101B" w:rsidRDefault="00A45C70" w:rsidP="009C341C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01C3E0" w14:textId="5BD6C60E" w:rsidR="00A45C70" w:rsidRPr="001E101B" w:rsidRDefault="00A45C70" w:rsidP="009C341C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C46CD8" w14:textId="046E8F92" w:rsidR="00A45C70" w:rsidRPr="001E101B" w:rsidRDefault="00A45C70" w:rsidP="009C341C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90A011" w14:textId="6306F043" w:rsidR="00A45C70" w:rsidRPr="001E101B" w:rsidRDefault="00A45C70" w:rsidP="009C341C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0B5F3D" w:rsidRPr="001E101B" w14:paraId="2B51A456" w14:textId="77777777" w:rsidTr="005672EB">
        <w:tc>
          <w:tcPr>
            <w:tcW w:w="4050" w:type="dxa"/>
            <w:vAlign w:val="bottom"/>
          </w:tcPr>
          <w:p w14:paraId="7CB3A1EA" w14:textId="77777777" w:rsidR="000B5F3D" w:rsidRPr="001E101B" w:rsidRDefault="000B5F3D" w:rsidP="000B5F3D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12579974" w14:textId="77777777" w:rsidR="000B5F3D" w:rsidRPr="001E101B" w:rsidRDefault="000B5F3D" w:rsidP="000B5F3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5A6ABF7" w14:textId="77777777" w:rsidR="000B5F3D" w:rsidRPr="001E101B" w:rsidRDefault="000B5F3D" w:rsidP="000B5F3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1FFEBF" w14:textId="77777777" w:rsidR="000B5F3D" w:rsidRPr="001E101B" w:rsidRDefault="000B5F3D" w:rsidP="000B5F3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47C9AF6" w14:textId="77777777" w:rsidR="000B5F3D" w:rsidRPr="001E101B" w:rsidRDefault="000B5F3D" w:rsidP="000B5F3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B5F3D" w:rsidRPr="001E101B" w14:paraId="248BD462" w14:textId="77777777" w:rsidTr="002C3305">
        <w:trPr>
          <w:trHeight w:val="297"/>
        </w:trPr>
        <w:tc>
          <w:tcPr>
            <w:tcW w:w="4050" w:type="dxa"/>
            <w:vAlign w:val="bottom"/>
          </w:tcPr>
          <w:p w14:paraId="761A5054" w14:textId="319D0AAD" w:rsidR="000B5F3D" w:rsidRPr="001E101B" w:rsidRDefault="000B5F3D" w:rsidP="000B5F3D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กำไรที่เป็นของผู้ถือหุ้น</w:t>
            </w:r>
            <w:r w:rsidRPr="001E101B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</w:rPr>
              <w:t>ของบริษัทใหญ่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(บาท)</w:t>
            </w:r>
          </w:p>
        </w:tc>
        <w:tc>
          <w:tcPr>
            <w:tcW w:w="1350" w:type="dxa"/>
            <w:shd w:val="clear" w:color="auto" w:fill="FAFAFA"/>
          </w:tcPr>
          <w:p w14:paraId="6A88A597" w14:textId="0B96E710" w:rsidR="000B5F3D" w:rsidRPr="001E101B" w:rsidRDefault="00552E4A" w:rsidP="000B5F3D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0B5F3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0B5F3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350" w:type="dxa"/>
          </w:tcPr>
          <w:p w14:paraId="17459475" w14:textId="7794212A" w:rsidR="000B5F3D" w:rsidRPr="001E101B" w:rsidRDefault="00552E4A" w:rsidP="000B5F3D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0B5F3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0B5F3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350" w:type="dxa"/>
            <w:shd w:val="clear" w:color="auto" w:fill="FAFAFA"/>
          </w:tcPr>
          <w:p w14:paraId="635D16FB" w14:textId="0BAEB5C3" w:rsidR="000B5F3D" w:rsidRPr="001E101B" w:rsidRDefault="00552E4A" w:rsidP="000B5F3D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0B5F3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="000B5F3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350" w:type="dxa"/>
          </w:tcPr>
          <w:p w14:paraId="05478A28" w14:textId="63CA1DE0" w:rsidR="000B5F3D" w:rsidRPr="001E101B" w:rsidRDefault="00552E4A" w:rsidP="000B5F3D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0B5F3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0B5F3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</w:p>
        </w:tc>
      </w:tr>
      <w:tr w:rsidR="000B5F3D" w:rsidRPr="001E101B" w14:paraId="0920E190" w14:textId="77777777" w:rsidTr="002C3305">
        <w:tc>
          <w:tcPr>
            <w:tcW w:w="4050" w:type="dxa"/>
            <w:vAlign w:val="bottom"/>
          </w:tcPr>
          <w:p w14:paraId="4A23902F" w14:textId="5ED6EC52" w:rsidR="000B5F3D" w:rsidRPr="001E101B" w:rsidRDefault="00D7592E" w:rsidP="000B5F3D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="000B5F3D"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(หุ้น)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15F46BF" w14:textId="1377AD73" w:rsidR="000B5F3D" w:rsidRPr="001E101B" w:rsidRDefault="00552E4A" w:rsidP="000B5F3D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0B5F3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="000B5F3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50" w:type="dxa"/>
            <w:vAlign w:val="bottom"/>
          </w:tcPr>
          <w:p w14:paraId="4F29E7E6" w14:textId="1C290269" w:rsidR="000B5F3D" w:rsidRPr="001E101B" w:rsidRDefault="00552E4A" w:rsidP="000B5F3D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0B5F3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="000B5F3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5B24C95" w14:textId="0EECFB6F" w:rsidR="000B5F3D" w:rsidRPr="001E101B" w:rsidRDefault="00552E4A" w:rsidP="000B5F3D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0B5F3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="000B5F3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50" w:type="dxa"/>
            <w:vAlign w:val="bottom"/>
          </w:tcPr>
          <w:p w14:paraId="7430A46D" w14:textId="44DF5AF8" w:rsidR="000B5F3D" w:rsidRPr="001E101B" w:rsidRDefault="00552E4A" w:rsidP="000B5F3D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0B5F3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="000B5F3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tr w:rsidR="000B5F3D" w:rsidRPr="001E101B" w14:paraId="06FD1F2F" w14:textId="77777777" w:rsidTr="002C3305">
        <w:tc>
          <w:tcPr>
            <w:tcW w:w="4050" w:type="dxa"/>
            <w:vAlign w:val="bottom"/>
          </w:tcPr>
          <w:p w14:paraId="4D79FD72" w14:textId="0FACCF06" w:rsidR="000B5F3D" w:rsidRPr="001E101B" w:rsidRDefault="000B5F3D" w:rsidP="000B5F3D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BFCD7BA" w14:textId="4CDBB186" w:rsidR="000B5F3D" w:rsidRPr="001E101B" w:rsidRDefault="00552E4A" w:rsidP="000B5F3D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0B5F3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350" w:type="dxa"/>
            <w:vAlign w:val="bottom"/>
          </w:tcPr>
          <w:p w14:paraId="0DECE832" w14:textId="7408FE4D" w:rsidR="000B5F3D" w:rsidRPr="001E101B" w:rsidRDefault="00552E4A" w:rsidP="000B5F3D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B5F3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4946FAC" w14:textId="6567284A" w:rsidR="000B5F3D" w:rsidRPr="001E101B" w:rsidRDefault="00552E4A" w:rsidP="000B5F3D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0B5F3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1350" w:type="dxa"/>
            <w:vAlign w:val="bottom"/>
          </w:tcPr>
          <w:p w14:paraId="5D8D0B73" w14:textId="22A1991C" w:rsidR="000B5F3D" w:rsidRPr="001E101B" w:rsidRDefault="00552E4A" w:rsidP="000B5F3D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B5F3D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</w:p>
        </w:tc>
      </w:tr>
    </w:tbl>
    <w:p w14:paraId="37A210D6" w14:textId="77777777" w:rsidR="00A45C70" w:rsidRPr="001E101B" w:rsidRDefault="00A45C70" w:rsidP="00A45C70">
      <w:pPr>
        <w:pStyle w:val="BodyTextIndent2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F6CB583" w14:textId="08F61E92" w:rsidR="00A45C70" w:rsidRPr="001E101B" w:rsidRDefault="00A45C70" w:rsidP="00A45C70">
      <w:pPr>
        <w:pStyle w:val="BodyTextIndent2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สำหรับปีสิ้นสุดวันที่ 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691C24"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</w:t>
      </w:r>
      <w:r w:rsidR="00691C24"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Pr="001E101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กลุ่มกิจการไม่มีหุ้นสามัญเทียบเท่าปรับลด</w:t>
      </w:r>
    </w:p>
    <w:p w14:paraId="687C3F46" w14:textId="1E217A64" w:rsidR="00A45C70" w:rsidRPr="001E101B" w:rsidRDefault="00A45C70" w:rsidP="00A45C70">
      <w:pPr>
        <w:pStyle w:val="BodyTextIndent2"/>
        <w:ind w:left="0"/>
        <w:jc w:val="thaiDistribute"/>
        <w:rPr>
          <w:rFonts w:ascii="Browallia New" w:hAnsi="Browallia New" w:cs="Browallia New"/>
          <w:color w:val="000000"/>
          <w:spacing w:val="-12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45C70" w:rsidRPr="001E101B" w14:paraId="3282ED16" w14:textId="77777777" w:rsidTr="00F0606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19454B9" w14:textId="77957425" w:rsidR="00A45C70" w:rsidRPr="001E101B" w:rsidRDefault="00552E4A" w:rsidP="00F0606A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52E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="00A45C70" w:rsidRPr="001E10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63CE4174" w14:textId="77777777" w:rsidR="00A45C70" w:rsidRPr="001E101B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AB1EA06" w14:textId="79F6CE70" w:rsidR="00A45C70" w:rsidRPr="001E101B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E101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บุคคลหรือกิจการที่เกี่ยวข้องกันกับบริษัทหมายถึงบุคคลหรือกิจการที่มีอำนาจควบคุมบริษัท ถูกควบคุมโดยบริษัทไม่ว่าจะเป็นโดยทางตรง</w:t>
      </w:r>
      <w:r w:rsidRPr="001E101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หรือทางอ้อม หรืออยู่ภายใต้การควบคุมเดียวกันกับบริษัท รวมถึงบริษัทที่ทำหน้าที่ถือหุ้น บริษัทย่อย และกิจการที่เป็นบริษัทย่อยในเครือ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เดียวกัน นอกจากนี้บุคคลหรือกิจการที่เกี่ยวข้องกันยังหมายรวมถึงบริษัทร่วม 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</w:t>
      </w:r>
      <w:r w:rsidR="0092368C" w:rsidRPr="001E101B">
        <w:rPr>
          <w:rFonts w:ascii="Browallia New" w:hAnsi="Browallia New" w:cs="Browallia New"/>
          <w:color w:val="000000"/>
          <w:sz w:val="26"/>
          <w:szCs w:val="26"/>
        </w:rPr>
        <w:br/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ที่ใกล้ชิดกับบุคคลดังกล่าว และกิจการที่เกี่ยวข้องกับบุคคลเหล่านั้น</w:t>
      </w:r>
    </w:p>
    <w:p w14:paraId="166BD979" w14:textId="77777777" w:rsidR="00A45C70" w:rsidRPr="001E101B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282C302" w14:textId="77777777" w:rsidR="00A45C70" w:rsidRPr="001E101B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E101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มากกว่ารูปแบบทางกฎหมาย</w:t>
      </w:r>
    </w:p>
    <w:p w14:paraId="2D800B94" w14:textId="77777777" w:rsidR="00A45C70" w:rsidRPr="001E101B" w:rsidRDefault="00A45C70" w:rsidP="00A45C70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2448FD2A" w14:textId="064A32C3" w:rsidR="00A45C70" w:rsidRPr="001E101B" w:rsidRDefault="00A45C70" w:rsidP="00A45C70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1E101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บริษัทถูกถือหุ้นโดย </w:t>
      </w:r>
      <w:r w:rsidRPr="001E101B">
        <w:rPr>
          <w:rFonts w:ascii="Browallia New" w:hAnsi="Browallia New" w:cs="Browallia New"/>
          <w:color w:val="000000"/>
          <w:spacing w:val="-4"/>
          <w:sz w:val="26"/>
          <w:szCs w:val="26"/>
        </w:rPr>
        <w:t>Mandarin Oriental Holdings B.V.</w:t>
      </w:r>
      <w:r w:rsidRPr="001E101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1E101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1E101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กลุ่มตระกูลจรณะจิตต์และบริษัท</w:t>
      </w:r>
      <w:r w:rsidRPr="001E101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1E101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เจ้าพระยา ดีเวลอปเมนต์ จำกัด ในสัดส่วน</w:t>
      </w:r>
      <w:r w:rsidRPr="001E101B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1E101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ร้อยละ </w:t>
      </w:r>
      <w:r w:rsidR="00552E4A" w:rsidRPr="00552E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42</w:t>
      </w:r>
      <w:r w:rsidRPr="001E101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1E101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ร้อยละ</w:t>
      </w:r>
      <w:r w:rsidRPr="001E101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552E4A" w:rsidRPr="00552E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28</w:t>
      </w:r>
      <w:r w:rsidRPr="001E101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1E101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และร้อยละ</w:t>
      </w:r>
      <w:r w:rsidRPr="001E101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552E4A" w:rsidRPr="00552E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11</w:t>
      </w:r>
      <w:r w:rsidRPr="001E101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ตามลำดับ</w:t>
      </w:r>
      <w:r w:rsidRPr="001E101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1E101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จำนวนหุ้นที่เหลือร้อยละ </w:t>
      </w:r>
      <w:r w:rsidR="00552E4A" w:rsidRPr="00552E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19</w:t>
      </w:r>
      <w:r w:rsidRPr="001E101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ถือโดยบุคคลทั่วไป </w:t>
      </w:r>
    </w:p>
    <w:p w14:paraId="1F250A47" w14:textId="77777777" w:rsidR="00A45C70" w:rsidRPr="001E101B" w:rsidRDefault="00A45C70" w:rsidP="00A45C70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6B080D59" w14:textId="77777777" w:rsidR="00A45C70" w:rsidRPr="001E101B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ในระหว่างปี กลุ่มกิจการได้ดำเนินการค้าตามปกติกับกิจการที่เกี่ยวข้องกัน โดยที่บริษัทได้คิดราคาซื้อขายสินค้าและบริการกับกิจการ</w:t>
      </w:r>
      <w:r w:rsidRPr="001E101B">
        <w:rPr>
          <w:rFonts w:ascii="Browallia New" w:hAnsi="Browallia New" w:cs="Browallia New"/>
          <w:color w:val="000000"/>
          <w:spacing w:val="-8"/>
          <w:sz w:val="26"/>
          <w:szCs w:val="26"/>
        </w:rPr>
        <w:br/>
      </w:r>
      <w:r w:rsidRPr="001E101B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ที่เกี่ยวข้องกัน</w:t>
      </w:r>
      <w:r w:rsidRPr="001E101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ตามวิธีราคาทุนบวกกำไรส่วนเพิ่ม</w:t>
      </w:r>
    </w:p>
    <w:p w14:paraId="7E042714" w14:textId="77777777" w:rsidR="00B04547" w:rsidRPr="001E101B" w:rsidRDefault="00B04547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07510FE7" w14:textId="76E2314F" w:rsidR="00A45C70" w:rsidRPr="001E101B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กลุ่มกิจการมีรายการกับกิจการที่เกี่ยวข้องกันสำหรับปีสิ้นสุดวันที่ 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ดังนี้</w:t>
      </w:r>
    </w:p>
    <w:p w14:paraId="4BDBB808" w14:textId="77777777" w:rsidR="00A45C70" w:rsidRPr="001E101B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72FDDB4" w14:textId="77777777" w:rsidR="00A45C70" w:rsidRPr="001E101B" w:rsidRDefault="00A45C70" w:rsidP="00A45C70">
      <w:pPr>
        <w:ind w:left="540" w:hanging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E101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</w:t>
      </w:r>
      <w:r w:rsidRPr="001E101B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1E101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1E101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รายได้จากการขายสินค้าและให้บริการ</w:t>
      </w:r>
    </w:p>
    <w:p w14:paraId="12591138" w14:textId="77777777" w:rsidR="00A45C70" w:rsidRPr="001E101B" w:rsidRDefault="00A45C70" w:rsidP="00A45C7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28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528"/>
        <w:gridCol w:w="1440"/>
        <w:gridCol w:w="1440"/>
        <w:gridCol w:w="1440"/>
        <w:gridCol w:w="1440"/>
      </w:tblGrid>
      <w:tr w:rsidR="00A45C70" w:rsidRPr="001E101B" w14:paraId="53FA2C70" w14:textId="77777777" w:rsidTr="00A0184A">
        <w:trPr>
          <w:cantSplit/>
        </w:trPr>
        <w:tc>
          <w:tcPr>
            <w:tcW w:w="3528" w:type="dxa"/>
            <w:vAlign w:val="bottom"/>
          </w:tcPr>
          <w:p w14:paraId="7DF6481D" w14:textId="77777777" w:rsidR="00A45C70" w:rsidRPr="001E101B" w:rsidRDefault="00A45C70" w:rsidP="00F0606A">
            <w:pPr>
              <w:ind w:left="25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397845" w14:textId="77777777" w:rsidR="00A45C70" w:rsidRPr="001E101B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C7D318" w14:textId="77777777" w:rsidR="00A45C70" w:rsidRPr="001E101B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5C70" w:rsidRPr="001E101B" w14:paraId="4022210A" w14:textId="77777777" w:rsidTr="008A6903">
        <w:tc>
          <w:tcPr>
            <w:tcW w:w="3528" w:type="dxa"/>
            <w:vAlign w:val="bottom"/>
          </w:tcPr>
          <w:p w14:paraId="3F87B41B" w14:textId="77777777" w:rsidR="00A45C70" w:rsidRPr="001E101B" w:rsidRDefault="00A45C70" w:rsidP="00F0606A">
            <w:pPr>
              <w:ind w:left="25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154D78" w14:textId="76D159DF" w:rsidR="00A45C70" w:rsidRPr="001E101B" w:rsidRDefault="009C341C" w:rsidP="009C341C">
            <w:pPr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49D061" w14:textId="1DBCDD2E" w:rsidR="00A45C70" w:rsidRPr="001E101B" w:rsidRDefault="009C341C" w:rsidP="009C341C">
            <w:pPr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CC06A2" w14:textId="014DD4E6" w:rsidR="00A45C70" w:rsidRPr="001E101B" w:rsidRDefault="009C341C" w:rsidP="009C341C">
            <w:pPr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27562F" w14:textId="2018BB47" w:rsidR="00A45C70" w:rsidRPr="001E101B" w:rsidRDefault="009C341C" w:rsidP="009C341C">
            <w:pPr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675F26" w:rsidRPr="001E101B" w14:paraId="4211CD3C" w14:textId="77777777" w:rsidTr="00151A87">
        <w:tc>
          <w:tcPr>
            <w:tcW w:w="3528" w:type="dxa"/>
            <w:vAlign w:val="bottom"/>
          </w:tcPr>
          <w:p w14:paraId="785A5FE9" w14:textId="77777777" w:rsidR="00675F26" w:rsidRPr="001E101B" w:rsidRDefault="00675F26" w:rsidP="00675F26">
            <w:pPr>
              <w:ind w:left="25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1E6156" w14:textId="6D4D2354" w:rsidR="00675F26" w:rsidRPr="001E101B" w:rsidRDefault="00675F26" w:rsidP="009C341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88E51A" w14:textId="77777777" w:rsidR="00675F26" w:rsidRPr="001E101B" w:rsidRDefault="00675F26" w:rsidP="009C341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C9ED83" w14:textId="77777777" w:rsidR="00675F26" w:rsidRPr="001E101B" w:rsidRDefault="00675F26" w:rsidP="009C341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A996FA" w14:textId="77777777" w:rsidR="00675F26" w:rsidRPr="001E101B" w:rsidRDefault="00675F26" w:rsidP="009C341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45C70" w:rsidRPr="001E101B" w14:paraId="7EBC43D0" w14:textId="77777777" w:rsidTr="00F0606A">
        <w:tc>
          <w:tcPr>
            <w:tcW w:w="3528" w:type="dxa"/>
          </w:tcPr>
          <w:p w14:paraId="3FFB5D86" w14:textId="77777777" w:rsidR="00A45C70" w:rsidRPr="001E101B" w:rsidRDefault="00A45C70" w:rsidP="00F0606A">
            <w:pPr>
              <w:pStyle w:val="Header"/>
              <w:ind w:left="25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93FB8A5" w14:textId="77777777" w:rsidR="00A45C70" w:rsidRPr="001E101B" w:rsidRDefault="00A45C70" w:rsidP="009C341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9B590D" w14:textId="77777777" w:rsidR="00A45C70" w:rsidRPr="001E101B" w:rsidRDefault="00A45C70" w:rsidP="009C341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EB409A9" w14:textId="77777777" w:rsidR="00A45C70" w:rsidRPr="001E101B" w:rsidRDefault="00A45C70" w:rsidP="009C341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BE36C3E" w14:textId="77777777" w:rsidR="00A45C70" w:rsidRPr="001E101B" w:rsidRDefault="00A45C70" w:rsidP="009C341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45C70" w:rsidRPr="001E101B" w14:paraId="23065626" w14:textId="77777777" w:rsidTr="00F0606A">
        <w:tc>
          <w:tcPr>
            <w:tcW w:w="3528" w:type="dxa"/>
          </w:tcPr>
          <w:p w14:paraId="178272BC" w14:textId="77777777" w:rsidR="00A45C70" w:rsidRPr="001E101B" w:rsidRDefault="00A45C70" w:rsidP="00F0606A">
            <w:pPr>
              <w:pStyle w:val="Header"/>
              <w:ind w:left="25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440" w:type="dxa"/>
            <w:shd w:val="clear" w:color="auto" w:fill="FAFAFA"/>
          </w:tcPr>
          <w:p w14:paraId="027846A1" w14:textId="77777777" w:rsidR="00A45C70" w:rsidRPr="001E101B" w:rsidRDefault="00A45C70" w:rsidP="009C341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B3A4808" w14:textId="77777777" w:rsidR="00A45C70" w:rsidRPr="001E101B" w:rsidRDefault="00A45C70" w:rsidP="009C341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65EA47ED" w14:textId="77777777" w:rsidR="00A45C70" w:rsidRPr="001E101B" w:rsidRDefault="00A45C70" w:rsidP="009C341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7D64AF4" w14:textId="77777777" w:rsidR="00A45C70" w:rsidRPr="001E101B" w:rsidRDefault="00A45C70" w:rsidP="009C341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45C70" w:rsidRPr="001E101B" w14:paraId="7AF04441" w14:textId="77777777" w:rsidTr="00F0606A">
        <w:tc>
          <w:tcPr>
            <w:tcW w:w="3528" w:type="dxa"/>
          </w:tcPr>
          <w:p w14:paraId="4523ABAC" w14:textId="77777777" w:rsidR="00A45C70" w:rsidRPr="001E101B" w:rsidRDefault="00A45C70" w:rsidP="00F0606A">
            <w:pPr>
              <w:pStyle w:val="Header"/>
              <w:ind w:left="255" w:right="-17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และให้บริการกับ</w:t>
            </w:r>
          </w:p>
        </w:tc>
        <w:tc>
          <w:tcPr>
            <w:tcW w:w="1440" w:type="dxa"/>
            <w:shd w:val="clear" w:color="auto" w:fill="FAFAFA"/>
          </w:tcPr>
          <w:p w14:paraId="047DC459" w14:textId="77777777" w:rsidR="00A45C70" w:rsidRPr="001E101B" w:rsidRDefault="00A45C70" w:rsidP="009C341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</w:tcPr>
          <w:p w14:paraId="67E23C28" w14:textId="77777777" w:rsidR="00A45C70" w:rsidRPr="001E101B" w:rsidRDefault="00A45C70" w:rsidP="009C341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D2AC2B7" w14:textId="77777777" w:rsidR="00A45C70" w:rsidRPr="001E101B" w:rsidRDefault="00A45C70" w:rsidP="009C341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</w:tcPr>
          <w:p w14:paraId="1C7CCDCF" w14:textId="77777777" w:rsidR="00A45C70" w:rsidRPr="001E101B" w:rsidRDefault="00A45C70" w:rsidP="009C341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0B5F3D" w:rsidRPr="001E101B" w14:paraId="6FD0CF22" w14:textId="77777777" w:rsidTr="00F0606A">
        <w:tc>
          <w:tcPr>
            <w:tcW w:w="3528" w:type="dxa"/>
          </w:tcPr>
          <w:p w14:paraId="20E39EFB" w14:textId="153EAA93" w:rsidR="000B5F3D" w:rsidRPr="001E101B" w:rsidRDefault="000B5F3D" w:rsidP="000B5F3D">
            <w:pPr>
              <w:pStyle w:val="Header"/>
              <w:ind w:left="255" w:right="-17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5756B589" w14:textId="4C8EC3E9" w:rsidR="000B5F3D" w:rsidRPr="001E101B" w:rsidRDefault="000B5F3D" w:rsidP="000B5F3D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347F2502" w14:textId="4E6F81EB" w:rsidR="000B5F3D" w:rsidRPr="001E101B" w:rsidRDefault="000B5F3D" w:rsidP="000B5F3D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CBB8835" w14:textId="63982AF1" w:rsidR="000B5F3D" w:rsidRPr="001E101B" w:rsidRDefault="00552E4A" w:rsidP="000B5F3D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="000B5F3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116521DD" w14:textId="1FEDC44C" w:rsidR="000B5F3D" w:rsidRPr="001E101B" w:rsidRDefault="00552E4A" w:rsidP="000B5F3D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="000B5F3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0B5F3D" w:rsidRPr="001E101B" w14:paraId="3B740147" w14:textId="77777777" w:rsidTr="00F0606A">
        <w:tc>
          <w:tcPr>
            <w:tcW w:w="3528" w:type="dxa"/>
          </w:tcPr>
          <w:p w14:paraId="6E776B72" w14:textId="66349460" w:rsidR="000B5F3D" w:rsidRPr="001E101B" w:rsidRDefault="000B5F3D" w:rsidP="000B5F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440" w:type="dxa"/>
            <w:shd w:val="clear" w:color="auto" w:fill="FAFAFA"/>
          </w:tcPr>
          <w:p w14:paraId="7661DBBD" w14:textId="35988958" w:rsidR="000B5F3D" w:rsidRPr="001E101B" w:rsidRDefault="00552E4A" w:rsidP="000B5F3D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0B5F3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331</w:t>
            </w:r>
            <w:r w:rsidR="000B5F3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591</w:t>
            </w:r>
          </w:p>
        </w:tc>
        <w:tc>
          <w:tcPr>
            <w:tcW w:w="1440" w:type="dxa"/>
          </w:tcPr>
          <w:p w14:paraId="2337CE15" w14:textId="37EF2616" w:rsidR="000B5F3D" w:rsidRPr="001E101B" w:rsidRDefault="00552E4A" w:rsidP="000B5F3D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ED6E60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757</w:t>
            </w:r>
            <w:r w:rsidR="00ED6E60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986</w:t>
            </w:r>
          </w:p>
        </w:tc>
        <w:tc>
          <w:tcPr>
            <w:tcW w:w="1440" w:type="dxa"/>
            <w:shd w:val="clear" w:color="auto" w:fill="FAFAFA"/>
          </w:tcPr>
          <w:p w14:paraId="2EE9CF2D" w14:textId="281ED247" w:rsidR="000B5F3D" w:rsidRPr="001E101B" w:rsidRDefault="00552E4A" w:rsidP="000B5F3D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0B5F3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331</w:t>
            </w:r>
            <w:r w:rsidR="000B5F3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591</w:t>
            </w:r>
          </w:p>
        </w:tc>
        <w:tc>
          <w:tcPr>
            <w:tcW w:w="1440" w:type="dxa"/>
          </w:tcPr>
          <w:p w14:paraId="5ABDB921" w14:textId="7A275D7C" w:rsidR="000B5F3D" w:rsidRPr="001E101B" w:rsidRDefault="00552E4A" w:rsidP="000B5F3D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ED6E60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757</w:t>
            </w:r>
            <w:r w:rsidR="00ED6E60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986</w:t>
            </w:r>
          </w:p>
        </w:tc>
      </w:tr>
      <w:tr w:rsidR="000B5F3D" w:rsidRPr="001E101B" w14:paraId="4A12D04B" w14:textId="77777777" w:rsidTr="00F0606A">
        <w:tc>
          <w:tcPr>
            <w:tcW w:w="3528" w:type="dxa"/>
          </w:tcPr>
          <w:p w14:paraId="6283FAB6" w14:textId="77777777" w:rsidR="000B5F3D" w:rsidRPr="001E101B" w:rsidRDefault="000B5F3D" w:rsidP="000B5F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35F660" w14:textId="002A9B6B" w:rsidR="000B5F3D" w:rsidRPr="001E101B" w:rsidRDefault="00552E4A" w:rsidP="000B5F3D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0B5F3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331</w:t>
            </w:r>
            <w:r w:rsidR="000B5F3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D39B983" w14:textId="798EBDB8" w:rsidR="000B5F3D" w:rsidRPr="001E101B" w:rsidRDefault="00552E4A" w:rsidP="000B5F3D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ED6E60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757</w:t>
            </w:r>
            <w:r w:rsidR="00ED6E60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8E9B26" w14:textId="2993745D" w:rsidR="000B5F3D" w:rsidRPr="001E101B" w:rsidRDefault="00552E4A" w:rsidP="000B5F3D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0B5F3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691</w:t>
            </w:r>
            <w:r w:rsidR="000B5F3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BE2E25C" w14:textId="76DB95F0" w:rsidR="000B5F3D" w:rsidRPr="001E101B" w:rsidRDefault="00552E4A" w:rsidP="000B5F3D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ED6E60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="00ED6E60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986</w:t>
            </w:r>
          </w:p>
        </w:tc>
      </w:tr>
    </w:tbl>
    <w:p w14:paraId="4ECDA43D" w14:textId="005C321D" w:rsidR="00A45C70" w:rsidRPr="001E101B" w:rsidRDefault="00A45C70" w:rsidP="00A45C7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2228D94" w14:textId="77777777" w:rsidR="00A45C70" w:rsidRPr="001E101B" w:rsidRDefault="00A45C70" w:rsidP="00A45C70">
      <w:pPr>
        <w:ind w:left="540" w:hanging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E101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</w:t>
      </w:r>
      <w:r w:rsidRPr="001E101B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1E101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1E101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การซื้อสินค้าและบริการ</w:t>
      </w:r>
    </w:p>
    <w:p w14:paraId="429E434D" w14:textId="77777777" w:rsidR="00A45C70" w:rsidRPr="001E101B" w:rsidRDefault="00A45C70" w:rsidP="00A45C7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28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528"/>
        <w:gridCol w:w="1440"/>
        <w:gridCol w:w="1440"/>
        <w:gridCol w:w="1440"/>
        <w:gridCol w:w="1440"/>
      </w:tblGrid>
      <w:tr w:rsidR="00A45C70" w:rsidRPr="001E101B" w14:paraId="0703B387" w14:textId="77777777" w:rsidTr="00A0184A">
        <w:trPr>
          <w:cantSplit/>
        </w:trPr>
        <w:tc>
          <w:tcPr>
            <w:tcW w:w="3528" w:type="dxa"/>
            <w:vAlign w:val="bottom"/>
          </w:tcPr>
          <w:p w14:paraId="4C88C753" w14:textId="77777777" w:rsidR="00A45C70" w:rsidRPr="001E101B" w:rsidRDefault="00A45C70" w:rsidP="00F0606A">
            <w:pPr>
              <w:ind w:left="25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5399A3" w14:textId="77777777" w:rsidR="00A45C70" w:rsidRPr="001E101B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39DDED" w14:textId="77777777" w:rsidR="00A45C70" w:rsidRPr="001E101B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5C70" w:rsidRPr="001E101B" w14:paraId="131F6FA3" w14:textId="77777777" w:rsidTr="008A6903">
        <w:tc>
          <w:tcPr>
            <w:tcW w:w="3528" w:type="dxa"/>
            <w:vAlign w:val="bottom"/>
          </w:tcPr>
          <w:p w14:paraId="340B0122" w14:textId="77777777" w:rsidR="00A45C70" w:rsidRPr="001E101B" w:rsidRDefault="00A45C70" w:rsidP="00F0606A">
            <w:pPr>
              <w:ind w:left="25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374CF2" w14:textId="38F264A3" w:rsidR="00A45C70" w:rsidRPr="001E101B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8FA05A" w14:textId="43851992" w:rsidR="00A45C70" w:rsidRPr="001E101B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077EA1" w14:textId="1B387DFC" w:rsidR="00A45C70" w:rsidRPr="001E101B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91A979" w14:textId="51AD0C78" w:rsidR="00A45C70" w:rsidRPr="001E101B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675F26" w:rsidRPr="001E101B" w14:paraId="67341706" w14:textId="77777777" w:rsidTr="00151A87">
        <w:tc>
          <w:tcPr>
            <w:tcW w:w="3528" w:type="dxa"/>
            <w:vAlign w:val="bottom"/>
          </w:tcPr>
          <w:p w14:paraId="380A812E" w14:textId="77777777" w:rsidR="00675F26" w:rsidRPr="001E101B" w:rsidRDefault="00675F26" w:rsidP="00675F26">
            <w:pPr>
              <w:ind w:left="25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0A87B3" w14:textId="77777777" w:rsidR="00675F26" w:rsidRPr="001E101B" w:rsidRDefault="00675F26" w:rsidP="00675F26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04842A" w14:textId="77777777" w:rsidR="00675F26" w:rsidRPr="001E101B" w:rsidRDefault="00675F26" w:rsidP="00675F26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4F2A8F" w14:textId="77777777" w:rsidR="00675F26" w:rsidRPr="001E101B" w:rsidRDefault="00675F26" w:rsidP="00675F26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20679F" w14:textId="77777777" w:rsidR="00675F26" w:rsidRPr="001E101B" w:rsidRDefault="00675F26" w:rsidP="00675F26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45C70" w:rsidRPr="001E101B" w14:paraId="7B34CC0A" w14:textId="77777777" w:rsidTr="00F0606A">
        <w:tc>
          <w:tcPr>
            <w:tcW w:w="3528" w:type="dxa"/>
          </w:tcPr>
          <w:p w14:paraId="54644055" w14:textId="77777777" w:rsidR="00A45C70" w:rsidRPr="001E101B" w:rsidRDefault="00A45C70" w:rsidP="00F0606A">
            <w:pPr>
              <w:pStyle w:val="Header"/>
              <w:ind w:left="255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504E016" w14:textId="77777777" w:rsidR="00A45C70" w:rsidRPr="001E101B" w:rsidRDefault="00A45C70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15725A" w14:textId="77777777" w:rsidR="00A45C70" w:rsidRPr="001E101B" w:rsidRDefault="00A45C70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CD0AFAE" w14:textId="77777777" w:rsidR="00A45C70" w:rsidRPr="001E101B" w:rsidRDefault="00A45C70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F0568B" w14:textId="77777777" w:rsidR="00A45C70" w:rsidRPr="001E101B" w:rsidRDefault="00A45C70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45C70" w:rsidRPr="001E101B" w14:paraId="2FF0253A" w14:textId="77777777" w:rsidTr="00F0606A">
        <w:tc>
          <w:tcPr>
            <w:tcW w:w="3528" w:type="dxa"/>
          </w:tcPr>
          <w:p w14:paraId="338488A8" w14:textId="77777777" w:rsidR="00A45C70" w:rsidRPr="001E101B" w:rsidRDefault="00A45C70" w:rsidP="00F0606A">
            <w:pPr>
              <w:pStyle w:val="Header"/>
              <w:ind w:left="25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การซื้อสินค้าและบริการจาก</w:t>
            </w:r>
          </w:p>
        </w:tc>
        <w:tc>
          <w:tcPr>
            <w:tcW w:w="1440" w:type="dxa"/>
            <w:shd w:val="clear" w:color="auto" w:fill="FAFAFA"/>
          </w:tcPr>
          <w:p w14:paraId="7E7B5398" w14:textId="77777777" w:rsidR="00A45C70" w:rsidRPr="001E101B" w:rsidRDefault="00A45C70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C42E1C2" w14:textId="77777777" w:rsidR="00A45C70" w:rsidRPr="001E101B" w:rsidRDefault="00A45C70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0CDBACEA" w14:textId="77777777" w:rsidR="00A45C70" w:rsidRPr="001E101B" w:rsidRDefault="00A45C70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28553E3" w14:textId="77777777" w:rsidR="00A45C70" w:rsidRPr="001E101B" w:rsidRDefault="00A45C70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B5F3D" w:rsidRPr="001E101B" w14:paraId="18A0AEAA" w14:textId="77777777" w:rsidTr="00F0606A">
        <w:tc>
          <w:tcPr>
            <w:tcW w:w="3528" w:type="dxa"/>
          </w:tcPr>
          <w:p w14:paraId="2AD0DBEB" w14:textId="77777777" w:rsidR="000B5F3D" w:rsidRPr="001E101B" w:rsidRDefault="000B5F3D" w:rsidP="000B5F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2991828A" w14:textId="2638F304" w:rsidR="000B5F3D" w:rsidRPr="001E101B" w:rsidRDefault="000B5F3D" w:rsidP="000B5F3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4E49BC80" w14:textId="221915A7" w:rsidR="000B5F3D" w:rsidRPr="001E101B" w:rsidRDefault="000B5F3D" w:rsidP="000B5F3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DD16891" w14:textId="07F1F288" w:rsidR="000B5F3D" w:rsidRPr="001E101B" w:rsidRDefault="00552E4A" w:rsidP="000B5F3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0B5F3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786</w:t>
            </w:r>
            <w:r w:rsidR="000B5F3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280</w:t>
            </w:r>
          </w:p>
        </w:tc>
        <w:tc>
          <w:tcPr>
            <w:tcW w:w="1440" w:type="dxa"/>
          </w:tcPr>
          <w:p w14:paraId="65A57C5B" w14:textId="59DED2BF" w:rsidR="000B5F3D" w:rsidRPr="001E101B" w:rsidRDefault="00552E4A" w:rsidP="000B5F3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0B5F3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074</w:t>
            </w:r>
            <w:r w:rsidR="000B5F3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</w:p>
        </w:tc>
      </w:tr>
      <w:tr w:rsidR="000B5F3D" w:rsidRPr="001E101B" w14:paraId="3B1394B4" w14:textId="77777777" w:rsidTr="00B44691">
        <w:tc>
          <w:tcPr>
            <w:tcW w:w="3528" w:type="dxa"/>
          </w:tcPr>
          <w:p w14:paraId="6759700B" w14:textId="77777777" w:rsidR="000B5F3D" w:rsidRPr="001E101B" w:rsidRDefault="000B5F3D" w:rsidP="000B5F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D2C505A" w14:textId="7E87DC62" w:rsidR="000B5F3D" w:rsidRPr="001E101B" w:rsidRDefault="00552E4A" w:rsidP="000B5F3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="000B5F3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677</w:t>
            </w:r>
            <w:r w:rsidR="000B5F3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137E49" w14:textId="705F3844" w:rsidR="000B5F3D" w:rsidRPr="001E101B" w:rsidRDefault="00552E4A" w:rsidP="000B5F3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  <w:r w:rsidR="000B5F3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  <w:r w:rsidR="000B5F3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EE09E71" w14:textId="0CF22224" w:rsidR="000B5F3D" w:rsidRPr="001E101B" w:rsidRDefault="00552E4A" w:rsidP="000B5F3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="000B5F3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677</w:t>
            </w:r>
            <w:r w:rsidR="000B5F3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2B52C9" w14:textId="6D16286C" w:rsidR="000B5F3D" w:rsidRPr="001E101B" w:rsidRDefault="00552E4A" w:rsidP="000B5F3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  <w:r w:rsidR="000B5F3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  <w:r w:rsidR="000B5F3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221</w:t>
            </w:r>
          </w:p>
        </w:tc>
      </w:tr>
      <w:tr w:rsidR="000B5F3D" w:rsidRPr="001E101B" w14:paraId="64BDC0C9" w14:textId="77777777" w:rsidTr="00B44691">
        <w:tc>
          <w:tcPr>
            <w:tcW w:w="3528" w:type="dxa"/>
          </w:tcPr>
          <w:p w14:paraId="793C9341" w14:textId="77777777" w:rsidR="000B5F3D" w:rsidRPr="001E101B" w:rsidRDefault="000B5F3D" w:rsidP="000B5F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EA2AF6" w14:textId="0819AEFF" w:rsidR="000B5F3D" w:rsidRPr="001E101B" w:rsidRDefault="00552E4A" w:rsidP="000B5F3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="000B5F3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677</w:t>
            </w:r>
            <w:r w:rsidR="000B5F3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97EED11" w14:textId="1C4B8BF2" w:rsidR="000B5F3D" w:rsidRPr="001E101B" w:rsidRDefault="00552E4A" w:rsidP="000B5F3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  <w:r w:rsidR="000B5F3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  <w:r w:rsidR="000B5F3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598CE0" w14:textId="47B26DF5" w:rsidR="000B5F3D" w:rsidRPr="001E101B" w:rsidRDefault="00552E4A" w:rsidP="000B5F3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  <w:r w:rsidR="000B5F3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463</w:t>
            </w:r>
            <w:r w:rsidR="000B5F3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77E5634" w14:textId="308F3019" w:rsidR="000B5F3D" w:rsidRPr="001E101B" w:rsidRDefault="00552E4A" w:rsidP="000B5F3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="000B5F3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286</w:t>
            </w:r>
            <w:r w:rsidR="000B5F3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</w:tr>
      <w:tr w:rsidR="000B5F3D" w:rsidRPr="001E101B" w14:paraId="075F0562" w14:textId="77777777" w:rsidTr="00B44691">
        <w:tc>
          <w:tcPr>
            <w:tcW w:w="3528" w:type="dxa"/>
          </w:tcPr>
          <w:p w14:paraId="0B1E941D" w14:textId="24808CB7" w:rsidR="000B5F3D" w:rsidRPr="001E101B" w:rsidRDefault="000B5F3D" w:rsidP="000B5F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F24D99A" w14:textId="59EFD432" w:rsidR="000B5F3D" w:rsidRPr="001E101B" w:rsidRDefault="000B5F3D" w:rsidP="000B5F3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3BCC436" w14:textId="1BBDC308" w:rsidR="000B5F3D" w:rsidRPr="001E101B" w:rsidRDefault="000B5F3D" w:rsidP="000B5F3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BC0083B" w14:textId="1C664DA7" w:rsidR="000B5F3D" w:rsidRPr="001E101B" w:rsidRDefault="000B5F3D" w:rsidP="000B5F3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08BD9D" w14:textId="011BA3C4" w:rsidR="000B5F3D" w:rsidRPr="001E101B" w:rsidRDefault="000B5F3D" w:rsidP="000B5F3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B5F3D" w:rsidRPr="001E101B" w14:paraId="64A3F5DA" w14:textId="77777777" w:rsidTr="0035124F">
        <w:tc>
          <w:tcPr>
            <w:tcW w:w="3528" w:type="dxa"/>
          </w:tcPr>
          <w:p w14:paraId="635E2FCE" w14:textId="65A57A92" w:rsidR="000B5F3D" w:rsidRPr="001E101B" w:rsidRDefault="000B5F3D" w:rsidP="000B5F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F5CDC4F" w14:textId="0B35CE9D" w:rsidR="000B5F3D" w:rsidRPr="001E101B" w:rsidRDefault="000B5F3D" w:rsidP="000B5F3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7CA0D0" w14:textId="0A3FF0E6" w:rsidR="000B5F3D" w:rsidRPr="001E101B" w:rsidRDefault="000B5F3D" w:rsidP="000B5F3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0320470" w14:textId="641B8B92" w:rsidR="000B5F3D" w:rsidRPr="001E101B" w:rsidRDefault="00552E4A" w:rsidP="000B5F3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0B5F3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  <w:r w:rsidR="000B5F3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E0EAFF" w14:textId="034C39E9" w:rsidR="000B5F3D" w:rsidRPr="001E101B" w:rsidRDefault="00552E4A" w:rsidP="000B5F3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0B5F3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484</w:t>
            </w:r>
            <w:r w:rsidR="000B5F3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083</w:t>
            </w:r>
          </w:p>
        </w:tc>
      </w:tr>
      <w:tr w:rsidR="000B5F3D" w:rsidRPr="001E101B" w14:paraId="0D5F8E99" w14:textId="77777777" w:rsidTr="0035124F">
        <w:tc>
          <w:tcPr>
            <w:tcW w:w="3528" w:type="dxa"/>
          </w:tcPr>
          <w:p w14:paraId="5A6515F3" w14:textId="34BEF08D" w:rsidR="000B5F3D" w:rsidRPr="001E101B" w:rsidRDefault="000B5F3D" w:rsidP="000B5F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307E32A" w14:textId="2A441D2D" w:rsidR="000B5F3D" w:rsidRPr="001E101B" w:rsidRDefault="000B5F3D" w:rsidP="000B5F3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A2C4F0" w14:textId="4C606ECB" w:rsidR="000B5F3D" w:rsidRPr="001E101B" w:rsidRDefault="000B5F3D" w:rsidP="000B5F3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F69D645" w14:textId="4653341F" w:rsidR="000B5F3D" w:rsidRPr="001E101B" w:rsidRDefault="00552E4A" w:rsidP="000B5F3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0B5F3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  <w:r w:rsidR="000B5F3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4DFFEA" w14:textId="4846C04A" w:rsidR="000B5F3D" w:rsidRPr="001E101B" w:rsidRDefault="00552E4A" w:rsidP="000B5F3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0B5F3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484</w:t>
            </w:r>
            <w:r w:rsidR="000B5F3D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083</w:t>
            </w:r>
          </w:p>
        </w:tc>
      </w:tr>
    </w:tbl>
    <w:p w14:paraId="6B0B5192" w14:textId="77777777" w:rsidR="00A45C70" w:rsidRPr="001E101B" w:rsidRDefault="00023A50" w:rsidP="00A45C7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4D3B403A" w14:textId="77777777" w:rsidR="00A45C70" w:rsidRPr="001E101B" w:rsidRDefault="00A45C70" w:rsidP="00A45C70">
      <w:pPr>
        <w:ind w:left="540" w:hanging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E101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ค)</w:t>
      </w:r>
      <w:r w:rsidRPr="001E101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ยอดค้างชำระที่เกิดจากการซื้อขายสินค้าและบริการ</w:t>
      </w:r>
    </w:p>
    <w:p w14:paraId="751BD565" w14:textId="77777777" w:rsidR="00A45C70" w:rsidRPr="001E101B" w:rsidRDefault="00A45C70" w:rsidP="00A45C70">
      <w:pPr>
        <w:tabs>
          <w:tab w:val="left" w:pos="567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28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528"/>
        <w:gridCol w:w="1440"/>
        <w:gridCol w:w="1440"/>
        <w:gridCol w:w="1440"/>
        <w:gridCol w:w="1440"/>
      </w:tblGrid>
      <w:tr w:rsidR="00A45C70" w:rsidRPr="001E101B" w14:paraId="10CB515D" w14:textId="77777777" w:rsidTr="00A0184A">
        <w:trPr>
          <w:cantSplit/>
        </w:trPr>
        <w:tc>
          <w:tcPr>
            <w:tcW w:w="3528" w:type="dxa"/>
            <w:vAlign w:val="bottom"/>
          </w:tcPr>
          <w:p w14:paraId="47D68C36" w14:textId="77777777" w:rsidR="00A45C70" w:rsidRPr="001E101B" w:rsidRDefault="00A45C70" w:rsidP="00F0606A">
            <w:pPr>
              <w:ind w:left="25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CDCBA9" w14:textId="77777777" w:rsidR="00A45C70" w:rsidRPr="001E101B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0AD647" w14:textId="77777777" w:rsidR="00A45C70" w:rsidRPr="001E101B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5C70" w:rsidRPr="001E101B" w14:paraId="70CE07BA" w14:textId="77777777" w:rsidTr="008A6903">
        <w:tc>
          <w:tcPr>
            <w:tcW w:w="3528" w:type="dxa"/>
            <w:vAlign w:val="bottom"/>
          </w:tcPr>
          <w:p w14:paraId="62FD2204" w14:textId="77777777" w:rsidR="00A45C70" w:rsidRPr="001E101B" w:rsidRDefault="00A45C70" w:rsidP="00F0606A">
            <w:pPr>
              <w:ind w:left="25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0EED5D" w14:textId="7D301C36" w:rsidR="00A45C70" w:rsidRPr="001E101B" w:rsidRDefault="009C341C" w:rsidP="009C341C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B4D090" w14:textId="4791EDE0" w:rsidR="00A45C70" w:rsidRPr="001E101B" w:rsidRDefault="009C341C" w:rsidP="009C341C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B224F8" w14:textId="4E9A9F67" w:rsidR="00A45C70" w:rsidRPr="001E101B" w:rsidRDefault="009C341C" w:rsidP="009C341C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40ECEC" w14:textId="278FAB0E" w:rsidR="00A45C70" w:rsidRPr="001E101B" w:rsidRDefault="009C341C" w:rsidP="009C341C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675F26" w:rsidRPr="001E101B" w14:paraId="6D31D673" w14:textId="77777777" w:rsidTr="00151A87">
        <w:tc>
          <w:tcPr>
            <w:tcW w:w="3528" w:type="dxa"/>
            <w:vAlign w:val="bottom"/>
          </w:tcPr>
          <w:p w14:paraId="2B0B5D4A" w14:textId="77777777" w:rsidR="00675F26" w:rsidRPr="001E101B" w:rsidRDefault="00675F26" w:rsidP="00675F26">
            <w:pPr>
              <w:ind w:left="25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0696F4" w14:textId="77777777" w:rsidR="00675F26" w:rsidRPr="001E101B" w:rsidRDefault="00675F26" w:rsidP="009C341C">
            <w:pPr>
              <w:tabs>
                <w:tab w:val="decimal" w:pos="1224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D9FBE4" w14:textId="77777777" w:rsidR="00675F26" w:rsidRPr="001E101B" w:rsidRDefault="00675F26" w:rsidP="009C341C">
            <w:pPr>
              <w:tabs>
                <w:tab w:val="decimal" w:pos="1224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A10702" w14:textId="77777777" w:rsidR="00675F26" w:rsidRPr="001E101B" w:rsidRDefault="00675F26" w:rsidP="009C341C">
            <w:pPr>
              <w:tabs>
                <w:tab w:val="decimal" w:pos="1224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96C5E0" w14:textId="77777777" w:rsidR="00675F26" w:rsidRPr="001E101B" w:rsidRDefault="00675F26" w:rsidP="009C341C">
            <w:pPr>
              <w:tabs>
                <w:tab w:val="decimal" w:pos="1224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75F26" w:rsidRPr="001E101B" w14:paraId="77E0094A" w14:textId="77777777" w:rsidTr="00F0606A">
        <w:tc>
          <w:tcPr>
            <w:tcW w:w="3528" w:type="dxa"/>
          </w:tcPr>
          <w:p w14:paraId="2BFCDCD6" w14:textId="77777777" w:rsidR="00675F26" w:rsidRPr="001E101B" w:rsidRDefault="00675F26" w:rsidP="00675F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EB0CD3E" w14:textId="77777777" w:rsidR="00675F26" w:rsidRPr="001E101B" w:rsidRDefault="00675F26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BE92A5" w14:textId="77777777" w:rsidR="00675F26" w:rsidRPr="001E101B" w:rsidRDefault="00675F26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D0CBCF3" w14:textId="77777777" w:rsidR="00675F26" w:rsidRPr="001E101B" w:rsidRDefault="00675F26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CB99D9A" w14:textId="77777777" w:rsidR="00675F26" w:rsidRPr="001E101B" w:rsidRDefault="00675F26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675F26" w:rsidRPr="001E101B" w14:paraId="14153536" w14:textId="77777777" w:rsidTr="00F0606A">
        <w:tc>
          <w:tcPr>
            <w:tcW w:w="3528" w:type="dxa"/>
          </w:tcPr>
          <w:p w14:paraId="68D14EE5" w14:textId="6ECCE6D3" w:rsidR="00675F26" w:rsidRPr="001E101B" w:rsidRDefault="00675F26" w:rsidP="00675F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ลูกหนี้</w:t>
            </w:r>
            <w:r w:rsidR="00023A50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การค้า</w:t>
            </w:r>
            <w:r w:rsidR="00023A50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85160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-</w:t>
            </w:r>
            <w:r w:rsidR="00023A50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023A50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40CCA080" w14:textId="77777777" w:rsidR="00675F26" w:rsidRPr="001E101B" w:rsidRDefault="00675F26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5362B44" w14:textId="77777777" w:rsidR="00675F26" w:rsidRPr="001E101B" w:rsidRDefault="00675F26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0A267E3D" w14:textId="77777777" w:rsidR="00675F26" w:rsidRPr="001E101B" w:rsidRDefault="00675F26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1C595EC" w14:textId="77777777" w:rsidR="00675F26" w:rsidRPr="001E101B" w:rsidRDefault="00675F26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6C232A" w:rsidRPr="001E101B" w14:paraId="44E6CE2E" w14:textId="77777777" w:rsidTr="00EC5FF7">
        <w:tc>
          <w:tcPr>
            <w:tcW w:w="3528" w:type="dxa"/>
          </w:tcPr>
          <w:p w14:paraId="68F4BFCF" w14:textId="5C267E50" w:rsidR="006C232A" w:rsidRPr="001E101B" w:rsidRDefault="006C232A" w:rsidP="006C232A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06F5705" w14:textId="7931974C" w:rsidR="006C232A" w:rsidRPr="001E101B" w:rsidRDefault="00552E4A" w:rsidP="006C232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C232A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944</w:t>
            </w:r>
            <w:r w:rsidR="006C232A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6A2719" w14:textId="01F3D0D4" w:rsidR="006C232A" w:rsidRPr="001E101B" w:rsidRDefault="00552E4A" w:rsidP="006C232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C232A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989</w:t>
            </w:r>
            <w:r w:rsidR="006C232A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56A9A1C" w14:textId="4EC7A7EB" w:rsidR="006C232A" w:rsidRPr="001E101B" w:rsidRDefault="00552E4A" w:rsidP="006C232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C232A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944</w:t>
            </w:r>
            <w:r w:rsidR="006C232A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A70E93" w14:textId="2F55BCCA" w:rsidR="006C232A" w:rsidRPr="001E101B" w:rsidRDefault="00552E4A" w:rsidP="006C232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C232A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989</w:t>
            </w:r>
            <w:r w:rsidR="006C232A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</w:p>
        </w:tc>
      </w:tr>
      <w:tr w:rsidR="006C232A" w:rsidRPr="001E101B" w14:paraId="0C3FF19C" w14:textId="77777777" w:rsidTr="00220B51">
        <w:tc>
          <w:tcPr>
            <w:tcW w:w="3528" w:type="dxa"/>
          </w:tcPr>
          <w:p w14:paraId="5C58979E" w14:textId="7634E46C" w:rsidR="006C232A" w:rsidRPr="001E101B" w:rsidRDefault="006C232A" w:rsidP="006C232A">
            <w:pPr>
              <w:tabs>
                <w:tab w:val="left" w:pos="42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DBD6589" w14:textId="16238D2C" w:rsidR="006C232A" w:rsidRPr="001E101B" w:rsidRDefault="00552E4A" w:rsidP="006C232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C232A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944</w:t>
            </w:r>
            <w:r w:rsidR="006C232A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5ED0A24" w14:textId="734B55AA" w:rsidR="006C232A" w:rsidRPr="001E101B" w:rsidRDefault="00552E4A" w:rsidP="006C232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C232A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989</w:t>
            </w:r>
            <w:r w:rsidR="006C232A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1AAEAF6" w14:textId="38E0D0F7" w:rsidR="006C232A" w:rsidRPr="001E101B" w:rsidRDefault="00552E4A" w:rsidP="006C232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C232A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944</w:t>
            </w:r>
            <w:r w:rsidR="006C232A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50497CA" w14:textId="1FFEF6BC" w:rsidR="006C232A" w:rsidRPr="001E101B" w:rsidRDefault="00552E4A" w:rsidP="006C232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C232A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989</w:t>
            </w:r>
            <w:r w:rsidR="006C232A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</w:p>
        </w:tc>
      </w:tr>
      <w:tr w:rsidR="006C232A" w:rsidRPr="001E101B" w14:paraId="712EE6C9" w14:textId="77777777" w:rsidTr="00023A50">
        <w:tc>
          <w:tcPr>
            <w:tcW w:w="3528" w:type="dxa"/>
          </w:tcPr>
          <w:p w14:paraId="3ED6ED3A" w14:textId="77777777" w:rsidR="006C232A" w:rsidRPr="001E101B" w:rsidRDefault="006C232A" w:rsidP="006C23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6578F01" w14:textId="77777777" w:rsidR="006C232A" w:rsidRPr="001E101B" w:rsidRDefault="006C232A" w:rsidP="006C232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815F765" w14:textId="77777777" w:rsidR="006C232A" w:rsidRPr="001E101B" w:rsidRDefault="006C232A" w:rsidP="006C232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DC0DC51" w14:textId="77777777" w:rsidR="006C232A" w:rsidRPr="001E101B" w:rsidRDefault="006C232A" w:rsidP="006C232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AD10EBA" w14:textId="77777777" w:rsidR="006C232A" w:rsidRPr="001E101B" w:rsidRDefault="006C232A" w:rsidP="006C232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6C232A" w:rsidRPr="001E101B" w14:paraId="2EB14D38" w14:textId="77777777" w:rsidTr="00F0606A">
        <w:tc>
          <w:tcPr>
            <w:tcW w:w="3528" w:type="dxa"/>
          </w:tcPr>
          <w:p w14:paraId="747ED8B1" w14:textId="77777777" w:rsidR="006C232A" w:rsidRPr="001E101B" w:rsidRDefault="006C232A" w:rsidP="006C23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414BFE81" w14:textId="77777777" w:rsidR="006C232A" w:rsidRPr="001E101B" w:rsidRDefault="006C232A" w:rsidP="006C232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</w:tcPr>
          <w:p w14:paraId="1B6F6C9D" w14:textId="77777777" w:rsidR="006C232A" w:rsidRPr="001E101B" w:rsidRDefault="006C232A" w:rsidP="006C232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CA67D08" w14:textId="77777777" w:rsidR="006C232A" w:rsidRPr="001E101B" w:rsidRDefault="006C232A" w:rsidP="006C232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</w:tcPr>
          <w:p w14:paraId="3A176603" w14:textId="77777777" w:rsidR="006C232A" w:rsidRPr="001E101B" w:rsidRDefault="006C232A" w:rsidP="006C232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6C232A" w:rsidRPr="001E101B" w14:paraId="715C3975" w14:textId="77777777" w:rsidTr="00F0606A">
        <w:tc>
          <w:tcPr>
            <w:tcW w:w="3528" w:type="dxa"/>
          </w:tcPr>
          <w:p w14:paraId="073B13EA" w14:textId="4096D0B2" w:rsidR="006C232A" w:rsidRPr="001E101B" w:rsidRDefault="006C232A" w:rsidP="006C23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ลูกหนี้บริษัทที่เกี่ยวข้องกัน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00779CF4" w14:textId="77777777" w:rsidR="006C232A" w:rsidRPr="001E101B" w:rsidRDefault="006C232A" w:rsidP="006C232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</w:tcPr>
          <w:p w14:paraId="07CCDED0" w14:textId="77777777" w:rsidR="006C232A" w:rsidRPr="001E101B" w:rsidRDefault="006C232A" w:rsidP="006C232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98C7E72" w14:textId="77777777" w:rsidR="006C232A" w:rsidRPr="001E101B" w:rsidRDefault="006C232A" w:rsidP="006C232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</w:tcPr>
          <w:p w14:paraId="7DDBB92F" w14:textId="77777777" w:rsidR="006C232A" w:rsidRPr="001E101B" w:rsidRDefault="006C232A" w:rsidP="006C232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6C232A" w:rsidRPr="001E101B" w14:paraId="152585DF" w14:textId="77777777" w:rsidTr="00D3454E">
        <w:tc>
          <w:tcPr>
            <w:tcW w:w="3528" w:type="dxa"/>
          </w:tcPr>
          <w:p w14:paraId="0CA70E1F" w14:textId="77777777" w:rsidR="006C232A" w:rsidRPr="001E101B" w:rsidRDefault="006C232A" w:rsidP="006C23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7FD579E6" w14:textId="1EE0D430" w:rsidR="006C232A" w:rsidRPr="001E101B" w:rsidRDefault="006C232A" w:rsidP="006C232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3BB26710" w14:textId="15480361" w:rsidR="006C232A" w:rsidRPr="001E101B" w:rsidRDefault="006C232A" w:rsidP="006C232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628AA0D" w14:textId="72406030" w:rsidR="006C232A" w:rsidRPr="001E101B" w:rsidRDefault="00552E4A" w:rsidP="006C232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="006C232A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  <w:r w:rsidR="006C232A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795</w:t>
            </w:r>
          </w:p>
        </w:tc>
        <w:tc>
          <w:tcPr>
            <w:tcW w:w="1440" w:type="dxa"/>
          </w:tcPr>
          <w:p w14:paraId="21109B60" w14:textId="13341A4D" w:rsidR="006C232A" w:rsidRPr="001E101B" w:rsidRDefault="00552E4A" w:rsidP="006C232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="006C232A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  <w:r w:rsidR="006C232A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751</w:t>
            </w:r>
          </w:p>
        </w:tc>
      </w:tr>
      <w:tr w:rsidR="006C232A" w:rsidRPr="001E101B" w14:paraId="27C2D112" w14:textId="77777777" w:rsidTr="00D3454E">
        <w:tc>
          <w:tcPr>
            <w:tcW w:w="3528" w:type="dxa"/>
          </w:tcPr>
          <w:p w14:paraId="5B8D873D" w14:textId="77777777" w:rsidR="006C232A" w:rsidRPr="001E101B" w:rsidRDefault="006C232A" w:rsidP="006C23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F8A1716" w14:textId="5006F80E" w:rsidR="006C232A" w:rsidRPr="001E101B" w:rsidRDefault="00552E4A" w:rsidP="006C232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D6E60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  <w:r w:rsidR="00ED6E60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FA47E5C" w14:textId="4CA82CD7" w:rsidR="006C232A" w:rsidRPr="001E101B" w:rsidRDefault="00552E4A" w:rsidP="006C232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C232A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968</w:t>
            </w:r>
            <w:r w:rsidR="006C232A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4906151" w14:textId="08C892EA" w:rsidR="006C232A" w:rsidRPr="001E101B" w:rsidRDefault="00552E4A" w:rsidP="006C232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D6E60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  <w:r w:rsidR="00ED6E60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1F24EB8" w14:textId="5613004D" w:rsidR="006C232A" w:rsidRPr="001E101B" w:rsidRDefault="00552E4A" w:rsidP="006C232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C232A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968</w:t>
            </w:r>
            <w:r w:rsidR="006C232A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</w:p>
        </w:tc>
      </w:tr>
      <w:tr w:rsidR="006C232A" w:rsidRPr="001E101B" w14:paraId="37CDA932" w14:textId="77777777" w:rsidTr="00472761">
        <w:tc>
          <w:tcPr>
            <w:tcW w:w="3528" w:type="dxa"/>
          </w:tcPr>
          <w:p w14:paraId="77DB6C6A" w14:textId="77777777" w:rsidR="006C232A" w:rsidRPr="001E101B" w:rsidRDefault="006C232A" w:rsidP="006C23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7DB0649" w14:textId="503887D7" w:rsidR="006C232A" w:rsidRPr="001E101B" w:rsidRDefault="00552E4A" w:rsidP="006C232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D6E60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  <w:r w:rsidR="00ED6E60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8CE806" w14:textId="31B5856B" w:rsidR="006C232A" w:rsidRPr="001E101B" w:rsidRDefault="00552E4A" w:rsidP="006C232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C232A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968</w:t>
            </w:r>
            <w:r w:rsidR="006C232A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AE0F4A" w14:textId="047E1811" w:rsidR="006C232A" w:rsidRPr="001E101B" w:rsidRDefault="00552E4A" w:rsidP="006C232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ED6E60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  <w:r w:rsidR="00ED6E60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8D4CF2" w14:textId="3C12B8B3" w:rsidR="006C232A" w:rsidRPr="001E101B" w:rsidRDefault="00552E4A" w:rsidP="006C232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  <w:r w:rsidR="006C232A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  <w:r w:rsidR="006C232A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975</w:t>
            </w:r>
          </w:p>
        </w:tc>
      </w:tr>
      <w:tr w:rsidR="006C232A" w:rsidRPr="001E101B" w14:paraId="130836C2" w14:textId="77777777" w:rsidTr="00472761">
        <w:tc>
          <w:tcPr>
            <w:tcW w:w="3528" w:type="dxa"/>
          </w:tcPr>
          <w:p w14:paraId="69A62780" w14:textId="42A00BD0" w:rsidR="006C232A" w:rsidRPr="001E101B" w:rsidRDefault="006C232A" w:rsidP="006C23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  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  <w:r w:rsidRPr="001E101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64640FA" w14:textId="30CDE46E" w:rsidR="006C232A" w:rsidRPr="001E101B" w:rsidRDefault="006C232A" w:rsidP="006C232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378ABD" w14:textId="509FAAEB" w:rsidR="006C232A" w:rsidRPr="001E101B" w:rsidRDefault="006C232A" w:rsidP="006C232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D25F49" w14:textId="1FDB13A2" w:rsidR="006C232A" w:rsidRPr="001E101B" w:rsidRDefault="006C232A" w:rsidP="006C232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590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064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9E3948" w14:textId="65D4B556" w:rsidR="006C232A" w:rsidRPr="001E101B" w:rsidRDefault="006C232A" w:rsidP="006C232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195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52E4A"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633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6C232A" w:rsidRPr="001E101B" w14:paraId="76A94C73" w14:textId="77777777" w:rsidTr="00151A87">
        <w:tc>
          <w:tcPr>
            <w:tcW w:w="3528" w:type="dxa"/>
          </w:tcPr>
          <w:p w14:paraId="3D295B69" w14:textId="77777777" w:rsidR="006C232A" w:rsidRPr="001E101B" w:rsidRDefault="006C232A" w:rsidP="006C23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6A4A80D" w14:textId="5B7CB794" w:rsidR="006C232A" w:rsidRPr="001E101B" w:rsidRDefault="00552E4A" w:rsidP="006C232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D6E60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  <w:r w:rsidR="00ED6E60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003EB" w14:textId="4F7F2D44" w:rsidR="006C232A" w:rsidRPr="001E101B" w:rsidRDefault="00552E4A" w:rsidP="006C232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C232A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968</w:t>
            </w:r>
            <w:r w:rsidR="006C232A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331853" w14:textId="662A5012" w:rsidR="006C232A" w:rsidRPr="001E101B" w:rsidRDefault="00552E4A" w:rsidP="006C232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D6E60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566</w:t>
            </w:r>
            <w:r w:rsidR="00ED6E60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390CB5" w14:textId="6A3EC0A3" w:rsidR="006C232A" w:rsidRPr="001E101B" w:rsidRDefault="00552E4A" w:rsidP="006C232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C232A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="006C232A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</w:p>
        </w:tc>
      </w:tr>
      <w:tr w:rsidR="006C232A" w:rsidRPr="001E101B" w14:paraId="47FC513F" w14:textId="77777777" w:rsidTr="00F0606A">
        <w:tc>
          <w:tcPr>
            <w:tcW w:w="3528" w:type="dxa"/>
          </w:tcPr>
          <w:p w14:paraId="57E6C9AB" w14:textId="77777777" w:rsidR="006C232A" w:rsidRPr="001E101B" w:rsidRDefault="006C232A" w:rsidP="006C23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D3828E" w14:textId="77777777" w:rsidR="006C232A" w:rsidRPr="001E101B" w:rsidRDefault="006C232A" w:rsidP="006C232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C446ED6" w14:textId="77777777" w:rsidR="006C232A" w:rsidRPr="001E101B" w:rsidRDefault="006C232A" w:rsidP="006C232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85CB4C6" w14:textId="77777777" w:rsidR="006C232A" w:rsidRPr="001E101B" w:rsidRDefault="006C232A" w:rsidP="006C232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78FF023" w14:textId="77777777" w:rsidR="006C232A" w:rsidRPr="001E101B" w:rsidRDefault="006C232A" w:rsidP="006C232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C232A" w:rsidRPr="001E101B" w14:paraId="4D969007" w14:textId="77777777" w:rsidTr="00F0606A">
        <w:tc>
          <w:tcPr>
            <w:tcW w:w="3528" w:type="dxa"/>
          </w:tcPr>
          <w:p w14:paraId="35C5B242" w14:textId="77777777" w:rsidR="006C232A" w:rsidRPr="001E101B" w:rsidRDefault="006C232A" w:rsidP="006C23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</w:t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C5455AE" w14:textId="77777777" w:rsidR="006C232A" w:rsidRPr="001E101B" w:rsidRDefault="006C232A" w:rsidP="006C232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4A67EDE5" w14:textId="77777777" w:rsidR="006C232A" w:rsidRPr="001E101B" w:rsidRDefault="006C232A" w:rsidP="006C232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01E436F" w14:textId="77777777" w:rsidR="006C232A" w:rsidRPr="001E101B" w:rsidRDefault="006C232A" w:rsidP="006C232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740DB99C" w14:textId="77777777" w:rsidR="006C232A" w:rsidRPr="001E101B" w:rsidRDefault="006C232A" w:rsidP="006C232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C232A" w:rsidRPr="001E101B" w14:paraId="3EC721B9" w14:textId="77777777" w:rsidTr="00F0606A">
        <w:tc>
          <w:tcPr>
            <w:tcW w:w="3528" w:type="dxa"/>
          </w:tcPr>
          <w:p w14:paraId="24204E36" w14:textId="77777777" w:rsidR="006C232A" w:rsidRPr="001E101B" w:rsidRDefault="006C232A" w:rsidP="006C23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653627" w14:textId="61D19A89" w:rsidR="006C232A" w:rsidRPr="001E101B" w:rsidRDefault="006C232A" w:rsidP="006C232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73DB230C" w14:textId="1A3A156D" w:rsidR="006C232A" w:rsidRPr="001E101B" w:rsidRDefault="006C232A" w:rsidP="006C232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DC7BFF" w14:textId="3E26F327" w:rsidR="006C232A" w:rsidRPr="001E101B" w:rsidRDefault="00552E4A" w:rsidP="006C232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  <w:r w:rsidR="006C232A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674</w:t>
            </w:r>
            <w:r w:rsidR="006C232A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082</w:t>
            </w:r>
          </w:p>
        </w:tc>
        <w:tc>
          <w:tcPr>
            <w:tcW w:w="1440" w:type="dxa"/>
            <w:vAlign w:val="bottom"/>
          </w:tcPr>
          <w:p w14:paraId="7D8DAA31" w14:textId="13AF82D9" w:rsidR="006C232A" w:rsidRPr="001E101B" w:rsidRDefault="00552E4A" w:rsidP="006C232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="006C232A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915</w:t>
            </w:r>
            <w:r w:rsidR="006C232A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</w:p>
        </w:tc>
      </w:tr>
      <w:tr w:rsidR="006C232A" w:rsidRPr="001E101B" w14:paraId="7DA8D878" w14:textId="77777777" w:rsidTr="00F0606A">
        <w:tc>
          <w:tcPr>
            <w:tcW w:w="3528" w:type="dxa"/>
          </w:tcPr>
          <w:p w14:paraId="78657CDC" w14:textId="77777777" w:rsidR="006C232A" w:rsidRPr="001E101B" w:rsidRDefault="006C232A" w:rsidP="006C23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740F23" w14:textId="4DAD1843" w:rsidR="006C232A" w:rsidRPr="001E101B" w:rsidRDefault="00552E4A" w:rsidP="006C232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6C232A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6C232A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759E70" w14:textId="07104B92" w:rsidR="006C232A" w:rsidRPr="001E101B" w:rsidRDefault="00552E4A" w:rsidP="006C232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6C232A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  <w:r w:rsidR="006C232A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4BF7AC" w14:textId="1E9BFA1B" w:rsidR="006C232A" w:rsidRPr="001E101B" w:rsidRDefault="00552E4A" w:rsidP="006C232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ED6E60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ED6E60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6931D1" w14:textId="236DC53C" w:rsidR="006C232A" w:rsidRPr="001E101B" w:rsidRDefault="00552E4A" w:rsidP="006C232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6C232A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  <w:r w:rsidR="006C232A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807</w:t>
            </w:r>
          </w:p>
        </w:tc>
      </w:tr>
      <w:tr w:rsidR="006C232A" w:rsidRPr="001E101B" w14:paraId="77FAC80D" w14:textId="77777777" w:rsidTr="00F0606A">
        <w:tc>
          <w:tcPr>
            <w:tcW w:w="3528" w:type="dxa"/>
          </w:tcPr>
          <w:p w14:paraId="5185609D" w14:textId="77777777" w:rsidR="006C232A" w:rsidRPr="001E101B" w:rsidRDefault="006C232A" w:rsidP="006C23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D84BF8" w14:textId="04FE39A5" w:rsidR="006C232A" w:rsidRPr="001E101B" w:rsidRDefault="00552E4A" w:rsidP="006C232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6C232A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6C232A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E70FE7" w14:textId="26123162" w:rsidR="006C232A" w:rsidRPr="001E101B" w:rsidRDefault="00552E4A" w:rsidP="006C232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6C232A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  <w:r w:rsidR="006C232A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5A1491" w14:textId="6B96A279" w:rsidR="006C232A" w:rsidRPr="001E101B" w:rsidRDefault="00552E4A" w:rsidP="006C232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  <w:r w:rsidR="006C232A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812</w:t>
            </w:r>
            <w:r w:rsidR="006C232A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D3DE0F" w14:textId="38018256" w:rsidR="006C232A" w:rsidRPr="001E101B" w:rsidRDefault="00552E4A" w:rsidP="006C232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6C232A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  <w:r w:rsidR="006C232A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</w:p>
        </w:tc>
      </w:tr>
      <w:tr w:rsidR="006C232A" w:rsidRPr="001E101B" w14:paraId="334655C6" w14:textId="77777777" w:rsidTr="00B9738F">
        <w:tc>
          <w:tcPr>
            <w:tcW w:w="3528" w:type="dxa"/>
          </w:tcPr>
          <w:p w14:paraId="67C64133" w14:textId="0FEAE3B6" w:rsidR="006C232A" w:rsidRPr="001E101B" w:rsidRDefault="006C232A" w:rsidP="006C23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BC03FC8" w14:textId="77777777" w:rsidR="006C232A" w:rsidRPr="001E101B" w:rsidRDefault="006C232A" w:rsidP="006C232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5BB7F7" w14:textId="77777777" w:rsidR="006C232A" w:rsidRPr="001E101B" w:rsidRDefault="006C232A" w:rsidP="006C232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EAD768B" w14:textId="77777777" w:rsidR="006C232A" w:rsidRPr="001E101B" w:rsidRDefault="006C232A" w:rsidP="006C232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FA976FB" w14:textId="77777777" w:rsidR="006C232A" w:rsidRPr="001E101B" w:rsidRDefault="006C232A" w:rsidP="006C232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C232A" w:rsidRPr="001E101B" w14:paraId="15B3B761" w14:textId="77777777" w:rsidTr="00E6343A">
        <w:tc>
          <w:tcPr>
            <w:tcW w:w="3528" w:type="dxa"/>
          </w:tcPr>
          <w:p w14:paraId="2C55578F" w14:textId="77777777" w:rsidR="006C232A" w:rsidRPr="001E101B" w:rsidRDefault="006C232A" w:rsidP="006C23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10CDF7D" w14:textId="42C0646E" w:rsidR="006C232A" w:rsidRPr="001E101B" w:rsidRDefault="006C232A" w:rsidP="006C232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E6B6BF" w14:textId="03A079DF" w:rsidR="006C232A" w:rsidRPr="001E101B" w:rsidRDefault="006C232A" w:rsidP="006C232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FD8C49" w14:textId="37216CC7" w:rsidR="006C232A" w:rsidRPr="001E101B" w:rsidRDefault="00552E4A" w:rsidP="006C232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623</w:t>
            </w:r>
            <w:r w:rsidR="006C232A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="006C232A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FBB0A0" w14:textId="5725C844" w:rsidR="006C232A" w:rsidRPr="001E101B" w:rsidRDefault="00552E4A" w:rsidP="006C232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641</w:t>
            </w:r>
            <w:r w:rsidR="006C232A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  <w:r w:rsidR="006C232A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206</w:t>
            </w:r>
          </w:p>
        </w:tc>
      </w:tr>
      <w:tr w:rsidR="006C232A" w:rsidRPr="001E101B" w14:paraId="374EC192" w14:textId="77777777" w:rsidTr="00616869">
        <w:tc>
          <w:tcPr>
            <w:tcW w:w="3528" w:type="dxa"/>
          </w:tcPr>
          <w:p w14:paraId="2A8EC221" w14:textId="77777777" w:rsidR="006C232A" w:rsidRPr="001E101B" w:rsidRDefault="006C232A" w:rsidP="006C23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1BA472D" w14:textId="69D9AD2B" w:rsidR="006C232A" w:rsidRPr="001E101B" w:rsidRDefault="006C232A" w:rsidP="006C232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49655D" w14:textId="6E26C2E1" w:rsidR="006C232A" w:rsidRPr="001E101B" w:rsidRDefault="006C232A" w:rsidP="006C232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C2565B" w14:textId="7CB0E092" w:rsidR="006C232A" w:rsidRPr="001E101B" w:rsidRDefault="00552E4A" w:rsidP="006C232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623</w:t>
            </w:r>
            <w:r w:rsidR="006C232A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="006C232A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77DC64" w14:textId="3F2B877F" w:rsidR="006C232A" w:rsidRPr="001E101B" w:rsidRDefault="00552E4A" w:rsidP="006C232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641</w:t>
            </w:r>
            <w:r w:rsidR="006C232A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  <w:r w:rsidR="006C232A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206</w:t>
            </w:r>
          </w:p>
        </w:tc>
      </w:tr>
    </w:tbl>
    <w:p w14:paraId="6AD99C6C" w14:textId="7947B8BC" w:rsidR="00A45C70" w:rsidRPr="001E101B" w:rsidRDefault="00A45C70" w:rsidP="00A45C70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</w:p>
    <w:p w14:paraId="3952C542" w14:textId="77777777" w:rsidR="00A45C70" w:rsidRPr="001E101B" w:rsidRDefault="00A45C70" w:rsidP="00A45C70">
      <w:pPr>
        <w:ind w:left="540" w:hanging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1E101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ง)</w:t>
      </w:r>
      <w:r w:rsidRPr="001E101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ค่าตอบแทนผู้บริหารสำคัญ</w:t>
      </w:r>
    </w:p>
    <w:p w14:paraId="37664FB7" w14:textId="77777777" w:rsidR="00A45C70" w:rsidRPr="001E101B" w:rsidRDefault="00A45C70" w:rsidP="00A45C7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B0CF80B" w14:textId="77777777" w:rsidR="00A45C70" w:rsidRPr="001E101B" w:rsidRDefault="00A45C70" w:rsidP="00A45C7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ค่าตอบแทนกรรมการและผู้บริหารเป็นเงินเดือน ผลประโยชน์อื่น และค่าตอบแทนอื่น</w:t>
      </w:r>
      <w:r w:rsidRPr="001E101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ๆ</w:t>
      </w:r>
    </w:p>
    <w:p w14:paraId="6B94B2A8" w14:textId="77777777" w:rsidR="00A45C70" w:rsidRPr="001E101B" w:rsidRDefault="00A45C70" w:rsidP="00A45C7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28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528"/>
        <w:gridCol w:w="1440"/>
        <w:gridCol w:w="1440"/>
        <w:gridCol w:w="1440"/>
        <w:gridCol w:w="1440"/>
      </w:tblGrid>
      <w:tr w:rsidR="00A45C70" w:rsidRPr="001E101B" w14:paraId="69FB469A" w14:textId="77777777" w:rsidTr="00A0184A">
        <w:trPr>
          <w:trHeight w:val="243"/>
        </w:trPr>
        <w:tc>
          <w:tcPr>
            <w:tcW w:w="3528" w:type="dxa"/>
            <w:vAlign w:val="bottom"/>
          </w:tcPr>
          <w:p w14:paraId="4296D031" w14:textId="77777777" w:rsidR="00A45C70" w:rsidRPr="001E101B" w:rsidRDefault="00A45C70" w:rsidP="00F0606A">
            <w:pPr>
              <w:ind w:left="25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BDB6B4" w14:textId="77777777" w:rsidR="00A45C70" w:rsidRPr="001E101B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16D522" w14:textId="77777777" w:rsidR="00A45C70" w:rsidRPr="001E101B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5C70" w:rsidRPr="001E101B" w14:paraId="37CFBDF5" w14:textId="77777777" w:rsidTr="008A6903">
        <w:tc>
          <w:tcPr>
            <w:tcW w:w="3528" w:type="dxa"/>
            <w:vAlign w:val="bottom"/>
          </w:tcPr>
          <w:p w14:paraId="67D06632" w14:textId="77777777" w:rsidR="00A45C70" w:rsidRPr="001E101B" w:rsidRDefault="00A45C70" w:rsidP="00F0606A">
            <w:pPr>
              <w:ind w:left="25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ED8DB7" w14:textId="4249F1BC" w:rsidR="00A45C70" w:rsidRPr="001E101B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62817D" w14:textId="03BE4189" w:rsidR="00A45C70" w:rsidRPr="001E101B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0E9AB7" w14:textId="3F2D0B99" w:rsidR="00A45C70" w:rsidRPr="001E101B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520D2A" w14:textId="53E43448" w:rsidR="00A45C70" w:rsidRPr="001E101B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691C24"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52E4A" w:rsidRPr="00552E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BA1B6F" w:rsidRPr="001E101B" w14:paraId="17E42994" w14:textId="77777777" w:rsidTr="00151A87">
        <w:tc>
          <w:tcPr>
            <w:tcW w:w="3528" w:type="dxa"/>
            <w:vAlign w:val="bottom"/>
          </w:tcPr>
          <w:p w14:paraId="37B7253B" w14:textId="77777777" w:rsidR="00BA1B6F" w:rsidRPr="001E101B" w:rsidRDefault="00BA1B6F" w:rsidP="00BA1B6F">
            <w:pPr>
              <w:ind w:left="25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1C0CB2" w14:textId="77777777" w:rsidR="00BA1B6F" w:rsidRPr="001E101B" w:rsidRDefault="00BA1B6F" w:rsidP="00BA1B6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71FCE59" w14:textId="77777777" w:rsidR="00BA1B6F" w:rsidRPr="001E101B" w:rsidRDefault="00BA1B6F" w:rsidP="00BA1B6F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3C0353" w14:textId="77777777" w:rsidR="00BA1B6F" w:rsidRPr="001E101B" w:rsidRDefault="00BA1B6F" w:rsidP="00BA1B6F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585C92" w14:textId="77777777" w:rsidR="00BA1B6F" w:rsidRPr="001E101B" w:rsidRDefault="00BA1B6F" w:rsidP="00BA1B6F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45C70" w:rsidRPr="001E101B" w14:paraId="2E81A9C8" w14:textId="77777777" w:rsidTr="00F0606A">
        <w:tc>
          <w:tcPr>
            <w:tcW w:w="3528" w:type="dxa"/>
            <w:vAlign w:val="bottom"/>
          </w:tcPr>
          <w:p w14:paraId="271BD2C2" w14:textId="77777777" w:rsidR="00A45C70" w:rsidRPr="001E101B" w:rsidRDefault="00A45C70" w:rsidP="00F0606A">
            <w:pPr>
              <w:pStyle w:val="Header"/>
              <w:ind w:left="255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711498" w14:textId="77777777" w:rsidR="00A45C70" w:rsidRPr="001E101B" w:rsidRDefault="00A45C70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300D4C" w14:textId="77777777" w:rsidR="00A45C70" w:rsidRPr="001E101B" w:rsidRDefault="00A45C70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7ADCAC" w14:textId="77777777" w:rsidR="00A45C70" w:rsidRPr="001E101B" w:rsidRDefault="00A45C70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7097F0" w14:textId="77777777" w:rsidR="00A45C70" w:rsidRPr="001E101B" w:rsidRDefault="00A45C70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6C232A" w:rsidRPr="001E101B" w14:paraId="1977004C" w14:textId="77777777" w:rsidTr="00F0606A">
        <w:tc>
          <w:tcPr>
            <w:tcW w:w="3528" w:type="dxa"/>
            <w:vAlign w:val="bottom"/>
          </w:tcPr>
          <w:p w14:paraId="3F5B1E18" w14:textId="267E896C" w:rsidR="006C232A" w:rsidRPr="001E101B" w:rsidRDefault="006C232A" w:rsidP="006C232A">
            <w:pPr>
              <w:pStyle w:val="Header"/>
              <w:ind w:left="25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</w:tcPr>
          <w:p w14:paraId="259E60A7" w14:textId="166E6F50" w:rsidR="006C232A" w:rsidRPr="001E101B" w:rsidRDefault="00552E4A" w:rsidP="006C232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ED6E6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ED6E6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440" w:type="dxa"/>
          </w:tcPr>
          <w:p w14:paraId="47EEA9A7" w14:textId="57B80849" w:rsidR="006C232A" w:rsidRPr="001E101B" w:rsidRDefault="00552E4A" w:rsidP="006C232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6C232A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  <w:r w:rsidR="006C232A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440" w:type="dxa"/>
            <w:shd w:val="clear" w:color="auto" w:fill="FAFAFA"/>
          </w:tcPr>
          <w:p w14:paraId="29EF5458" w14:textId="0123B81F" w:rsidR="006C232A" w:rsidRPr="001E101B" w:rsidRDefault="00552E4A" w:rsidP="006C232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6C232A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ED6E60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440" w:type="dxa"/>
          </w:tcPr>
          <w:p w14:paraId="5D83844A" w14:textId="3191348B" w:rsidR="006C232A" w:rsidRPr="001E101B" w:rsidRDefault="00552E4A" w:rsidP="006C232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6C232A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  <w:r w:rsidR="006C232A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</w:p>
        </w:tc>
      </w:tr>
      <w:tr w:rsidR="006C232A" w:rsidRPr="001E101B" w14:paraId="7036E726" w14:textId="77777777" w:rsidTr="00F0606A">
        <w:tc>
          <w:tcPr>
            <w:tcW w:w="3528" w:type="dxa"/>
            <w:vAlign w:val="bottom"/>
          </w:tcPr>
          <w:p w14:paraId="05532F4A" w14:textId="77777777" w:rsidR="006C232A" w:rsidRPr="001E101B" w:rsidRDefault="006C232A" w:rsidP="006C232A">
            <w:pPr>
              <w:pStyle w:val="Header"/>
              <w:ind w:left="25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shd w:val="clear" w:color="auto" w:fill="FAFAFA"/>
          </w:tcPr>
          <w:p w14:paraId="6349EEE4" w14:textId="5C2EB15A" w:rsidR="006C232A" w:rsidRPr="001E101B" w:rsidRDefault="00552E4A" w:rsidP="006C232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="006C232A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440" w:type="dxa"/>
          </w:tcPr>
          <w:p w14:paraId="265E85D5" w14:textId="1E29FB11" w:rsidR="006C232A" w:rsidRPr="001E101B" w:rsidRDefault="00552E4A" w:rsidP="006C232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6C232A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440" w:type="dxa"/>
            <w:shd w:val="clear" w:color="auto" w:fill="FAFAFA"/>
          </w:tcPr>
          <w:p w14:paraId="13411087" w14:textId="44201833" w:rsidR="006C232A" w:rsidRPr="001E101B" w:rsidRDefault="00552E4A" w:rsidP="006C232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="006C232A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440" w:type="dxa"/>
          </w:tcPr>
          <w:p w14:paraId="4223BDD8" w14:textId="47240974" w:rsidR="006C232A" w:rsidRPr="001E101B" w:rsidRDefault="00552E4A" w:rsidP="006C232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6C232A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2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</w:tr>
    </w:tbl>
    <w:p w14:paraId="054E9B4A" w14:textId="77777777" w:rsidR="00A45C70" w:rsidRPr="001E101B" w:rsidRDefault="00A45C70" w:rsidP="00A45C7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3A80A60" w14:textId="77777777" w:rsidR="00A45C70" w:rsidRPr="001E101B" w:rsidRDefault="00A45C70" w:rsidP="00A45C7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บริษัทแสดงค่าตอบแทนของกรรมการเป็นส่วนหนึ่งของค่าใช้จ่ายในการบริหาร</w:t>
      </w:r>
    </w:p>
    <w:p w14:paraId="50A2C9F5" w14:textId="4F86F2E4" w:rsidR="002F47AD" w:rsidRPr="001E101B" w:rsidRDefault="00023A50" w:rsidP="002F47A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45C70" w:rsidRPr="001E101B" w14:paraId="4F2A7C58" w14:textId="77777777" w:rsidTr="00F0606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7D9784" w14:textId="67425CA8" w:rsidR="00A45C70" w:rsidRPr="001E101B" w:rsidRDefault="00552E4A" w:rsidP="00F0606A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52E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32</w:t>
            </w:r>
            <w:r w:rsidR="00A45C70" w:rsidRPr="001E10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ภาระผูกพัน</w:t>
            </w:r>
          </w:p>
        </w:tc>
      </w:tr>
    </w:tbl>
    <w:p w14:paraId="2BF10A32" w14:textId="77777777" w:rsidR="00A45C70" w:rsidRPr="001E101B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920EBEA" w14:textId="0F7341F6" w:rsidR="00A45C70" w:rsidRPr="001E101B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กลุ่มกิจการและบริษัทมีภาระผูกพันดังนี้</w:t>
      </w:r>
    </w:p>
    <w:p w14:paraId="5F076259" w14:textId="77777777" w:rsidR="00A45C70" w:rsidRPr="001E101B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954D137" w14:textId="0E968E51" w:rsidR="00A45C70" w:rsidRPr="001E101B" w:rsidRDefault="00A45C70" w:rsidP="00A45C70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E101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</w:t>
      </w:r>
      <w:r w:rsidRPr="001E101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)</w:t>
      </w:r>
      <w:r w:rsidRPr="001E101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ab/>
        <w:t>บริษัทได้ทำสัญญาบริหาร</w:t>
      </w:r>
      <w:r w:rsidR="00D7592E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จัดการ</w:t>
      </w:r>
      <w:r w:rsidRPr="001E101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และการใช้เครื่องหมายการค้ากับกลุ่มกิจการในเครือในต่างประเทศมีกำหนดระยะเวลา </w:t>
      </w:r>
      <w:r w:rsidR="00552E4A" w:rsidRPr="00552E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10</w:t>
      </w:r>
      <w:r w:rsidRPr="001E101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ปี </w:t>
      </w:r>
      <w:r w:rsidRPr="001E101B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เริ่มตั้งแต่ปี พ.ศ. 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2531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 xml:space="preserve"> โดยบริษัทมีสิทธิต่ออายุสัญญาได้อีก 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 xml:space="preserve"> ช่วง ช่วงละ 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</w:t>
      </w:r>
      <w:r w:rsidRPr="001E101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ต่อมาบริษัทได้ใช้สิทธิต่ออายุสัญญาอีก</w:t>
      </w:r>
      <w:r w:rsidR="00385160" w:rsidRPr="001E101B">
        <w:rPr>
          <w:rFonts w:ascii="Browallia New" w:hAnsi="Browallia New" w:cs="Browallia New"/>
          <w:color w:val="000000"/>
          <w:sz w:val="26"/>
          <w:szCs w:val="26"/>
        </w:rPr>
        <w:br/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ช่วง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 xml:space="preserve"> ช่วงละ</w:t>
      </w:r>
      <w:r w:rsidRPr="001E101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 </w:t>
      </w:r>
      <w:r w:rsidR="00D7592E">
        <w:rPr>
          <w:rFonts w:ascii="Browallia New" w:hAnsi="Browallia New" w:cs="Browallia New" w:hint="cs"/>
          <w:color w:val="000000"/>
          <w:sz w:val="26"/>
          <w:szCs w:val="26"/>
          <w:cs/>
        </w:rPr>
        <w:t>และในปี</w:t>
      </w:r>
      <w:r w:rsidR="00C833B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D7592E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พ.ศ. 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2561</w:t>
      </w:r>
      <w:r w:rsidR="00D7592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D7592E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บริษัทได้ต่ออายุสัญญาอีก 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="00D7592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D7592E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ช่วง ช่วงละ 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="00D7592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D7592E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ปี 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โดยที่กลุ่มกิจการในเครือจะให้ความช่วยเหลือในด้านการบริหารโ</w:t>
      </w:r>
      <w:r w:rsidRPr="001E101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รงแรมแก่</w:t>
      </w:r>
      <w:r w:rsidR="00023A50" w:rsidRPr="001E101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</w:t>
      </w:r>
      <w:r w:rsidRPr="001E101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และอนุญาตให้</w:t>
      </w:r>
      <w:r w:rsidR="00023A50" w:rsidRPr="001E101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Pr="001E101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ใช้เครื่องหมายการค้า โดย</w:t>
      </w:r>
      <w:r w:rsidR="00023A50" w:rsidRPr="001E101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Pr="001E101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จะต้องจ่ายค่าธรรมเนียมคิดตามอัตราที่ระบุไว้ในสัญญา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ดังกล่าว ซึ่งเป็นไปตามปกติธุรกิจ</w:t>
      </w:r>
    </w:p>
    <w:p w14:paraId="05EAFF81" w14:textId="77777777" w:rsidR="00A45C70" w:rsidRPr="001E101B" w:rsidRDefault="00A45C70" w:rsidP="00A45C7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358A725" w14:textId="3510272F" w:rsidR="00A45C70" w:rsidRPr="001E101B" w:rsidRDefault="00A45C70" w:rsidP="00A45C70">
      <w:pPr>
        <w:tabs>
          <w:tab w:val="left" w:pos="9360"/>
        </w:tabs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E101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</w:t>
      </w:r>
      <w:r w:rsidRPr="001E101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)</w:t>
      </w:r>
      <w:r w:rsidRPr="001E101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ab/>
      </w: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กลุ่มกิจการและบริษัทมีภาระผูกพันเกี่ยวกับรายจ่ายฝ่ายทุนและการก่อสร้างเป็นจำนวนเงินประมาณ</w:t>
      </w:r>
      <w:r w:rsidR="006C232A"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6C232A"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88</w:t>
      </w:r>
      <w:r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ล้านบาท และ</w:t>
      </w:r>
      <w:r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3E70A6"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6C232A"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88</w:t>
      </w:r>
      <w:r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ล้านบาท ตามลำดับ (</w:t>
      </w:r>
      <w:r w:rsidR="00691C24"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1E101B">
        <w:rPr>
          <w:rFonts w:ascii="Browallia New" w:hAnsi="Browallia New" w:cs="Browallia New"/>
          <w:color w:val="000000"/>
          <w:sz w:val="26"/>
          <w:szCs w:val="26"/>
        </w:rPr>
        <w:t>: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38</w:t>
      </w:r>
      <w:r w:rsidR="001718C7" w:rsidRPr="001E101B">
        <w:rPr>
          <w:rFonts w:ascii="Browallia New" w:hAnsi="Browallia New" w:cs="Browallia New"/>
          <w:color w:val="000000"/>
          <w:sz w:val="26"/>
          <w:szCs w:val="26"/>
          <w:lang w:val="af-ZA"/>
        </w:rPr>
        <w:t>.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37</w:t>
      </w:r>
      <w:r w:rsidR="001718C7"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และ 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38</w:t>
      </w:r>
      <w:r w:rsidR="001718C7"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37</w:t>
      </w:r>
      <w:r w:rsidR="001718C7"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ล้านบาท ตามลำดับ)</w:t>
      </w:r>
    </w:p>
    <w:p w14:paraId="5B483EB3" w14:textId="77777777" w:rsidR="00A45C70" w:rsidRPr="001E101B" w:rsidRDefault="00A45C70" w:rsidP="00B83EF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45C70" w:rsidRPr="001E101B" w14:paraId="22A37D89" w14:textId="77777777" w:rsidTr="00F0606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D9A4705" w14:textId="5C153FFB" w:rsidR="00A45C70" w:rsidRPr="001E101B" w:rsidRDefault="00552E4A" w:rsidP="00F0606A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52E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33</w:t>
            </w:r>
            <w:r w:rsidR="00A45C70" w:rsidRPr="001E10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หนังสือค้ำประกันธนาคาร</w:t>
            </w:r>
          </w:p>
        </w:tc>
      </w:tr>
    </w:tbl>
    <w:p w14:paraId="7513A7D7" w14:textId="77777777" w:rsidR="00A45C70" w:rsidRPr="001E101B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E1AD05B" w14:textId="258F4A1F" w:rsidR="00A45C70" w:rsidRPr="001E101B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E101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552E4A" w:rsidRPr="00552E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1E101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ธันวาคม </w:t>
      </w:r>
      <w:r w:rsidR="00691C24" w:rsidRPr="001E101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552E4A" w:rsidRPr="00552E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1E101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มียอดคงเหลือของหนังสือค้ำประกันที่ออกโดยธนาคารในนามของกลุ่มกิจการและบริษัทเป็นจำนวนเงิน</w:t>
      </w:r>
      <w:r w:rsidRPr="001E101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D71CE8" w:rsidRPr="001E101B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8</w:t>
      </w:r>
      <w:r w:rsidR="006C232A" w:rsidRPr="001E101B">
        <w:rPr>
          <w:rFonts w:ascii="Browallia New" w:hAnsi="Browallia New" w:cs="Browallia New"/>
          <w:color w:val="000000"/>
          <w:sz w:val="26"/>
          <w:szCs w:val="26"/>
        </w:rPr>
        <w:t>.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Pr="001E101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ล้านบาท และ</w:t>
      </w:r>
      <w:r w:rsidR="006C232A" w:rsidRPr="001E101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7</w:t>
      </w:r>
      <w:r w:rsidR="006C232A" w:rsidRPr="001E101B">
        <w:rPr>
          <w:rFonts w:ascii="Browallia New" w:hAnsi="Browallia New" w:cs="Browallia New"/>
          <w:color w:val="000000"/>
          <w:sz w:val="26"/>
          <w:szCs w:val="26"/>
        </w:rPr>
        <w:t>.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B83EFD"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ล้านบาท ตามลำดับ</w:t>
      </w:r>
      <w:r w:rsidRPr="001E101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และเพื่อภาระผูกพันทางปฏิบัติบางประการตามปกติธุรกิจ (</w:t>
      </w:r>
      <w:r w:rsidR="00691C24"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1E101B">
        <w:rPr>
          <w:rFonts w:ascii="Browallia New" w:hAnsi="Browallia New" w:cs="Browallia New"/>
          <w:color w:val="000000"/>
          <w:sz w:val="26"/>
          <w:szCs w:val="26"/>
        </w:rPr>
        <w:t>:</w:t>
      </w:r>
      <w:r w:rsidR="00A526FE" w:rsidRPr="001E101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8</w:t>
      </w:r>
      <w:r w:rsidR="00D71CE8"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="00D71CE8" w:rsidRPr="001E101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D71CE8" w:rsidRPr="001E101B">
        <w:rPr>
          <w:rFonts w:ascii="Browallia New" w:hAnsi="Browallia New" w:cs="Browallia New"/>
          <w:color w:val="000000"/>
          <w:sz w:val="26"/>
          <w:szCs w:val="26"/>
          <w:cs/>
        </w:rPr>
        <w:t>ล้านบาท และ</w:t>
      </w:r>
      <w:r w:rsidR="00D71CE8" w:rsidRPr="001E101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7</w:t>
      </w:r>
      <w:r w:rsidR="00D71CE8"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D71CE8"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D71CE8" w:rsidRPr="001E101B">
        <w:rPr>
          <w:rFonts w:ascii="Browallia New" w:hAnsi="Browallia New" w:cs="Browallia New"/>
          <w:color w:val="000000"/>
          <w:sz w:val="26"/>
          <w:szCs w:val="26"/>
          <w:cs/>
        </w:rPr>
        <w:t>ล้านบาท</w:t>
      </w:r>
      <w:r w:rsidR="00787A10" w:rsidRPr="001E101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</w:rPr>
        <w:t>ตามลำดับ)</w:t>
      </w:r>
    </w:p>
    <w:p w14:paraId="143E1B17" w14:textId="167A0944" w:rsidR="00562808" w:rsidRPr="001E101B" w:rsidRDefault="00562808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62808" w:rsidRPr="001E101B" w14:paraId="488384E4" w14:textId="77777777" w:rsidTr="003C058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89475C" w14:textId="64B9D0FB" w:rsidR="00562808" w:rsidRPr="001E101B" w:rsidRDefault="00552E4A" w:rsidP="003C0589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52E4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34</w:t>
            </w:r>
            <w:r w:rsidR="00562808" w:rsidRPr="001E101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62808" w:rsidRPr="001E101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788DEAF4" w14:textId="77777777" w:rsidR="00562808" w:rsidRPr="001E101B" w:rsidRDefault="00562808" w:rsidP="0056280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2C2376A" w14:textId="6C9979FB" w:rsidR="00562808" w:rsidRPr="001E101B" w:rsidRDefault="00562808" w:rsidP="00562808">
      <w:pPr>
        <w:pStyle w:val="a1"/>
        <w:tabs>
          <w:tab w:val="right" w:pos="540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15</w:t>
      </w:r>
      <w:r w:rsidR="00ED6E60"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ED6E60"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มกราคม พ.ศ. 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บริษัทได้ชำระคืนเงินกู้ยืมระยะยาวจากสถาบันการเงินจำนวน </w:t>
      </w:r>
      <w:r w:rsidR="00552E4A" w:rsidRPr="00552E4A">
        <w:rPr>
          <w:rFonts w:ascii="Browallia New" w:hAnsi="Browallia New" w:cs="Browallia New"/>
          <w:color w:val="000000"/>
          <w:sz w:val="26"/>
          <w:szCs w:val="26"/>
          <w:lang w:val="en-GB"/>
        </w:rPr>
        <w:t>50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ล้านบาท </w:t>
      </w:r>
      <w:bookmarkEnd w:id="0"/>
    </w:p>
    <w:sectPr w:rsidR="00562808" w:rsidRPr="001E101B" w:rsidSect="000420B8">
      <w:headerReference w:type="default" r:id="rId10"/>
      <w:pgSz w:w="11909" w:h="16834" w:code="9"/>
      <w:pgMar w:top="1440" w:right="720" w:bottom="720" w:left="1729" w:header="709" w:footer="57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2A1198" w14:textId="77777777" w:rsidR="002F2E93" w:rsidRDefault="002F2E93">
      <w:r>
        <w:separator/>
      </w:r>
    </w:p>
  </w:endnote>
  <w:endnote w:type="continuationSeparator" w:id="0">
    <w:p w14:paraId="015483BF" w14:textId="77777777" w:rsidR="002F2E93" w:rsidRDefault="002F2E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F9753" w14:textId="4400079D" w:rsidR="00B17D3F" w:rsidRPr="00CF4521" w:rsidRDefault="00B17D3F" w:rsidP="00F767B0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6"/>
        <w:szCs w:val="26"/>
        <w:lang w:val="en-GB"/>
      </w:rPr>
    </w:pPr>
    <w:r w:rsidRPr="00CF4521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CF4521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</w:instrText>
    </w:r>
    <w:r w:rsidRPr="00CF4521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  <w:lang w:val="en-GB"/>
      </w:rPr>
      <w:t>1</w:t>
    </w:r>
    <w:r w:rsidR="00552E4A" w:rsidRPr="00552E4A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6</w:t>
    </w:r>
    <w:r w:rsidRPr="00CF4521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7F64DA" w14:textId="77777777" w:rsidR="002F2E93" w:rsidRDefault="002F2E93">
      <w:r>
        <w:separator/>
      </w:r>
    </w:p>
  </w:footnote>
  <w:footnote w:type="continuationSeparator" w:id="0">
    <w:p w14:paraId="5E56E72F" w14:textId="77777777" w:rsidR="002F2E93" w:rsidRDefault="002F2E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90CC3" w14:textId="77777777" w:rsidR="00B17D3F" w:rsidRPr="009B292F" w:rsidRDefault="00B17D3F">
    <w:pPr>
      <w:tabs>
        <w:tab w:val="left" w:pos="720"/>
      </w:tabs>
      <w:ind w:right="-18"/>
      <w:rPr>
        <w:rFonts w:ascii="Browallia New" w:hAnsi="Browallia New" w:cs="Browallia New"/>
        <w:b/>
        <w:bCs/>
        <w:sz w:val="26"/>
        <w:szCs w:val="26"/>
      </w:rPr>
    </w:pPr>
    <w:r w:rsidRPr="009B292F">
      <w:rPr>
        <w:rFonts w:ascii="Browallia New" w:hAnsi="Browallia New" w:cs="Browallia New"/>
        <w:b/>
        <w:bCs/>
        <w:sz w:val="26"/>
        <w:szCs w:val="26"/>
        <w:cs/>
      </w:rPr>
      <w:t xml:space="preserve">บริษัท โอเอชทีแอล จำกัด </w:t>
    </w:r>
    <w:r w:rsidRPr="009B292F">
      <w:rPr>
        <w:rFonts w:ascii="Browallia New" w:hAnsi="Browallia New" w:cs="Browallia New"/>
        <w:b/>
        <w:bCs/>
        <w:sz w:val="26"/>
        <w:szCs w:val="26"/>
      </w:rPr>
      <w:t>(</w:t>
    </w:r>
    <w:r w:rsidRPr="009B292F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9B292F">
      <w:rPr>
        <w:rFonts w:ascii="Browallia New" w:hAnsi="Browallia New" w:cs="Browallia New"/>
        <w:b/>
        <w:bCs/>
        <w:sz w:val="26"/>
        <w:szCs w:val="26"/>
      </w:rPr>
      <w:t xml:space="preserve">) </w:t>
    </w:r>
  </w:p>
  <w:p w14:paraId="5DEB4C0F" w14:textId="77777777" w:rsidR="00B17D3F" w:rsidRPr="009B292F" w:rsidRDefault="00B17D3F">
    <w:pPr>
      <w:ind w:right="-259"/>
      <w:rPr>
        <w:rFonts w:ascii="Browallia New" w:hAnsi="Browallia New" w:cs="Browallia New"/>
        <w:b/>
        <w:bCs/>
        <w:sz w:val="26"/>
        <w:szCs w:val="26"/>
        <w:cs/>
        <w:lang w:val="en-GB"/>
      </w:rPr>
    </w:pPr>
    <w:r w:rsidRPr="009B292F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26D1D6A2" w14:textId="4D2C45BA" w:rsidR="00B17D3F" w:rsidRPr="009B292F" w:rsidRDefault="00B17D3F" w:rsidP="00F767B0">
    <w:pPr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cs/>
        <w:lang w:val="en-GB"/>
      </w:rPr>
    </w:pPr>
    <w:r w:rsidRPr="009B292F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สำหรับปีสิ้นสุดวันที่ </w:t>
    </w:r>
    <w:r w:rsidR="00552E4A" w:rsidRPr="00552E4A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9B292F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 ธันวาคม </w:t>
    </w:r>
    <w:r w:rsidR="00691C24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พ.ศ. </w:t>
    </w:r>
    <w:r w:rsidR="00552E4A" w:rsidRPr="00552E4A">
      <w:rPr>
        <w:rFonts w:ascii="Browallia New" w:hAnsi="Browallia New" w:cs="Browallia New"/>
        <w:b/>
        <w:bCs/>
        <w:sz w:val="26"/>
        <w:szCs w:val="26"/>
        <w:lang w:val="en-GB"/>
      </w:rPr>
      <w:t>2566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07550" w14:textId="77777777" w:rsidR="00B17D3F" w:rsidRPr="009B292F" w:rsidRDefault="00B17D3F">
    <w:pPr>
      <w:tabs>
        <w:tab w:val="left" w:pos="720"/>
      </w:tabs>
      <w:ind w:right="-18"/>
      <w:rPr>
        <w:rFonts w:ascii="Browallia New" w:hAnsi="Browallia New" w:cs="Browallia New"/>
        <w:b/>
        <w:bCs/>
        <w:sz w:val="26"/>
        <w:szCs w:val="26"/>
      </w:rPr>
    </w:pPr>
    <w:r w:rsidRPr="009B292F">
      <w:rPr>
        <w:rFonts w:ascii="Browallia New" w:hAnsi="Browallia New" w:cs="Browallia New"/>
        <w:b/>
        <w:bCs/>
        <w:sz w:val="26"/>
        <w:szCs w:val="26"/>
        <w:cs/>
      </w:rPr>
      <w:t xml:space="preserve">บริษัท โอเอชทีแอล จำกัด </w:t>
    </w:r>
    <w:r w:rsidRPr="009B292F">
      <w:rPr>
        <w:rFonts w:ascii="Browallia New" w:hAnsi="Browallia New" w:cs="Browallia New"/>
        <w:b/>
        <w:bCs/>
        <w:sz w:val="26"/>
        <w:szCs w:val="26"/>
      </w:rPr>
      <w:t>(</w:t>
    </w:r>
    <w:r w:rsidRPr="009B292F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9B292F">
      <w:rPr>
        <w:rFonts w:ascii="Browallia New" w:hAnsi="Browallia New" w:cs="Browallia New"/>
        <w:b/>
        <w:bCs/>
        <w:sz w:val="26"/>
        <w:szCs w:val="26"/>
      </w:rPr>
      <w:t xml:space="preserve">) </w:t>
    </w:r>
  </w:p>
  <w:p w14:paraId="2AB16FE1" w14:textId="77777777" w:rsidR="00B17D3F" w:rsidRPr="009B292F" w:rsidRDefault="00B17D3F">
    <w:pPr>
      <w:ind w:right="-259"/>
      <w:rPr>
        <w:rFonts w:ascii="Browallia New" w:hAnsi="Browallia New" w:cs="Browallia New"/>
        <w:b/>
        <w:bCs/>
        <w:sz w:val="26"/>
        <w:szCs w:val="26"/>
        <w:cs/>
        <w:lang w:val="en-GB"/>
      </w:rPr>
    </w:pPr>
    <w:r w:rsidRPr="009B292F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741DE147" w14:textId="1F5AD550" w:rsidR="00B17D3F" w:rsidRPr="009B292F" w:rsidRDefault="00B17D3F" w:rsidP="00F767B0">
    <w:pPr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cs/>
        <w:lang w:val="en-GB"/>
      </w:rPr>
    </w:pPr>
    <w:r w:rsidRPr="009B292F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สำหรับปีสิ้นสุดวันที่ </w:t>
    </w:r>
    <w:r w:rsidR="0092462B" w:rsidRPr="0092462B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9B292F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 ธันวาคม </w:t>
    </w:r>
    <w:r w:rsidR="00691C24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พ.ศ. </w:t>
    </w:r>
    <w:r w:rsidR="0092462B" w:rsidRPr="0092462B">
      <w:rPr>
        <w:rFonts w:ascii="Browallia New" w:hAnsi="Browallia New" w:cs="Browallia New"/>
        <w:b/>
        <w:bCs/>
        <w:sz w:val="26"/>
        <w:szCs w:val="26"/>
        <w:lang w:val="en-GB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2084E"/>
    <w:multiLevelType w:val="hybridMultilevel"/>
    <w:tmpl w:val="C1928698"/>
    <w:lvl w:ilvl="0" w:tplc="0BFC2198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62167C4C"/>
    <w:lvl w:ilvl="0" w:tplc="D3BC89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E57C3"/>
    <w:multiLevelType w:val="multilevel"/>
    <w:tmpl w:val="552C0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121414"/>
    <w:multiLevelType w:val="hybridMultilevel"/>
    <w:tmpl w:val="F0EA0728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2281BE0">
      <w:numFmt w:val="bullet"/>
      <w:lvlText w:val="•"/>
      <w:lvlJc w:val="left"/>
      <w:pPr>
        <w:ind w:left="1627" w:hanging="360"/>
      </w:pPr>
      <w:rPr>
        <w:rFonts w:ascii="Browallia New" w:eastAsia="Arial Unicode MS" w:hAnsi="Browallia New" w:cs="Browallia New" w:hint="default"/>
      </w:r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84D17E2"/>
    <w:multiLevelType w:val="hybridMultilevel"/>
    <w:tmpl w:val="AF1A0AEC"/>
    <w:lvl w:ilvl="0" w:tplc="3CC6E0E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096B0851"/>
    <w:multiLevelType w:val="hybridMultilevel"/>
    <w:tmpl w:val="68226728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1080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A36669C"/>
    <w:multiLevelType w:val="hybridMultilevel"/>
    <w:tmpl w:val="18B40964"/>
    <w:lvl w:ilvl="0" w:tplc="AF7EEE9C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0EE29F9"/>
    <w:multiLevelType w:val="hybridMultilevel"/>
    <w:tmpl w:val="184CA2F2"/>
    <w:lvl w:ilvl="0" w:tplc="27A2CD0E">
      <w:numFmt w:val="bullet"/>
      <w:lvlText w:val="•"/>
      <w:lvlJc w:val="left"/>
      <w:pPr>
        <w:ind w:left="144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1DDB050E"/>
    <w:multiLevelType w:val="hybridMultilevel"/>
    <w:tmpl w:val="E8F6EDC0"/>
    <w:lvl w:ilvl="0" w:tplc="7654D1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F163A9"/>
    <w:multiLevelType w:val="hybridMultilevel"/>
    <w:tmpl w:val="69204D70"/>
    <w:lvl w:ilvl="0" w:tplc="3916775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1FBB0C7C"/>
    <w:multiLevelType w:val="hybridMultilevel"/>
    <w:tmpl w:val="53FA05AE"/>
    <w:lvl w:ilvl="0" w:tplc="9B06CD2C">
      <w:numFmt w:val="bullet"/>
      <w:lvlText w:val="-"/>
      <w:lvlJc w:val="left"/>
      <w:pPr>
        <w:ind w:left="2160" w:hanging="360"/>
      </w:pPr>
      <w:rPr>
        <w:rFonts w:ascii="Calibri" w:eastAsia="Calibri" w:hAnsi="Calibri" w:cs="Calibri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C073CBA"/>
    <w:multiLevelType w:val="hybridMultilevel"/>
    <w:tmpl w:val="3954AD10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EBBAD8CA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2CF27FBA"/>
    <w:multiLevelType w:val="hybridMultilevel"/>
    <w:tmpl w:val="40BCC708"/>
    <w:lvl w:ilvl="0" w:tplc="03006B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73721C"/>
    <w:multiLevelType w:val="hybridMultilevel"/>
    <w:tmpl w:val="4E9E6990"/>
    <w:lvl w:ilvl="0" w:tplc="4426B952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55367B"/>
    <w:multiLevelType w:val="hybridMultilevel"/>
    <w:tmpl w:val="720CAA3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D45604"/>
    <w:multiLevelType w:val="hybridMultilevel"/>
    <w:tmpl w:val="C5723430"/>
    <w:lvl w:ilvl="0" w:tplc="76FC31CC">
      <w:start w:val="1"/>
      <w:numFmt w:val="thaiLetters"/>
      <w:lvlText w:val="%1)"/>
      <w:lvlJc w:val="left"/>
      <w:pPr>
        <w:ind w:left="720" w:hanging="360"/>
      </w:pPr>
      <w:rPr>
        <w:rFonts w:ascii="TH Sarabun New" w:hAnsi="TH Sarabun New" w:cs="TH Sarabun New" w:hint="default"/>
        <w:bCs w:val="0"/>
        <w:iCs w:val="0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5A741C"/>
    <w:multiLevelType w:val="hybridMultilevel"/>
    <w:tmpl w:val="1E4C92B0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DEEA41F8"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843E25"/>
    <w:multiLevelType w:val="hybridMultilevel"/>
    <w:tmpl w:val="C6846E82"/>
    <w:lvl w:ilvl="0" w:tplc="FB48C3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D22E67"/>
    <w:multiLevelType w:val="hybridMultilevel"/>
    <w:tmpl w:val="4C584BEE"/>
    <w:lvl w:ilvl="0" w:tplc="EBEA167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4B1D55E0"/>
    <w:multiLevelType w:val="hybridMultilevel"/>
    <w:tmpl w:val="8174B26C"/>
    <w:lvl w:ilvl="0" w:tplc="4B0CA15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B1F36DA"/>
    <w:multiLevelType w:val="hybridMultilevel"/>
    <w:tmpl w:val="39A003A6"/>
    <w:lvl w:ilvl="0" w:tplc="460E02D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E822498"/>
    <w:multiLevelType w:val="hybridMultilevel"/>
    <w:tmpl w:val="0AB2C792"/>
    <w:lvl w:ilvl="0" w:tplc="EBEA167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513A6E84"/>
    <w:multiLevelType w:val="hybridMultilevel"/>
    <w:tmpl w:val="1FFC529E"/>
    <w:lvl w:ilvl="0" w:tplc="E4D671B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52E562C9"/>
    <w:multiLevelType w:val="hybridMultilevel"/>
    <w:tmpl w:val="19B6D90C"/>
    <w:lvl w:ilvl="0" w:tplc="2BF6F8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4A0CAB"/>
    <w:multiLevelType w:val="multilevel"/>
    <w:tmpl w:val="5ECAF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6234240"/>
    <w:multiLevelType w:val="hybridMultilevel"/>
    <w:tmpl w:val="A7F29628"/>
    <w:lvl w:ilvl="0" w:tplc="3CCA60EC">
      <w:start w:val="1"/>
      <w:numFmt w:val="thaiLetters"/>
      <w:lvlText w:val="%1)"/>
      <w:lvlJc w:val="left"/>
      <w:pPr>
        <w:ind w:left="1080" w:hanging="360"/>
      </w:pPr>
      <w:rPr>
        <w:rFonts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803FA3"/>
    <w:multiLevelType w:val="hybridMultilevel"/>
    <w:tmpl w:val="E648ED86"/>
    <w:lvl w:ilvl="0" w:tplc="F648C080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560841"/>
    <w:multiLevelType w:val="hybridMultilevel"/>
    <w:tmpl w:val="0C441008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48483FB2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4" w15:restartNumberingAfterBreak="0">
    <w:nsid w:val="5E842CE4"/>
    <w:multiLevelType w:val="hybridMultilevel"/>
    <w:tmpl w:val="26CEFCE0"/>
    <w:lvl w:ilvl="0" w:tplc="C69E1BC6">
      <w:start w:val="1"/>
      <w:numFmt w:val="thaiLetters"/>
      <w:lvlText w:val="%1)"/>
      <w:lvlJc w:val="left"/>
      <w:pPr>
        <w:ind w:left="360" w:hanging="360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FAD3E43"/>
    <w:multiLevelType w:val="hybridMultilevel"/>
    <w:tmpl w:val="9F26DAA8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8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DCB58BE"/>
    <w:multiLevelType w:val="hybridMultilevel"/>
    <w:tmpl w:val="890278EA"/>
    <w:lvl w:ilvl="0" w:tplc="9B06CD2C">
      <w:numFmt w:val="bullet"/>
      <w:lvlText w:val="-"/>
      <w:lvlJc w:val="left"/>
      <w:pPr>
        <w:ind w:left="2094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54" w:hanging="360"/>
      </w:pPr>
      <w:rPr>
        <w:rFonts w:ascii="Wingdings" w:hAnsi="Wingdings" w:hint="default"/>
      </w:rPr>
    </w:lvl>
  </w:abstractNum>
  <w:abstractNum w:abstractNumId="40" w15:restartNumberingAfterBreak="0">
    <w:nsid w:val="6ED76EE4"/>
    <w:multiLevelType w:val="hybridMultilevel"/>
    <w:tmpl w:val="369692E2"/>
    <w:lvl w:ilvl="0" w:tplc="79704A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C82BDE"/>
    <w:multiLevelType w:val="hybridMultilevel"/>
    <w:tmpl w:val="353499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30E38E6"/>
    <w:multiLevelType w:val="hybridMultilevel"/>
    <w:tmpl w:val="514895B8"/>
    <w:lvl w:ilvl="0" w:tplc="5B1CBB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D50214"/>
    <w:multiLevelType w:val="hybridMultilevel"/>
    <w:tmpl w:val="8D464F78"/>
    <w:lvl w:ilvl="0" w:tplc="EBC20CB2">
      <w:start w:val="1"/>
      <w:numFmt w:val="thaiLetters"/>
      <w:lvlText w:val="%1."/>
      <w:lvlJc w:val="left"/>
      <w:pPr>
        <w:ind w:left="720" w:hanging="360"/>
      </w:pPr>
      <w:rPr>
        <w:rFonts w:ascii="TH Sarabun New" w:hAnsi="TH Sarabun New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644F03"/>
    <w:multiLevelType w:val="hybridMultilevel"/>
    <w:tmpl w:val="0C1288AE"/>
    <w:lvl w:ilvl="0" w:tplc="ECFAC52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6" w15:restartNumberingAfterBreak="0">
    <w:nsid w:val="7F413CDF"/>
    <w:multiLevelType w:val="hybridMultilevel"/>
    <w:tmpl w:val="CCA6B1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7511804">
    <w:abstractNumId w:val="26"/>
  </w:num>
  <w:num w:numId="2" w16cid:durableId="1797410044">
    <w:abstractNumId w:val="22"/>
  </w:num>
  <w:num w:numId="3" w16cid:durableId="1983195675">
    <w:abstractNumId w:val="18"/>
  </w:num>
  <w:num w:numId="4" w16cid:durableId="1649046099">
    <w:abstractNumId w:val="10"/>
  </w:num>
  <w:num w:numId="5" w16cid:durableId="817115411">
    <w:abstractNumId w:val="19"/>
  </w:num>
  <w:num w:numId="6" w16cid:durableId="1710449282">
    <w:abstractNumId w:val="1"/>
  </w:num>
  <w:num w:numId="7" w16cid:durableId="1217472681">
    <w:abstractNumId w:val="44"/>
  </w:num>
  <w:num w:numId="8" w16cid:durableId="1799032803">
    <w:abstractNumId w:val="40"/>
  </w:num>
  <w:num w:numId="9" w16cid:durableId="837380071">
    <w:abstractNumId w:val="25"/>
  </w:num>
  <w:num w:numId="10" w16cid:durableId="524901357">
    <w:abstractNumId w:val="34"/>
  </w:num>
  <w:num w:numId="11" w16cid:durableId="1288970470">
    <w:abstractNumId w:val="36"/>
  </w:num>
  <w:num w:numId="12" w16cid:durableId="351735484">
    <w:abstractNumId w:val="3"/>
  </w:num>
  <w:num w:numId="13" w16cid:durableId="853769933">
    <w:abstractNumId w:val="6"/>
  </w:num>
  <w:num w:numId="14" w16cid:durableId="1215044388">
    <w:abstractNumId w:val="7"/>
  </w:num>
  <w:num w:numId="15" w16cid:durableId="209612294">
    <w:abstractNumId w:val="46"/>
  </w:num>
  <w:num w:numId="16" w16cid:durableId="1852064379">
    <w:abstractNumId w:val="23"/>
  </w:num>
  <w:num w:numId="17" w16cid:durableId="1709603411">
    <w:abstractNumId w:val="14"/>
  </w:num>
  <w:num w:numId="18" w16cid:durableId="1926109288">
    <w:abstractNumId w:val="37"/>
  </w:num>
  <w:num w:numId="19" w16cid:durableId="456947794">
    <w:abstractNumId w:val="38"/>
  </w:num>
  <w:num w:numId="20" w16cid:durableId="968173054">
    <w:abstractNumId w:val="4"/>
  </w:num>
  <w:num w:numId="21" w16cid:durableId="1990203654">
    <w:abstractNumId w:val="42"/>
  </w:num>
  <w:num w:numId="22" w16cid:durableId="886337391">
    <w:abstractNumId w:val="0"/>
  </w:num>
  <w:num w:numId="23" w16cid:durableId="63646945">
    <w:abstractNumId w:val="5"/>
  </w:num>
  <w:num w:numId="24" w16cid:durableId="2058551338">
    <w:abstractNumId w:val="33"/>
  </w:num>
  <w:num w:numId="25" w16cid:durableId="691690233">
    <w:abstractNumId w:val="35"/>
  </w:num>
  <w:num w:numId="26" w16cid:durableId="76441902">
    <w:abstractNumId w:val="15"/>
  </w:num>
  <w:num w:numId="27" w16cid:durableId="306739694">
    <w:abstractNumId w:val="17"/>
  </w:num>
  <w:num w:numId="28" w16cid:durableId="1749688614">
    <w:abstractNumId w:val="41"/>
  </w:num>
  <w:num w:numId="29" w16cid:durableId="2067335426">
    <w:abstractNumId w:val="12"/>
  </w:num>
  <w:num w:numId="30" w16cid:durableId="665206156">
    <w:abstractNumId w:val="39"/>
  </w:num>
  <w:num w:numId="31" w16cid:durableId="731847471">
    <w:abstractNumId w:val="31"/>
  </w:num>
  <w:num w:numId="32" w16cid:durableId="375593322">
    <w:abstractNumId w:val="13"/>
  </w:num>
  <w:num w:numId="33" w16cid:durableId="1247225989">
    <w:abstractNumId w:val="24"/>
  </w:num>
  <w:num w:numId="34" w16cid:durableId="812063583">
    <w:abstractNumId w:val="27"/>
  </w:num>
  <w:num w:numId="35" w16cid:durableId="329792045">
    <w:abstractNumId w:val="20"/>
  </w:num>
  <w:num w:numId="36" w16cid:durableId="1373724985">
    <w:abstractNumId w:val="9"/>
  </w:num>
  <w:num w:numId="37" w16cid:durableId="1933733029">
    <w:abstractNumId w:val="2"/>
  </w:num>
  <w:num w:numId="38" w16cid:durableId="1871263545">
    <w:abstractNumId w:val="30"/>
  </w:num>
  <w:num w:numId="39" w16cid:durableId="22902538">
    <w:abstractNumId w:val="28"/>
  </w:num>
  <w:num w:numId="40" w16cid:durableId="298658236">
    <w:abstractNumId w:val="8"/>
  </w:num>
  <w:num w:numId="41" w16cid:durableId="133722731">
    <w:abstractNumId w:val="32"/>
  </w:num>
  <w:num w:numId="42" w16cid:durableId="1280603579">
    <w:abstractNumId w:val="21"/>
  </w:num>
  <w:num w:numId="43" w16cid:durableId="1169910947">
    <w:abstractNumId w:val="43"/>
  </w:num>
  <w:num w:numId="44" w16cid:durableId="120461926">
    <w:abstractNumId w:val="16"/>
  </w:num>
  <w:num w:numId="45" w16cid:durableId="542912130">
    <w:abstractNumId w:val="45"/>
  </w:num>
  <w:num w:numId="46" w16cid:durableId="250050526">
    <w:abstractNumId w:val="29"/>
  </w:num>
  <w:num w:numId="47" w16cid:durableId="39207603">
    <w:abstractNumId w:val="1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86C13"/>
    <w:rsid w:val="000001AB"/>
    <w:rsid w:val="00000939"/>
    <w:rsid w:val="0000192F"/>
    <w:rsid w:val="00001BE6"/>
    <w:rsid w:val="000029EB"/>
    <w:rsid w:val="00002E2F"/>
    <w:rsid w:val="0000372B"/>
    <w:rsid w:val="0000403C"/>
    <w:rsid w:val="000044CA"/>
    <w:rsid w:val="0000519C"/>
    <w:rsid w:val="000066B8"/>
    <w:rsid w:val="00006F4D"/>
    <w:rsid w:val="0000797D"/>
    <w:rsid w:val="00007BED"/>
    <w:rsid w:val="00010152"/>
    <w:rsid w:val="000101F8"/>
    <w:rsid w:val="0001033C"/>
    <w:rsid w:val="0001041E"/>
    <w:rsid w:val="00010424"/>
    <w:rsid w:val="0001092A"/>
    <w:rsid w:val="00010AF0"/>
    <w:rsid w:val="000130AF"/>
    <w:rsid w:val="00014071"/>
    <w:rsid w:val="0001476F"/>
    <w:rsid w:val="0001489E"/>
    <w:rsid w:val="00014E3B"/>
    <w:rsid w:val="00016142"/>
    <w:rsid w:val="00016A41"/>
    <w:rsid w:val="00016F81"/>
    <w:rsid w:val="00017AF5"/>
    <w:rsid w:val="00017B2B"/>
    <w:rsid w:val="00020C96"/>
    <w:rsid w:val="00021147"/>
    <w:rsid w:val="00021A3C"/>
    <w:rsid w:val="00022952"/>
    <w:rsid w:val="0002302D"/>
    <w:rsid w:val="000235BB"/>
    <w:rsid w:val="00023675"/>
    <w:rsid w:val="00023A50"/>
    <w:rsid w:val="00024410"/>
    <w:rsid w:val="000250C5"/>
    <w:rsid w:val="00025104"/>
    <w:rsid w:val="0002523D"/>
    <w:rsid w:val="0002562A"/>
    <w:rsid w:val="000262F2"/>
    <w:rsid w:val="000269E5"/>
    <w:rsid w:val="000275C0"/>
    <w:rsid w:val="00027948"/>
    <w:rsid w:val="00027B00"/>
    <w:rsid w:val="00027EA8"/>
    <w:rsid w:val="000307A3"/>
    <w:rsid w:val="000309F9"/>
    <w:rsid w:val="000318FE"/>
    <w:rsid w:val="00033B09"/>
    <w:rsid w:val="00033C51"/>
    <w:rsid w:val="00033D96"/>
    <w:rsid w:val="00035347"/>
    <w:rsid w:val="00035EA0"/>
    <w:rsid w:val="00035FB2"/>
    <w:rsid w:val="000362AA"/>
    <w:rsid w:val="00036B51"/>
    <w:rsid w:val="0003734A"/>
    <w:rsid w:val="000375E9"/>
    <w:rsid w:val="000379C3"/>
    <w:rsid w:val="00040762"/>
    <w:rsid w:val="00040CCF"/>
    <w:rsid w:val="00040E0A"/>
    <w:rsid w:val="000411E5"/>
    <w:rsid w:val="00041742"/>
    <w:rsid w:val="000420B8"/>
    <w:rsid w:val="00042318"/>
    <w:rsid w:val="000426D6"/>
    <w:rsid w:val="00042E03"/>
    <w:rsid w:val="0004320E"/>
    <w:rsid w:val="00043AF8"/>
    <w:rsid w:val="00044441"/>
    <w:rsid w:val="00044EBE"/>
    <w:rsid w:val="00045ED8"/>
    <w:rsid w:val="0004610C"/>
    <w:rsid w:val="000467C1"/>
    <w:rsid w:val="00046E0E"/>
    <w:rsid w:val="000475B1"/>
    <w:rsid w:val="0004788A"/>
    <w:rsid w:val="00047F28"/>
    <w:rsid w:val="00047FE6"/>
    <w:rsid w:val="00050D0A"/>
    <w:rsid w:val="00051519"/>
    <w:rsid w:val="00051737"/>
    <w:rsid w:val="0005174D"/>
    <w:rsid w:val="0005197D"/>
    <w:rsid w:val="000524E2"/>
    <w:rsid w:val="00052641"/>
    <w:rsid w:val="0005324E"/>
    <w:rsid w:val="00053496"/>
    <w:rsid w:val="000534C1"/>
    <w:rsid w:val="0005370F"/>
    <w:rsid w:val="000537EF"/>
    <w:rsid w:val="00053A4C"/>
    <w:rsid w:val="00054448"/>
    <w:rsid w:val="00054F0C"/>
    <w:rsid w:val="00055AE7"/>
    <w:rsid w:val="00055C5A"/>
    <w:rsid w:val="00056290"/>
    <w:rsid w:val="00056531"/>
    <w:rsid w:val="00057144"/>
    <w:rsid w:val="000574CD"/>
    <w:rsid w:val="00057514"/>
    <w:rsid w:val="000579F3"/>
    <w:rsid w:val="00061687"/>
    <w:rsid w:val="00061CAF"/>
    <w:rsid w:val="00062295"/>
    <w:rsid w:val="00062BD0"/>
    <w:rsid w:val="00063F88"/>
    <w:rsid w:val="0006473C"/>
    <w:rsid w:val="00064E84"/>
    <w:rsid w:val="00064FC3"/>
    <w:rsid w:val="00065C5B"/>
    <w:rsid w:val="000661AD"/>
    <w:rsid w:val="00066554"/>
    <w:rsid w:val="00066C27"/>
    <w:rsid w:val="000674AB"/>
    <w:rsid w:val="00070592"/>
    <w:rsid w:val="000719C1"/>
    <w:rsid w:val="0007396C"/>
    <w:rsid w:val="00073C56"/>
    <w:rsid w:val="0007435F"/>
    <w:rsid w:val="000748FC"/>
    <w:rsid w:val="0007505A"/>
    <w:rsid w:val="00075759"/>
    <w:rsid w:val="000757F0"/>
    <w:rsid w:val="000760B5"/>
    <w:rsid w:val="0007657C"/>
    <w:rsid w:val="00076C58"/>
    <w:rsid w:val="00077220"/>
    <w:rsid w:val="00077F27"/>
    <w:rsid w:val="00080DFF"/>
    <w:rsid w:val="00081204"/>
    <w:rsid w:val="0008152E"/>
    <w:rsid w:val="0008226D"/>
    <w:rsid w:val="00082814"/>
    <w:rsid w:val="000832D7"/>
    <w:rsid w:val="00083326"/>
    <w:rsid w:val="000833C9"/>
    <w:rsid w:val="00084507"/>
    <w:rsid w:val="000849E0"/>
    <w:rsid w:val="000861EA"/>
    <w:rsid w:val="00087352"/>
    <w:rsid w:val="000908DD"/>
    <w:rsid w:val="00090E7D"/>
    <w:rsid w:val="00091D16"/>
    <w:rsid w:val="0009298D"/>
    <w:rsid w:val="0009318A"/>
    <w:rsid w:val="00093659"/>
    <w:rsid w:val="00093B48"/>
    <w:rsid w:val="00093DC7"/>
    <w:rsid w:val="000943E2"/>
    <w:rsid w:val="00094502"/>
    <w:rsid w:val="00094ABC"/>
    <w:rsid w:val="00094C99"/>
    <w:rsid w:val="000950C9"/>
    <w:rsid w:val="0009547A"/>
    <w:rsid w:val="00095DCF"/>
    <w:rsid w:val="0009624A"/>
    <w:rsid w:val="0009666A"/>
    <w:rsid w:val="0009685A"/>
    <w:rsid w:val="0009711C"/>
    <w:rsid w:val="000973F6"/>
    <w:rsid w:val="000A0349"/>
    <w:rsid w:val="000A04C4"/>
    <w:rsid w:val="000A1074"/>
    <w:rsid w:val="000A26C6"/>
    <w:rsid w:val="000A29F8"/>
    <w:rsid w:val="000A2BE6"/>
    <w:rsid w:val="000A3736"/>
    <w:rsid w:val="000A3CBD"/>
    <w:rsid w:val="000A40B2"/>
    <w:rsid w:val="000A48F0"/>
    <w:rsid w:val="000A54E1"/>
    <w:rsid w:val="000A5EDF"/>
    <w:rsid w:val="000A6D62"/>
    <w:rsid w:val="000A6E53"/>
    <w:rsid w:val="000A702D"/>
    <w:rsid w:val="000A709C"/>
    <w:rsid w:val="000A7503"/>
    <w:rsid w:val="000A7512"/>
    <w:rsid w:val="000B0455"/>
    <w:rsid w:val="000B04A1"/>
    <w:rsid w:val="000B1627"/>
    <w:rsid w:val="000B193E"/>
    <w:rsid w:val="000B3C7C"/>
    <w:rsid w:val="000B4093"/>
    <w:rsid w:val="000B40B4"/>
    <w:rsid w:val="000B4395"/>
    <w:rsid w:val="000B4A2F"/>
    <w:rsid w:val="000B5F3D"/>
    <w:rsid w:val="000B605E"/>
    <w:rsid w:val="000B7905"/>
    <w:rsid w:val="000B7DE7"/>
    <w:rsid w:val="000C1074"/>
    <w:rsid w:val="000C139A"/>
    <w:rsid w:val="000C16C6"/>
    <w:rsid w:val="000C25AF"/>
    <w:rsid w:val="000C2B7B"/>
    <w:rsid w:val="000C2F11"/>
    <w:rsid w:val="000C37A7"/>
    <w:rsid w:val="000C3DB4"/>
    <w:rsid w:val="000C4339"/>
    <w:rsid w:val="000C5545"/>
    <w:rsid w:val="000C6ECC"/>
    <w:rsid w:val="000D004C"/>
    <w:rsid w:val="000D060A"/>
    <w:rsid w:val="000D0AD9"/>
    <w:rsid w:val="000D180D"/>
    <w:rsid w:val="000D1BAE"/>
    <w:rsid w:val="000D1C62"/>
    <w:rsid w:val="000D1CDC"/>
    <w:rsid w:val="000D34A4"/>
    <w:rsid w:val="000D3C9F"/>
    <w:rsid w:val="000D480E"/>
    <w:rsid w:val="000D4CEA"/>
    <w:rsid w:val="000D5005"/>
    <w:rsid w:val="000D515A"/>
    <w:rsid w:val="000D54E3"/>
    <w:rsid w:val="000D5827"/>
    <w:rsid w:val="000D5C43"/>
    <w:rsid w:val="000D665F"/>
    <w:rsid w:val="000D7775"/>
    <w:rsid w:val="000D7E1C"/>
    <w:rsid w:val="000E0BD7"/>
    <w:rsid w:val="000E13F6"/>
    <w:rsid w:val="000E1A62"/>
    <w:rsid w:val="000E1A89"/>
    <w:rsid w:val="000E25B4"/>
    <w:rsid w:val="000E360D"/>
    <w:rsid w:val="000E47F9"/>
    <w:rsid w:val="000E4941"/>
    <w:rsid w:val="000E4AA1"/>
    <w:rsid w:val="000E4FB0"/>
    <w:rsid w:val="000E4FBC"/>
    <w:rsid w:val="000E5C5D"/>
    <w:rsid w:val="000E5EE7"/>
    <w:rsid w:val="000E687A"/>
    <w:rsid w:val="000E6F64"/>
    <w:rsid w:val="000E7800"/>
    <w:rsid w:val="000F0117"/>
    <w:rsid w:val="000F0267"/>
    <w:rsid w:val="000F060E"/>
    <w:rsid w:val="000F0CF6"/>
    <w:rsid w:val="000F203B"/>
    <w:rsid w:val="000F22FF"/>
    <w:rsid w:val="000F233D"/>
    <w:rsid w:val="000F25E3"/>
    <w:rsid w:val="000F265F"/>
    <w:rsid w:val="000F3771"/>
    <w:rsid w:val="000F388D"/>
    <w:rsid w:val="000F3D17"/>
    <w:rsid w:val="000F3E04"/>
    <w:rsid w:val="000F4434"/>
    <w:rsid w:val="000F4E39"/>
    <w:rsid w:val="000F5038"/>
    <w:rsid w:val="000F5401"/>
    <w:rsid w:val="000F59D0"/>
    <w:rsid w:val="000F5EFC"/>
    <w:rsid w:val="000F68D5"/>
    <w:rsid w:val="000F6AC2"/>
    <w:rsid w:val="000F6D55"/>
    <w:rsid w:val="000F6E8B"/>
    <w:rsid w:val="000F70D6"/>
    <w:rsid w:val="000F7CD1"/>
    <w:rsid w:val="0010129C"/>
    <w:rsid w:val="00101AF5"/>
    <w:rsid w:val="00101BC9"/>
    <w:rsid w:val="00101F14"/>
    <w:rsid w:val="0010230A"/>
    <w:rsid w:val="001027E9"/>
    <w:rsid w:val="00102B6F"/>
    <w:rsid w:val="00102DD2"/>
    <w:rsid w:val="00102FB5"/>
    <w:rsid w:val="00103154"/>
    <w:rsid w:val="0010318C"/>
    <w:rsid w:val="00103A7F"/>
    <w:rsid w:val="00103FBC"/>
    <w:rsid w:val="0010466E"/>
    <w:rsid w:val="0010469B"/>
    <w:rsid w:val="00105B16"/>
    <w:rsid w:val="00105C11"/>
    <w:rsid w:val="00105CB0"/>
    <w:rsid w:val="00106031"/>
    <w:rsid w:val="00106EA2"/>
    <w:rsid w:val="00106F7F"/>
    <w:rsid w:val="001101DF"/>
    <w:rsid w:val="00112A6F"/>
    <w:rsid w:val="00113437"/>
    <w:rsid w:val="001146CA"/>
    <w:rsid w:val="00114801"/>
    <w:rsid w:val="0011625F"/>
    <w:rsid w:val="00116714"/>
    <w:rsid w:val="00116C27"/>
    <w:rsid w:val="001171D3"/>
    <w:rsid w:val="00117614"/>
    <w:rsid w:val="001176AC"/>
    <w:rsid w:val="00117960"/>
    <w:rsid w:val="00117CFD"/>
    <w:rsid w:val="00120679"/>
    <w:rsid w:val="00120EA3"/>
    <w:rsid w:val="00122097"/>
    <w:rsid w:val="00122137"/>
    <w:rsid w:val="0012267D"/>
    <w:rsid w:val="00123637"/>
    <w:rsid w:val="0012370D"/>
    <w:rsid w:val="00123E7F"/>
    <w:rsid w:val="0012433E"/>
    <w:rsid w:val="001246EF"/>
    <w:rsid w:val="00124AE3"/>
    <w:rsid w:val="00125238"/>
    <w:rsid w:val="00125381"/>
    <w:rsid w:val="00125959"/>
    <w:rsid w:val="00126028"/>
    <w:rsid w:val="0012610F"/>
    <w:rsid w:val="0012634C"/>
    <w:rsid w:val="00127461"/>
    <w:rsid w:val="00130746"/>
    <w:rsid w:val="00130B41"/>
    <w:rsid w:val="00131826"/>
    <w:rsid w:val="00131A01"/>
    <w:rsid w:val="00131D39"/>
    <w:rsid w:val="00134C3B"/>
    <w:rsid w:val="00136191"/>
    <w:rsid w:val="001361DE"/>
    <w:rsid w:val="00136543"/>
    <w:rsid w:val="00136578"/>
    <w:rsid w:val="00136A9E"/>
    <w:rsid w:val="0013778F"/>
    <w:rsid w:val="00137E3D"/>
    <w:rsid w:val="001400B0"/>
    <w:rsid w:val="0014085C"/>
    <w:rsid w:val="00140DAC"/>
    <w:rsid w:val="00141220"/>
    <w:rsid w:val="0014166C"/>
    <w:rsid w:val="001418EA"/>
    <w:rsid w:val="00141FB2"/>
    <w:rsid w:val="00142193"/>
    <w:rsid w:val="00142533"/>
    <w:rsid w:val="001427D0"/>
    <w:rsid w:val="001429C4"/>
    <w:rsid w:val="00142ABA"/>
    <w:rsid w:val="00142CB9"/>
    <w:rsid w:val="00143E9C"/>
    <w:rsid w:val="00144302"/>
    <w:rsid w:val="001448C1"/>
    <w:rsid w:val="00144BA9"/>
    <w:rsid w:val="00144C5E"/>
    <w:rsid w:val="00144D34"/>
    <w:rsid w:val="0014521C"/>
    <w:rsid w:val="0014553D"/>
    <w:rsid w:val="00146267"/>
    <w:rsid w:val="00146ABD"/>
    <w:rsid w:val="0015082E"/>
    <w:rsid w:val="00151A87"/>
    <w:rsid w:val="00153B1F"/>
    <w:rsid w:val="0015427E"/>
    <w:rsid w:val="00154991"/>
    <w:rsid w:val="00154DF5"/>
    <w:rsid w:val="0015560E"/>
    <w:rsid w:val="0015565F"/>
    <w:rsid w:val="00155A53"/>
    <w:rsid w:val="00155CCF"/>
    <w:rsid w:val="00155D50"/>
    <w:rsid w:val="0015618C"/>
    <w:rsid w:val="0015622B"/>
    <w:rsid w:val="00156B93"/>
    <w:rsid w:val="001570D3"/>
    <w:rsid w:val="0015716F"/>
    <w:rsid w:val="0015734B"/>
    <w:rsid w:val="001574AA"/>
    <w:rsid w:val="00157B6F"/>
    <w:rsid w:val="00160476"/>
    <w:rsid w:val="00160493"/>
    <w:rsid w:val="00160DFC"/>
    <w:rsid w:val="00160E84"/>
    <w:rsid w:val="00162874"/>
    <w:rsid w:val="00163C0C"/>
    <w:rsid w:val="00164D13"/>
    <w:rsid w:val="0016644E"/>
    <w:rsid w:val="00166A40"/>
    <w:rsid w:val="00166EA3"/>
    <w:rsid w:val="0016709B"/>
    <w:rsid w:val="00170755"/>
    <w:rsid w:val="00170A2E"/>
    <w:rsid w:val="00170A92"/>
    <w:rsid w:val="00170B68"/>
    <w:rsid w:val="001716B4"/>
    <w:rsid w:val="001718C7"/>
    <w:rsid w:val="00171FCF"/>
    <w:rsid w:val="00171FDE"/>
    <w:rsid w:val="00172937"/>
    <w:rsid w:val="00173A9E"/>
    <w:rsid w:val="00173AB8"/>
    <w:rsid w:val="00173D1D"/>
    <w:rsid w:val="00173EC5"/>
    <w:rsid w:val="00174168"/>
    <w:rsid w:val="001743F8"/>
    <w:rsid w:val="00174D76"/>
    <w:rsid w:val="00174DB4"/>
    <w:rsid w:val="00175153"/>
    <w:rsid w:val="00175302"/>
    <w:rsid w:val="00175493"/>
    <w:rsid w:val="001756E4"/>
    <w:rsid w:val="001767C0"/>
    <w:rsid w:val="00176E79"/>
    <w:rsid w:val="00176F42"/>
    <w:rsid w:val="00177B7C"/>
    <w:rsid w:val="00180848"/>
    <w:rsid w:val="00180BD8"/>
    <w:rsid w:val="00181423"/>
    <w:rsid w:val="001817BD"/>
    <w:rsid w:val="001825FA"/>
    <w:rsid w:val="00182D1C"/>
    <w:rsid w:val="00183020"/>
    <w:rsid w:val="00183758"/>
    <w:rsid w:val="00183FF2"/>
    <w:rsid w:val="00185E1C"/>
    <w:rsid w:val="00186446"/>
    <w:rsid w:val="001867D1"/>
    <w:rsid w:val="00186A37"/>
    <w:rsid w:val="00186C13"/>
    <w:rsid w:val="001875F0"/>
    <w:rsid w:val="00187CB7"/>
    <w:rsid w:val="001903E3"/>
    <w:rsid w:val="00190B55"/>
    <w:rsid w:val="00190F0C"/>
    <w:rsid w:val="00190F7E"/>
    <w:rsid w:val="001913F5"/>
    <w:rsid w:val="00191669"/>
    <w:rsid w:val="00192482"/>
    <w:rsid w:val="0019262E"/>
    <w:rsid w:val="001933EB"/>
    <w:rsid w:val="001951D2"/>
    <w:rsid w:val="00195AB0"/>
    <w:rsid w:val="00195E60"/>
    <w:rsid w:val="00197009"/>
    <w:rsid w:val="001973D8"/>
    <w:rsid w:val="0019786D"/>
    <w:rsid w:val="001A00B5"/>
    <w:rsid w:val="001A0A03"/>
    <w:rsid w:val="001A0BAE"/>
    <w:rsid w:val="001A20BA"/>
    <w:rsid w:val="001A27F1"/>
    <w:rsid w:val="001A395F"/>
    <w:rsid w:val="001A3D0B"/>
    <w:rsid w:val="001A4EAA"/>
    <w:rsid w:val="001A6053"/>
    <w:rsid w:val="001A6207"/>
    <w:rsid w:val="001A63D0"/>
    <w:rsid w:val="001A745E"/>
    <w:rsid w:val="001A7592"/>
    <w:rsid w:val="001A7DC6"/>
    <w:rsid w:val="001A7E99"/>
    <w:rsid w:val="001B0546"/>
    <w:rsid w:val="001B07A9"/>
    <w:rsid w:val="001B149D"/>
    <w:rsid w:val="001B15BC"/>
    <w:rsid w:val="001B25B3"/>
    <w:rsid w:val="001B32C7"/>
    <w:rsid w:val="001B3F3A"/>
    <w:rsid w:val="001B57F8"/>
    <w:rsid w:val="001B5BB0"/>
    <w:rsid w:val="001B5D9A"/>
    <w:rsid w:val="001B66FA"/>
    <w:rsid w:val="001B6B89"/>
    <w:rsid w:val="001B6DAF"/>
    <w:rsid w:val="001B70B4"/>
    <w:rsid w:val="001B71CE"/>
    <w:rsid w:val="001B79E1"/>
    <w:rsid w:val="001B7B1D"/>
    <w:rsid w:val="001C0085"/>
    <w:rsid w:val="001C0653"/>
    <w:rsid w:val="001C07FF"/>
    <w:rsid w:val="001C0F4C"/>
    <w:rsid w:val="001C1A13"/>
    <w:rsid w:val="001C1CEF"/>
    <w:rsid w:val="001C266A"/>
    <w:rsid w:val="001C2F4E"/>
    <w:rsid w:val="001C3A33"/>
    <w:rsid w:val="001C3A7B"/>
    <w:rsid w:val="001C3F1C"/>
    <w:rsid w:val="001C4B1D"/>
    <w:rsid w:val="001C55B2"/>
    <w:rsid w:val="001C5841"/>
    <w:rsid w:val="001C5A06"/>
    <w:rsid w:val="001C5BC8"/>
    <w:rsid w:val="001C6A0C"/>
    <w:rsid w:val="001C777D"/>
    <w:rsid w:val="001C7995"/>
    <w:rsid w:val="001D0092"/>
    <w:rsid w:val="001D02DF"/>
    <w:rsid w:val="001D137C"/>
    <w:rsid w:val="001D1641"/>
    <w:rsid w:val="001D1B78"/>
    <w:rsid w:val="001D1B85"/>
    <w:rsid w:val="001D2115"/>
    <w:rsid w:val="001D27C6"/>
    <w:rsid w:val="001D2B8C"/>
    <w:rsid w:val="001D2CFD"/>
    <w:rsid w:val="001D32AE"/>
    <w:rsid w:val="001D42FC"/>
    <w:rsid w:val="001D4BE9"/>
    <w:rsid w:val="001D50AE"/>
    <w:rsid w:val="001D52A5"/>
    <w:rsid w:val="001D5BE4"/>
    <w:rsid w:val="001D5DEF"/>
    <w:rsid w:val="001D6CFF"/>
    <w:rsid w:val="001D6D74"/>
    <w:rsid w:val="001D74F0"/>
    <w:rsid w:val="001D7C4D"/>
    <w:rsid w:val="001D7CDA"/>
    <w:rsid w:val="001D7E33"/>
    <w:rsid w:val="001E060B"/>
    <w:rsid w:val="001E061D"/>
    <w:rsid w:val="001E101B"/>
    <w:rsid w:val="001E1174"/>
    <w:rsid w:val="001E2D7D"/>
    <w:rsid w:val="001E35A1"/>
    <w:rsid w:val="001E3974"/>
    <w:rsid w:val="001E3F04"/>
    <w:rsid w:val="001E4393"/>
    <w:rsid w:val="001E43E1"/>
    <w:rsid w:val="001E4BF8"/>
    <w:rsid w:val="001E51AF"/>
    <w:rsid w:val="001E5474"/>
    <w:rsid w:val="001E5C74"/>
    <w:rsid w:val="001E5EC7"/>
    <w:rsid w:val="001E642C"/>
    <w:rsid w:val="001E65D7"/>
    <w:rsid w:val="001E67CE"/>
    <w:rsid w:val="001E7DBF"/>
    <w:rsid w:val="001F0614"/>
    <w:rsid w:val="001F066D"/>
    <w:rsid w:val="001F1594"/>
    <w:rsid w:val="001F1A75"/>
    <w:rsid w:val="001F2BBA"/>
    <w:rsid w:val="001F3DA7"/>
    <w:rsid w:val="001F42E4"/>
    <w:rsid w:val="001F43B5"/>
    <w:rsid w:val="001F5129"/>
    <w:rsid w:val="001F5812"/>
    <w:rsid w:val="001F5F5D"/>
    <w:rsid w:val="001F61C6"/>
    <w:rsid w:val="001F6426"/>
    <w:rsid w:val="001F67D0"/>
    <w:rsid w:val="001F6C25"/>
    <w:rsid w:val="001F6FAE"/>
    <w:rsid w:val="001F7607"/>
    <w:rsid w:val="001F7C0B"/>
    <w:rsid w:val="002000A3"/>
    <w:rsid w:val="0020049C"/>
    <w:rsid w:val="002010B7"/>
    <w:rsid w:val="002016F1"/>
    <w:rsid w:val="00201788"/>
    <w:rsid w:val="002024D4"/>
    <w:rsid w:val="00202567"/>
    <w:rsid w:val="00202665"/>
    <w:rsid w:val="00202D3C"/>
    <w:rsid w:val="00202F3A"/>
    <w:rsid w:val="0020372F"/>
    <w:rsid w:val="00204490"/>
    <w:rsid w:val="00204F0B"/>
    <w:rsid w:val="002051FF"/>
    <w:rsid w:val="002064C6"/>
    <w:rsid w:val="00206663"/>
    <w:rsid w:val="002077E2"/>
    <w:rsid w:val="00207B46"/>
    <w:rsid w:val="00210444"/>
    <w:rsid w:val="00210868"/>
    <w:rsid w:val="0021231B"/>
    <w:rsid w:val="00212574"/>
    <w:rsid w:val="00212BAF"/>
    <w:rsid w:val="00212C05"/>
    <w:rsid w:val="002133D6"/>
    <w:rsid w:val="00213645"/>
    <w:rsid w:val="00214718"/>
    <w:rsid w:val="00214ACA"/>
    <w:rsid w:val="00215581"/>
    <w:rsid w:val="002158C6"/>
    <w:rsid w:val="00215DA0"/>
    <w:rsid w:val="0021625D"/>
    <w:rsid w:val="00217195"/>
    <w:rsid w:val="00217590"/>
    <w:rsid w:val="00217E38"/>
    <w:rsid w:val="002205F7"/>
    <w:rsid w:val="0022089B"/>
    <w:rsid w:val="00220B7F"/>
    <w:rsid w:val="00220BB2"/>
    <w:rsid w:val="00220CCB"/>
    <w:rsid w:val="00221C41"/>
    <w:rsid w:val="0022273F"/>
    <w:rsid w:val="00222ED2"/>
    <w:rsid w:val="0022348B"/>
    <w:rsid w:val="00223BFB"/>
    <w:rsid w:val="002244FA"/>
    <w:rsid w:val="00224502"/>
    <w:rsid w:val="00224E17"/>
    <w:rsid w:val="00225B1A"/>
    <w:rsid w:val="00225CE7"/>
    <w:rsid w:val="00225DD5"/>
    <w:rsid w:val="00226090"/>
    <w:rsid w:val="002260E0"/>
    <w:rsid w:val="0022698B"/>
    <w:rsid w:val="0022709C"/>
    <w:rsid w:val="002277BC"/>
    <w:rsid w:val="002279B2"/>
    <w:rsid w:val="00230307"/>
    <w:rsid w:val="00230CAB"/>
    <w:rsid w:val="002310EE"/>
    <w:rsid w:val="00231391"/>
    <w:rsid w:val="00231836"/>
    <w:rsid w:val="00232529"/>
    <w:rsid w:val="00232AC6"/>
    <w:rsid w:val="002334DC"/>
    <w:rsid w:val="0023361F"/>
    <w:rsid w:val="00233F0A"/>
    <w:rsid w:val="00233F0B"/>
    <w:rsid w:val="0023410C"/>
    <w:rsid w:val="00234669"/>
    <w:rsid w:val="0023487A"/>
    <w:rsid w:val="00235208"/>
    <w:rsid w:val="002354AC"/>
    <w:rsid w:val="002367D6"/>
    <w:rsid w:val="00236846"/>
    <w:rsid w:val="00237497"/>
    <w:rsid w:val="00237B3D"/>
    <w:rsid w:val="00240B22"/>
    <w:rsid w:val="002428E4"/>
    <w:rsid w:val="00242A25"/>
    <w:rsid w:val="00243110"/>
    <w:rsid w:val="0024423F"/>
    <w:rsid w:val="002455FE"/>
    <w:rsid w:val="0024567B"/>
    <w:rsid w:val="00245F33"/>
    <w:rsid w:val="002460AD"/>
    <w:rsid w:val="0024721D"/>
    <w:rsid w:val="0025030C"/>
    <w:rsid w:val="002507F4"/>
    <w:rsid w:val="00250A52"/>
    <w:rsid w:val="00250AD2"/>
    <w:rsid w:val="00251ADA"/>
    <w:rsid w:val="00254498"/>
    <w:rsid w:val="00255E53"/>
    <w:rsid w:val="002572D3"/>
    <w:rsid w:val="002578CB"/>
    <w:rsid w:val="002606B7"/>
    <w:rsid w:val="002608CA"/>
    <w:rsid w:val="00260A33"/>
    <w:rsid w:val="00260F18"/>
    <w:rsid w:val="0026150A"/>
    <w:rsid w:val="0026245B"/>
    <w:rsid w:val="00262A8A"/>
    <w:rsid w:val="00262ABE"/>
    <w:rsid w:val="00262DB7"/>
    <w:rsid w:val="00262FF3"/>
    <w:rsid w:val="00263355"/>
    <w:rsid w:val="00263734"/>
    <w:rsid w:val="0026391A"/>
    <w:rsid w:val="002643E2"/>
    <w:rsid w:val="002644B8"/>
    <w:rsid w:val="002651C8"/>
    <w:rsid w:val="00265545"/>
    <w:rsid w:val="00266545"/>
    <w:rsid w:val="00266736"/>
    <w:rsid w:val="00266804"/>
    <w:rsid w:val="00266C0B"/>
    <w:rsid w:val="00267AF8"/>
    <w:rsid w:val="00267C3C"/>
    <w:rsid w:val="0027037D"/>
    <w:rsid w:val="00273160"/>
    <w:rsid w:val="002738F8"/>
    <w:rsid w:val="00273C6E"/>
    <w:rsid w:val="002749DB"/>
    <w:rsid w:val="00275686"/>
    <w:rsid w:val="002758C8"/>
    <w:rsid w:val="00276549"/>
    <w:rsid w:val="00277FCB"/>
    <w:rsid w:val="00281125"/>
    <w:rsid w:val="00281896"/>
    <w:rsid w:val="00282DCB"/>
    <w:rsid w:val="00282DED"/>
    <w:rsid w:val="0028380E"/>
    <w:rsid w:val="00283EDD"/>
    <w:rsid w:val="00284A05"/>
    <w:rsid w:val="002854D5"/>
    <w:rsid w:val="002868D0"/>
    <w:rsid w:val="0028718B"/>
    <w:rsid w:val="0028725D"/>
    <w:rsid w:val="002873B2"/>
    <w:rsid w:val="002879CA"/>
    <w:rsid w:val="002905DA"/>
    <w:rsid w:val="0029111F"/>
    <w:rsid w:val="00292256"/>
    <w:rsid w:val="00292A25"/>
    <w:rsid w:val="00292D5E"/>
    <w:rsid w:val="002940B6"/>
    <w:rsid w:val="00294362"/>
    <w:rsid w:val="00294C0D"/>
    <w:rsid w:val="002950D9"/>
    <w:rsid w:val="00295958"/>
    <w:rsid w:val="002961B1"/>
    <w:rsid w:val="00296D41"/>
    <w:rsid w:val="00297026"/>
    <w:rsid w:val="002976F3"/>
    <w:rsid w:val="00297831"/>
    <w:rsid w:val="00297DA2"/>
    <w:rsid w:val="002A0C62"/>
    <w:rsid w:val="002A0DFF"/>
    <w:rsid w:val="002A0F57"/>
    <w:rsid w:val="002A1B0F"/>
    <w:rsid w:val="002A1ECA"/>
    <w:rsid w:val="002A21FA"/>
    <w:rsid w:val="002A24EC"/>
    <w:rsid w:val="002A33D3"/>
    <w:rsid w:val="002A3640"/>
    <w:rsid w:val="002A3B13"/>
    <w:rsid w:val="002A3F41"/>
    <w:rsid w:val="002A47C9"/>
    <w:rsid w:val="002A494A"/>
    <w:rsid w:val="002A54FB"/>
    <w:rsid w:val="002A5D6D"/>
    <w:rsid w:val="002A60D3"/>
    <w:rsid w:val="002A6213"/>
    <w:rsid w:val="002A62B8"/>
    <w:rsid w:val="002A6453"/>
    <w:rsid w:val="002B04B4"/>
    <w:rsid w:val="002B05C8"/>
    <w:rsid w:val="002B1C78"/>
    <w:rsid w:val="002B1DFC"/>
    <w:rsid w:val="002B26C5"/>
    <w:rsid w:val="002B2ABA"/>
    <w:rsid w:val="002B2C98"/>
    <w:rsid w:val="002B3113"/>
    <w:rsid w:val="002B39A2"/>
    <w:rsid w:val="002B3F78"/>
    <w:rsid w:val="002B405B"/>
    <w:rsid w:val="002B4B48"/>
    <w:rsid w:val="002B5CB2"/>
    <w:rsid w:val="002B6650"/>
    <w:rsid w:val="002B6B1C"/>
    <w:rsid w:val="002B6B7B"/>
    <w:rsid w:val="002C0AE3"/>
    <w:rsid w:val="002C0AE9"/>
    <w:rsid w:val="002C1645"/>
    <w:rsid w:val="002C1D04"/>
    <w:rsid w:val="002C266F"/>
    <w:rsid w:val="002C3305"/>
    <w:rsid w:val="002C3555"/>
    <w:rsid w:val="002C35D4"/>
    <w:rsid w:val="002C3DB2"/>
    <w:rsid w:val="002C4C14"/>
    <w:rsid w:val="002C5020"/>
    <w:rsid w:val="002C5722"/>
    <w:rsid w:val="002C5A28"/>
    <w:rsid w:val="002C60C4"/>
    <w:rsid w:val="002C65AC"/>
    <w:rsid w:val="002C6A63"/>
    <w:rsid w:val="002C74EE"/>
    <w:rsid w:val="002C752F"/>
    <w:rsid w:val="002D017F"/>
    <w:rsid w:val="002D12B4"/>
    <w:rsid w:val="002D137C"/>
    <w:rsid w:val="002D1F76"/>
    <w:rsid w:val="002D1F83"/>
    <w:rsid w:val="002D25DB"/>
    <w:rsid w:val="002D2682"/>
    <w:rsid w:val="002D2F6D"/>
    <w:rsid w:val="002D2F86"/>
    <w:rsid w:val="002D39D8"/>
    <w:rsid w:val="002D3AED"/>
    <w:rsid w:val="002D3F3B"/>
    <w:rsid w:val="002D419F"/>
    <w:rsid w:val="002D5855"/>
    <w:rsid w:val="002D589E"/>
    <w:rsid w:val="002D63B2"/>
    <w:rsid w:val="002D6700"/>
    <w:rsid w:val="002D6744"/>
    <w:rsid w:val="002D7159"/>
    <w:rsid w:val="002D725A"/>
    <w:rsid w:val="002D72D0"/>
    <w:rsid w:val="002E1C0E"/>
    <w:rsid w:val="002E1EE0"/>
    <w:rsid w:val="002E1FA2"/>
    <w:rsid w:val="002E2619"/>
    <w:rsid w:val="002E3737"/>
    <w:rsid w:val="002E52BF"/>
    <w:rsid w:val="002E5655"/>
    <w:rsid w:val="002E60E7"/>
    <w:rsid w:val="002E7A3A"/>
    <w:rsid w:val="002E7BAA"/>
    <w:rsid w:val="002E7F74"/>
    <w:rsid w:val="002F044D"/>
    <w:rsid w:val="002F0C0F"/>
    <w:rsid w:val="002F1616"/>
    <w:rsid w:val="002F28C5"/>
    <w:rsid w:val="002F2AA3"/>
    <w:rsid w:val="002F2E93"/>
    <w:rsid w:val="002F324B"/>
    <w:rsid w:val="002F3AB2"/>
    <w:rsid w:val="002F3F3A"/>
    <w:rsid w:val="002F47AD"/>
    <w:rsid w:val="002F4D8D"/>
    <w:rsid w:val="002F4F28"/>
    <w:rsid w:val="002F4FF7"/>
    <w:rsid w:val="002F62C0"/>
    <w:rsid w:val="002F6D5C"/>
    <w:rsid w:val="002F70E9"/>
    <w:rsid w:val="002F7791"/>
    <w:rsid w:val="002F795A"/>
    <w:rsid w:val="002F7B23"/>
    <w:rsid w:val="002F7E74"/>
    <w:rsid w:val="003005E7"/>
    <w:rsid w:val="0030068A"/>
    <w:rsid w:val="00301708"/>
    <w:rsid w:val="00301B1F"/>
    <w:rsid w:val="00301C9C"/>
    <w:rsid w:val="00302685"/>
    <w:rsid w:val="0030277A"/>
    <w:rsid w:val="003028EF"/>
    <w:rsid w:val="00302DE5"/>
    <w:rsid w:val="003030DB"/>
    <w:rsid w:val="0030352F"/>
    <w:rsid w:val="003037A0"/>
    <w:rsid w:val="0030429B"/>
    <w:rsid w:val="00304384"/>
    <w:rsid w:val="0030522D"/>
    <w:rsid w:val="00305F8D"/>
    <w:rsid w:val="00306855"/>
    <w:rsid w:val="00306CFA"/>
    <w:rsid w:val="003073E5"/>
    <w:rsid w:val="003077E7"/>
    <w:rsid w:val="00307CA6"/>
    <w:rsid w:val="0031048A"/>
    <w:rsid w:val="00311526"/>
    <w:rsid w:val="00311EDC"/>
    <w:rsid w:val="0031225A"/>
    <w:rsid w:val="00312D92"/>
    <w:rsid w:val="00313DE5"/>
    <w:rsid w:val="00313FF1"/>
    <w:rsid w:val="00314609"/>
    <w:rsid w:val="003148A8"/>
    <w:rsid w:val="0031490E"/>
    <w:rsid w:val="0031509F"/>
    <w:rsid w:val="0031560D"/>
    <w:rsid w:val="00315C21"/>
    <w:rsid w:val="003160A8"/>
    <w:rsid w:val="0031613C"/>
    <w:rsid w:val="003162E5"/>
    <w:rsid w:val="00316E25"/>
    <w:rsid w:val="00316E31"/>
    <w:rsid w:val="003173D6"/>
    <w:rsid w:val="00320BFC"/>
    <w:rsid w:val="00321C5D"/>
    <w:rsid w:val="00321CAF"/>
    <w:rsid w:val="00322126"/>
    <w:rsid w:val="0032380A"/>
    <w:rsid w:val="003238BE"/>
    <w:rsid w:val="003238CA"/>
    <w:rsid w:val="00325001"/>
    <w:rsid w:val="0032594E"/>
    <w:rsid w:val="00325BDD"/>
    <w:rsid w:val="00325E8D"/>
    <w:rsid w:val="00325F49"/>
    <w:rsid w:val="00326779"/>
    <w:rsid w:val="00326B3D"/>
    <w:rsid w:val="00327A5C"/>
    <w:rsid w:val="00327FE6"/>
    <w:rsid w:val="0033115A"/>
    <w:rsid w:val="00331431"/>
    <w:rsid w:val="0033297F"/>
    <w:rsid w:val="0033300A"/>
    <w:rsid w:val="003333A7"/>
    <w:rsid w:val="0033360D"/>
    <w:rsid w:val="00333A4A"/>
    <w:rsid w:val="00334177"/>
    <w:rsid w:val="00334B18"/>
    <w:rsid w:val="00334C74"/>
    <w:rsid w:val="00335B4B"/>
    <w:rsid w:val="00336BD7"/>
    <w:rsid w:val="00336EE1"/>
    <w:rsid w:val="00337043"/>
    <w:rsid w:val="00337EED"/>
    <w:rsid w:val="00340785"/>
    <w:rsid w:val="00340B34"/>
    <w:rsid w:val="00340D85"/>
    <w:rsid w:val="0034109A"/>
    <w:rsid w:val="00341158"/>
    <w:rsid w:val="003423DE"/>
    <w:rsid w:val="00342C0B"/>
    <w:rsid w:val="00342F76"/>
    <w:rsid w:val="0034304D"/>
    <w:rsid w:val="003432C4"/>
    <w:rsid w:val="00343BF3"/>
    <w:rsid w:val="0034404F"/>
    <w:rsid w:val="00344648"/>
    <w:rsid w:val="0034504F"/>
    <w:rsid w:val="00347A42"/>
    <w:rsid w:val="003503D4"/>
    <w:rsid w:val="00350507"/>
    <w:rsid w:val="0035124F"/>
    <w:rsid w:val="0035330E"/>
    <w:rsid w:val="00353537"/>
    <w:rsid w:val="00354F39"/>
    <w:rsid w:val="00355CDE"/>
    <w:rsid w:val="003561F1"/>
    <w:rsid w:val="003577BD"/>
    <w:rsid w:val="003600AF"/>
    <w:rsid w:val="0036015E"/>
    <w:rsid w:val="00360ACD"/>
    <w:rsid w:val="00361449"/>
    <w:rsid w:val="00362887"/>
    <w:rsid w:val="00362B7C"/>
    <w:rsid w:val="0036310D"/>
    <w:rsid w:val="003631C2"/>
    <w:rsid w:val="00364060"/>
    <w:rsid w:val="00364CAB"/>
    <w:rsid w:val="00365386"/>
    <w:rsid w:val="00365D1B"/>
    <w:rsid w:val="00365D6A"/>
    <w:rsid w:val="0036636F"/>
    <w:rsid w:val="00366379"/>
    <w:rsid w:val="00366601"/>
    <w:rsid w:val="00366A31"/>
    <w:rsid w:val="00366A48"/>
    <w:rsid w:val="00366EB7"/>
    <w:rsid w:val="003704E3"/>
    <w:rsid w:val="00370AF7"/>
    <w:rsid w:val="00370DCD"/>
    <w:rsid w:val="00371CDA"/>
    <w:rsid w:val="00372635"/>
    <w:rsid w:val="00372E73"/>
    <w:rsid w:val="003735B1"/>
    <w:rsid w:val="00374066"/>
    <w:rsid w:val="00374218"/>
    <w:rsid w:val="00374549"/>
    <w:rsid w:val="00374A26"/>
    <w:rsid w:val="00375EF6"/>
    <w:rsid w:val="00377832"/>
    <w:rsid w:val="0037785C"/>
    <w:rsid w:val="00381587"/>
    <w:rsid w:val="003816BA"/>
    <w:rsid w:val="00381B26"/>
    <w:rsid w:val="00381D6A"/>
    <w:rsid w:val="00382593"/>
    <w:rsid w:val="00382E56"/>
    <w:rsid w:val="00382FA9"/>
    <w:rsid w:val="00383DB4"/>
    <w:rsid w:val="00384AE1"/>
    <w:rsid w:val="00385160"/>
    <w:rsid w:val="00385682"/>
    <w:rsid w:val="0038705E"/>
    <w:rsid w:val="003870DB"/>
    <w:rsid w:val="00390581"/>
    <w:rsid w:val="00390848"/>
    <w:rsid w:val="003908CC"/>
    <w:rsid w:val="00390AD5"/>
    <w:rsid w:val="0039129C"/>
    <w:rsid w:val="003914DF"/>
    <w:rsid w:val="0039152A"/>
    <w:rsid w:val="00391CE6"/>
    <w:rsid w:val="0039231A"/>
    <w:rsid w:val="00392523"/>
    <w:rsid w:val="0039281B"/>
    <w:rsid w:val="00392CDC"/>
    <w:rsid w:val="00392FA7"/>
    <w:rsid w:val="0039325D"/>
    <w:rsid w:val="00393A76"/>
    <w:rsid w:val="00393C38"/>
    <w:rsid w:val="00393F0C"/>
    <w:rsid w:val="00394206"/>
    <w:rsid w:val="00394668"/>
    <w:rsid w:val="00394A7A"/>
    <w:rsid w:val="00394E11"/>
    <w:rsid w:val="00395194"/>
    <w:rsid w:val="003959EA"/>
    <w:rsid w:val="00395FB4"/>
    <w:rsid w:val="00396ADE"/>
    <w:rsid w:val="00396EEE"/>
    <w:rsid w:val="00397A96"/>
    <w:rsid w:val="003A0D2C"/>
    <w:rsid w:val="003A11D6"/>
    <w:rsid w:val="003A124F"/>
    <w:rsid w:val="003A168F"/>
    <w:rsid w:val="003A1858"/>
    <w:rsid w:val="003A2CAF"/>
    <w:rsid w:val="003A3900"/>
    <w:rsid w:val="003A3E07"/>
    <w:rsid w:val="003A41E7"/>
    <w:rsid w:val="003A44C8"/>
    <w:rsid w:val="003A4C72"/>
    <w:rsid w:val="003A5140"/>
    <w:rsid w:val="003A5BDA"/>
    <w:rsid w:val="003A5CDC"/>
    <w:rsid w:val="003A64F8"/>
    <w:rsid w:val="003A74E5"/>
    <w:rsid w:val="003B20B1"/>
    <w:rsid w:val="003B2D22"/>
    <w:rsid w:val="003B3134"/>
    <w:rsid w:val="003B33AC"/>
    <w:rsid w:val="003B345C"/>
    <w:rsid w:val="003B4E30"/>
    <w:rsid w:val="003B5A0F"/>
    <w:rsid w:val="003B5E53"/>
    <w:rsid w:val="003B5F90"/>
    <w:rsid w:val="003B7C61"/>
    <w:rsid w:val="003B7F4F"/>
    <w:rsid w:val="003C0720"/>
    <w:rsid w:val="003C0DFC"/>
    <w:rsid w:val="003C0F81"/>
    <w:rsid w:val="003C19F2"/>
    <w:rsid w:val="003C219D"/>
    <w:rsid w:val="003C3006"/>
    <w:rsid w:val="003C3397"/>
    <w:rsid w:val="003C3921"/>
    <w:rsid w:val="003C3FA4"/>
    <w:rsid w:val="003C45D9"/>
    <w:rsid w:val="003C55C8"/>
    <w:rsid w:val="003C689F"/>
    <w:rsid w:val="003C7BE2"/>
    <w:rsid w:val="003D06AF"/>
    <w:rsid w:val="003D0EA7"/>
    <w:rsid w:val="003D2313"/>
    <w:rsid w:val="003D27D0"/>
    <w:rsid w:val="003D2CAA"/>
    <w:rsid w:val="003D465A"/>
    <w:rsid w:val="003D4F44"/>
    <w:rsid w:val="003D63C9"/>
    <w:rsid w:val="003D6A42"/>
    <w:rsid w:val="003D78D8"/>
    <w:rsid w:val="003D7917"/>
    <w:rsid w:val="003D7C61"/>
    <w:rsid w:val="003D7F0C"/>
    <w:rsid w:val="003E0759"/>
    <w:rsid w:val="003E1266"/>
    <w:rsid w:val="003E18F0"/>
    <w:rsid w:val="003E195E"/>
    <w:rsid w:val="003E1C6F"/>
    <w:rsid w:val="003E204D"/>
    <w:rsid w:val="003E23BF"/>
    <w:rsid w:val="003E240A"/>
    <w:rsid w:val="003E2B05"/>
    <w:rsid w:val="003E3229"/>
    <w:rsid w:val="003E37F3"/>
    <w:rsid w:val="003E3E5E"/>
    <w:rsid w:val="003E4A4D"/>
    <w:rsid w:val="003E4C2F"/>
    <w:rsid w:val="003E558F"/>
    <w:rsid w:val="003E64BF"/>
    <w:rsid w:val="003E6968"/>
    <w:rsid w:val="003E6AB5"/>
    <w:rsid w:val="003E70A6"/>
    <w:rsid w:val="003E738C"/>
    <w:rsid w:val="003E7819"/>
    <w:rsid w:val="003F1947"/>
    <w:rsid w:val="003F19E1"/>
    <w:rsid w:val="003F2372"/>
    <w:rsid w:val="003F2B97"/>
    <w:rsid w:val="003F330B"/>
    <w:rsid w:val="003F33A6"/>
    <w:rsid w:val="003F5E46"/>
    <w:rsid w:val="003F600F"/>
    <w:rsid w:val="003F7CD9"/>
    <w:rsid w:val="004001D1"/>
    <w:rsid w:val="004002D3"/>
    <w:rsid w:val="004006E8"/>
    <w:rsid w:val="004012B4"/>
    <w:rsid w:val="0040157A"/>
    <w:rsid w:val="004016E2"/>
    <w:rsid w:val="00401B59"/>
    <w:rsid w:val="0040255F"/>
    <w:rsid w:val="00402D51"/>
    <w:rsid w:val="00403923"/>
    <w:rsid w:val="00403EAB"/>
    <w:rsid w:val="004042EA"/>
    <w:rsid w:val="00404CB5"/>
    <w:rsid w:val="00404EAA"/>
    <w:rsid w:val="004060D5"/>
    <w:rsid w:val="00406CC5"/>
    <w:rsid w:val="00406F84"/>
    <w:rsid w:val="004073FF"/>
    <w:rsid w:val="004074F2"/>
    <w:rsid w:val="004075FC"/>
    <w:rsid w:val="00407727"/>
    <w:rsid w:val="00407C0D"/>
    <w:rsid w:val="00411065"/>
    <w:rsid w:val="00411724"/>
    <w:rsid w:val="00411871"/>
    <w:rsid w:val="00412ADF"/>
    <w:rsid w:val="00413282"/>
    <w:rsid w:val="004134D2"/>
    <w:rsid w:val="00413542"/>
    <w:rsid w:val="0041408B"/>
    <w:rsid w:val="004140F7"/>
    <w:rsid w:val="00414C1C"/>
    <w:rsid w:val="00414D0A"/>
    <w:rsid w:val="0041531F"/>
    <w:rsid w:val="00415709"/>
    <w:rsid w:val="00415811"/>
    <w:rsid w:val="00417321"/>
    <w:rsid w:val="00417AB7"/>
    <w:rsid w:val="00417AEE"/>
    <w:rsid w:val="00417DEA"/>
    <w:rsid w:val="0042063C"/>
    <w:rsid w:val="004208ED"/>
    <w:rsid w:val="00421379"/>
    <w:rsid w:val="00421C61"/>
    <w:rsid w:val="00422266"/>
    <w:rsid w:val="00423B7B"/>
    <w:rsid w:val="00424527"/>
    <w:rsid w:val="00424982"/>
    <w:rsid w:val="00424A26"/>
    <w:rsid w:val="00424AC0"/>
    <w:rsid w:val="00425181"/>
    <w:rsid w:val="00425277"/>
    <w:rsid w:val="00425423"/>
    <w:rsid w:val="00425903"/>
    <w:rsid w:val="00430724"/>
    <w:rsid w:val="00430977"/>
    <w:rsid w:val="00430EB8"/>
    <w:rsid w:val="0043144D"/>
    <w:rsid w:val="0043185B"/>
    <w:rsid w:val="004320AE"/>
    <w:rsid w:val="004321B1"/>
    <w:rsid w:val="004321BA"/>
    <w:rsid w:val="004339A2"/>
    <w:rsid w:val="00434891"/>
    <w:rsid w:val="004348A4"/>
    <w:rsid w:val="00436A89"/>
    <w:rsid w:val="0043753F"/>
    <w:rsid w:val="0044000E"/>
    <w:rsid w:val="00440167"/>
    <w:rsid w:val="00440872"/>
    <w:rsid w:val="0044194E"/>
    <w:rsid w:val="00441A9A"/>
    <w:rsid w:val="00442151"/>
    <w:rsid w:val="00442B36"/>
    <w:rsid w:val="00442D64"/>
    <w:rsid w:val="0044328A"/>
    <w:rsid w:val="00443D38"/>
    <w:rsid w:val="004445C1"/>
    <w:rsid w:val="00444B02"/>
    <w:rsid w:val="004457C6"/>
    <w:rsid w:val="0044598D"/>
    <w:rsid w:val="00446606"/>
    <w:rsid w:val="004468ED"/>
    <w:rsid w:val="00446F79"/>
    <w:rsid w:val="004474BC"/>
    <w:rsid w:val="00447738"/>
    <w:rsid w:val="00447A55"/>
    <w:rsid w:val="00447BE0"/>
    <w:rsid w:val="00450381"/>
    <w:rsid w:val="004513A2"/>
    <w:rsid w:val="00451581"/>
    <w:rsid w:val="00451EE9"/>
    <w:rsid w:val="004523B5"/>
    <w:rsid w:val="00452795"/>
    <w:rsid w:val="00452BF8"/>
    <w:rsid w:val="004531D8"/>
    <w:rsid w:val="004532E6"/>
    <w:rsid w:val="00453332"/>
    <w:rsid w:val="00453378"/>
    <w:rsid w:val="00453B50"/>
    <w:rsid w:val="00453C76"/>
    <w:rsid w:val="00454769"/>
    <w:rsid w:val="00454E4C"/>
    <w:rsid w:val="004551DF"/>
    <w:rsid w:val="00455455"/>
    <w:rsid w:val="0045590A"/>
    <w:rsid w:val="004565FD"/>
    <w:rsid w:val="00460317"/>
    <w:rsid w:val="004610C4"/>
    <w:rsid w:val="004613E9"/>
    <w:rsid w:val="0046192B"/>
    <w:rsid w:val="004623F1"/>
    <w:rsid w:val="004629BA"/>
    <w:rsid w:val="00463016"/>
    <w:rsid w:val="004635C1"/>
    <w:rsid w:val="00463CCC"/>
    <w:rsid w:val="0046453C"/>
    <w:rsid w:val="0046478D"/>
    <w:rsid w:val="00464906"/>
    <w:rsid w:val="00464DBC"/>
    <w:rsid w:val="0046525D"/>
    <w:rsid w:val="0046602D"/>
    <w:rsid w:val="004662CB"/>
    <w:rsid w:val="0046634F"/>
    <w:rsid w:val="00466F2D"/>
    <w:rsid w:val="00467521"/>
    <w:rsid w:val="00467AE7"/>
    <w:rsid w:val="00467EF5"/>
    <w:rsid w:val="00470A22"/>
    <w:rsid w:val="00470C0B"/>
    <w:rsid w:val="00471443"/>
    <w:rsid w:val="00471459"/>
    <w:rsid w:val="004718E5"/>
    <w:rsid w:val="00471F84"/>
    <w:rsid w:val="00472398"/>
    <w:rsid w:val="00472C6D"/>
    <w:rsid w:val="004738EB"/>
    <w:rsid w:val="00473B5D"/>
    <w:rsid w:val="00473D7F"/>
    <w:rsid w:val="00474007"/>
    <w:rsid w:val="00474891"/>
    <w:rsid w:val="00474C49"/>
    <w:rsid w:val="00474F8D"/>
    <w:rsid w:val="00475556"/>
    <w:rsid w:val="00475960"/>
    <w:rsid w:val="00475D4A"/>
    <w:rsid w:val="00476D9F"/>
    <w:rsid w:val="0047725F"/>
    <w:rsid w:val="0048027F"/>
    <w:rsid w:val="00480551"/>
    <w:rsid w:val="00480ADA"/>
    <w:rsid w:val="00480D71"/>
    <w:rsid w:val="0048110A"/>
    <w:rsid w:val="004811A2"/>
    <w:rsid w:val="004814F5"/>
    <w:rsid w:val="00481A17"/>
    <w:rsid w:val="004820FB"/>
    <w:rsid w:val="004837E6"/>
    <w:rsid w:val="00483800"/>
    <w:rsid w:val="00483B85"/>
    <w:rsid w:val="00484909"/>
    <w:rsid w:val="00484AF1"/>
    <w:rsid w:val="00484E6B"/>
    <w:rsid w:val="00485237"/>
    <w:rsid w:val="00486168"/>
    <w:rsid w:val="00486246"/>
    <w:rsid w:val="00486BDA"/>
    <w:rsid w:val="00486DEF"/>
    <w:rsid w:val="004874DA"/>
    <w:rsid w:val="00487E01"/>
    <w:rsid w:val="004904C1"/>
    <w:rsid w:val="00490663"/>
    <w:rsid w:val="0049080A"/>
    <w:rsid w:val="00490DDC"/>
    <w:rsid w:val="00491034"/>
    <w:rsid w:val="00491207"/>
    <w:rsid w:val="004918FC"/>
    <w:rsid w:val="00491E4F"/>
    <w:rsid w:val="00492585"/>
    <w:rsid w:val="004930AE"/>
    <w:rsid w:val="004933B2"/>
    <w:rsid w:val="004933D7"/>
    <w:rsid w:val="00493770"/>
    <w:rsid w:val="00493CD1"/>
    <w:rsid w:val="0049536B"/>
    <w:rsid w:val="004958D6"/>
    <w:rsid w:val="00495C79"/>
    <w:rsid w:val="00496110"/>
    <w:rsid w:val="00497A66"/>
    <w:rsid w:val="00497D98"/>
    <w:rsid w:val="004A0913"/>
    <w:rsid w:val="004A0DA7"/>
    <w:rsid w:val="004A10BB"/>
    <w:rsid w:val="004A1661"/>
    <w:rsid w:val="004A1D52"/>
    <w:rsid w:val="004A2BA1"/>
    <w:rsid w:val="004A2DC5"/>
    <w:rsid w:val="004A302E"/>
    <w:rsid w:val="004A34DD"/>
    <w:rsid w:val="004A3EB9"/>
    <w:rsid w:val="004A44BB"/>
    <w:rsid w:val="004A5F8F"/>
    <w:rsid w:val="004A5FA1"/>
    <w:rsid w:val="004A6554"/>
    <w:rsid w:val="004A6BB7"/>
    <w:rsid w:val="004A70D0"/>
    <w:rsid w:val="004B0142"/>
    <w:rsid w:val="004B070E"/>
    <w:rsid w:val="004B0DB8"/>
    <w:rsid w:val="004B12C7"/>
    <w:rsid w:val="004B1594"/>
    <w:rsid w:val="004B1A6E"/>
    <w:rsid w:val="004B24BB"/>
    <w:rsid w:val="004B2562"/>
    <w:rsid w:val="004B2AA0"/>
    <w:rsid w:val="004B3B00"/>
    <w:rsid w:val="004B4004"/>
    <w:rsid w:val="004B4E60"/>
    <w:rsid w:val="004B4EE3"/>
    <w:rsid w:val="004B5AC4"/>
    <w:rsid w:val="004B5F52"/>
    <w:rsid w:val="004B71B5"/>
    <w:rsid w:val="004C0897"/>
    <w:rsid w:val="004C0C86"/>
    <w:rsid w:val="004C1014"/>
    <w:rsid w:val="004C1B98"/>
    <w:rsid w:val="004C1CD8"/>
    <w:rsid w:val="004C1ED9"/>
    <w:rsid w:val="004C2A18"/>
    <w:rsid w:val="004C302E"/>
    <w:rsid w:val="004C39C0"/>
    <w:rsid w:val="004C3BDC"/>
    <w:rsid w:val="004C3FB5"/>
    <w:rsid w:val="004C4979"/>
    <w:rsid w:val="004C49D1"/>
    <w:rsid w:val="004C51FE"/>
    <w:rsid w:val="004C5262"/>
    <w:rsid w:val="004C5D30"/>
    <w:rsid w:val="004C644D"/>
    <w:rsid w:val="004C7596"/>
    <w:rsid w:val="004D02EE"/>
    <w:rsid w:val="004D1012"/>
    <w:rsid w:val="004D12EF"/>
    <w:rsid w:val="004D2921"/>
    <w:rsid w:val="004D2D23"/>
    <w:rsid w:val="004D3A9F"/>
    <w:rsid w:val="004D3B25"/>
    <w:rsid w:val="004D4D29"/>
    <w:rsid w:val="004D508F"/>
    <w:rsid w:val="004D57A8"/>
    <w:rsid w:val="004D5870"/>
    <w:rsid w:val="004D60AB"/>
    <w:rsid w:val="004D6518"/>
    <w:rsid w:val="004D666B"/>
    <w:rsid w:val="004D6EF5"/>
    <w:rsid w:val="004D7607"/>
    <w:rsid w:val="004D7D40"/>
    <w:rsid w:val="004E0B76"/>
    <w:rsid w:val="004E0D67"/>
    <w:rsid w:val="004E1666"/>
    <w:rsid w:val="004E174E"/>
    <w:rsid w:val="004E196C"/>
    <w:rsid w:val="004E1CDD"/>
    <w:rsid w:val="004E246D"/>
    <w:rsid w:val="004E2E22"/>
    <w:rsid w:val="004E2EA9"/>
    <w:rsid w:val="004E3222"/>
    <w:rsid w:val="004E36B9"/>
    <w:rsid w:val="004E3CD3"/>
    <w:rsid w:val="004E5552"/>
    <w:rsid w:val="004E58E1"/>
    <w:rsid w:val="004E6B10"/>
    <w:rsid w:val="004E6E51"/>
    <w:rsid w:val="004F0199"/>
    <w:rsid w:val="004F01AE"/>
    <w:rsid w:val="004F046F"/>
    <w:rsid w:val="004F04C6"/>
    <w:rsid w:val="004F182D"/>
    <w:rsid w:val="004F2217"/>
    <w:rsid w:val="004F258D"/>
    <w:rsid w:val="004F3F95"/>
    <w:rsid w:val="004F40D0"/>
    <w:rsid w:val="004F414A"/>
    <w:rsid w:val="004F433F"/>
    <w:rsid w:val="004F505C"/>
    <w:rsid w:val="004F6E4F"/>
    <w:rsid w:val="004F6F14"/>
    <w:rsid w:val="004F76CD"/>
    <w:rsid w:val="004F778C"/>
    <w:rsid w:val="004F7ECB"/>
    <w:rsid w:val="004F7F12"/>
    <w:rsid w:val="005003D5"/>
    <w:rsid w:val="00500B7D"/>
    <w:rsid w:val="00500D22"/>
    <w:rsid w:val="00501475"/>
    <w:rsid w:val="005018EF"/>
    <w:rsid w:val="00501C72"/>
    <w:rsid w:val="00502FC5"/>
    <w:rsid w:val="00503113"/>
    <w:rsid w:val="00503732"/>
    <w:rsid w:val="00503CA5"/>
    <w:rsid w:val="00503DDE"/>
    <w:rsid w:val="00503E9B"/>
    <w:rsid w:val="00506334"/>
    <w:rsid w:val="00506B32"/>
    <w:rsid w:val="00506C2D"/>
    <w:rsid w:val="00506D39"/>
    <w:rsid w:val="00507FEA"/>
    <w:rsid w:val="00510E05"/>
    <w:rsid w:val="00512012"/>
    <w:rsid w:val="00512DB4"/>
    <w:rsid w:val="00513D5D"/>
    <w:rsid w:val="0051424B"/>
    <w:rsid w:val="00514BEE"/>
    <w:rsid w:val="00514C9C"/>
    <w:rsid w:val="00514E62"/>
    <w:rsid w:val="00514EB6"/>
    <w:rsid w:val="005152A2"/>
    <w:rsid w:val="00515457"/>
    <w:rsid w:val="00515DBA"/>
    <w:rsid w:val="00517A9F"/>
    <w:rsid w:val="00517BB0"/>
    <w:rsid w:val="005203D4"/>
    <w:rsid w:val="00521592"/>
    <w:rsid w:val="0052195D"/>
    <w:rsid w:val="00521C77"/>
    <w:rsid w:val="00522498"/>
    <w:rsid w:val="00522A60"/>
    <w:rsid w:val="00522EBC"/>
    <w:rsid w:val="005232F1"/>
    <w:rsid w:val="00523866"/>
    <w:rsid w:val="00523A30"/>
    <w:rsid w:val="00524900"/>
    <w:rsid w:val="00524C40"/>
    <w:rsid w:val="0052504F"/>
    <w:rsid w:val="00525654"/>
    <w:rsid w:val="00525D48"/>
    <w:rsid w:val="00525E73"/>
    <w:rsid w:val="00525F33"/>
    <w:rsid w:val="00526656"/>
    <w:rsid w:val="00527312"/>
    <w:rsid w:val="005273AD"/>
    <w:rsid w:val="0052741F"/>
    <w:rsid w:val="005278A4"/>
    <w:rsid w:val="005300A6"/>
    <w:rsid w:val="00530C0E"/>
    <w:rsid w:val="00530F1C"/>
    <w:rsid w:val="005310DD"/>
    <w:rsid w:val="005315A4"/>
    <w:rsid w:val="0053172C"/>
    <w:rsid w:val="0053198E"/>
    <w:rsid w:val="005324AF"/>
    <w:rsid w:val="00533A26"/>
    <w:rsid w:val="00533F8D"/>
    <w:rsid w:val="00534BCB"/>
    <w:rsid w:val="00535D80"/>
    <w:rsid w:val="0053678C"/>
    <w:rsid w:val="00537106"/>
    <w:rsid w:val="005376A5"/>
    <w:rsid w:val="005407A6"/>
    <w:rsid w:val="00540E13"/>
    <w:rsid w:val="005413B3"/>
    <w:rsid w:val="005427E3"/>
    <w:rsid w:val="00543D71"/>
    <w:rsid w:val="005444E5"/>
    <w:rsid w:val="00544717"/>
    <w:rsid w:val="005447B6"/>
    <w:rsid w:val="00546AF3"/>
    <w:rsid w:val="00546E75"/>
    <w:rsid w:val="005474BC"/>
    <w:rsid w:val="0054752C"/>
    <w:rsid w:val="005478DF"/>
    <w:rsid w:val="00547915"/>
    <w:rsid w:val="00547AA6"/>
    <w:rsid w:val="005500AE"/>
    <w:rsid w:val="00550735"/>
    <w:rsid w:val="0055102A"/>
    <w:rsid w:val="005525D8"/>
    <w:rsid w:val="00552D35"/>
    <w:rsid w:val="00552E4A"/>
    <w:rsid w:val="005536FF"/>
    <w:rsid w:val="005537A5"/>
    <w:rsid w:val="0055460B"/>
    <w:rsid w:val="00555CA5"/>
    <w:rsid w:val="00555F14"/>
    <w:rsid w:val="005570FC"/>
    <w:rsid w:val="00560C3F"/>
    <w:rsid w:val="00562808"/>
    <w:rsid w:val="00562BE4"/>
    <w:rsid w:val="0056359A"/>
    <w:rsid w:val="0056463D"/>
    <w:rsid w:val="00564BDB"/>
    <w:rsid w:val="00565321"/>
    <w:rsid w:val="0056765F"/>
    <w:rsid w:val="00567D5A"/>
    <w:rsid w:val="005702B8"/>
    <w:rsid w:val="005703AF"/>
    <w:rsid w:val="0057146B"/>
    <w:rsid w:val="005715DB"/>
    <w:rsid w:val="00571C7F"/>
    <w:rsid w:val="00571D16"/>
    <w:rsid w:val="00571ECA"/>
    <w:rsid w:val="00571F9C"/>
    <w:rsid w:val="00572447"/>
    <w:rsid w:val="00572649"/>
    <w:rsid w:val="005727B9"/>
    <w:rsid w:val="00572AAD"/>
    <w:rsid w:val="00572B42"/>
    <w:rsid w:val="00573B59"/>
    <w:rsid w:val="0057580B"/>
    <w:rsid w:val="005777C0"/>
    <w:rsid w:val="005779EC"/>
    <w:rsid w:val="00577AB4"/>
    <w:rsid w:val="00577BF2"/>
    <w:rsid w:val="00581690"/>
    <w:rsid w:val="0058197B"/>
    <w:rsid w:val="00581DB2"/>
    <w:rsid w:val="005824B0"/>
    <w:rsid w:val="005826B3"/>
    <w:rsid w:val="00582973"/>
    <w:rsid w:val="0058311D"/>
    <w:rsid w:val="00583DA0"/>
    <w:rsid w:val="005847CC"/>
    <w:rsid w:val="00585CC5"/>
    <w:rsid w:val="00586174"/>
    <w:rsid w:val="005863F5"/>
    <w:rsid w:val="005864CA"/>
    <w:rsid w:val="00586FCF"/>
    <w:rsid w:val="00590A62"/>
    <w:rsid w:val="00590B7B"/>
    <w:rsid w:val="00590FBD"/>
    <w:rsid w:val="00591249"/>
    <w:rsid w:val="005929F2"/>
    <w:rsid w:val="0059338D"/>
    <w:rsid w:val="00593404"/>
    <w:rsid w:val="00594106"/>
    <w:rsid w:val="00594728"/>
    <w:rsid w:val="00594E91"/>
    <w:rsid w:val="005960A8"/>
    <w:rsid w:val="0059641F"/>
    <w:rsid w:val="00596ED6"/>
    <w:rsid w:val="00596F3E"/>
    <w:rsid w:val="005975FE"/>
    <w:rsid w:val="005979D6"/>
    <w:rsid w:val="00597A76"/>
    <w:rsid w:val="00597E3B"/>
    <w:rsid w:val="005A0094"/>
    <w:rsid w:val="005A044C"/>
    <w:rsid w:val="005A0685"/>
    <w:rsid w:val="005A0B31"/>
    <w:rsid w:val="005A1097"/>
    <w:rsid w:val="005A14ED"/>
    <w:rsid w:val="005A25D9"/>
    <w:rsid w:val="005A3A43"/>
    <w:rsid w:val="005A416A"/>
    <w:rsid w:val="005A54FB"/>
    <w:rsid w:val="005A5502"/>
    <w:rsid w:val="005A6CA0"/>
    <w:rsid w:val="005A7358"/>
    <w:rsid w:val="005A748B"/>
    <w:rsid w:val="005A7CA1"/>
    <w:rsid w:val="005B11FE"/>
    <w:rsid w:val="005B154F"/>
    <w:rsid w:val="005B20F8"/>
    <w:rsid w:val="005B24B0"/>
    <w:rsid w:val="005B277E"/>
    <w:rsid w:val="005B2A7C"/>
    <w:rsid w:val="005B3A05"/>
    <w:rsid w:val="005B3C53"/>
    <w:rsid w:val="005B3E64"/>
    <w:rsid w:val="005B4C33"/>
    <w:rsid w:val="005B529F"/>
    <w:rsid w:val="005B5465"/>
    <w:rsid w:val="005B54E3"/>
    <w:rsid w:val="005B5FAC"/>
    <w:rsid w:val="005B6AC5"/>
    <w:rsid w:val="005B6D7D"/>
    <w:rsid w:val="005B730A"/>
    <w:rsid w:val="005B7466"/>
    <w:rsid w:val="005B7664"/>
    <w:rsid w:val="005B79E9"/>
    <w:rsid w:val="005C0F80"/>
    <w:rsid w:val="005C1735"/>
    <w:rsid w:val="005C1A9F"/>
    <w:rsid w:val="005C1DA1"/>
    <w:rsid w:val="005C2669"/>
    <w:rsid w:val="005C2700"/>
    <w:rsid w:val="005C368A"/>
    <w:rsid w:val="005C388B"/>
    <w:rsid w:val="005C399C"/>
    <w:rsid w:val="005C3B32"/>
    <w:rsid w:val="005C4573"/>
    <w:rsid w:val="005C4C4F"/>
    <w:rsid w:val="005C4D6B"/>
    <w:rsid w:val="005C5630"/>
    <w:rsid w:val="005C56F7"/>
    <w:rsid w:val="005C5D40"/>
    <w:rsid w:val="005C5E02"/>
    <w:rsid w:val="005C5FE1"/>
    <w:rsid w:val="005C696C"/>
    <w:rsid w:val="005C6C37"/>
    <w:rsid w:val="005C6F0F"/>
    <w:rsid w:val="005C7BE4"/>
    <w:rsid w:val="005C7CC7"/>
    <w:rsid w:val="005C7E13"/>
    <w:rsid w:val="005D1002"/>
    <w:rsid w:val="005D13CA"/>
    <w:rsid w:val="005D1B1A"/>
    <w:rsid w:val="005D214C"/>
    <w:rsid w:val="005D248F"/>
    <w:rsid w:val="005D25DA"/>
    <w:rsid w:val="005D280D"/>
    <w:rsid w:val="005D2819"/>
    <w:rsid w:val="005D3C54"/>
    <w:rsid w:val="005D42CD"/>
    <w:rsid w:val="005D46A9"/>
    <w:rsid w:val="005D47BC"/>
    <w:rsid w:val="005D5084"/>
    <w:rsid w:val="005D52CF"/>
    <w:rsid w:val="005D53D0"/>
    <w:rsid w:val="005D540C"/>
    <w:rsid w:val="005D5DA1"/>
    <w:rsid w:val="005D62AF"/>
    <w:rsid w:val="005D6AE4"/>
    <w:rsid w:val="005E0319"/>
    <w:rsid w:val="005E04BF"/>
    <w:rsid w:val="005E0B45"/>
    <w:rsid w:val="005E1A93"/>
    <w:rsid w:val="005E2C21"/>
    <w:rsid w:val="005E2DD3"/>
    <w:rsid w:val="005E2EA8"/>
    <w:rsid w:val="005E350B"/>
    <w:rsid w:val="005E39E0"/>
    <w:rsid w:val="005E3BC5"/>
    <w:rsid w:val="005E3FB4"/>
    <w:rsid w:val="005E45E1"/>
    <w:rsid w:val="005E4640"/>
    <w:rsid w:val="005E5445"/>
    <w:rsid w:val="005E6341"/>
    <w:rsid w:val="005E7229"/>
    <w:rsid w:val="005E731F"/>
    <w:rsid w:val="005F08D8"/>
    <w:rsid w:val="005F144F"/>
    <w:rsid w:val="005F14E1"/>
    <w:rsid w:val="005F1FFB"/>
    <w:rsid w:val="005F2160"/>
    <w:rsid w:val="005F23B2"/>
    <w:rsid w:val="005F23CB"/>
    <w:rsid w:val="005F2583"/>
    <w:rsid w:val="005F26B4"/>
    <w:rsid w:val="005F3239"/>
    <w:rsid w:val="005F3509"/>
    <w:rsid w:val="005F3D20"/>
    <w:rsid w:val="005F4031"/>
    <w:rsid w:val="005F4833"/>
    <w:rsid w:val="005F5F4B"/>
    <w:rsid w:val="005F600E"/>
    <w:rsid w:val="005F6ED9"/>
    <w:rsid w:val="005F7183"/>
    <w:rsid w:val="005F7FC8"/>
    <w:rsid w:val="006009A9"/>
    <w:rsid w:val="00601818"/>
    <w:rsid w:val="00601F11"/>
    <w:rsid w:val="006021DE"/>
    <w:rsid w:val="006025A8"/>
    <w:rsid w:val="00602E42"/>
    <w:rsid w:val="0060364B"/>
    <w:rsid w:val="00606572"/>
    <w:rsid w:val="00606882"/>
    <w:rsid w:val="0060751A"/>
    <w:rsid w:val="0060782A"/>
    <w:rsid w:val="00607858"/>
    <w:rsid w:val="00611818"/>
    <w:rsid w:val="00611B9C"/>
    <w:rsid w:val="00612638"/>
    <w:rsid w:val="00612874"/>
    <w:rsid w:val="00613B3A"/>
    <w:rsid w:val="00613BBD"/>
    <w:rsid w:val="00613DD0"/>
    <w:rsid w:val="006148B5"/>
    <w:rsid w:val="00614D33"/>
    <w:rsid w:val="00614D65"/>
    <w:rsid w:val="00614E5E"/>
    <w:rsid w:val="006152C9"/>
    <w:rsid w:val="00615FFB"/>
    <w:rsid w:val="0061601E"/>
    <w:rsid w:val="006169A1"/>
    <w:rsid w:val="00620FC8"/>
    <w:rsid w:val="00621189"/>
    <w:rsid w:val="006215A0"/>
    <w:rsid w:val="00621C98"/>
    <w:rsid w:val="00621EB6"/>
    <w:rsid w:val="0062238F"/>
    <w:rsid w:val="00622CE3"/>
    <w:rsid w:val="00623BC9"/>
    <w:rsid w:val="00624047"/>
    <w:rsid w:val="006252CA"/>
    <w:rsid w:val="00625581"/>
    <w:rsid w:val="0062561B"/>
    <w:rsid w:val="006258EF"/>
    <w:rsid w:val="00625FC1"/>
    <w:rsid w:val="0062627E"/>
    <w:rsid w:val="006269EC"/>
    <w:rsid w:val="00626CC5"/>
    <w:rsid w:val="00627952"/>
    <w:rsid w:val="006302E0"/>
    <w:rsid w:val="006308AC"/>
    <w:rsid w:val="006309E5"/>
    <w:rsid w:val="00630A4C"/>
    <w:rsid w:val="00631453"/>
    <w:rsid w:val="00633A68"/>
    <w:rsid w:val="00633E7B"/>
    <w:rsid w:val="006342B9"/>
    <w:rsid w:val="00635DFD"/>
    <w:rsid w:val="00635FCE"/>
    <w:rsid w:val="006369EF"/>
    <w:rsid w:val="00640D7E"/>
    <w:rsid w:val="0064108E"/>
    <w:rsid w:val="00642876"/>
    <w:rsid w:val="00643731"/>
    <w:rsid w:val="00643A12"/>
    <w:rsid w:val="00643EED"/>
    <w:rsid w:val="006446B2"/>
    <w:rsid w:val="006451FE"/>
    <w:rsid w:val="00645E56"/>
    <w:rsid w:val="0064643B"/>
    <w:rsid w:val="006467A3"/>
    <w:rsid w:val="006469C0"/>
    <w:rsid w:val="00646E7A"/>
    <w:rsid w:val="00646ECE"/>
    <w:rsid w:val="00647136"/>
    <w:rsid w:val="00650055"/>
    <w:rsid w:val="00650369"/>
    <w:rsid w:val="006506CC"/>
    <w:rsid w:val="0065084A"/>
    <w:rsid w:val="006508A5"/>
    <w:rsid w:val="00651212"/>
    <w:rsid w:val="006512BB"/>
    <w:rsid w:val="00651C94"/>
    <w:rsid w:val="00651FEA"/>
    <w:rsid w:val="00652980"/>
    <w:rsid w:val="00652D2F"/>
    <w:rsid w:val="00653356"/>
    <w:rsid w:val="0065339A"/>
    <w:rsid w:val="006533E6"/>
    <w:rsid w:val="00653B33"/>
    <w:rsid w:val="00653E74"/>
    <w:rsid w:val="00654394"/>
    <w:rsid w:val="006546DA"/>
    <w:rsid w:val="00654994"/>
    <w:rsid w:val="00654CD0"/>
    <w:rsid w:val="00655815"/>
    <w:rsid w:val="00655818"/>
    <w:rsid w:val="00655899"/>
    <w:rsid w:val="00655B31"/>
    <w:rsid w:val="006560C2"/>
    <w:rsid w:val="00657078"/>
    <w:rsid w:val="00657456"/>
    <w:rsid w:val="0065767D"/>
    <w:rsid w:val="0065775E"/>
    <w:rsid w:val="006577E6"/>
    <w:rsid w:val="00657C56"/>
    <w:rsid w:val="00657DF1"/>
    <w:rsid w:val="0066014E"/>
    <w:rsid w:val="006601B5"/>
    <w:rsid w:val="00660405"/>
    <w:rsid w:val="00660D14"/>
    <w:rsid w:val="00660DF0"/>
    <w:rsid w:val="00661032"/>
    <w:rsid w:val="006614E9"/>
    <w:rsid w:val="00661556"/>
    <w:rsid w:val="00661ADC"/>
    <w:rsid w:val="00661E00"/>
    <w:rsid w:val="006626F8"/>
    <w:rsid w:val="0066283F"/>
    <w:rsid w:val="00662A61"/>
    <w:rsid w:val="00662AAD"/>
    <w:rsid w:val="006651ED"/>
    <w:rsid w:val="006654FC"/>
    <w:rsid w:val="006658A5"/>
    <w:rsid w:val="00665F95"/>
    <w:rsid w:val="00666095"/>
    <w:rsid w:val="006663C8"/>
    <w:rsid w:val="006664B4"/>
    <w:rsid w:val="006664BB"/>
    <w:rsid w:val="0066653D"/>
    <w:rsid w:val="0066773D"/>
    <w:rsid w:val="0066782B"/>
    <w:rsid w:val="00667F6B"/>
    <w:rsid w:val="006704B2"/>
    <w:rsid w:val="0067190C"/>
    <w:rsid w:val="00671A01"/>
    <w:rsid w:val="00671E52"/>
    <w:rsid w:val="00672600"/>
    <w:rsid w:val="00672C9E"/>
    <w:rsid w:val="00672D19"/>
    <w:rsid w:val="00673EE7"/>
    <w:rsid w:val="0067410A"/>
    <w:rsid w:val="006757B7"/>
    <w:rsid w:val="006759FF"/>
    <w:rsid w:val="00675A2D"/>
    <w:rsid w:val="00675F26"/>
    <w:rsid w:val="0067734E"/>
    <w:rsid w:val="006773D2"/>
    <w:rsid w:val="00677DCE"/>
    <w:rsid w:val="006802C4"/>
    <w:rsid w:val="0068283A"/>
    <w:rsid w:val="00683E90"/>
    <w:rsid w:val="006847C6"/>
    <w:rsid w:val="00684A3B"/>
    <w:rsid w:val="00685182"/>
    <w:rsid w:val="00685249"/>
    <w:rsid w:val="00687B53"/>
    <w:rsid w:val="00687F43"/>
    <w:rsid w:val="0069096A"/>
    <w:rsid w:val="00690C03"/>
    <w:rsid w:val="0069130C"/>
    <w:rsid w:val="0069130D"/>
    <w:rsid w:val="006918FA"/>
    <w:rsid w:val="00691C24"/>
    <w:rsid w:val="00691F56"/>
    <w:rsid w:val="00692F9E"/>
    <w:rsid w:val="00693A5C"/>
    <w:rsid w:val="00693D3C"/>
    <w:rsid w:val="00694AE8"/>
    <w:rsid w:val="00695748"/>
    <w:rsid w:val="0069579E"/>
    <w:rsid w:val="00695D0B"/>
    <w:rsid w:val="00696035"/>
    <w:rsid w:val="006961AD"/>
    <w:rsid w:val="0069634C"/>
    <w:rsid w:val="006967D1"/>
    <w:rsid w:val="006971BF"/>
    <w:rsid w:val="00697964"/>
    <w:rsid w:val="006A0B90"/>
    <w:rsid w:val="006A0F96"/>
    <w:rsid w:val="006A1575"/>
    <w:rsid w:val="006A1937"/>
    <w:rsid w:val="006A225C"/>
    <w:rsid w:val="006A2C9D"/>
    <w:rsid w:val="006A3080"/>
    <w:rsid w:val="006A3097"/>
    <w:rsid w:val="006A4163"/>
    <w:rsid w:val="006A4A29"/>
    <w:rsid w:val="006A545F"/>
    <w:rsid w:val="006A556E"/>
    <w:rsid w:val="006A55D7"/>
    <w:rsid w:val="006A6C5B"/>
    <w:rsid w:val="006A794C"/>
    <w:rsid w:val="006A7E88"/>
    <w:rsid w:val="006B1373"/>
    <w:rsid w:val="006B1678"/>
    <w:rsid w:val="006B17CD"/>
    <w:rsid w:val="006B25E5"/>
    <w:rsid w:val="006B3C7D"/>
    <w:rsid w:val="006B3E0D"/>
    <w:rsid w:val="006B4279"/>
    <w:rsid w:val="006B4543"/>
    <w:rsid w:val="006B4F67"/>
    <w:rsid w:val="006B4F80"/>
    <w:rsid w:val="006B4FC9"/>
    <w:rsid w:val="006B53CF"/>
    <w:rsid w:val="006B5C54"/>
    <w:rsid w:val="006B63BE"/>
    <w:rsid w:val="006B6449"/>
    <w:rsid w:val="006B65BC"/>
    <w:rsid w:val="006C0560"/>
    <w:rsid w:val="006C0776"/>
    <w:rsid w:val="006C0FCE"/>
    <w:rsid w:val="006C1312"/>
    <w:rsid w:val="006C19DD"/>
    <w:rsid w:val="006C1C40"/>
    <w:rsid w:val="006C2217"/>
    <w:rsid w:val="006C232A"/>
    <w:rsid w:val="006C3054"/>
    <w:rsid w:val="006C4833"/>
    <w:rsid w:val="006C51F4"/>
    <w:rsid w:val="006C54C3"/>
    <w:rsid w:val="006C580B"/>
    <w:rsid w:val="006C5C26"/>
    <w:rsid w:val="006C656E"/>
    <w:rsid w:val="006C7965"/>
    <w:rsid w:val="006D0704"/>
    <w:rsid w:val="006D0ACC"/>
    <w:rsid w:val="006D1309"/>
    <w:rsid w:val="006D1435"/>
    <w:rsid w:val="006D160E"/>
    <w:rsid w:val="006D1D46"/>
    <w:rsid w:val="006D1F41"/>
    <w:rsid w:val="006D3461"/>
    <w:rsid w:val="006D3BFD"/>
    <w:rsid w:val="006D43BD"/>
    <w:rsid w:val="006D4935"/>
    <w:rsid w:val="006D4C85"/>
    <w:rsid w:val="006D561F"/>
    <w:rsid w:val="006D5A8A"/>
    <w:rsid w:val="006D5D82"/>
    <w:rsid w:val="006D698F"/>
    <w:rsid w:val="006D7256"/>
    <w:rsid w:val="006D726A"/>
    <w:rsid w:val="006D72F4"/>
    <w:rsid w:val="006D739C"/>
    <w:rsid w:val="006D7892"/>
    <w:rsid w:val="006E0E47"/>
    <w:rsid w:val="006E0E8F"/>
    <w:rsid w:val="006E13EC"/>
    <w:rsid w:val="006E1A4A"/>
    <w:rsid w:val="006E2D39"/>
    <w:rsid w:val="006E32DC"/>
    <w:rsid w:val="006E33B6"/>
    <w:rsid w:val="006E3487"/>
    <w:rsid w:val="006E37E7"/>
    <w:rsid w:val="006E3CAD"/>
    <w:rsid w:val="006E3DD8"/>
    <w:rsid w:val="006E479C"/>
    <w:rsid w:val="006E5E1D"/>
    <w:rsid w:val="006E5F40"/>
    <w:rsid w:val="006E6017"/>
    <w:rsid w:val="006E63AD"/>
    <w:rsid w:val="006E649C"/>
    <w:rsid w:val="006E7567"/>
    <w:rsid w:val="006F04AD"/>
    <w:rsid w:val="006F19A4"/>
    <w:rsid w:val="006F1B59"/>
    <w:rsid w:val="006F2064"/>
    <w:rsid w:val="006F2A96"/>
    <w:rsid w:val="006F2C0D"/>
    <w:rsid w:val="006F2D76"/>
    <w:rsid w:val="006F305E"/>
    <w:rsid w:val="006F3F63"/>
    <w:rsid w:val="006F3FB0"/>
    <w:rsid w:val="006F41AA"/>
    <w:rsid w:val="006F4EBB"/>
    <w:rsid w:val="006F53FC"/>
    <w:rsid w:val="006F547D"/>
    <w:rsid w:val="006F6941"/>
    <w:rsid w:val="006F6B03"/>
    <w:rsid w:val="006F6B54"/>
    <w:rsid w:val="006F6E58"/>
    <w:rsid w:val="006F7607"/>
    <w:rsid w:val="006F7DBC"/>
    <w:rsid w:val="0070001F"/>
    <w:rsid w:val="00700492"/>
    <w:rsid w:val="00700C4B"/>
    <w:rsid w:val="007010ED"/>
    <w:rsid w:val="00701E94"/>
    <w:rsid w:val="00702472"/>
    <w:rsid w:val="007028B5"/>
    <w:rsid w:val="00702C77"/>
    <w:rsid w:val="00703169"/>
    <w:rsid w:val="00704162"/>
    <w:rsid w:val="00704AC3"/>
    <w:rsid w:val="00704DEC"/>
    <w:rsid w:val="00705CA2"/>
    <w:rsid w:val="00706C55"/>
    <w:rsid w:val="007070A9"/>
    <w:rsid w:val="007073D7"/>
    <w:rsid w:val="007079AD"/>
    <w:rsid w:val="00707CFD"/>
    <w:rsid w:val="00710C7D"/>
    <w:rsid w:val="00711AD4"/>
    <w:rsid w:val="007123FB"/>
    <w:rsid w:val="00712845"/>
    <w:rsid w:val="00712A9E"/>
    <w:rsid w:val="0071318F"/>
    <w:rsid w:val="00713260"/>
    <w:rsid w:val="007133B9"/>
    <w:rsid w:val="00713F65"/>
    <w:rsid w:val="0071421C"/>
    <w:rsid w:val="0071476B"/>
    <w:rsid w:val="00715DF4"/>
    <w:rsid w:val="00716B01"/>
    <w:rsid w:val="00716C4E"/>
    <w:rsid w:val="00716EAA"/>
    <w:rsid w:val="007173FC"/>
    <w:rsid w:val="00717559"/>
    <w:rsid w:val="00720353"/>
    <w:rsid w:val="00720A55"/>
    <w:rsid w:val="00721584"/>
    <w:rsid w:val="0072183D"/>
    <w:rsid w:val="00721F4F"/>
    <w:rsid w:val="007228DC"/>
    <w:rsid w:val="00724A0F"/>
    <w:rsid w:val="00725917"/>
    <w:rsid w:val="00726522"/>
    <w:rsid w:val="007265F2"/>
    <w:rsid w:val="007269E8"/>
    <w:rsid w:val="00727310"/>
    <w:rsid w:val="00727FCC"/>
    <w:rsid w:val="007301E3"/>
    <w:rsid w:val="007316C7"/>
    <w:rsid w:val="00731B88"/>
    <w:rsid w:val="00731D31"/>
    <w:rsid w:val="00733205"/>
    <w:rsid w:val="00733D32"/>
    <w:rsid w:val="007348CA"/>
    <w:rsid w:val="00734DB7"/>
    <w:rsid w:val="00735573"/>
    <w:rsid w:val="007357E7"/>
    <w:rsid w:val="007358F3"/>
    <w:rsid w:val="00736A44"/>
    <w:rsid w:val="007370D8"/>
    <w:rsid w:val="007379EE"/>
    <w:rsid w:val="00737ADF"/>
    <w:rsid w:val="00737E47"/>
    <w:rsid w:val="0074008B"/>
    <w:rsid w:val="00740609"/>
    <w:rsid w:val="00740C1E"/>
    <w:rsid w:val="007417A5"/>
    <w:rsid w:val="0074227B"/>
    <w:rsid w:val="00742518"/>
    <w:rsid w:val="007425B8"/>
    <w:rsid w:val="0074286D"/>
    <w:rsid w:val="00742BDD"/>
    <w:rsid w:val="00742E6E"/>
    <w:rsid w:val="00742EF4"/>
    <w:rsid w:val="007432FF"/>
    <w:rsid w:val="00743EBC"/>
    <w:rsid w:val="007452DB"/>
    <w:rsid w:val="00745976"/>
    <w:rsid w:val="00745D4E"/>
    <w:rsid w:val="00745DAB"/>
    <w:rsid w:val="00745FA3"/>
    <w:rsid w:val="00746849"/>
    <w:rsid w:val="007469C2"/>
    <w:rsid w:val="00746E3C"/>
    <w:rsid w:val="00747000"/>
    <w:rsid w:val="00747C4F"/>
    <w:rsid w:val="007507AD"/>
    <w:rsid w:val="007513A2"/>
    <w:rsid w:val="0075187C"/>
    <w:rsid w:val="00751B7A"/>
    <w:rsid w:val="0075206E"/>
    <w:rsid w:val="007520A0"/>
    <w:rsid w:val="0075247C"/>
    <w:rsid w:val="00752B1D"/>
    <w:rsid w:val="00754D01"/>
    <w:rsid w:val="0075519F"/>
    <w:rsid w:val="007563BF"/>
    <w:rsid w:val="0075688F"/>
    <w:rsid w:val="00757325"/>
    <w:rsid w:val="007573BB"/>
    <w:rsid w:val="0075750E"/>
    <w:rsid w:val="00757821"/>
    <w:rsid w:val="007578FB"/>
    <w:rsid w:val="00757AE2"/>
    <w:rsid w:val="00757EF5"/>
    <w:rsid w:val="00760447"/>
    <w:rsid w:val="00760ECE"/>
    <w:rsid w:val="00761835"/>
    <w:rsid w:val="00761DD2"/>
    <w:rsid w:val="00761F77"/>
    <w:rsid w:val="00762038"/>
    <w:rsid w:val="00762736"/>
    <w:rsid w:val="007628C5"/>
    <w:rsid w:val="00764044"/>
    <w:rsid w:val="00764153"/>
    <w:rsid w:val="00765235"/>
    <w:rsid w:val="0076538A"/>
    <w:rsid w:val="007655F1"/>
    <w:rsid w:val="00765D8C"/>
    <w:rsid w:val="00766347"/>
    <w:rsid w:val="00766600"/>
    <w:rsid w:val="00767AE0"/>
    <w:rsid w:val="00767C0D"/>
    <w:rsid w:val="00767F53"/>
    <w:rsid w:val="00770CDB"/>
    <w:rsid w:val="00771437"/>
    <w:rsid w:val="00771655"/>
    <w:rsid w:val="00772351"/>
    <w:rsid w:val="00772376"/>
    <w:rsid w:val="00773F65"/>
    <w:rsid w:val="00774765"/>
    <w:rsid w:val="00775091"/>
    <w:rsid w:val="0077562E"/>
    <w:rsid w:val="00775803"/>
    <w:rsid w:val="00775828"/>
    <w:rsid w:val="00775D60"/>
    <w:rsid w:val="00776753"/>
    <w:rsid w:val="00777AC4"/>
    <w:rsid w:val="00777D02"/>
    <w:rsid w:val="007803E8"/>
    <w:rsid w:val="00780509"/>
    <w:rsid w:val="0078053E"/>
    <w:rsid w:val="00781317"/>
    <w:rsid w:val="007813FB"/>
    <w:rsid w:val="00781628"/>
    <w:rsid w:val="00781C5C"/>
    <w:rsid w:val="00781F28"/>
    <w:rsid w:val="007826CE"/>
    <w:rsid w:val="00783E1A"/>
    <w:rsid w:val="007843F1"/>
    <w:rsid w:val="00784FD6"/>
    <w:rsid w:val="0078542F"/>
    <w:rsid w:val="00785B82"/>
    <w:rsid w:val="00785BEB"/>
    <w:rsid w:val="00785BED"/>
    <w:rsid w:val="00785C0C"/>
    <w:rsid w:val="00787A10"/>
    <w:rsid w:val="00790920"/>
    <w:rsid w:val="00790ABC"/>
    <w:rsid w:val="007910A7"/>
    <w:rsid w:val="007910AD"/>
    <w:rsid w:val="00791FA9"/>
    <w:rsid w:val="00792C3B"/>
    <w:rsid w:val="00793187"/>
    <w:rsid w:val="0079410F"/>
    <w:rsid w:val="00794B52"/>
    <w:rsid w:val="00794D73"/>
    <w:rsid w:val="00794DB5"/>
    <w:rsid w:val="007963D6"/>
    <w:rsid w:val="007967E6"/>
    <w:rsid w:val="00796832"/>
    <w:rsid w:val="00796EF9"/>
    <w:rsid w:val="00797C6F"/>
    <w:rsid w:val="00797D04"/>
    <w:rsid w:val="007A0A75"/>
    <w:rsid w:val="007A0A76"/>
    <w:rsid w:val="007A0FC2"/>
    <w:rsid w:val="007A1D99"/>
    <w:rsid w:val="007A2810"/>
    <w:rsid w:val="007A28F1"/>
    <w:rsid w:val="007A2BEE"/>
    <w:rsid w:val="007A310B"/>
    <w:rsid w:val="007A38E8"/>
    <w:rsid w:val="007A4E00"/>
    <w:rsid w:val="007A4E0F"/>
    <w:rsid w:val="007A57E3"/>
    <w:rsid w:val="007A58F7"/>
    <w:rsid w:val="007A5CA8"/>
    <w:rsid w:val="007A6984"/>
    <w:rsid w:val="007A7DEF"/>
    <w:rsid w:val="007B06CF"/>
    <w:rsid w:val="007B0835"/>
    <w:rsid w:val="007B0DC2"/>
    <w:rsid w:val="007B1869"/>
    <w:rsid w:val="007B20A4"/>
    <w:rsid w:val="007B245C"/>
    <w:rsid w:val="007B4ACC"/>
    <w:rsid w:val="007B5492"/>
    <w:rsid w:val="007B6E35"/>
    <w:rsid w:val="007B7B42"/>
    <w:rsid w:val="007C00A9"/>
    <w:rsid w:val="007C06A5"/>
    <w:rsid w:val="007C0824"/>
    <w:rsid w:val="007C131F"/>
    <w:rsid w:val="007C2311"/>
    <w:rsid w:val="007C25D1"/>
    <w:rsid w:val="007C3043"/>
    <w:rsid w:val="007C31D7"/>
    <w:rsid w:val="007C3928"/>
    <w:rsid w:val="007C4346"/>
    <w:rsid w:val="007C4E5A"/>
    <w:rsid w:val="007C5028"/>
    <w:rsid w:val="007C5AB6"/>
    <w:rsid w:val="007C612A"/>
    <w:rsid w:val="007C71C0"/>
    <w:rsid w:val="007C7354"/>
    <w:rsid w:val="007C7473"/>
    <w:rsid w:val="007C764B"/>
    <w:rsid w:val="007C7EBC"/>
    <w:rsid w:val="007C7F9C"/>
    <w:rsid w:val="007D0E07"/>
    <w:rsid w:val="007D10F7"/>
    <w:rsid w:val="007D1224"/>
    <w:rsid w:val="007D1832"/>
    <w:rsid w:val="007D1E19"/>
    <w:rsid w:val="007D1FDC"/>
    <w:rsid w:val="007D3A1E"/>
    <w:rsid w:val="007D3AF3"/>
    <w:rsid w:val="007D50C3"/>
    <w:rsid w:val="007D5663"/>
    <w:rsid w:val="007D5F59"/>
    <w:rsid w:val="007D6011"/>
    <w:rsid w:val="007D6157"/>
    <w:rsid w:val="007D65DA"/>
    <w:rsid w:val="007D677A"/>
    <w:rsid w:val="007D67BB"/>
    <w:rsid w:val="007D6F19"/>
    <w:rsid w:val="007D7F48"/>
    <w:rsid w:val="007E036C"/>
    <w:rsid w:val="007E0E68"/>
    <w:rsid w:val="007E1132"/>
    <w:rsid w:val="007E1185"/>
    <w:rsid w:val="007E12F1"/>
    <w:rsid w:val="007E1A5D"/>
    <w:rsid w:val="007E1CDD"/>
    <w:rsid w:val="007E22C3"/>
    <w:rsid w:val="007E2A58"/>
    <w:rsid w:val="007E2F66"/>
    <w:rsid w:val="007E3263"/>
    <w:rsid w:val="007E4A38"/>
    <w:rsid w:val="007E4C15"/>
    <w:rsid w:val="007E51DB"/>
    <w:rsid w:val="007E547C"/>
    <w:rsid w:val="007E60B3"/>
    <w:rsid w:val="007E784B"/>
    <w:rsid w:val="007E7A84"/>
    <w:rsid w:val="007E7D28"/>
    <w:rsid w:val="007E7E68"/>
    <w:rsid w:val="007F2669"/>
    <w:rsid w:val="007F315B"/>
    <w:rsid w:val="007F473B"/>
    <w:rsid w:val="007F5036"/>
    <w:rsid w:val="007F5452"/>
    <w:rsid w:val="007F64EE"/>
    <w:rsid w:val="008002AF"/>
    <w:rsid w:val="00800ABE"/>
    <w:rsid w:val="008017C6"/>
    <w:rsid w:val="00802059"/>
    <w:rsid w:val="008021F4"/>
    <w:rsid w:val="00802E64"/>
    <w:rsid w:val="00803CD6"/>
    <w:rsid w:val="008048CB"/>
    <w:rsid w:val="00805D77"/>
    <w:rsid w:val="00805E3C"/>
    <w:rsid w:val="008065EC"/>
    <w:rsid w:val="0080769F"/>
    <w:rsid w:val="008104BA"/>
    <w:rsid w:val="0081052E"/>
    <w:rsid w:val="008115DE"/>
    <w:rsid w:val="00811DC3"/>
    <w:rsid w:val="00812038"/>
    <w:rsid w:val="00812984"/>
    <w:rsid w:val="008129C3"/>
    <w:rsid w:val="008130C0"/>
    <w:rsid w:val="00813913"/>
    <w:rsid w:val="00813CE5"/>
    <w:rsid w:val="00814C15"/>
    <w:rsid w:val="00815001"/>
    <w:rsid w:val="0081539A"/>
    <w:rsid w:val="00815525"/>
    <w:rsid w:val="0081572B"/>
    <w:rsid w:val="00816253"/>
    <w:rsid w:val="00817E36"/>
    <w:rsid w:val="00817F84"/>
    <w:rsid w:val="008222B6"/>
    <w:rsid w:val="00822AE2"/>
    <w:rsid w:val="00822B8F"/>
    <w:rsid w:val="00822F49"/>
    <w:rsid w:val="00822F64"/>
    <w:rsid w:val="00823368"/>
    <w:rsid w:val="008239C6"/>
    <w:rsid w:val="008242BD"/>
    <w:rsid w:val="0082436B"/>
    <w:rsid w:val="00824616"/>
    <w:rsid w:val="00824AF8"/>
    <w:rsid w:val="00824E1B"/>
    <w:rsid w:val="00825024"/>
    <w:rsid w:val="0082543D"/>
    <w:rsid w:val="00825E14"/>
    <w:rsid w:val="008262AF"/>
    <w:rsid w:val="00826632"/>
    <w:rsid w:val="008268D0"/>
    <w:rsid w:val="00826FA4"/>
    <w:rsid w:val="0082707C"/>
    <w:rsid w:val="0082762F"/>
    <w:rsid w:val="0082770B"/>
    <w:rsid w:val="00827AF0"/>
    <w:rsid w:val="00827C02"/>
    <w:rsid w:val="0083145F"/>
    <w:rsid w:val="0083179E"/>
    <w:rsid w:val="00831D3A"/>
    <w:rsid w:val="008334E9"/>
    <w:rsid w:val="00833B75"/>
    <w:rsid w:val="00833E06"/>
    <w:rsid w:val="0083405B"/>
    <w:rsid w:val="0083487F"/>
    <w:rsid w:val="00834CD7"/>
    <w:rsid w:val="00834D0A"/>
    <w:rsid w:val="0083604C"/>
    <w:rsid w:val="008361BD"/>
    <w:rsid w:val="0083635A"/>
    <w:rsid w:val="00836DA2"/>
    <w:rsid w:val="008376E9"/>
    <w:rsid w:val="00840EEC"/>
    <w:rsid w:val="008412BD"/>
    <w:rsid w:val="00841792"/>
    <w:rsid w:val="00841C03"/>
    <w:rsid w:val="00841C50"/>
    <w:rsid w:val="00842C06"/>
    <w:rsid w:val="00843215"/>
    <w:rsid w:val="00843689"/>
    <w:rsid w:val="00845251"/>
    <w:rsid w:val="0084597B"/>
    <w:rsid w:val="00847B0B"/>
    <w:rsid w:val="0085042A"/>
    <w:rsid w:val="00851977"/>
    <w:rsid w:val="00851E58"/>
    <w:rsid w:val="00852735"/>
    <w:rsid w:val="00852C90"/>
    <w:rsid w:val="00852FFD"/>
    <w:rsid w:val="00853DC4"/>
    <w:rsid w:val="0085423B"/>
    <w:rsid w:val="008548A8"/>
    <w:rsid w:val="008554FE"/>
    <w:rsid w:val="008558A1"/>
    <w:rsid w:val="00856A7F"/>
    <w:rsid w:val="00857176"/>
    <w:rsid w:val="00857912"/>
    <w:rsid w:val="00857AA6"/>
    <w:rsid w:val="00857CA4"/>
    <w:rsid w:val="00857DE2"/>
    <w:rsid w:val="0086108A"/>
    <w:rsid w:val="00861546"/>
    <w:rsid w:val="00861B07"/>
    <w:rsid w:val="00862168"/>
    <w:rsid w:val="008626E1"/>
    <w:rsid w:val="0086279F"/>
    <w:rsid w:val="00862927"/>
    <w:rsid w:val="00864A17"/>
    <w:rsid w:val="00865CB0"/>
    <w:rsid w:val="00866CD2"/>
    <w:rsid w:val="008673DB"/>
    <w:rsid w:val="008677A8"/>
    <w:rsid w:val="0086793A"/>
    <w:rsid w:val="00867C57"/>
    <w:rsid w:val="00867EEB"/>
    <w:rsid w:val="00867F12"/>
    <w:rsid w:val="00870770"/>
    <w:rsid w:val="00870EDD"/>
    <w:rsid w:val="00871734"/>
    <w:rsid w:val="0087176B"/>
    <w:rsid w:val="00871817"/>
    <w:rsid w:val="00872A6C"/>
    <w:rsid w:val="00872F6E"/>
    <w:rsid w:val="008731A7"/>
    <w:rsid w:val="00874117"/>
    <w:rsid w:val="00875365"/>
    <w:rsid w:val="0087652B"/>
    <w:rsid w:val="00876C4C"/>
    <w:rsid w:val="00876C4D"/>
    <w:rsid w:val="00877265"/>
    <w:rsid w:val="0088033B"/>
    <w:rsid w:val="0088056F"/>
    <w:rsid w:val="0088086A"/>
    <w:rsid w:val="008809D6"/>
    <w:rsid w:val="00880B44"/>
    <w:rsid w:val="00880B6D"/>
    <w:rsid w:val="00880E88"/>
    <w:rsid w:val="00881E57"/>
    <w:rsid w:val="0088211D"/>
    <w:rsid w:val="00882F82"/>
    <w:rsid w:val="008836A1"/>
    <w:rsid w:val="00883F45"/>
    <w:rsid w:val="00884342"/>
    <w:rsid w:val="00885559"/>
    <w:rsid w:val="00886F8C"/>
    <w:rsid w:val="00887DAA"/>
    <w:rsid w:val="00890350"/>
    <w:rsid w:val="0089079F"/>
    <w:rsid w:val="00891C84"/>
    <w:rsid w:val="00892287"/>
    <w:rsid w:val="008926B8"/>
    <w:rsid w:val="00892C0F"/>
    <w:rsid w:val="00892FFE"/>
    <w:rsid w:val="00893516"/>
    <w:rsid w:val="008936F0"/>
    <w:rsid w:val="00893A68"/>
    <w:rsid w:val="0089409E"/>
    <w:rsid w:val="00894C94"/>
    <w:rsid w:val="00894D9C"/>
    <w:rsid w:val="008957DF"/>
    <w:rsid w:val="00896346"/>
    <w:rsid w:val="00896F4F"/>
    <w:rsid w:val="0089759A"/>
    <w:rsid w:val="00897669"/>
    <w:rsid w:val="00897672"/>
    <w:rsid w:val="008978C9"/>
    <w:rsid w:val="008A08A0"/>
    <w:rsid w:val="008A143F"/>
    <w:rsid w:val="008A1E9E"/>
    <w:rsid w:val="008A274F"/>
    <w:rsid w:val="008A38F2"/>
    <w:rsid w:val="008A463E"/>
    <w:rsid w:val="008A585D"/>
    <w:rsid w:val="008A6289"/>
    <w:rsid w:val="008A6490"/>
    <w:rsid w:val="008A6903"/>
    <w:rsid w:val="008A6AAF"/>
    <w:rsid w:val="008A78EF"/>
    <w:rsid w:val="008B03B0"/>
    <w:rsid w:val="008B0636"/>
    <w:rsid w:val="008B0A93"/>
    <w:rsid w:val="008B0D1D"/>
    <w:rsid w:val="008B21B8"/>
    <w:rsid w:val="008B2AD5"/>
    <w:rsid w:val="008B2DB8"/>
    <w:rsid w:val="008B3C5D"/>
    <w:rsid w:val="008B3DFC"/>
    <w:rsid w:val="008B48CF"/>
    <w:rsid w:val="008B59FE"/>
    <w:rsid w:val="008B605C"/>
    <w:rsid w:val="008B6291"/>
    <w:rsid w:val="008B6544"/>
    <w:rsid w:val="008B6AC0"/>
    <w:rsid w:val="008B70CC"/>
    <w:rsid w:val="008B7B99"/>
    <w:rsid w:val="008B7FF6"/>
    <w:rsid w:val="008C0481"/>
    <w:rsid w:val="008C150D"/>
    <w:rsid w:val="008C1D8D"/>
    <w:rsid w:val="008C1F2F"/>
    <w:rsid w:val="008C205E"/>
    <w:rsid w:val="008C2FAB"/>
    <w:rsid w:val="008C322F"/>
    <w:rsid w:val="008C3DD7"/>
    <w:rsid w:val="008C565A"/>
    <w:rsid w:val="008C59C7"/>
    <w:rsid w:val="008C638B"/>
    <w:rsid w:val="008C65E9"/>
    <w:rsid w:val="008C68B5"/>
    <w:rsid w:val="008C6D40"/>
    <w:rsid w:val="008D03F1"/>
    <w:rsid w:val="008D0610"/>
    <w:rsid w:val="008D0C00"/>
    <w:rsid w:val="008D0FBE"/>
    <w:rsid w:val="008D18E9"/>
    <w:rsid w:val="008D1DD1"/>
    <w:rsid w:val="008D2075"/>
    <w:rsid w:val="008D26FA"/>
    <w:rsid w:val="008D3954"/>
    <w:rsid w:val="008D421E"/>
    <w:rsid w:val="008D44BB"/>
    <w:rsid w:val="008D53E1"/>
    <w:rsid w:val="008D5526"/>
    <w:rsid w:val="008D5894"/>
    <w:rsid w:val="008D5DBC"/>
    <w:rsid w:val="008D6CDB"/>
    <w:rsid w:val="008D6E7F"/>
    <w:rsid w:val="008D747F"/>
    <w:rsid w:val="008D7A96"/>
    <w:rsid w:val="008E010C"/>
    <w:rsid w:val="008E0D47"/>
    <w:rsid w:val="008E0FAC"/>
    <w:rsid w:val="008E175F"/>
    <w:rsid w:val="008E1A79"/>
    <w:rsid w:val="008E1CFC"/>
    <w:rsid w:val="008E2CB3"/>
    <w:rsid w:val="008E348A"/>
    <w:rsid w:val="008E35A7"/>
    <w:rsid w:val="008E36EA"/>
    <w:rsid w:val="008E4CD3"/>
    <w:rsid w:val="008E5EE2"/>
    <w:rsid w:val="008E6052"/>
    <w:rsid w:val="008E763E"/>
    <w:rsid w:val="008E7E24"/>
    <w:rsid w:val="008F02C4"/>
    <w:rsid w:val="008F1070"/>
    <w:rsid w:val="008F122E"/>
    <w:rsid w:val="008F14D8"/>
    <w:rsid w:val="008F1EEF"/>
    <w:rsid w:val="008F255A"/>
    <w:rsid w:val="008F2CFD"/>
    <w:rsid w:val="008F38D4"/>
    <w:rsid w:val="008F4705"/>
    <w:rsid w:val="008F5081"/>
    <w:rsid w:val="008F528E"/>
    <w:rsid w:val="008F542E"/>
    <w:rsid w:val="008F5AB6"/>
    <w:rsid w:val="008F5B68"/>
    <w:rsid w:val="008F5C62"/>
    <w:rsid w:val="008F5CA4"/>
    <w:rsid w:val="008F5FC1"/>
    <w:rsid w:val="008F675D"/>
    <w:rsid w:val="008F6DC7"/>
    <w:rsid w:val="008F6E89"/>
    <w:rsid w:val="008F6F4D"/>
    <w:rsid w:val="008F72D2"/>
    <w:rsid w:val="008F7D77"/>
    <w:rsid w:val="00900154"/>
    <w:rsid w:val="009002C8"/>
    <w:rsid w:val="009015C3"/>
    <w:rsid w:val="0090199E"/>
    <w:rsid w:val="00901BD3"/>
    <w:rsid w:val="00902037"/>
    <w:rsid w:val="00903992"/>
    <w:rsid w:val="009039E0"/>
    <w:rsid w:val="00903BC5"/>
    <w:rsid w:val="00903CAC"/>
    <w:rsid w:val="009040C8"/>
    <w:rsid w:val="00904AE5"/>
    <w:rsid w:val="009056ED"/>
    <w:rsid w:val="00905AEA"/>
    <w:rsid w:val="00905F49"/>
    <w:rsid w:val="00905FE3"/>
    <w:rsid w:val="00906A1A"/>
    <w:rsid w:val="009072EA"/>
    <w:rsid w:val="00907429"/>
    <w:rsid w:val="00907541"/>
    <w:rsid w:val="00907CCD"/>
    <w:rsid w:val="00910037"/>
    <w:rsid w:val="0091091A"/>
    <w:rsid w:val="00910D7B"/>
    <w:rsid w:val="009112A1"/>
    <w:rsid w:val="00911DD5"/>
    <w:rsid w:val="00912742"/>
    <w:rsid w:val="009129F0"/>
    <w:rsid w:val="00912A4C"/>
    <w:rsid w:val="00913148"/>
    <w:rsid w:val="009135B0"/>
    <w:rsid w:val="0091410E"/>
    <w:rsid w:val="0091440F"/>
    <w:rsid w:val="009152EC"/>
    <w:rsid w:val="00915310"/>
    <w:rsid w:val="00915F60"/>
    <w:rsid w:val="00916130"/>
    <w:rsid w:val="00916718"/>
    <w:rsid w:val="0091695C"/>
    <w:rsid w:val="00916F65"/>
    <w:rsid w:val="00917E23"/>
    <w:rsid w:val="00917E64"/>
    <w:rsid w:val="00920B15"/>
    <w:rsid w:val="009221EA"/>
    <w:rsid w:val="009223C9"/>
    <w:rsid w:val="00922EBD"/>
    <w:rsid w:val="009231A0"/>
    <w:rsid w:val="0092368C"/>
    <w:rsid w:val="00923D09"/>
    <w:rsid w:val="0092462B"/>
    <w:rsid w:val="00925C6F"/>
    <w:rsid w:val="0092611C"/>
    <w:rsid w:val="00926963"/>
    <w:rsid w:val="00926EF7"/>
    <w:rsid w:val="0092720E"/>
    <w:rsid w:val="00927FB0"/>
    <w:rsid w:val="009309AB"/>
    <w:rsid w:val="00932AF7"/>
    <w:rsid w:val="00932C59"/>
    <w:rsid w:val="00933268"/>
    <w:rsid w:val="009337CB"/>
    <w:rsid w:val="009339FD"/>
    <w:rsid w:val="00933A86"/>
    <w:rsid w:val="00934AFD"/>
    <w:rsid w:val="0093576A"/>
    <w:rsid w:val="00935CE8"/>
    <w:rsid w:val="00935CF1"/>
    <w:rsid w:val="00935CFD"/>
    <w:rsid w:val="009365BC"/>
    <w:rsid w:val="00936BAA"/>
    <w:rsid w:val="00936CDE"/>
    <w:rsid w:val="00936ED8"/>
    <w:rsid w:val="0093722D"/>
    <w:rsid w:val="00937739"/>
    <w:rsid w:val="00940006"/>
    <w:rsid w:val="00940996"/>
    <w:rsid w:val="00940B7D"/>
    <w:rsid w:val="00940C9E"/>
    <w:rsid w:val="00940EB8"/>
    <w:rsid w:val="00941422"/>
    <w:rsid w:val="00941446"/>
    <w:rsid w:val="00941ECC"/>
    <w:rsid w:val="0094273A"/>
    <w:rsid w:val="009428F0"/>
    <w:rsid w:val="009430AF"/>
    <w:rsid w:val="00943151"/>
    <w:rsid w:val="0094376C"/>
    <w:rsid w:val="00943782"/>
    <w:rsid w:val="009439B4"/>
    <w:rsid w:val="009445A1"/>
    <w:rsid w:val="00944DA2"/>
    <w:rsid w:val="00945195"/>
    <w:rsid w:val="00945868"/>
    <w:rsid w:val="00945AA8"/>
    <w:rsid w:val="00945EED"/>
    <w:rsid w:val="009460C9"/>
    <w:rsid w:val="009465F2"/>
    <w:rsid w:val="00946BA7"/>
    <w:rsid w:val="00947B67"/>
    <w:rsid w:val="00947E6F"/>
    <w:rsid w:val="00947FC6"/>
    <w:rsid w:val="00950493"/>
    <w:rsid w:val="00950890"/>
    <w:rsid w:val="009517EB"/>
    <w:rsid w:val="00951893"/>
    <w:rsid w:val="00954E66"/>
    <w:rsid w:val="00955AAA"/>
    <w:rsid w:val="00955AAE"/>
    <w:rsid w:val="009566FC"/>
    <w:rsid w:val="009567B7"/>
    <w:rsid w:val="00956865"/>
    <w:rsid w:val="00956989"/>
    <w:rsid w:val="00956D02"/>
    <w:rsid w:val="0095743B"/>
    <w:rsid w:val="00960A45"/>
    <w:rsid w:val="00960BE6"/>
    <w:rsid w:val="009611D3"/>
    <w:rsid w:val="0096139E"/>
    <w:rsid w:val="009614DC"/>
    <w:rsid w:val="0096190C"/>
    <w:rsid w:val="00961F48"/>
    <w:rsid w:val="00964209"/>
    <w:rsid w:val="00965290"/>
    <w:rsid w:val="00965B0E"/>
    <w:rsid w:val="00966D49"/>
    <w:rsid w:val="00967203"/>
    <w:rsid w:val="009675EA"/>
    <w:rsid w:val="009703DC"/>
    <w:rsid w:val="00970479"/>
    <w:rsid w:val="00970730"/>
    <w:rsid w:val="00971195"/>
    <w:rsid w:val="0097154D"/>
    <w:rsid w:val="009716C4"/>
    <w:rsid w:val="009730AC"/>
    <w:rsid w:val="00973567"/>
    <w:rsid w:val="009738C1"/>
    <w:rsid w:val="009742BF"/>
    <w:rsid w:val="009745E3"/>
    <w:rsid w:val="00975254"/>
    <w:rsid w:val="0097575D"/>
    <w:rsid w:val="00975B02"/>
    <w:rsid w:val="00975D8B"/>
    <w:rsid w:val="00975E5A"/>
    <w:rsid w:val="009763A5"/>
    <w:rsid w:val="00976722"/>
    <w:rsid w:val="00977D29"/>
    <w:rsid w:val="00977E9E"/>
    <w:rsid w:val="00980DC0"/>
    <w:rsid w:val="00981110"/>
    <w:rsid w:val="00981523"/>
    <w:rsid w:val="00981846"/>
    <w:rsid w:val="00981E57"/>
    <w:rsid w:val="0098257E"/>
    <w:rsid w:val="0098381E"/>
    <w:rsid w:val="00983F0F"/>
    <w:rsid w:val="009848DF"/>
    <w:rsid w:val="00984D00"/>
    <w:rsid w:val="00984DE4"/>
    <w:rsid w:val="00984F2D"/>
    <w:rsid w:val="009852B3"/>
    <w:rsid w:val="0098642F"/>
    <w:rsid w:val="009864B5"/>
    <w:rsid w:val="0098768C"/>
    <w:rsid w:val="00990045"/>
    <w:rsid w:val="00990C6B"/>
    <w:rsid w:val="00990D28"/>
    <w:rsid w:val="0099110D"/>
    <w:rsid w:val="00991E3D"/>
    <w:rsid w:val="009924D0"/>
    <w:rsid w:val="00993217"/>
    <w:rsid w:val="00993DA8"/>
    <w:rsid w:val="009949BD"/>
    <w:rsid w:val="00995779"/>
    <w:rsid w:val="00995B03"/>
    <w:rsid w:val="00995E6D"/>
    <w:rsid w:val="00995F9E"/>
    <w:rsid w:val="00996722"/>
    <w:rsid w:val="00996BE5"/>
    <w:rsid w:val="0099759A"/>
    <w:rsid w:val="0099788B"/>
    <w:rsid w:val="009A0186"/>
    <w:rsid w:val="009A04B4"/>
    <w:rsid w:val="009A0927"/>
    <w:rsid w:val="009A0E8E"/>
    <w:rsid w:val="009A22FD"/>
    <w:rsid w:val="009A2C05"/>
    <w:rsid w:val="009A3F5C"/>
    <w:rsid w:val="009A439E"/>
    <w:rsid w:val="009A5604"/>
    <w:rsid w:val="009A59BC"/>
    <w:rsid w:val="009A5E11"/>
    <w:rsid w:val="009A673D"/>
    <w:rsid w:val="009A6B21"/>
    <w:rsid w:val="009A6BA3"/>
    <w:rsid w:val="009A6BC7"/>
    <w:rsid w:val="009A6C5E"/>
    <w:rsid w:val="009A6CF3"/>
    <w:rsid w:val="009A70C3"/>
    <w:rsid w:val="009A7E72"/>
    <w:rsid w:val="009B0010"/>
    <w:rsid w:val="009B1E8B"/>
    <w:rsid w:val="009B1F52"/>
    <w:rsid w:val="009B292F"/>
    <w:rsid w:val="009B3467"/>
    <w:rsid w:val="009B3A80"/>
    <w:rsid w:val="009B3F7A"/>
    <w:rsid w:val="009B51BD"/>
    <w:rsid w:val="009B52F4"/>
    <w:rsid w:val="009B545F"/>
    <w:rsid w:val="009B55D0"/>
    <w:rsid w:val="009B6052"/>
    <w:rsid w:val="009B647D"/>
    <w:rsid w:val="009B6492"/>
    <w:rsid w:val="009B663A"/>
    <w:rsid w:val="009B672C"/>
    <w:rsid w:val="009B6924"/>
    <w:rsid w:val="009B6C24"/>
    <w:rsid w:val="009B6F48"/>
    <w:rsid w:val="009C013E"/>
    <w:rsid w:val="009C08C7"/>
    <w:rsid w:val="009C0CCC"/>
    <w:rsid w:val="009C0DB1"/>
    <w:rsid w:val="009C0E59"/>
    <w:rsid w:val="009C1268"/>
    <w:rsid w:val="009C2ABE"/>
    <w:rsid w:val="009C307B"/>
    <w:rsid w:val="009C341C"/>
    <w:rsid w:val="009C3436"/>
    <w:rsid w:val="009C34D4"/>
    <w:rsid w:val="009C3C31"/>
    <w:rsid w:val="009C4079"/>
    <w:rsid w:val="009C4501"/>
    <w:rsid w:val="009C63BB"/>
    <w:rsid w:val="009C733E"/>
    <w:rsid w:val="009C79E6"/>
    <w:rsid w:val="009C79FE"/>
    <w:rsid w:val="009C7A7B"/>
    <w:rsid w:val="009D0589"/>
    <w:rsid w:val="009D0B13"/>
    <w:rsid w:val="009D1085"/>
    <w:rsid w:val="009D15B8"/>
    <w:rsid w:val="009D1E54"/>
    <w:rsid w:val="009D207A"/>
    <w:rsid w:val="009D2151"/>
    <w:rsid w:val="009D2351"/>
    <w:rsid w:val="009D2599"/>
    <w:rsid w:val="009D2C01"/>
    <w:rsid w:val="009D2F8D"/>
    <w:rsid w:val="009D356A"/>
    <w:rsid w:val="009D43C9"/>
    <w:rsid w:val="009D45FD"/>
    <w:rsid w:val="009D4635"/>
    <w:rsid w:val="009D4D5C"/>
    <w:rsid w:val="009D4F8B"/>
    <w:rsid w:val="009D6416"/>
    <w:rsid w:val="009D68CF"/>
    <w:rsid w:val="009D6DA1"/>
    <w:rsid w:val="009D70E7"/>
    <w:rsid w:val="009D7445"/>
    <w:rsid w:val="009D7D2C"/>
    <w:rsid w:val="009D7EDB"/>
    <w:rsid w:val="009E037F"/>
    <w:rsid w:val="009E04F2"/>
    <w:rsid w:val="009E0943"/>
    <w:rsid w:val="009E1125"/>
    <w:rsid w:val="009E175D"/>
    <w:rsid w:val="009E19A8"/>
    <w:rsid w:val="009E3376"/>
    <w:rsid w:val="009E368A"/>
    <w:rsid w:val="009E39A2"/>
    <w:rsid w:val="009E3B92"/>
    <w:rsid w:val="009E3C31"/>
    <w:rsid w:val="009E3D62"/>
    <w:rsid w:val="009E412D"/>
    <w:rsid w:val="009E4C57"/>
    <w:rsid w:val="009E500E"/>
    <w:rsid w:val="009E5209"/>
    <w:rsid w:val="009E584F"/>
    <w:rsid w:val="009E6844"/>
    <w:rsid w:val="009E699E"/>
    <w:rsid w:val="009E747C"/>
    <w:rsid w:val="009E7C7A"/>
    <w:rsid w:val="009E7D42"/>
    <w:rsid w:val="009F0425"/>
    <w:rsid w:val="009F0EEB"/>
    <w:rsid w:val="009F18C5"/>
    <w:rsid w:val="009F1F41"/>
    <w:rsid w:val="009F22EA"/>
    <w:rsid w:val="009F239E"/>
    <w:rsid w:val="009F3B44"/>
    <w:rsid w:val="009F41E2"/>
    <w:rsid w:val="009F5CCD"/>
    <w:rsid w:val="009F5DE6"/>
    <w:rsid w:val="009F7724"/>
    <w:rsid w:val="009F7955"/>
    <w:rsid w:val="009F79E8"/>
    <w:rsid w:val="00A0078B"/>
    <w:rsid w:val="00A017DC"/>
    <w:rsid w:val="00A0184A"/>
    <w:rsid w:val="00A01C1D"/>
    <w:rsid w:val="00A024A4"/>
    <w:rsid w:val="00A02DA6"/>
    <w:rsid w:val="00A037A6"/>
    <w:rsid w:val="00A03926"/>
    <w:rsid w:val="00A03A66"/>
    <w:rsid w:val="00A042BF"/>
    <w:rsid w:val="00A04D97"/>
    <w:rsid w:val="00A05479"/>
    <w:rsid w:val="00A0580F"/>
    <w:rsid w:val="00A058DD"/>
    <w:rsid w:val="00A072BB"/>
    <w:rsid w:val="00A07492"/>
    <w:rsid w:val="00A10513"/>
    <w:rsid w:val="00A10540"/>
    <w:rsid w:val="00A1122D"/>
    <w:rsid w:val="00A1163F"/>
    <w:rsid w:val="00A119EB"/>
    <w:rsid w:val="00A12B44"/>
    <w:rsid w:val="00A12C4C"/>
    <w:rsid w:val="00A12F4D"/>
    <w:rsid w:val="00A12FD7"/>
    <w:rsid w:val="00A133C8"/>
    <w:rsid w:val="00A14261"/>
    <w:rsid w:val="00A14FF6"/>
    <w:rsid w:val="00A1510F"/>
    <w:rsid w:val="00A1522A"/>
    <w:rsid w:val="00A152AE"/>
    <w:rsid w:val="00A156AB"/>
    <w:rsid w:val="00A15C8D"/>
    <w:rsid w:val="00A162F3"/>
    <w:rsid w:val="00A17898"/>
    <w:rsid w:val="00A179B0"/>
    <w:rsid w:val="00A17C6B"/>
    <w:rsid w:val="00A20CC5"/>
    <w:rsid w:val="00A23060"/>
    <w:rsid w:val="00A25053"/>
    <w:rsid w:val="00A25541"/>
    <w:rsid w:val="00A26978"/>
    <w:rsid w:val="00A26C9C"/>
    <w:rsid w:val="00A26D3A"/>
    <w:rsid w:val="00A27289"/>
    <w:rsid w:val="00A27729"/>
    <w:rsid w:val="00A30534"/>
    <w:rsid w:val="00A3069E"/>
    <w:rsid w:val="00A31F71"/>
    <w:rsid w:val="00A33531"/>
    <w:rsid w:val="00A336F0"/>
    <w:rsid w:val="00A34673"/>
    <w:rsid w:val="00A35273"/>
    <w:rsid w:val="00A360BF"/>
    <w:rsid w:val="00A3708C"/>
    <w:rsid w:val="00A37521"/>
    <w:rsid w:val="00A375AB"/>
    <w:rsid w:val="00A377DD"/>
    <w:rsid w:val="00A37A11"/>
    <w:rsid w:val="00A400CE"/>
    <w:rsid w:val="00A40CDB"/>
    <w:rsid w:val="00A40EF7"/>
    <w:rsid w:val="00A41394"/>
    <w:rsid w:val="00A41AFF"/>
    <w:rsid w:val="00A41EA4"/>
    <w:rsid w:val="00A42514"/>
    <w:rsid w:val="00A43286"/>
    <w:rsid w:val="00A43CBF"/>
    <w:rsid w:val="00A43E6B"/>
    <w:rsid w:val="00A448EC"/>
    <w:rsid w:val="00A459FC"/>
    <w:rsid w:val="00A45C70"/>
    <w:rsid w:val="00A45D34"/>
    <w:rsid w:val="00A45E6D"/>
    <w:rsid w:val="00A460F8"/>
    <w:rsid w:val="00A463DB"/>
    <w:rsid w:val="00A46B16"/>
    <w:rsid w:val="00A46C59"/>
    <w:rsid w:val="00A4782C"/>
    <w:rsid w:val="00A47C78"/>
    <w:rsid w:val="00A47E09"/>
    <w:rsid w:val="00A524C0"/>
    <w:rsid w:val="00A526FE"/>
    <w:rsid w:val="00A53326"/>
    <w:rsid w:val="00A53E93"/>
    <w:rsid w:val="00A54FC9"/>
    <w:rsid w:val="00A554ED"/>
    <w:rsid w:val="00A55930"/>
    <w:rsid w:val="00A56672"/>
    <w:rsid w:val="00A5671C"/>
    <w:rsid w:val="00A56781"/>
    <w:rsid w:val="00A569A7"/>
    <w:rsid w:val="00A56ACE"/>
    <w:rsid w:val="00A56FB9"/>
    <w:rsid w:val="00A575DF"/>
    <w:rsid w:val="00A57653"/>
    <w:rsid w:val="00A603E9"/>
    <w:rsid w:val="00A61084"/>
    <w:rsid w:val="00A65461"/>
    <w:rsid w:val="00A654A7"/>
    <w:rsid w:val="00A654A9"/>
    <w:rsid w:val="00A67155"/>
    <w:rsid w:val="00A67D7F"/>
    <w:rsid w:val="00A708CB"/>
    <w:rsid w:val="00A711A9"/>
    <w:rsid w:val="00A717AE"/>
    <w:rsid w:val="00A7200B"/>
    <w:rsid w:val="00A73221"/>
    <w:rsid w:val="00A74074"/>
    <w:rsid w:val="00A74574"/>
    <w:rsid w:val="00A75066"/>
    <w:rsid w:val="00A7551C"/>
    <w:rsid w:val="00A76176"/>
    <w:rsid w:val="00A764DA"/>
    <w:rsid w:val="00A7656E"/>
    <w:rsid w:val="00A76626"/>
    <w:rsid w:val="00A76BEE"/>
    <w:rsid w:val="00A7764C"/>
    <w:rsid w:val="00A77945"/>
    <w:rsid w:val="00A77C91"/>
    <w:rsid w:val="00A8051E"/>
    <w:rsid w:val="00A80FC1"/>
    <w:rsid w:val="00A81D03"/>
    <w:rsid w:val="00A825D6"/>
    <w:rsid w:val="00A82AD2"/>
    <w:rsid w:val="00A82C29"/>
    <w:rsid w:val="00A83326"/>
    <w:rsid w:val="00A83F29"/>
    <w:rsid w:val="00A8466C"/>
    <w:rsid w:val="00A84CC4"/>
    <w:rsid w:val="00A852FC"/>
    <w:rsid w:val="00A8698F"/>
    <w:rsid w:val="00A86FBA"/>
    <w:rsid w:val="00A875D8"/>
    <w:rsid w:val="00A878F2"/>
    <w:rsid w:val="00A87E18"/>
    <w:rsid w:val="00A9047A"/>
    <w:rsid w:val="00A91877"/>
    <w:rsid w:val="00A9191E"/>
    <w:rsid w:val="00A9227E"/>
    <w:rsid w:val="00A93C4F"/>
    <w:rsid w:val="00A94384"/>
    <w:rsid w:val="00A9484D"/>
    <w:rsid w:val="00A96014"/>
    <w:rsid w:val="00A964AB"/>
    <w:rsid w:val="00A96A50"/>
    <w:rsid w:val="00A97117"/>
    <w:rsid w:val="00A976EE"/>
    <w:rsid w:val="00A9785E"/>
    <w:rsid w:val="00A97C42"/>
    <w:rsid w:val="00AA10FD"/>
    <w:rsid w:val="00AA1576"/>
    <w:rsid w:val="00AA29DC"/>
    <w:rsid w:val="00AA3F16"/>
    <w:rsid w:val="00AA418A"/>
    <w:rsid w:val="00AA4665"/>
    <w:rsid w:val="00AA531E"/>
    <w:rsid w:val="00AA5AAA"/>
    <w:rsid w:val="00AA687E"/>
    <w:rsid w:val="00AA6997"/>
    <w:rsid w:val="00AA69E7"/>
    <w:rsid w:val="00AA76D5"/>
    <w:rsid w:val="00AA7951"/>
    <w:rsid w:val="00AA7AAC"/>
    <w:rsid w:val="00AB0912"/>
    <w:rsid w:val="00AB0F3A"/>
    <w:rsid w:val="00AB2AB9"/>
    <w:rsid w:val="00AB2B65"/>
    <w:rsid w:val="00AB36CB"/>
    <w:rsid w:val="00AB38A8"/>
    <w:rsid w:val="00AB3C3C"/>
    <w:rsid w:val="00AB3D02"/>
    <w:rsid w:val="00AB42B3"/>
    <w:rsid w:val="00AB54B5"/>
    <w:rsid w:val="00AB5E29"/>
    <w:rsid w:val="00AB630A"/>
    <w:rsid w:val="00AB7975"/>
    <w:rsid w:val="00AB7BE6"/>
    <w:rsid w:val="00AC0772"/>
    <w:rsid w:val="00AC079A"/>
    <w:rsid w:val="00AC0ACB"/>
    <w:rsid w:val="00AC1753"/>
    <w:rsid w:val="00AC2BD7"/>
    <w:rsid w:val="00AC2D72"/>
    <w:rsid w:val="00AC2E13"/>
    <w:rsid w:val="00AC3762"/>
    <w:rsid w:val="00AC39C8"/>
    <w:rsid w:val="00AC4BC7"/>
    <w:rsid w:val="00AC52CD"/>
    <w:rsid w:val="00AC5639"/>
    <w:rsid w:val="00AC5BE5"/>
    <w:rsid w:val="00AC5F48"/>
    <w:rsid w:val="00AC619E"/>
    <w:rsid w:val="00AC6E7C"/>
    <w:rsid w:val="00AC704E"/>
    <w:rsid w:val="00AC71A6"/>
    <w:rsid w:val="00AC7395"/>
    <w:rsid w:val="00AC76C6"/>
    <w:rsid w:val="00AD00CD"/>
    <w:rsid w:val="00AD037B"/>
    <w:rsid w:val="00AD063A"/>
    <w:rsid w:val="00AD149A"/>
    <w:rsid w:val="00AD239A"/>
    <w:rsid w:val="00AD258F"/>
    <w:rsid w:val="00AD2732"/>
    <w:rsid w:val="00AD2A7B"/>
    <w:rsid w:val="00AD352A"/>
    <w:rsid w:val="00AD418E"/>
    <w:rsid w:val="00AD4C69"/>
    <w:rsid w:val="00AD4CF1"/>
    <w:rsid w:val="00AD4D8D"/>
    <w:rsid w:val="00AD4F9F"/>
    <w:rsid w:val="00AD5311"/>
    <w:rsid w:val="00AD55A4"/>
    <w:rsid w:val="00AD59EB"/>
    <w:rsid w:val="00AD5D40"/>
    <w:rsid w:val="00AD5F7A"/>
    <w:rsid w:val="00AD6D6D"/>
    <w:rsid w:val="00AD7152"/>
    <w:rsid w:val="00AD7AD5"/>
    <w:rsid w:val="00AE20B3"/>
    <w:rsid w:val="00AE2CDD"/>
    <w:rsid w:val="00AE30D4"/>
    <w:rsid w:val="00AE3357"/>
    <w:rsid w:val="00AE3D4B"/>
    <w:rsid w:val="00AE3E08"/>
    <w:rsid w:val="00AE5254"/>
    <w:rsid w:val="00AE5350"/>
    <w:rsid w:val="00AE5581"/>
    <w:rsid w:val="00AE6243"/>
    <w:rsid w:val="00AE640A"/>
    <w:rsid w:val="00AE6BDC"/>
    <w:rsid w:val="00AE7E75"/>
    <w:rsid w:val="00AF0F46"/>
    <w:rsid w:val="00AF1B78"/>
    <w:rsid w:val="00AF1BF6"/>
    <w:rsid w:val="00AF1CD0"/>
    <w:rsid w:val="00AF2FE9"/>
    <w:rsid w:val="00AF490F"/>
    <w:rsid w:val="00AF4A66"/>
    <w:rsid w:val="00AF4AFC"/>
    <w:rsid w:val="00AF502C"/>
    <w:rsid w:val="00AF5065"/>
    <w:rsid w:val="00AF5958"/>
    <w:rsid w:val="00AF5E25"/>
    <w:rsid w:val="00AF6A2A"/>
    <w:rsid w:val="00AF6A32"/>
    <w:rsid w:val="00B008C8"/>
    <w:rsid w:val="00B0096C"/>
    <w:rsid w:val="00B015E0"/>
    <w:rsid w:val="00B01C41"/>
    <w:rsid w:val="00B027C2"/>
    <w:rsid w:val="00B028C8"/>
    <w:rsid w:val="00B03954"/>
    <w:rsid w:val="00B03E4F"/>
    <w:rsid w:val="00B0417A"/>
    <w:rsid w:val="00B04346"/>
    <w:rsid w:val="00B04547"/>
    <w:rsid w:val="00B0477A"/>
    <w:rsid w:val="00B04ABE"/>
    <w:rsid w:val="00B04E6B"/>
    <w:rsid w:val="00B05967"/>
    <w:rsid w:val="00B06E1E"/>
    <w:rsid w:val="00B0712F"/>
    <w:rsid w:val="00B0734B"/>
    <w:rsid w:val="00B07C5C"/>
    <w:rsid w:val="00B07C9D"/>
    <w:rsid w:val="00B115E4"/>
    <w:rsid w:val="00B11990"/>
    <w:rsid w:val="00B11C45"/>
    <w:rsid w:val="00B124DD"/>
    <w:rsid w:val="00B12F91"/>
    <w:rsid w:val="00B138DA"/>
    <w:rsid w:val="00B14068"/>
    <w:rsid w:val="00B14246"/>
    <w:rsid w:val="00B14CEA"/>
    <w:rsid w:val="00B155F5"/>
    <w:rsid w:val="00B15EAB"/>
    <w:rsid w:val="00B16AC8"/>
    <w:rsid w:val="00B16DF4"/>
    <w:rsid w:val="00B17356"/>
    <w:rsid w:val="00B17D3F"/>
    <w:rsid w:val="00B17F34"/>
    <w:rsid w:val="00B20264"/>
    <w:rsid w:val="00B203A0"/>
    <w:rsid w:val="00B20B69"/>
    <w:rsid w:val="00B21137"/>
    <w:rsid w:val="00B21B43"/>
    <w:rsid w:val="00B2232F"/>
    <w:rsid w:val="00B23697"/>
    <w:rsid w:val="00B23BC5"/>
    <w:rsid w:val="00B23D9D"/>
    <w:rsid w:val="00B23E4E"/>
    <w:rsid w:val="00B2438C"/>
    <w:rsid w:val="00B24752"/>
    <w:rsid w:val="00B24FF9"/>
    <w:rsid w:val="00B25943"/>
    <w:rsid w:val="00B25D76"/>
    <w:rsid w:val="00B25E04"/>
    <w:rsid w:val="00B26AA8"/>
    <w:rsid w:val="00B272D9"/>
    <w:rsid w:val="00B2744A"/>
    <w:rsid w:val="00B27A5C"/>
    <w:rsid w:val="00B27C6D"/>
    <w:rsid w:val="00B30D19"/>
    <w:rsid w:val="00B311D5"/>
    <w:rsid w:val="00B3147E"/>
    <w:rsid w:val="00B327F7"/>
    <w:rsid w:val="00B33E94"/>
    <w:rsid w:val="00B342BF"/>
    <w:rsid w:val="00B34632"/>
    <w:rsid w:val="00B348CB"/>
    <w:rsid w:val="00B34A8B"/>
    <w:rsid w:val="00B34B09"/>
    <w:rsid w:val="00B34DD3"/>
    <w:rsid w:val="00B3587D"/>
    <w:rsid w:val="00B35BDD"/>
    <w:rsid w:val="00B35CD4"/>
    <w:rsid w:val="00B35FB5"/>
    <w:rsid w:val="00B360E8"/>
    <w:rsid w:val="00B37444"/>
    <w:rsid w:val="00B376E3"/>
    <w:rsid w:val="00B37C01"/>
    <w:rsid w:val="00B41F8A"/>
    <w:rsid w:val="00B42309"/>
    <w:rsid w:val="00B4380C"/>
    <w:rsid w:val="00B44564"/>
    <w:rsid w:val="00B44691"/>
    <w:rsid w:val="00B458A0"/>
    <w:rsid w:val="00B459D6"/>
    <w:rsid w:val="00B459FD"/>
    <w:rsid w:val="00B45E7D"/>
    <w:rsid w:val="00B46FFA"/>
    <w:rsid w:val="00B47265"/>
    <w:rsid w:val="00B501F0"/>
    <w:rsid w:val="00B5030B"/>
    <w:rsid w:val="00B51EB3"/>
    <w:rsid w:val="00B5222E"/>
    <w:rsid w:val="00B52411"/>
    <w:rsid w:val="00B53D3F"/>
    <w:rsid w:val="00B55296"/>
    <w:rsid w:val="00B56444"/>
    <w:rsid w:val="00B564BD"/>
    <w:rsid w:val="00B567B1"/>
    <w:rsid w:val="00B56AC3"/>
    <w:rsid w:val="00B56CCB"/>
    <w:rsid w:val="00B57547"/>
    <w:rsid w:val="00B57DD9"/>
    <w:rsid w:val="00B6074B"/>
    <w:rsid w:val="00B60A47"/>
    <w:rsid w:val="00B60D14"/>
    <w:rsid w:val="00B61001"/>
    <w:rsid w:val="00B629A4"/>
    <w:rsid w:val="00B62B7C"/>
    <w:rsid w:val="00B62C52"/>
    <w:rsid w:val="00B6315A"/>
    <w:rsid w:val="00B633AA"/>
    <w:rsid w:val="00B6410D"/>
    <w:rsid w:val="00B64232"/>
    <w:rsid w:val="00B6458B"/>
    <w:rsid w:val="00B64F9E"/>
    <w:rsid w:val="00B65847"/>
    <w:rsid w:val="00B65BCF"/>
    <w:rsid w:val="00B662F8"/>
    <w:rsid w:val="00B6690B"/>
    <w:rsid w:val="00B66B10"/>
    <w:rsid w:val="00B66EC4"/>
    <w:rsid w:val="00B66F32"/>
    <w:rsid w:val="00B6779A"/>
    <w:rsid w:val="00B67DA3"/>
    <w:rsid w:val="00B67F9E"/>
    <w:rsid w:val="00B70991"/>
    <w:rsid w:val="00B70C2B"/>
    <w:rsid w:val="00B719E2"/>
    <w:rsid w:val="00B73938"/>
    <w:rsid w:val="00B73D32"/>
    <w:rsid w:val="00B7433D"/>
    <w:rsid w:val="00B7498E"/>
    <w:rsid w:val="00B74B44"/>
    <w:rsid w:val="00B74E31"/>
    <w:rsid w:val="00B7661C"/>
    <w:rsid w:val="00B76833"/>
    <w:rsid w:val="00B770DA"/>
    <w:rsid w:val="00B77961"/>
    <w:rsid w:val="00B77B19"/>
    <w:rsid w:val="00B80017"/>
    <w:rsid w:val="00B802A2"/>
    <w:rsid w:val="00B807A7"/>
    <w:rsid w:val="00B808C5"/>
    <w:rsid w:val="00B8096E"/>
    <w:rsid w:val="00B809AE"/>
    <w:rsid w:val="00B80DDB"/>
    <w:rsid w:val="00B80FA0"/>
    <w:rsid w:val="00B812A4"/>
    <w:rsid w:val="00B81A8F"/>
    <w:rsid w:val="00B81EAC"/>
    <w:rsid w:val="00B81F71"/>
    <w:rsid w:val="00B82C25"/>
    <w:rsid w:val="00B832F2"/>
    <w:rsid w:val="00B83C05"/>
    <w:rsid w:val="00B83EFD"/>
    <w:rsid w:val="00B84696"/>
    <w:rsid w:val="00B847A5"/>
    <w:rsid w:val="00B85276"/>
    <w:rsid w:val="00B852A5"/>
    <w:rsid w:val="00B858D9"/>
    <w:rsid w:val="00B86F78"/>
    <w:rsid w:val="00B87519"/>
    <w:rsid w:val="00B87F99"/>
    <w:rsid w:val="00B9070C"/>
    <w:rsid w:val="00B9074A"/>
    <w:rsid w:val="00B90BDE"/>
    <w:rsid w:val="00B90FBD"/>
    <w:rsid w:val="00B919A2"/>
    <w:rsid w:val="00B91A23"/>
    <w:rsid w:val="00B91A4C"/>
    <w:rsid w:val="00B933F7"/>
    <w:rsid w:val="00B95735"/>
    <w:rsid w:val="00B95B03"/>
    <w:rsid w:val="00B95BF0"/>
    <w:rsid w:val="00B961FF"/>
    <w:rsid w:val="00B96228"/>
    <w:rsid w:val="00B9640A"/>
    <w:rsid w:val="00B96B0D"/>
    <w:rsid w:val="00B96C16"/>
    <w:rsid w:val="00B96E6E"/>
    <w:rsid w:val="00B97A2E"/>
    <w:rsid w:val="00B97D82"/>
    <w:rsid w:val="00BA02CC"/>
    <w:rsid w:val="00BA0B62"/>
    <w:rsid w:val="00BA0BB9"/>
    <w:rsid w:val="00BA1B6F"/>
    <w:rsid w:val="00BA1DD8"/>
    <w:rsid w:val="00BA251B"/>
    <w:rsid w:val="00BA28B5"/>
    <w:rsid w:val="00BA3642"/>
    <w:rsid w:val="00BA3D2C"/>
    <w:rsid w:val="00BA417F"/>
    <w:rsid w:val="00BA4352"/>
    <w:rsid w:val="00BA55A4"/>
    <w:rsid w:val="00BA623B"/>
    <w:rsid w:val="00BA6316"/>
    <w:rsid w:val="00BA7291"/>
    <w:rsid w:val="00BA72E8"/>
    <w:rsid w:val="00BB0465"/>
    <w:rsid w:val="00BB057E"/>
    <w:rsid w:val="00BB0794"/>
    <w:rsid w:val="00BB079C"/>
    <w:rsid w:val="00BB0C36"/>
    <w:rsid w:val="00BB0D1E"/>
    <w:rsid w:val="00BB1294"/>
    <w:rsid w:val="00BB208B"/>
    <w:rsid w:val="00BB2344"/>
    <w:rsid w:val="00BB253E"/>
    <w:rsid w:val="00BB2D71"/>
    <w:rsid w:val="00BB3187"/>
    <w:rsid w:val="00BB40D4"/>
    <w:rsid w:val="00BB4F91"/>
    <w:rsid w:val="00BB5A8A"/>
    <w:rsid w:val="00BB62A8"/>
    <w:rsid w:val="00BB6C36"/>
    <w:rsid w:val="00BC018F"/>
    <w:rsid w:val="00BC0535"/>
    <w:rsid w:val="00BC0CED"/>
    <w:rsid w:val="00BC1809"/>
    <w:rsid w:val="00BC1BAF"/>
    <w:rsid w:val="00BC1E6D"/>
    <w:rsid w:val="00BC2CEC"/>
    <w:rsid w:val="00BC3373"/>
    <w:rsid w:val="00BC39A1"/>
    <w:rsid w:val="00BC477F"/>
    <w:rsid w:val="00BC6BC4"/>
    <w:rsid w:val="00BC7853"/>
    <w:rsid w:val="00BC7F9B"/>
    <w:rsid w:val="00BD01C0"/>
    <w:rsid w:val="00BD09DD"/>
    <w:rsid w:val="00BD0C5A"/>
    <w:rsid w:val="00BD10E0"/>
    <w:rsid w:val="00BD16BA"/>
    <w:rsid w:val="00BD18A8"/>
    <w:rsid w:val="00BD1928"/>
    <w:rsid w:val="00BD24EF"/>
    <w:rsid w:val="00BD2584"/>
    <w:rsid w:val="00BD28D1"/>
    <w:rsid w:val="00BD2FBC"/>
    <w:rsid w:val="00BD4213"/>
    <w:rsid w:val="00BD4235"/>
    <w:rsid w:val="00BD4426"/>
    <w:rsid w:val="00BD4692"/>
    <w:rsid w:val="00BD4A1B"/>
    <w:rsid w:val="00BD4FD9"/>
    <w:rsid w:val="00BD50E3"/>
    <w:rsid w:val="00BD6176"/>
    <w:rsid w:val="00BD62BE"/>
    <w:rsid w:val="00BD679B"/>
    <w:rsid w:val="00BD68DF"/>
    <w:rsid w:val="00BD7F63"/>
    <w:rsid w:val="00BE01D8"/>
    <w:rsid w:val="00BE0416"/>
    <w:rsid w:val="00BE104F"/>
    <w:rsid w:val="00BE1AA9"/>
    <w:rsid w:val="00BE2036"/>
    <w:rsid w:val="00BE262D"/>
    <w:rsid w:val="00BE2CED"/>
    <w:rsid w:val="00BE3783"/>
    <w:rsid w:val="00BE3B2A"/>
    <w:rsid w:val="00BE4150"/>
    <w:rsid w:val="00BE474C"/>
    <w:rsid w:val="00BE502B"/>
    <w:rsid w:val="00BE51AF"/>
    <w:rsid w:val="00BE62DC"/>
    <w:rsid w:val="00BE6B23"/>
    <w:rsid w:val="00BE7F36"/>
    <w:rsid w:val="00BF117D"/>
    <w:rsid w:val="00BF1C7D"/>
    <w:rsid w:val="00BF1FC0"/>
    <w:rsid w:val="00BF20CF"/>
    <w:rsid w:val="00BF29B2"/>
    <w:rsid w:val="00BF2A2A"/>
    <w:rsid w:val="00BF2CE1"/>
    <w:rsid w:val="00BF34C0"/>
    <w:rsid w:val="00BF3AC6"/>
    <w:rsid w:val="00BF3FC3"/>
    <w:rsid w:val="00BF50E0"/>
    <w:rsid w:val="00BF65E7"/>
    <w:rsid w:val="00BF6933"/>
    <w:rsid w:val="00BF6A17"/>
    <w:rsid w:val="00BF7C6D"/>
    <w:rsid w:val="00C000FC"/>
    <w:rsid w:val="00C016C7"/>
    <w:rsid w:val="00C01D91"/>
    <w:rsid w:val="00C0225B"/>
    <w:rsid w:val="00C04823"/>
    <w:rsid w:val="00C05229"/>
    <w:rsid w:val="00C05498"/>
    <w:rsid w:val="00C056B9"/>
    <w:rsid w:val="00C0589A"/>
    <w:rsid w:val="00C05FE3"/>
    <w:rsid w:val="00C06192"/>
    <w:rsid w:val="00C062AA"/>
    <w:rsid w:val="00C065CC"/>
    <w:rsid w:val="00C072DE"/>
    <w:rsid w:val="00C075BA"/>
    <w:rsid w:val="00C07880"/>
    <w:rsid w:val="00C07911"/>
    <w:rsid w:val="00C11049"/>
    <w:rsid w:val="00C11189"/>
    <w:rsid w:val="00C11A86"/>
    <w:rsid w:val="00C130CC"/>
    <w:rsid w:val="00C1465E"/>
    <w:rsid w:val="00C14982"/>
    <w:rsid w:val="00C14FC2"/>
    <w:rsid w:val="00C17430"/>
    <w:rsid w:val="00C17C72"/>
    <w:rsid w:val="00C17DFE"/>
    <w:rsid w:val="00C20437"/>
    <w:rsid w:val="00C20F51"/>
    <w:rsid w:val="00C21D8A"/>
    <w:rsid w:val="00C22169"/>
    <w:rsid w:val="00C2287C"/>
    <w:rsid w:val="00C229DC"/>
    <w:rsid w:val="00C232B9"/>
    <w:rsid w:val="00C23427"/>
    <w:rsid w:val="00C23B5C"/>
    <w:rsid w:val="00C241E0"/>
    <w:rsid w:val="00C24623"/>
    <w:rsid w:val="00C24B25"/>
    <w:rsid w:val="00C2606D"/>
    <w:rsid w:val="00C26A05"/>
    <w:rsid w:val="00C27202"/>
    <w:rsid w:val="00C27E47"/>
    <w:rsid w:val="00C30F35"/>
    <w:rsid w:val="00C3102F"/>
    <w:rsid w:val="00C315FD"/>
    <w:rsid w:val="00C31986"/>
    <w:rsid w:val="00C31EE4"/>
    <w:rsid w:val="00C33820"/>
    <w:rsid w:val="00C338E6"/>
    <w:rsid w:val="00C34615"/>
    <w:rsid w:val="00C34783"/>
    <w:rsid w:val="00C34E16"/>
    <w:rsid w:val="00C35E7A"/>
    <w:rsid w:val="00C35EE5"/>
    <w:rsid w:val="00C3715C"/>
    <w:rsid w:val="00C3732E"/>
    <w:rsid w:val="00C37736"/>
    <w:rsid w:val="00C403D3"/>
    <w:rsid w:val="00C40532"/>
    <w:rsid w:val="00C40823"/>
    <w:rsid w:val="00C41E42"/>
    <w:rsid w:val="00C42718"/>
    <w:rsid w:val="00C42E05"/>
    <w:rsid w:val="00C433D2"/>
    <w:rsid w:val="00C43CB2"/>
    <w:rsid w:val="00C43EA3"/>
    <w:rsid w:val="00C440A3"/>
    <w:rsid w:val="00C4544F"/>
    <w:rsid w:val="00C467EB"/>
    <w:rsid w:val="00C46B3E"/>
    <w:rsid w:val="00C46D7C"/>
    <w:rsid w:val="00C46E58"/>
    <w:rsid w:val="00C47A5D"/>
    <w:rsid w:val="00C50943"/>
    <w:rsid w:val="00C51091"/>
    <w:rsid w:val="00C51287"/>
    <w:rsid w:val="00C5128C"/>
    <w:rsid w:val="00C52C6D"/>
    <w:rsid w:val="00C5447E"/>
    <w:rsid w:val="00C55E6E"/>
    <w:rsid w:val="00C55F2F"/>
    <w:rsid w:val="00C55F30"/>
    <w:rsid w:val="00C56283"/>
    <w:rsid w:val="00C5691D"/>
    <w:rsid w:val="00C56E44"/>
    <w:rsid w:val="00C56FA9"/>
    <w:rsid w:val="00C601D7"/>
    <w:rsid w:val="00C61600"/>
    <w:rsid w:val="00C621FA"/>
    <w:rsid w:val="00C627EC"/>
    <w:rsid w:val="00C62DDB"/>
    <w:rsid w:val="00C62FF3"/>
    <w:rsid w:val="00C63B01"/>
    <w:rsid w:val="00C63F88"/>
    <w:rsid w:val="00C64A48"/>
    <w:rsid w:val="00C65C16"/>
    <w:rsid w:val="00C6608C"/>
    <w:rsid w:val="00C66149"/>
    <w:rsid w:val="00C6661C"/>
    <w:rsid w:val="00C66772"/>
    <w:rsid w:val="00C66E10"/>
    <w:rsid w:val="00C67301"/>
    <w:rsid w:val="00C6759A"/>
    <w:rsid w:val="00C6797C"/>
    <w:rsid w:val="00C67A09"/>
    <w:rsid w:val="00C67B26"/>
    <w:rsid w:val="00C70202"/>
    <w:rsid w:val="00C71D78"/>
    <w:rsid w:val="00C734A6"/>
    <w:rsid w:val="00C73E38"/>
    <w:rsid w:val="00C74CAB"/>
    <w:rsid w:val="00C758B6"/>
    <w:rsid w:val="00C759F5"/>
    <w:rsid w:val="00C75F0F"/>
    <w:rsid w:val="00C77A81"/>
    <w:rsid w:val="00C80886"/>
    <w:rsid w:val="00C811B2"/>
    <w:rsid w:val="00C813B9"/>
    <w:rsid w:val="00C81E13"/>
    <w:rsid w:val="00C82293"/>
    <w:rsid w:val="00C822F6"/>
    <w:rsid w:val="00C828FB"/>
    <w:rsid w:val="00C83211"/>
    <w:rsid w:val="00C833B3"/>
    <w:rsid w:val="00C83666"/>
    <w:rsid w:val="00C838CD"/>
    <w:rsid w:val="00C8392D"/>
    <w:rsid w:val="00C842F1"/>
    <w:rsid w:val="00C843C9"/>
    <w:rsid w:val="00C847EA"/>
    <w:rsid w:val="00C85762"/>
    <w:rsid w:val="00C85D86"/>
    <w:rsid w:val="00C862C1"/>
    <w:rsid w:val="00C86DCB"/>
    <w:rsid w:val="00C879DF"/>
    <w:rsid w:val="00C9012E"/>
    <w:rsid w:val="00C92056"/>
    <w:rsid w:val="00C92653"/>
    <w:rsid w:val="00C92A35"/>
    <w:rsid w:val="00C93102"/>
    <w:rsid w:val="00C94318"/>
    <w:rsid w:val="00C94CD7"/>
    <w:rsid w:val="00C951FC"/>
    <w:rsid w:val="00C952A2"/>
    <w:rsid w:val="00C9728B"/>
    <w:rsid w:val="00C976B1"/>
    <w:rsid w:val="00C97F18"/>
    <w:rsid w:val="00CA0425"/>
    <w:rsid w:val="00CA0E9C"/>
    <w:rsid w:val="00CA0F4C"/>
    <w:rsid w:val="00CA118D"/>
    <w:rsid w:val="00CA13D9"/>
    <w:rsid w:val="00CA209C"/>
    <w:rsid w:val="00CA2127"/>
    <w:rsid w:val="00CA25EE"/>
    <w:rsid w:val="00CA33F8"/>
    <w:rsid w:val="00CA37EF"/>
    <w:rsid w:val="00CA3C00"/>
    <w:rsid w:val="00CA3F8C"/>
    <w:rsid w:val="00CA40D2"/>
    <w:rsid w:val="00CA41FD"/>
    <w:rsid w:val="00CA4A8C"/>
    <w:rsid w:val="00CA5FAB"/>
    <w:rsid w:val="00CA62A9"/>
    <w:rsid w:val="00CA6393"/>
    <w:rsid w:val="00CA695E"/>
    <w:rsid w:val="00CB015B"/>
    <w:rsid w:val="00CB04E4"/>
    <w:rsid w:val="00CB0ADD"/>
    <w:rsid w:val="00CB1409"/>
    <w:rsid w:val="00CB1CA6"/>
    <w:rsid w:val="00CB2017"/>
    <w:rsid w:val="00CB2E0B"/>
    <w:rsid w:val="00CB3883"/>
    <w:rsid w:val="00CB39DC"/>
    <w:rsid w:val="00CB3C52"/>
    <w:rsid w:val="00CB403D"/>
    <w:rsid w:val="00CB43C8"/>
    <w:rsid w:val="00CB50BE"/>
    <w:rsid w:val="00CB56C8"/>
    <w:rsid w:val="00CB56E5"/>
    <w:rsid w:val="00CB5BA7"/>
    <w:rsid w:val="00CB5BC8"/>
    <w:rsid w:val="00CB5EFC"/>
    <w:rsid w:val="00CB63D3"/>
    <w:rsid w:val="00CB6553"/>
    <w:rsid w:val="00CB6616"/>
    <w:rsid w:val="00CB6870"/>
    <w:rsid w:val="00CB6B19"/>
    <w:rsid w:val="00CB79C9"/>
    <w:rsid w:val="00CC035A"/>
    <w:rsid w:val="00CC109C"/>
    <w:rsid w:val="00CC1424"/>
    <w:rsid w:val="00CC190B"/>
    <w:rsid w:val="00CC26CB"/>
    <w:rsid w:val="00CC2864"/>
    <w:rsid w:val="00CC3816"/>
    <w:rsid w:val="00CC3942"/>
    <w:rsid w:val="00CC420D"/>
    <w:rsid w:val="00CC4A91"/>
    <w:rsid w:val="00CC55CB"/>
    <w:rsid w:val="00CC5E4A"/>
    <w:rsid w:val="00CC61E5"/>
    <w:rsid w:val="00CC622A"/>
    <w:rsid w:val="00CC6BBA"/>
    <w:rsid w:val="00CC6EEE"/>
    <w:rsid w:val="00CD01CA"/>
    <w:rsid w:val="00CD07EB"/>
    <w:rsid w:val="00CD09E6"/>
    <w:rsid w:val="00CD1326"/>
    <w:rsid w:val="00CD1BBC"/>
    <w:rsid w:val="00CD207E"/>
    <w:rsid w:val="00CD21D0"/>
    <w:rsid w:val="00CD35DB"/>
    <w:rsid w:val="00CD3A3A"/>
    <w:rsid w:val="00CD427B"/>
    <w:rsid w:val="00CD4AB6"/>
    <w:rsid w:val="00CD4C6E"/>
    <w:rsid w:val="00CD4D03"/>
    <w:rsid w:val="00CD6063"/>
    <w:rsid w:val="00CD6141"/>
    <w:rsid w:val="00CD62CF"/>
    <w:rsid w:val="00CD667F"/>
    <w:rsid w:val="00CD7D6A"/>
    <w:rsid w:val="00CE0CAC"/>
    <w:rsid w:val="00CE21DE"/>
    <w:rsid w:val="00CE2285"/>
    <w:rsid w:val="00CE36FA"/>
    <w:rsid w:val="00CE37DA"/>
    <w:rsid w:val="00CE3995"/>
    <w:rsid w:val="00CE3CA0"/>
    <w:rsid w:val="00CE3DE8"/>
    <w:rsid w:val="00CE409F"/>
    <w:rsid w:val="00CE43DD"/>
    <w:rsid w:val="00CE452A"/>
    <w:rsid w:val="00CE519F"/>
    <w:rsid w:val="00CE548D"/>
    <w:rsid w:val="00CE5977"/>
    <w:rsid w:val="00CE6146"/>
    <w:rsid w:val="00CE62FB"/>
    <w:rsid w:val="00CE6822"/>
    <w:rsid w:val="00CE6A5A"/>
    <w:rsid w:val="00CF02C4"/>
    <w:rsid w:val="00CF147D"/>
    <w:rsid w:val="00CF164E"/>
    <w:rsid w:val="00CF2D8D"/>
    <w:rsid w:val="00CF36F3"/>
    <w:rsid w:val="00CF3F95"/>
    <w:rsid w:val="00CF439E"/>
    <w:rsid w:val="00CF4521"/>
    <w:rsid w:val="00CF491D"/>
    <w:rsid w:val="00CF5996"/>
    <w:rsid w:val="00CF5D20"/>
    <w:rsid w:val="00CF6DBF"/>
    <w:rsid w:val="00CF719A"/>
    <w:rsid w:val="00CF73B0"/>
    <w:rsid w:val="00CF7963"/>
    <w:rsid w:val="00CF7BC7"/>
    <w:rsid w:val="00D007DB"/>
    <w:rsid w:val="00D00B4C"/>
    <w:rsid w:val="00D010A2"/>
    <w:rsid w:val="00D01A45"/>
    <w:rsid w:val="00D03AA1"/>
    <w:rsid w:val="00D03F2C"/>
    <w:rsid w:val="00D04528"/>
    <w:rsid w:val="00D05C07"/>
    <w:rsid w:val="00D05C9E"/>
    <w:rsid w:val="00D0636F"/>
    <w:rsid w:val="00D068A0"/>
    <w:rsid w:val="00D06CB1"/>
    <w:rsid w:val="00D072AC"/>
    <w:rsid w:val="00D07CEB"/>
    <w:rsid w:val="00D10811"/>
    <w:rsid w:val="00D10F86"/>
    <w:rsid w:val="00D11B84"/>
    <w:rsid w:val="00D11D13"/>
    <w:rsid w:val="00D121A7"/>
    <w:rsid w:val="00D123B9"/>
    <w:rsid w:val="00D125CF"/>
    <w:rsid w:val="00D12689"/>
    <w:rsid w:val="00D126B0"/>
    <w:rsid w:val="00D129B4"/>
    <w:rsid w:val="00D12E60"/>
    <w:rsid w:val="00D13333"/>
    <w:rsid w:val="00D136ED"/>
    <w:rsid w:val="00D138A7"/>
    <w:rsid w:val="00D1470B"/>
    <w:rsid w:val="00D150EF"/>
    <w:rsid w:val="00D155EC"/>
    <w:rsid w:val="00D156AF"/>
    <w:rsid w:val="00D15B1F"/>
    <w:rsid w:val="00D15C2A"/>
    <w:rsid w:val="00D15EEC"/>
    <w:rsid w:val="00D1608F"/>
    <w:rsid w:val="00D1613A"/>
    <w:rsid w:val="00D16144"/>
    <w:rsid w:val="00D16E31"/>
    <w:rsid w:val="00D16E40"/>
    <w:rsid w:val="00D1735C"/>
    <w:rsid w:val="00D17AA1"/>
    <w:rsid w:val="00D201F2"/>
    <w:rsid w:val="00D20DE2"/>
    <w:rsid w:val="00D211E4"/>
    <w:rsid w:val="00D21983"/>
    <w:rsid w:val="00D22530"/>
    <w:rsid w:val="00D22DBB"/>
    <w:rsid w:val="00D239F4"/>
    <w:rsid w:val="00D25BC2"/>
    <w:rsid w:val="00D2615D"/>
    <w:rsid w:val="00D2641F"/>
    <w:rsid w:val="00D26F3B"/>
    <w:rsid w:val="00D271F1"/>
    <w:rsid w:val="00D274D4"/>
    <w:rsid w:val="00D27DB5"/>
    <w:rsid w:val="00D306CD"/>
    <w:rsid w:val="00D309F2"/>
    <w:rsid w:val="00D31085"/>
    <w:rsid w:val="00D31418"/>
    <w:rsid w:val="00D31980"/>
    <w:rsid w:val="00D31D5D"/>
    <w:rsid w:val="00D31EDF"/>
    <w:rsid w:val="00D321E8"/>
    <w:rsid w:val="00D3260E"/>
    <w:rsid w:val="00D3298B"/>
    <w:rsid w:val="00D32F02"/>
    <w:rsid w:val="00D32F96"/>
    <w:rsid w:val="00D33612"/>
    <w:rsid w:val="00D33831"/>
    <w:rsid w:val="00D338A5"/>
    <w:rsid w:val="00D33B6C"/>
    <w:rsid w:val="00D33C3C"/>
    <w:rsid w:val="00D3454E"/>
    <w:rsid w:val="00D3560F"/>
    <w:rsid w:val="00D3635A"/>
    <w:rsid w:val="00D36D87"/>
    <w:rsid w:val="00D3711B"/>
    <w:rsid w:val="00D3731E"/>
    <w:rsid w:val="00D37A38"/>
    <w:rsid w:val="00D37D0A"/>
    <w:rsid w:val="00D405A4"/>
    <w:rsid w:val="00D411AD"/>
    <w:rsid w:val="00D41B14"/>
    <w:rsid w:val="00D42A3A"/>
    <w:rsid w:val="00D43001"/>
    <w:rsid w:val="00D4355D"/>
    <w:rsid w:val="00D43984"/>
    <w:rsid w:val="00D4407D"/>
    <w:rsid w:val="00D442C7"/>
    <w:rsid w:val="00D443E1"/>
    <w:rsid w:val="00D453AF"/>
    <w:rsid w:val="00D454CC"/>
    <w:rsid w:val="00D46255"/>
    <w:rsid w:val="00D46780"/>
    <w:rsid w:val="00D46853"/>
    <w:rsid w:val="00D47C3A"/>
    <w:rsid w:val="00D47EE2"/>
    <w:rsid w:val="00D50654"/>
    <w:rsid w:val="00D5196C"/>
    <w:rsid w:val="00D51B08"/>
    <w:rsid w:val="00D52292"/>
    <w:rsid w:val="00D52EA3"/>
    <w:rsid w:val="00D5347F"/>
    <w:rsid w:val="00D53A02"/>
    <w:rsid w:val="00D53B33"/>
    <w:rsid w:val="00D5403B"/>
    <w:rsid w:val="00D54305"/>
    <w:rsid w:val="00D54818"/>
    <w:rsid w:val="00D548D3"/>
    <w:rsid w:val="00D54B50"/>
    <w:rsid w:val="00D5568A"/>
    <w:rsid w:val="00D55AB6"/>
    <w:rsid w:val="00D5744D"/>
    <w:rsid w:val="00D57702"/>
    <w:rsid w:val="00D600AD"/>
    <w:rsid w:val="00D60416"/>
    <w:rsid w:val="00D604CA"/>
    <w:rsid w:val="00D607C9"/>
    <w:rsid w:val="00D616B8"/>
    <w:rsid w:val="00D61719"/>
    <w:rsid w:val="00D62571"/>
    <w:rsid w:val="00D62ADD"/>
    <w:rsid w:val="00D62F30"/>
    <w:rsid w:val="00D63290"/>
    <w:rsid w:val="00D63C52"/>
    <w:rsid w:val="00D64E55"/>
    <w:rsid w:val="00D64F78"/>
    <w:rsid w:val="00D65AEF"/>
    <w:rsid w:val="00D67D6D"/>
    <w:rsid w:val="00D7001E"/>
    <w:rsid w:val="00D71408"/>
    <w:rsid w:val="00D7160C"/>
    <w:rsid w:val="00D71CE8"/>
    <w:rsid w:val="00D720C9"/>
    <w:rsid w:val="00D725C9"/>
    <w:rsid w:val="00D7315E"/>
    <w:rsid w:val="00D7326C"/>
    <w:rsid w:val="00D734E5"/>
    <w:rsid w:val="00D7383A"/>
    <w:rsid w:val="00D74043"/>
    <w:rsid w:val="00D74294"/>
    <w:rsid w:val="00D7564D"/>
    <w:rsid w:val="00D7592E"/>
    <w:rsid w:val="00D75956"/>
    <w:rsid w:val="00D76394"/>
    <w:rsid w:val="00D779C5"/>
    <w:rsid w:val="00D77EF4"/>
    <w:rsid w:val="00D806E5"/>
    <w:rsid w:val="00D80A2C"/>
    <w:rsid w:val="00D80DC1"/>
    <w:rsid w:val="00D80F41"/>
    <w:rsid w:val="00D81149"/>
    <w:rsid w:val="00D811CC"/>
    <w:rsid w:val="00D81850"/>
    <w:rsid w:val="00D8212C"/>
    <w:rsid w:val="00D8216C"/>
    <w:rsid w:val="00D83A3E"/>
    <w:rsid w:val="00D83CCF"/>
    <w:rsid w:val="00D83FD0"/>
    <w:rsid w:val="00D843D4"/>
    <w:rsid w:val="00D857F1"/>
    <w:rsid w:val="00D8586D"/>
    <w:rsid w:val="00D8595C"/>
    <w:rsid w:val="00D863BD"/>
    <w:rsid w:val="00D86EB0"/>
    <w:rsid w:val="00D87ACF"/>
    <w:rsid w:val="00D87F47"/>
    <w:rsid w:val="00D9092B"/>
    <w:rsid w:val="00D91191"/>
    <w:rsid w:val="00D92037"/>
    <w:rsid w:val="00D933A2"/>
    <w:rsid w:val="00D9340D"/>
    <w:rsid w:val="00D934B6"/>
    <w:rsid w:val="00D934EC"/>
    <w:rsid w:val="00D936B9"/>
    <w:rsid w:val="00D93A26"/>
    <w:rsid w:val="00D93D68"/>
    <w:rsid w:val="00D9405C"/>
    <w:rsid w:val="00D9479C"/>
    <w:rsid w:val="00D94938"/>
    <w:rsid w:val="00D949C2"/>
    <w:rsid w:val="00D94EB8"/>
    <w:rsid w:val="00D951CF"/>
    <w:rsid w:val="00D954C8"/>
    <w:rsid w:val="00D95928"/>
    <w:rsid w:val="00D95DDE"/>
    <w:rsid w:val="00D95E4B"/>
    <w:rsid w:val="00D95F8F"/>
    <w:rsid w:val="00D95FA5"/>
    <w:rsid w:val="00D960ED"/>
    <w:rsid w:val="00D963BF"/>
    <w:rsid w:val="00D964C4"/>
    <w:rsid w:val="00D9658A"/>
    <w:rsid w:val="00D97342"/>
    <w:rsid w:val="00D9758B"/>
    <w:rsid w:val="00D97622"/>
    <w:rsid w:val="00DA013F"/>
    <w:rsid w:val="00DA0A34"/>
    <w:rsid w:val="00DA0CF2"/>
    <w:rsid w:val="00DA12C8"/>
    <w:rsid w:val="00DA15EB"/>
    <w:rsid w:val="00DA1DF4"/>
    <w:rsid w:val="00DA4837"/>
    <w:rsid w:val="00DA48DE"/>
    <w:rsid w:val="00DA5035"/>
    <w:rsid w:val="00DA59DF"/>
    <w:rsid w:val="00DA6BFD"/>
    <w:rsid w:val="00DA7060"/>
    <w:rsid w:val="00DA74E6"/>
    <w:rsid w:val="00DA7B58"/>
    <w:rsid w:val="00DB0351"/>
    <w:rsid w:val="00DB0A33"/>
    <w:rsid w:val="00DB1BC2"/>
    <w:rsid w:val="00DB1E0F"/>
    <w:rsid w:val="00DB2460"/>
    <w:rsid w:val="00DB2547"/>
    <w:rsid w:val="00DB3913"/>
    <w:rsid w:val="00DB3B74"/>
    <w:rsid w:val="00DB4166"/>
    <w:rsid w:val="00DB4761"/>
    <w:rsid w:val="00DB4A6F"/>
    <w:rsid w:val="00DB5ABA"/>
    <w:rsid w:val="00DB6137"/>
    <w:rsid w:val="00DB6443"/>
    <w:rsid w:val="00DC0182"/>
    <w:rsid w:val="00DC0415"/>
    <w:rsid w:val="00DC08C6"/>
    <w:rsid w:val="00DC15E1"/>
    <w:rsid w:val="00DC1BF4"/>
    <w:rsid w:val="00DC1E84"/>
    <w:rsid w:val="00DC1F50"/>
    <w:rsid w:val="00DC1FED"/>
    <w:rsid w:val="00DC21C5"/>
    <w:rsid w:val="00DC36BD"/>
    <w:rsid w:val="00DC392E"/>
    <w:rsid w:val="00DC4832"/>
    <w:rsid w:val="00DC4EC8"/>
    <w:rsid w:val="00DC53B8"/>
    <w:rsid w:val="00DC5C66"/>
    <w:rsid w:val="00DC75E9"/>
    <w:rsid w:val="00DC7D23"/>
    <w:rsid w:val="00DC7EEB"/>
    <w:rsid w:val="00DD006A"/>
    <w:rsid w:val="00DD040B"/>
    <w:rsid w:val="00DD0A53"/>
    <w:rsid w:val="00DD102A"/>
    <w:rsid w:val="00DD13FF"/>
    <w:rsid w:val="00DD151C"/>
    <w:rsid w:val="00DD1662"/>
    <w:rsid w:val="00DD18BD"/>
    <w:rsid w:val="00DD19B4"/>
    <w:rsid w:val="00DD1D11"/>
    <w:rsid w:val="00DD2A64"/>
    <w:rsid w:val="00DD2A9D"/>
    <w:rsid w:val="00DD2B34"/>
    <w:rsid w:val="00DD357C"/>
    <w:rsid w:val="00DD3EDE"/>
    <w:rsid w:val="00DD3FEF"/>
    <w:rsid w:val="00DD4616"/>
    <w:rsid w:val="00DD48E0"/>
    <w:rsid w:val="00DD4C7B"/>
    <w:rsid w:val="00DD4C81"/>
    <w:rsid w:val="00DD4EE5"/>
    <w:rsid w:val="00DD6EE5"/>
    <w:rsid w:val="00DD6FDA"/>
    <w:rsid w:val="00DD7A15"/>
    <w:rsid w:val="00DD7AB5"/>
    <w:rsid w:val="00DE0D30"/>
    <w:rsid w:val="00DE186A"/>
    <w:rsid w:val="00DE1EE1"/>
    <w:rsid w:val="00DE25E4"/>
    <w:rsid w:val="00DE3102"/>
    <w:rsid w:val="00DE4003"/>
    <w:rsid w:val="00DE40A6"/>
    <w:rsid w:val="00DE4805"/>
    <w:rsid w:val="00DE4F85"/>
    <w:rsid w:val="00DE5A49"/>
    <w:rsid w:val="00DE6419"/>
    <w:rsid w:val="00DE642F"/>
    <w:rsid w:val="00DF0047"/>
    <w:rsid w:val="00DF013A"/>
    <w:rsid w:val="00DF04E3"/>
    <w:rsid w:val="00DF0FDF"/>
    <w:rsid w:val="00DF1F2B"/>
    <w:rsid w:val="00DF20E8"/>
    <w:rsid w:val="00DF2407"/>
    <w:rsid w:val="00DF2D2A"/>
    <w:rsid w:val="00DF32EC"/>
    <w:rsid w:val="00DF3EE6"/>
    <w:rsid w:val="00DF4569"/>
    <w:rsid w:val="00DF4D90"/>
    <w:rsid w:val="00DF53FF"/>
    <w:rsid w:val="00DF5C8C"/>
    <w:rsid w:val="00DF616E"/>
    <w:rsid w:val="00DF619B"/>
    <w:rsid w:val="00DF624B"/>
    <w:rsid w:val="00DF6634"/>
    <w:rsid w:val="00DF7588"/>
    <w:rsid w:val="00DF79B6"/>
    <w:rsid w:val="00DF7D7F"/>
    <w:rsid w:val="00E00A0D"/>
    <w:rsid w:val="00E01B79"/>
    <w:rsid w:val="00E033B3"/>
    <w:rsid w:val="00E03CDD"/>
    <w:rsid w:val="00E041D7"/>
    <w:rsid w:val="00E043AB"/>
    <w:rsid w:val="00E043E0"/>
    <w:rsid w:val="00E048F6"/>
    <w:rsid w:val="00E0531D"/>
    <w:rsid w:val="00E05578"/>
    <w:rsid w:val="00E05CA6"/>
    <w:rsid w:val="00E07114"/>
    <w:rsid w:val="00E07633"/>
    <w:rsid w:val="00E07B19"/>
    <w:rsid w:val="00E07FCC"/>
    <w:rsid w:val="00E10834"/>
    <w:rsid w:val="00E11007"/>
    <w:rsid w:val="00E114F5"/>
    <w:rsid w:val="00E1178D"/>
    <w:rsid w:val="00E118AF"/>
    <w:rsid w:val="00E11CC6"/>
    <w:rsid w:val="00E12BE2"/>
    <w:rsid w:val="00E12FD3"/>
    <w:rsid w:val="00E130D6"/>
    <w:rsid w:val="00E13429"/>
    <w:rsid w:val="00E1495E"/>
    <w:rsid w:val="00E14F65"/>
    <w:rsid w:val="00E153AE"/>
    <w:rsid w:val="00E15A06"/>
    <w:rsid w:val="00E16AEE"/>
    <w:rsid w:val="00E173C9"/>
    <w:rsid w:val="00E2002B"/>
    <w:rsid w:val="00E20C18"/>
    <w:rsid w:val="00E210A8"/>
    <w:rsid w:val="00E21A6A"/>
    <w:rsid w:val="00E22442"/>
    <w:rsid w:val="00E224A7"/>
    <w:rsid w:val="00E22D73"/>
    <w:rsid w:val="00E23125"/>
    <w:rsid w:val="00E23372"/>
    <w:rsid w:val="00E23DFD"/>
    <w:rsid w:val="00E25032"/>
    <w:rsid w:val="00E2505C"/>
    <w:rsid w:val="00E25227"/>
    <w:rsid w:val="00E258CB"/>
    <w:rsid w:val="00E26D43"/>
    <w:rsid w:val="00E270EA"/>
    <w:rsid w:val="00E27450"/>
    <w:rsid w:val="00E277ED"/>
    <w:rsid w:val="00E3088B"/>
    <w:rsid w:val="00E30C89"/>
    <w:rsid w:val="00E3119B"/>
    <w:rsid w:val="00E318ED"/>
    <w:rsid w:val="00E32EBC"/>
    <w:rsid w:val="00E338CB"/>
    <w:rsid w:val="00E33CFE"/>
    <w:rsid w:val="00E34071"/>
    <w:rsid w:val="00E34F30"/>
    <w:rsid w:val="00E365F4"/>
    <w:rsid w:val="00E3710C"/>
    <w:rsid w:val="00E3778D"/>
    <w:rsid w:val="00E37A8C"/>
    <w:rsid w:val="00E4108B"/>
    <w:rsid w:val="00E414B9"/>
    <w:rsid w:val="00E418DC"/>
    <w:rsid w:val="00E41A4F"/>
    <w:rsid w:val="00E41E30"/>
    <w:rsid w:val="00E421B7"/>
    <w:rsid w:val="00E423B5"/>
    <w:rsid w:val="00E42782"/>
    <w:rsid w:val="00E42BF3"/>
    <w:rsid w:val="00E43285"/>
    <w:rsid w:val="00E43368"/>
    <w:rsid w:val="00E43929"/>
    <w:rsid w:val="00E448C9"/>
    <w:rsid w:val="00E453F1"/>
    <w:rsid w:val="00E45FC3"/>
    <w:rsid w:val="00E46296"/>
    <w:rsid w:val="00E46AE2"/>
    <w:rsid w:val="00E46AED"/>
    <w:rsid w:val="00E47110"/>
    <w:rsid w:val="00E47282"/>
    <w:rsid w:val="00E47B12"/>
    <w:rsid w:val="00E503CC"/>
    <w:rsid w:val="00E505A8"/>
    <w:rsid w:val="00E50ACA"/>
    <w:rsid w:val="00E526CE"/>
    <w:rsid w:val="00E52A76"/>
    <w:rsid w:val="00E52D84"/>
    <w:rsid w:val="00E5444D"/>
    <w:rsid w:val="00E54951"/>
    <w:rsid w:val="00E54BBA"/>
    <w:rsid w:val="00E55B5F"/>
    <w:rsid w:val="00E55E27"/>
    <w:rsid w:val="00E563A0"/>
    <w:rsid w:val="00E5668B"/>
    <w:rsid w:val="00E5673C"/>
    <w:rsid w:val="00E622E9"/>
    <w:rsid w:val="00E634E3"/>
    <w:rsid w:val="00E63642"/>
    <w:rsid w:val="00E63720"/>
    <w:rsid w:val="00E63774"/>
    <w:rsid w:val="00E63BA0"/>
    <w:rsid w:val="00E64DAF"/>
    <w:rsid w:val="00E657E8"/>
    <w:rsid w:val="00E67287"/>
    <w:rsid w:val="00E674CC"/>
    <w:rsid w:val="00E6781D"/>
    <w:rsid w:val="00E70A92"/>
    <w:rsid w:val="00E71DBE"/>
    <w:rsid w:val="00E73700"/>
    <w:rsid w:val="00E739F3"/>
    <w:rsid w:val="00E73E28"/>
    <w:rsid w:val="00E74D53"/>
    <w:rsid w:val="00E75261"/>
    <w:rsid w:val="00E7575E"/>
    <w:rsid w:val="00E7658C"/>
    <w:rsid w:val="00E76C10"/>
    <w:rsid w:val="00E76C73"/>
    <w:rsid w:val="00E77D0A"/>
    <w:rsid w:val="00E801D7"/>
    <w:rsid w:val="00E8052A"/>
    <w:rsid w:val="00E8179B"/>
    <w:rsid w:val="00E82A63"/>
    <w:rsid w:val="00E82C79"/>
    <w:rsid w:val="00E82DD8"/>
    <w:rsid w:val="00E83E46"/>
    <w:rsid w:val="00E8412F"/>
    <w:rsid w:val="00E84143"/>
    <w:rsid w:val="00E844C9"/>
    <w:rsid w:val="00E8564F"/>
    <w:rsid w:val="00E85AB4"/>
    <w:rsid w:val="00E87595"/>
    <w:rsid w:val="00E876E1"/>
    <w:rsid w:val="00E90652"/>
    <w:rsid w:val="00E91234"/>
    <w:rsid w:val="00E91C65"/>
    <w:rsid w:val="00E922BF"/>
    <w:rsid w:val="00E92DFC"/>
    <w:rsid w:val="00E92E60"/>
    <w:rsid w:val="00E93071"/>
    <w:rsid w:val="00E93187"/>
    <w:rsid w:val="00E93A33"/>
    <w:rsid w:val="00E93C61"/>
    <w:rsid w:val="00E94461"/>
    <w:rsid w:val="00E94A70"/>
    <w:rsid w:val="00E94D43"/>
    <w:rsid w:val="00E94D72"/>
    <w:rsid w:val="00E97A19"/>
    <w:rsid w:val="00EA06C9"/>
    <w:rsid w:val="00EA1792"/>
    <w:rsid w:val="00EA2075"/>
    <w:rsid w:val="00EA2EE7"/>
    <w:rsid w:val="00EA3091"/>
    <w:rsid w:val="00EA373C"/>
    <w:rsid w:val="00EA3969"/>
    <w:rsid w:val="00EA3DC0"/>
    <w:rsid w:val="00EA4BB6"/>
    <w:rsid w:val="00EA4EF4"/>
    <w:rsid w:val="00EA564E"/>
    <w:rsid w:val="00EA690F"/>
    <w:rsid w:val="00EA77D5"/>
    <w:rsid w:val="00EA7B3B"/>
    <w:rsid w:val="00EB05E8"/>
    <w:rsid w:val="00EB171A"/>
    <w:rsid w:val="00EB1877"/>
    <w:rsid w:val="00EB1FA7"/>
    <w:rsid w:val="00EB2706"/>
    <w:rsid w:val="00EB29B3"/>
    <w:rsid w:val="00EB29D8"/>
    <w:rsid w:val="00EB2B32"/>
    <w:rsid w:val="00EB302B"/>
    <w:rsid w:val="00EB3997"/>
    <w:rsid w:val="00EB3AA9"/>
    <w:rsid w:val="00EB3E5E"/>
    <w:rsid w:val="00EB3F86"/>
    <w:rsid w:val="00EB42B0"/>
    <w:rsid w:val="00EB4789"/>
    <w:rsid w:val="00EB4E62"/>
    <w:rsid w:val="00EB4F99"/>
    <w:rsid w:val="00EB5F6F"/>
    <w:rsid w:val="00EB6065"/>
    <w:rsid w:val="00EB6C1F"/>
    <w:rsid w:val="00EB75F8"/>
    <w:rsid w:val="00EC07F1"/>
    <w:rsid w:val="00EC1447"/>
    <w:rsid w:val="00EC159F"/>
    <w:rsid w:val="00EC23F7"/>
    <w:rsid w:val="00EC24A4"/>
    <w:rsid w:val="00EC2AC7"/>
    <w:rsid w:val="00EC2EC6"/>
    <w:rsid w:val="00EC2F2A"/>
    <w:rsid w:val="00EC30BC"/>
    <w:rsid w:val="00EC33C2"/>
    <w:rsid w:val="00EC3BA5"/>
    <w:rsid w:val="00EC4158"/>
    <w:rsid w:val="00EC437C"/>
    <w:rsid w:val="00EC5807"/>
    <w:rsid w:val="00EC5EA9"/>
    <w:rsid w:val="00EC5ED4"/>
    <w:rsid w:val="00EC63E0"/>
    <w:rsid w:val="00EC6A9D"/>
    <w:rsid w:val="00EC777D"/>
    <w:rsid w:val="00EC7D6B"/>
    <w:rsid w:val="00ED00DC"/>
    <w:rsid w:val="00ED083B"/>
    <w:rsid w:val="00ED0C07"/>
    <w:rsid w:val="00ED1018"/>
    <w:rsid w:val="00ED1278"/>
    <w:rsid w:val="00ED14CD"/>
    <w:rsid w:val="00ED1AAF"/>
    <w:rsid w:val="00ED1B9D"/>
    <w:rsid w:val="00ED211F"/>
    <w:rsid w:val="00ED24D5"/>
    <w:rsid w:val="00ED25A1"/>
    <w:rsid w:val="00ED29EB"/>
    <w:rsid w:val="00ED2E97"/>
    <w:rsid w:val="00ED2F2A"/>
    <w:rsid w:val="00ED3F49"/>
    <w:rsid w:val="00ED43E1"/>
    <w:rsid w:val="00ED4F24"/>
    <w:rsid w:val="00ED59F8"/>
    <w:rsid w:val="00ED5FEB"/>
    <w:rsid w:val="00ED6E5A"/>
    <w:rsid w:val="00ED6E60"/>
    <w:rsid w:val="00ED7279"/>
    <w:rsid w:val="00ED75AF"/>
    <w:rsid w:val="00ED7CB4"/>
    <w:rsid w:val="00EE013B"/>
    <w:rsid w:val="00EE037C"/>
    <w:rsid w:val="00EE0473"/>
    <w:rsid w:val="00EE04C5"/>
    <w:rsid w:val="00EE061B"/>
    <w:rsid w:val="00EE06DC"/>
    <w:rsid w:val="00EE1F49"/>
    <w:rsid w:val="00EE2442"/>
    <w:rsid w:val="00EE2F0E"/>
    <w:rsid w:val="00EE302D"/>
    <w:rsid w:val="00EE3E69"/>
    <w:rsid w:val="00EE46CF"/>
    <w:rsid w:val="00EE5047"/>
    <w:rsid w:val="00EE5F81"/>
    <w:rsid w:val="00EE6513"/>
    <w:rsid w:val="00EE7A19"/>
    <w:rsid w:val="00EE7C2B"/>
    <w:rsid w:val="00EE7CF8"/>
    <w:rsid w:val="00EF0153"/>
    <w:rsid w:val="00EF0749"/>
    <w:rsid w:val="00EF08EC"/>
    <w:rsid w:val="00EF15C2"/>
    <w:rsid w:val="00EF20CC"/>
    <w:rsid w:val="00EF318A"/>
    <w:rsid w:val="00EF381D"/>
    <w:rsid w:val="00EF43F2"/>
    <w:rsid w:val="00EF4A83"/>
    <w:rsid w:val="00EF4E39"/>
    <w:rsid w:val="00EF4FC5"/>
    <w:rsid w:val="00EF50A2"/>
    <w:rsid w:val="00EF5988"/>
    <w:rsid w:val="00EF5D27"/>
    <w:rsid w:val="00EF6AA7"/>
    <w:rsid w:val="00EF6C42"/>
    <w:rsid w:val="00EF6D9E"/>
    <w:rsid w:val="00EF781B"/>
    <w:rsid w:val="00EF7831"/>
    <w:rsid w:val="00EF7960"/>
    <w:rsid w:val="00F006EF"/>
    <w:rsid w:val="00F00C30"/>
    <w:rsid w:val="00F01A00"/>
    <w:rsid w:val="00F01D87"/>
    <w:rsid w:val="00F023A2"/>
    <w:rsid w:val="00F0243F"/>
    <w:rsid w:val="00F0294E"/>
    <w:rsid w:val="00F02A8B"/>
    <w:rsid w:val="00F02BDB"/>
    <w:rsid w:val="00F02CD0"/>
    <w:rsid w:val="00F05068"/>
    <w:rsid w:val="00F05520"/>
    <w:rsid w:val="00F05AA4"/>
    <w:rsid w:val="00F0606A"/>
    <w:rsid w:val="00F06286"/>
    <w:rsid w:val="00F06988"/>
    <w:rsid w:val="00F06C32"/>
    <w:rsid w:val="00F10736"/>
    <w:rsid w:val="00F112C5"/>
    <w:rsid w:val="00F11721"/>
    <w:rsid w:val="00F13794"/>
    <w:rsid w:val="00F13ED6"/>
    <w:rsid w:val="00F14B7C"/>
    <w:rsid w:val="00F15419"/>
    <w:rsid w:val="00F15D96"/>
    <w:rsid w:val="00F160B0"/>
    <w:rsid w:val="00F169E3"/>
    <w:rsid w:val="00F170ED"/>
    <w:rsid w:val="00F17521"/>
    <w:rsid w:val="00F17A70"/>
    <w:rsid w:val="00F20B0A"/>
    <w:rsid w:val="00F20B5D"/>
    <w:rsid w:val="00F20C24"/>
    <w:rsid w:val="00F20DD8"/>
    <w:rsid w:val="00F21C54"/>
    <w:rsid w:val="00F21F1F"/>
    <w:rsid w:val="00F2213A"/>
    <w:rsid w:val="00F23526"/>
    <w:rsid w:val="00F2398A"/>
    <w:rsid w:val="00F23D73"/>
    <w:rsid w:val="00F246DB"/>
    <w:rsid w:val="00F2504A"/>
    <w:rsid w:val="00F2571D"/>
    <w:rsid w:val="00F25AE3"/>
    <w:rsid w:val="00F25E7C"/>
    <w:rsid w:val="00F26AE6"/>
    <w:rsid w:val="00F274BF"/>
    <w:rsid w:val="00F27981"/>
    <w:rsid w:val="00F27EC0"/>
    <w:rsid w:val="00F27F73"/>
    <w:rsid w:val="00F300D2"/>
    <w:rsid w:val="00F30218"/>
    <w:rsid w:val="00F303B8"/>
    <w:rsid w:val="00F307A7"/>
    <w:rsid w:val="00F30CF1"/>
    <w:rsid w:val="00F313E4"/>
    <w:rsid w:val="00F32705"/>
    <w:rsid w:val="00F33409"/>
    <w:rsid w:val="00F342A4"/>
    <w:rsid w:val="00F346B1"/>
    <w:rsid w:val="00F34A07"/>
    <w:rsid w:val="00F34A0D"/>
    <w:rsid w:val="00F35428"/>
    <w:rsid w:val="00F3609F"/>
    <w:rsid w:val="00F3680A"/>
    <w:rsid w:val="00F37053"/>
    <w:rsid w:val="00F37E95"/>
    <w:rsid w:val="00F401EC"/>
    <w:rsid w:val="00F4038E"/>
    <w:rsid w:val="00F40390"/>
    <w:rsid w:val="00F416DC"/>
    <w:rsid w:val="00F4229A"/>
    <w:rsid w:val="00F432EA"/>
    <w:rsid w:val="00F438A1"/>
    <w:rsid w:val="00F44093"/>
    <w:rsid w:val="00F440A5"/>
    <w:rsid w:val="00F459F8"/>
    <w:rsid w:val="00F45E35"/>
    <w:rsid w:val="00F4666D"/>
    <w:rsid w:val="00F4736B"/>
    <w:rsid w:val="00F476F5"/>
    <w:rsid w:val="00F50265"/>
    <w:rsid w:val="00F505F6"/>
    <w:rsid w:val="00F512B6"/>
    <w:rsid w:val="00F51ADF"/>
    <w:rsid w:val="00F52027"/>
    <w:rsid w:val="00F5239E"/>
    <w:rsid w:val="00F52A9E"/>
    <w:rsid w:val="00F52D6A"/>
    <w:rsid w:val="00F53942"/>
    <w:rsid w:val="00F54022"/>
    <w:rsid w:val="00F551C4"/>
    <w:rsid w:val="00F5546F"/>
    <w:rsid w:val="00F55982"/>
    <w:rsid w:val="00F55A59"/>
    <w:rsid w:val="00F561AF"/>
    <w:rsid w:val="00F56334"/>
    <w:rsid w:val="00F56460"/>
    <w:rsid w:val="00F57A4F"/>
    <w:rsid w:val="00F6023B"/>
    <w:rsid w:val="00F60302"/>
    <w:rsid w:val="00F60798"/>
    <w:rsid w:val="00F607E5"/>
    <w:rsid w:val="00F60CEE"/>
    <w:rsid w:val="00F60ECA"/>
    <w:rsid w:val="00F60F56"/>
    <w:rsid w:val="00F6172C"/>
    <w:rsid w:val="00F6196C"/>
    <w:rsid w:val="00F61C85"/>
    <w:rsid w:val="00F61FF1"/>
    <w:rsid w:val="00F623E0"/>
    <w:rsid w:val="00F626F8"/>
    <w:rsid w:val="00F631DA"/>
    <w:rsid w:val="00F6348E"/>
    <w:rsid w:val="00F63B38"/>
    <w:rsid w:val="00F64C16"/>
    <w:rsid w:val="00F65E6C"/>
    <w:rsid w:val="00F66C6D"/>
    <w:rsid w:val="00F673B0"/>
    <w:rsid w:val="00F70F7C"/>
    <w:rsid w:val="00F70FA8"/>
    <w:rsid w:val="00F71291"/>
    <w:rsid w:val="00F716FC"/>
    <w:rsid w:val="00F7183B"/>
    <w:rsid w:val="00F725FB"/>
    <w:rsid w:val="00F72C57"/>
    <w:rsid w:val="00F72FFD"/>
    <w:rsid w:val="00F7345A"/>
    <w:rsid w:val="00F73DE9"/>
    <w:rsid w:val="00F746A8"/>
    <w:rsid w:val="00F74BF4"/>
    <w:rsid w:val="00F75E14"/>
    <w:rsid w:val="00F7613A"/>
    <w:rsid w:val="00F7627E"/>
    <w:rsid w:val="00F767B0"/>
    <w:rsid w:val="00F7685D"/>
    <w:rsid w:val="00F76896"/>
    <w:rsid w:val="00F76D42"/>
    <w:rsid w:val="00F77086"/>
    <w:rsid w:val="00F77308"/>
    <w:rsid w:val="00F77399"/>
    <w:rsid w:val="00F77723"/>
    <w:rsid w:val="00F80133"/>
    <w:rsid w:val="00F8174D"/>
    <w:rsid w:val="00F834CE"/>
    <w:rsid w:val="00F83645"/>
    <w:rsid w:val="00F840D3"/>
    <w:rsid w:val="00F849AB"/>
    <w:rsid w:val="00F84C74"/>
    <w:rsid w:val="00F85439"/>
    <w:rsid w:val="00F86BB2"/>
    <w:rsid w:val="00F8702E"/>
    <w:rsid w:val="00F900B3"/>
    <w:rsid w:val="00F916BA"/>
    <w:rsid w:val="00F917F3"/>
    <w:rsid w:val="00F92F3B"/>
    <w:rsid w:val="00F93089"/>
    <w:rsid w:val="00F93E4C"/>
    <w:rsid w:val="00F94702"/>
    <w:rsid w:val="00F957C8"/>
    <w:rsid w:val="00F961C8"/>
    <w:rsid w:val="00F96528"/>
    <w:rsid w:val="00F96609"/>
    <w:rsid w:val="00F969C2"/>
    <w:rsid w:val="00F969CF"/>
    <w:rsid w:val="00F971D5"/>
    <w:rsid w:val="00F974E1"/>
    <w:rsid w:val="00FA0763"/>
    <w:rsid w:val="00FA0A63"/>
    <w:rsid w:val="00FA1077"/>
    <w:rsid w:val="00FA12DF"/>
    <w:rsid w:val="00FA12FA"/>
    <w:rsid w:val="00FA1537"/>
    <w:rsid w:val="00FA1574"/>
    <w:rsid w:val="00FA18B9"/>
    <w:rsid w:val="00FA193D"/>
    <w:rsid w:val="00FA1F17"/>
    <w:rsid w:val="00FA1F3E"/>
    <w:rsid w:val="00FA1F8F"/>
    <w:rsid w:val="00FA2FE2"/>
    <w:rsid w:val="00FA31DC"/>
    <w:rsid w:val="00FA3371"/>
    <w:rsid w:val="00FA3BC7"/>
    <w:rsid w:val="00FA42BE"/>
    <w:rsid w:val="00FA44DD"/>
    <w:rsid w:val="00FA5601"/>
    <w:rsid w:val="00FA5AF9"/>
    <w:rsid w:val="00FA6AA7"/>
    <w:rsid w:val="00FB0A73"/>
    <w:rsid w:val="00FB0A98"/>
    <w:rsid w:val="00FB1220"/>
    <w:rsid w:val="00FB1524"/>
    <w:rsid w:val="00FB1B11"/>
    <w:rsid w:val="00FB1C89"/>
    <w:rsid w:val="00FB245E"/>
    <w:rsid w:val="00FB2D74"/>
    <w:rsid w:val="00FB3092"/>
    <w:rsid w:val="00FB3506"/>
    <w:rsid w:val="00FB3FAE"/>
    <w:rsid w:val="00FB4041"/>
    <w:rsid w:val="00FB4B3C"/>
    <w:rsid w:val="00FB4C65"/>
    <w:rsid w:val="00FB52C0"/>
    <w:rsid w:val="00FB56F1"/>
    <w:rsid w:val="00FB5EA4"/>
    <w:rsid w:val="00FB67CA"/>
    <w:rsid w:val="00FB73FD"/>
    <w:rsid w:val="00FB75CB"/>
    <w:rsid w:val="00FB7D44"/>
    <w:rsid w:val="00FC06FA"/>
    <w:rsid w:val="00FC0BAE"/>
    <w:rsid w:val="00FC0D1A"/>
    <w:rsid w:val="00FC0F06"/>
    <w:rsid w:val="00FC14C1"/>
    <w:rsid w:val="00FC25CC"/>
    <w:rsid w:val="00FC2B63"/>
    <w:rsid w:val="00FC46E7"/>
    <w:rsid w:val="00FC4E05"/>
    <w:rsid w:val="00FC51DE"/>
    <w:rsid w:val="00FC68EC"/>
    <w:rsid w:val="00FC6EFE"/>
    <w:rsid w:val="00FC73B6"/>
    <w:rsid w:val="00FC7AB7"/>
    <w:rsid w:val="00FC7CEF"/>
    <w:rsid w:val="00FD0969"/>
    <w:rsid w:val="00FD0D73"/>
    <w:rsid w:val="00FD0F46"/>
    <w:rsid w:val="00FD153D"/>
    <w:rsid w:val="00FD2228"/>
    <w:rsid w:val="00FD2290"/>
    <w:rsid w:val="00FD230D"/>
    <w:rsid w:val="00FD2AD9"/>
    <w:rsid w:val="00FD33CB"/>
    <w:rsid w:val="00FD343C"/>
    <w:rsid w:val="00FD38CE"/>
    <w:rsid w:val="00FD3ACD"/>
    <w:rsid w:val="00FD4453"/>
    <w:rsid w:val="00FD459A"/>
    <w:rsid w:val="00FD45AA"/>
    <w:rsid w:val="00FD46AC"/>
    <w:rsid w:val="00FD4869"/>
    <w:rsid w:val="00FD58B0"/>
    <w:rsid w:val="00FD634B"/>
    <w:rsid w:val="00FD7F7A"/>
    <w:rsid w:val="00FE0178"/>
    <w:rsid w:val="00FE01F1"/>
    <w:rsid w:val="00FE108D"/>
    <w:rsid w:val="00FE143E"/>
    <w:rsid w:val="00FE1560"/>
    <w:rsid w:val="00FE1D0E"/>
    <w:rsid w:val="00FE1FFE"/>
    <w:rsid w:val="00FE2840"/>
    <w:rsid w:val="00FE2B91"/>
    <w:rsid w:val="00FE3BFC"/>
    <w:rsid w:val="00FE446D"/>
    <w:rsid w:val="00FE53E2"/>
    <w:rsid w:val="00FE5B49"/>
    <w:rsid w:val="00FE5C1E"/>
    <w:rsid w:val="00FE61BC"/>
    <w:rsid w:val="00FE7C62"/>
    <w:rsid w:val="00FF038E"/>
    <w:rsid w:val="00FF03F0"/>
    <w:rsid w:val="00FF08B0"/>
    <w:rsid w:val="00FF0A8C"/>
    <w:rsid w:val="00FF16A8"/>
    <w:rsid w:val="00FF228D"/>
    <w:rsid w:val="00FF2A50"/>
    <w:rsid w:val="00FF2F66"/>
    <w:rsid w:val="00FF3E98"/>
    <w:rsid w:val="00FF3EFF"/>
    <w:rsid w:val="00FF4B3F"/>
    <w:rsid w:val="00FF4C43"/>
    <w:rsid w:val="00FF4CBE"/>
    <w:rsid w:val="00FF5184"/>
    <w:rsid w:val="00FF6377"/>
    <w:rsid w:val="00FF6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691B4712"/>
  <w15:chartTrackingRefBased/>
  <w15:docId w15:val="{70BCC767-337E-464F-BB30-E6BCE0C16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uiPriority="10" w:qFormat="1"/>
    <w:lsdException w:name="Subtitle" w:qFormat="1"/>
    <w:lsdException w:name="Block Text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0294E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ind w:right="-36"/>
      <w:jc w:val="both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ind w:right="-36" w:hanging="18"/>
      <w:jc w:val="both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ind w:left="90" w:right="-36"/>
      <w:jc w:val="both"/>
      <w:outlineLvl w:val="2"/>
    </w:pPr>
    <w:rPr>
      <w:rFonts w:ascii="Angsana New" w:hAnsi="Angsana New"/>
      <w:b/>
      <w:bCs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ind w:right="-36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left" w:pos="900"/>
        <w:tab w:val="left" w:pos="1440"/>
        <w:tab w:val="left" w:pos="2160"/>
      </w:tabs>
      <w:ind w:right="-43"/>
      <w:jc w:val="both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900"/>
        <w:tab w:val="left" w:pos="1440"/>
        <w:tab w:val="left" w:pos="2160"/>
      </w:tabs>
      <w:ind w:right="-43"/>
      <w:jc w:val="both"/>
      <w:outlineLvl w:val="5"/>
    </w:pPr>
    <w:rPr>
      <w:rFonts w:ascii="Angsana New" w:hAnsi="Angsana New"/>
      <w:b/>
      <w:bCs/>
    </w:rPr>
  </w:style>
  <w:style w:type="paragraph" w:styleId="Heading7">
    <w:name w:val="heading 7"/>
    <w:basedOn w:val="Normal"/>
    <w:next w:val="Normal"/>
    <w:link w:val="Heading7Char"/>
    <w:qFormat/>
    <w:pPr>
      <w:keepNext/>
      <w:jc w:val="center"/>
      <w:outlineLvl w:val="6"/>
    </w:pPr>
    <w:rPr>
      <w:rFonts w:ascii="Angsana New" w:hAnsi="Angsana New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360"/>
        <w:tab w:val="left" w:pos="720"/>
        <w:tab w:val="right" w:pos="7200"/>
        <w:tab w:val="right" w:pos="8540"/>
      </w:tabs>
      <w:ind w:right="-43"/>
      <w:jc w:val="thaiDistribute"/>
      <w:outlineLvl w:val="7"/>
    </w:pPr>
    <w:rPr>
      <w:rFonts w:ascii="Angsana New" w:hAnsi="Angsana New"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ind w:right="-36"/>
      <w:jc w:val="both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customStyle="1" w:styleId="a">
    <w:name w:val="เรือ"/>
    <w:basedOn w:val="Normal"/>
    <w:pPr>
      <w:tabs>
        <w:tab w:val="left" w:pos="720"/>
        <w:tab w:val="left" w:pos="1440"/>
        <w:tab w:val="left" w:pos="2160"/>
        <w:tab w:val="left" w:pos="6300"/>
        <w:tab w:val="center" w:pos="6740"/>
        <w:tab w:val="right" w:pos="7200"/>
        <w:tab w:val="left" w:pos="7820"/>
        <w:tab w:val="right" w:pos="8540"/>
      </w:tabs>
      <w:ind w:left="1440" w:right="220" w:hanging="1440"/>
      <w:jc w:val="both"/>
    </w:pPr>
    <w:rPr>
      <w:rFonts w:cs="AngsanaUPC"/>
      <w:sz w:val="32"/>
      <w:szCs w:val="32"/>
    </w:rPr>
  </w:style>
  <w:style w:type="paragraph" w:customStyle="1" w:styleId="a0">
    <w:name w:val="à¹×éÍàÃ×èÍ§"/>
    <w:basedOn w:val="Normal"/>
    <w:pPr>
      <w:overflowPunct/>
      <w:autoSpaceDE/>
      <w:autoSpaceDN/>
      <w:adjustRightInd/>
      <w:ind w:right="386"/>
      <w:textAlignment w:val="auto"/>
    </w:pPr>
    <w:rPr>
      <w:rFonts w:hAnsi="Times New Roman" w:cs="CordiaUPC"/>
      <w:sz w:val="28"/>
      <w:szCs w:val="28"/>
    </w:rPr>
  </w:style>
  <w:style w:type="character" w:styleId="Hyperlink">
    <w:name w:val="Hyperlink"/>
    <w:rPr>
      <w:color w:val="0000FF"/>
      <w:u w:val="single"/>
    </w:rPr>
  </w:style>
  <w:style w:type="paragraph" w:styleId="BodyTextIndent">
    <w:name w:val="Body Text Indent"/>
    <w:basedOn w:val="Normal"/>
    <w:link w:val="BodyTextIndentChar"/>
    <w:pPr>
      <w:tabs>
        <w:tab w:val="left" w:pos="900"/>
        <w:tab w:val="left" w:pos="2160"/>
      </w:tabs>
      <w:ind w:left="720"/>
      <w:jc w:val="thaiDistribute"/>
    </w:pPr>
    <w:rPr>
      <w:rFonts w:ascii="Angsana New" w:hAnsi="Angsana New"/>
      <w:sz w:val="28"/>
      <w:szCs w:val="28"/>
    </w:rPr>
  </w:style>
  <w:style w:type="paragraph" w:styleId="BodyTextIndent2">
    <w:name w:val="Body Text Indent 2"/>
    <w:basedOn w:val="Normal"/>
    <w:link w:val="BodyTextIndent2Char"/>
    <w:pPr>
      <w:overflowPunct/>
      <w:autoSpaceDE/>
      <w:autoSpaceDN/>
      <w:adjustRightInd/>
      <w:ind w:left="720"/>
      <w:textAlignment w:val="auto"/>
    </w:pPr>
    <w:rPr>
      <w:rFonts w:hAnsi="Times New Roman"/>
      <w:szCs w:val="28"/>
    </w:rPr>
  </w:style>
  <w:style w:type="paragraph" w:styleId="BodyTextIndent3">
    <w:name w:val="Body Text Indent 3"/>
    <w:basedOn w:val="Normal"/>
    <w:link w:val="BodyTextIndent3Char"/>
    <w:pPr>
      <w:overflowPunct/>
      <w:autoSpaceDE/>
      <w:autoSpaceDN/>
      <w:adjustRightInd/>
      <w:ind w:left="720"/>
      <w:textAlignment w:val="auto"/>
    </w:pPr>
    <w:rPr>
      <w:rFonts w:hAnsi="Times New Roman"/>
      <w:szCs w:val="2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a1">
    <w:name w:val="เนื้อเรื่อง"/>
    <w:basedOn w:val="Normal"/>
    <w:uiPriority w:val="99"/>
    <w:pPr>
      <w:overflowPunct/>
      <w:autoSpaceDE/>
      <w:autoSpaceDN/>
      <w:adjustRightInd/>
      <w:ind w:right="386"/>
      <w:textAlignment w:val="auto"/>
    </w:pPr>
    <w:rPr>
      <w:rFonts w:hAnsi="Times New Roman"/>
      <w:sz w:val="28"/>
      <w:szCs w:val="28"/>
    </w:rPr>
  </w:style>
  <w:style w:type="paragraph" w:styleId="BodyText">
    <w:name w:val="Body Text"/>
    <w:basedOn w:val="Normal"/>
    <w:link w:val="BodyTextChar"/>
    <w:pPr>
      <w:tabs>
        <w:tab w:val="left" w:pos="720"/>
      </w:tabs>
      <w:ind w:right="-36"/>
      <w:jc w:val="both"/>
    </w:pPr>
    <w:rPr>
      <w:rFonts w:hAnsi="Times New Roman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742518"/>
    <w:rPr>
      <w:rFonts w:ascii="Tahoma" w:hAnsi="Tahoma"/>
      <w:sz w:val="16"/>
      <w:szCs w:val="18"/>
    </w:rPr>
  </w:style>
  <w:style w:type="paragraph" w:styleId="NormalIndent">
    <w:name w:val="Normal Indent"/>
    <w:basedOn w:val="Normal"/>
    <w:rsid w:val="00975E5A"/>
    <w:pPr>
      <w:overflowPunct/>
      <w:autoSpaceDE/>
      <w:autoSpaceDN/>
      <w:adjustRightInd/>
      <w:ind w:left="720"/>
      <w:textAlignment w:val="auto"/>
    </w:pPr>
    <w:rPr>
      <w:rFonts w:ascii="Cordia New" w:hAnsi="Cordia New" w:cs="CordiaUPC"/>
      <w:color w:val="000080"/>
      <w:sz w:val="30"/>
      <w:szCs w:val="30"/>
    </w:rPr>
  </w:style>
  <w:style w:type="paragraph" w:styleId="CommentText">
    <w:name w:val="annotation text"/>
    <w:basedOn w:val="Normal"/>
    <w:link w:val="CommentTextChar"/>
    <w:uiPriority w:val="99"/>
    <w:semiHidden/>
    <w:rsid w:val="002A1B0F"/>
    <w:rPr>
      <w:rFonts w:cs="Cordi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EB3AA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character" w:styleId="CommentReference">
    <w:name w:val="annotation reference"/>
    <w:uiPriority w:val="99"/>
    <w:semiHidden/>
    <w:rsid w:val="00FA12FA"/>
    <w:rPr>
      <w:rFonts w:cs="Times New Roman"/>
      <w:sz w:val="16"/>
      <w:szCs w:val="16"/>
    </w:rPr>
  </w:style>
  <w:style w:type="character" w:customStyle="1" w:styleId="CommentTextChar">
    <w:name w:val="Comment Text Char"/>
    <w:link w:val="CommentText"/>
    <w:uiPriority w:val="99"/>
    <w:semiHidden/>
    <w:locked/>
    <w:rsid w:val="00FA12FA"/>
    <w:rPr>
      <w:rFonts w:hAnsi="Tms Rmn" w:cs="CordiaUPC"/>
      <w:sz w:val="28"/>
      <w:szCs w:val="28"/>
      <w:lang w:val="en-US" w:eastAsia="en-US" w:bidi="th-TH"/>
    </w:rPr>
  </w:style>
  <w:style w:type="character" w:customStyle="1" w:styleId="HeaderChar">
    <w:name w:val="Header Char"/>
    <w:link w:val="Header"/>
    <w:rsid w:val="00CF7BC7"/>
    <w:rPr>
      <w:rFonts w:ascii="Times New Roman"/>
      <w:sz w:val="24"/>
      <w:szCs w:val="24"/>
    </w:rPr>
  </w:style>
  <w:style w:type="paragraph" w:customStyle="1" w:styleId="acctfourfigures">
    <w:name w:val="acct four figures"/>
    <w:aliases w:val="a4"/>
    <w:basedOn w:val="Normal"/>
    <w:rsid w:val="00A152AE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eastAsia="MS Mincho" w:hAnsi="Angsana New"/>
      <w:sz w:val="30"/>
      <w:szCs w:val="20"/>
      <w:lang w:val="en-GB" w:bidi="ar-SA"/>
    </w:rPr>
  </w:style>
  <w:style w:type="paragraph" w:styleId="BodyText3">
    <w:name w:val="Body Text 3"/>
    <w:basedOn w:val="Normal"/>
    <w:link w:val="BodyText3Char"/>
    <w:rsid w:val="00B66EC4"/>
    <w:pPr>
      <w:jc w:val="thaiDistribute"/>
    </w:pPr>
    <w:rPr>
      <w:rFonts w:hAnsi="Times New Roman"/>
      <w:b/>
      <w:bCs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C0AE9"/>
    <w:rPr>
      <w:rFonts w:cs="Angsana New"/>
      <w:b/>
      <w:bCs/>
      <w:sz w:val="20"/>
      <w:szCs w:val="23"/>
    </w:rPr>
  </w:style>
  <w:style w:type="paragraph" w:styleId="Caption">
    <w:name w:val="caption"/>
    <w:basedOn w:val="Normal"/>
    <w:next w:val="Normal"/>
    <w:qFormat/>
    <w:rsid w:val="00B14CEA"/>
    <w:pPr>
      <w:tabs>
        <w:tab w:val="left" w:pos="900"/>
        <w:tab w:val="left" w:pos="1440"/>
        <w:tab w:val="left" w:pos="2160"/>
      </w:tabs>
      <w:spacing w:before="240" w:after="120"/>
      <w:ind w:left="360" w:right="-43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CharChar2">
    <w:name w:val="Char Char2"/>
    <w:rsid w:val="00EB171A"/>
    <w:rPr>
      <w:rFonts w:ascii="Times New Roman"/>
      <w:sz w:val="24"/>
      <w:szCs w:val="24"/>
    </w:rPr>
  </w:style>
  <w:style w:type="paragraph" w:styleId="DocumentMap">
    <w:name w:val="Document Map"/>
    <w:basedOn w:val="Normal"/>
    <w:link w:val="DocumentMapChar"/>
    <w:rsid w:val="009D70E7"/>
    <w:rPr>
      <w:rFonts w:ascii="Tahoma" w:hAnsi="Tahoma"/>
      <w:sz w:val="16"/>
      <w:szCs w:val="20"/>
    </w:rPr>
  </w:style>
  <w:style w:type="table" w:styleId="TableGrid">
    <w:name w:val="Table Grid"/>
    <w:basedOn w:val="TableNormal"/>
    <w:uiPriority w:val="39"/>
    <w:rsid w:val="0065767D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F716FC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">
    <w:name w:val="st"/>
    <w:rsid w:val="00621EB6"/>
  </w:style>
  <w:style w:type="table" w:customStyle="1" w:styleId="TableGrid1">
    <w:name w:val="Table Grid1"/>
    <w:basedOn w:val="TableNormal"/>
    <w:next w:val="TableGrid"/>
    <w:uiPriority w:val="59"/>
    <w:rsid w:val="0033300A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197009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D843D4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D843D4"/>
    <w:rPr>
      <w:rFonts w:ascii="Times New Roman"/>
      <w:sz w:val="24"/>
      <w:szCs w:val="30"/>
    </w:rPr>
  </w:style>
  <w:style w:type="character" w:customStyle="1" w:styleId="Heading4Char">
    <w:name w:val="Heading 4 Char"/>
    <w:link w:val="Heading4"/>
    <w:uiPriority w:val="9"/>
    <w:rsid w:val="00E1178D"/>
    <w:rPr>
      <w:rFonts w:ascii="Angsana New" w:hAnsi="Angsana New"/>
      <w:sz w:val="32"/>
      <w:szCs w:val="32"/>
      <w:lang w:val="en-US" w:eastAsia="en-US"/>
    </w:rPr>
  </w:style>
  <w:style w:type="paragraph" w:styleId="NormalWeb">
    <w:name w:val="Normal (Web)"/>
    <w:basedOn w:val="Normal"/>
    <w:uiPriority w:val="99"/>
    <w:unhideWhenUsed/>
    <w:rsid w:val="00FA44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customStyle="1" w:styleId="Default">
    <w:name w:val="Default"/>
    <w:rsid w:val="00FA44D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FA44DD"/>
    <w:rPr>
      <w:b/>
      <w:bCs/>
    </w:rPr>
  </w:style>
  <w:style w:type="character" w:styleId="Emphasis">
    <w:name w:val="Emphasis"/>
    <w:uiPriority w:val="20"/>
    <w:qFormat/>
    <w:rsid w:val="00FA44DD"/>
    <w:rPr>
      <w:i/>
      <w:iCs/>
    </w:rPr>
  </w:style>
  <w:style w:type="paragraph" w:customStyle="1" w:styleId="Style1">
    <w:name w:val="Style1"/>
    <w:next w:val="Normal"/>
    <w:qFormat/>
    <w:rsid w:val="006847C6"/>
    <w:pPr>
      <w:ind w:left="504" w:hanging="504"/>
      <w:jc w:val="both"/>
    </w:pPr>
    <w:rPr>
      <w:rFonts w:ascii="Browallia New" w:hAnsi="Browallia New" w:cs="Browallia New"/>
      <w:sz w:val="26"/>
      <w:szCs w:val="26"/>
      <w:lang w:val="en-GB"/>
    </w:rPr>
  </w:style>
  <w:style w:type="table" w:customStyle="1" w:styleId="TableGrid4">
    <w:name w:val="Table Grid4"/>
    <w:basedOn w:val="TableNormal"/>
    <w:next w:val="TableGrid"/>
    <w:uiPriority w:val="39"/>
    <w:rsid w:val="006847C6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uiPriority w:val="9"/>
    <w:rsid w:val="0066653D"/>
    <w:rPr>
      <w:rFonts w:ascii="Angsana New" w:hAnsi="Angsana New"/>
      <w:sz w:val="28"/>
      <w:szCs w:val="28"/>
      <w:lang w:val="en-US" w:eastAsia="en-US"/>
    </w:rPr>
  </w:style>
  <w:style w:type="table" w:styleId="TableGridLight">
    <w:name w:val="Grid Table Light"/>
    <w:basedOn w:val="TableNormal"/>
    <w:uiPriority w:val="40"/>
    <w:rsid w:val="00EC2AC7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BlockText">
    <w:name w:val="Block Text"/>
    <w:basedOn w:val="Normal"/>
    <w:uiPriority w:val="99"/>
    <w:unhideWhenUsed/>
    <w:rsid w:val="00BC1809"/>
    <w:pPr>
      <w:overflowPunct/>
      <w:autoSpaceDE/>
      <w:autoSpaceDN/>
      <w:adjustRightInd/>
      <w:ind w:left="180" w:right="-693" w:hanging="11"/>
      <w:jc w:val="thaiDistribute"/>
      <w:textAlignment w:val="auto"/>
    </w:pPr>
    <w:rPr>
      <w:rFonts w:hAnsi="Times New Roman"/>
      <w:sz w:val="22"/>
      <w:szCs w:val="28"/>
    </w:rPr>
  </w:style>
  <w:style w:type="character" w:customStyle="1" w:styleId="Heading3Char">
    <w:name w:val="Heading 3 Char"/>
    <w:link w:val="Heading3"/>
    <w:uiPriority w:val="9"/>
    <w:rsid w:val="00577AB4"/>
    <w:rPr>
      <w:rFonts w:ascii="Angsana New" w:hAnsi="Angsana New"/>
      <w:b/>
      <w:bCs/>
      <w:sz w:val="18"/>
      <w:szCs w:val="18"/>
      <w:u w:val="single"/>
      <w:lang w:val="en-US" w:eastAsia="en-US"/>
    </w:rPr>
  </w:style>
  <w:style w:type="paragraph" w:styleId="NoSpacing">
    <w:name w:val="No Spacing"/>
    <w:uiPriority w:val="1"/>
    <w:qFormat/>
    <w:rsid w:val="00BC7F9B"/>
    <w:rPr>
      <w:rFonts w:ascii="Ink Free" w:eastAsia="Ink Free" w:hAnsi="Ink Free" w:cs="Ink Free"/>
      <w:color w:val="00B050"/>
      <w:lang w:val="en-GB"/>
    </w:rPr>
  </w:style>
  <w:style w:type="character" w:customStyle="1" w:styleId="FooterChar">
    <w:name w:val="Footer Char"/>
    <w:link w:val="Footer"/>
    <w:uiPriority w:val="99"/>
    <w:rsid w:val="00A45C70"/>
    <w:rPr>
      <w:rFonts w:ascii="Times New Roman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rsid w:val="00A45C70"/>
    <w:rPr>
      <w:rFonts w:ascii="Angsana New" w:hAnsi="Angsana New"/>
      <w:sz w:val="26"/>
      <w:szCs w:val="26"/>
      <w:u w:val="single"/>
      <w:lang w:val="en-US" w:eastAsia="en-US"/>
    </w:rPr>
  </w:style>
  <w:style w:type="character" w:customStyle="1" w:styleId="Heading5Char">
    <w:name w:val="Heading 5 Char"/>
    <w:link w:val="Heading5"/>
    <w:rsid w:val="00A45C70"/>
    <w:rPr>
      <w:rFonts w:ascii="Angsana New" w:hAnsi="Angsana New"/>
      <w:sz w:val="30"/>
      <w:szCs w:val="30"/>
      <w:lang w:val="en-US" w:eastAsia="en-US"/>
    </w:rPr>
  </w:style>
  <w:style w:type="character" w:customStyle="1" w:styleId="Heading6Char">
    <w:name w:val="Heading 6 Char"/>
    <w:link w:val="Heading6"/>
    <w:rsid w:val="00A45C70"/>
    <w:rPr>
      <w:rFonts w:ascii="Angsana New" w:hAnsi="Angsana New"/>
      <w:b/>
      <w:bCs/>
      <w:sz w:val="24"/>
      <w:szCs w:val="24"/>
      <w:lang w:val="en-US" w:eastAsia="en-US"/>
    </w:rPr>
  </w:style>
  <w:style w:type="character" w:customStyle="1" w:styleId="Heading7Char">
    <w:name w:val="Heading 7 Char"/>
    <w:link w:val="Heading7"/>
    <w:rsid w:val="00A45C70"/>
    <w:rPr>
      <w:rFonts w:ascii="Angsana New" w:hAnsi="Angsana New"/>
      <w:sz w:val="28"/>
      <w:szCs w:val="28"/>
      <w:lang w:val="en-US" w:eastAsia="en-US"/>
    </w:rPr>
  </w:style>
  <w:style w:type="character" w:customStyle="1" w:styleId="Heading8Char">
    <w:name w:val="Heading 8 Char"/>
    <w:link w:val="Heading8"/>
    <w:rsid w:val="00A45C70"/>
    <w:rPr>
      <w:rFonts w:ascii="Angsana New" w:hAnsi="Angsana New"/>
      <w:sz w:val="26"/>
      <w:szCs w:val="26"/>
      <w:u w:val="single"/>
      <w:lang w:val="en-US" w:eastAsia="en-US"/>
    </w:rPr>
  </w:style>
  <w:style w:type="character" w:customStyle="1" w:styleId="Heading9Char">
    <w:name w:val="Heading 9 Char"/>
    <w:link w:val="Heading9"/>
    <w:rsid w:val="00A45C70"/>
    <w:rPr>
      <w:rFonts w:ascii="Angsana New" w:hAnsi="Angsana New"/>
      <w:sz w:val="28"/>
      <w:szCs w:val="28"/>
      <w:lang w:val="en-US" w:eastAsia="en-US"/>
    </w:rPr>
  </w:style>
  <w:style w:type="character" w:customStyle="1" w:styleId="BodyTextIndentChar">
    <w:name w:val="Body Text Indent Char"/>
    <w:link w:val="BodyTextIndent"/>
    <w:rsid w:val="00A45C70"/>
    <w:rPr>
      <w:rFonts w:ascii="Angsana New" w:hAnsi="Angsana New"/>
      <w:sz w:val="28"/>
      <w:szCs w:val="28"/>
      <w:lang w:val="en-US" w:eastAsia="en-US"/>
    </w:rPr>
  </w:style>
  <w:style w:type="character" w:customStyle="1" w:styleId="BodyTextIndent2Char">
    <w:name w:val="Body Text Indent 2 Char"/>
    <w:link w:val="BodyTextIndent2"/>
    <w:rsid w:val="00A45C70"/>
    <w:rPr>
      <w:rFonts w:ascii="Times New Roman" w:hAnsi="Times New Roman"/>
      <w:sz w:val="24"/>
      <w:szCs w:val="28"/>
      <w:lang w:val="en-US" w:eastAsia="en-US"/>
    </w:rPr>
  </w:style>
  <w:style w:type="character" w:customStyle="1" w:styleId="BodyTextIndent3Char">
    <w:name w:val="Body Text Indent 3 Char"/>
    <w:link w:val="BodyTextIndent3"/>
    <w:rsid w:val="00A45C70"/>
    <w:rPr>
      <w:rFonts w:ascii="Times New Roman" w:hAnsi="Times New Roman"/>
      <w:sz w:val="24"/>
      <w:szCs w:val="28"/>
      <w:lang w:val="en-US" w:eastAsia="en-US"/>
    </w:rPr>
  </w:style>
  <w:style w:type="character" w:customStyle="1" w:styleId="BodyTextChar">
    <w:name w:val="Body Text Char"/>
    <w:link w:val="BodyText"/>
    <w:rsid w:val="00A45C70"/>
    <w:rPr>
      <w:rFonts w:ascii="Times New Roman" w:hAnsi="Times New Roman"/>
      <w:lang w:val="en-US" w:eastAsia="en-US"/>
    </w:rPr>
  </w:style>
  <w:style w:type="character" w:customStyle="1" w:styleId="BalloonTextChar">
    <w:name w:val="Balloon Text Char"/>
    <w:link w:val="BalloonText"/>
    <w:semiHidden/>
    <w:rsid w:val="00A45C70"/>
    <w:rPr>
      <w:rFonts w:ascii="Tahoma" w:hAnsi="Tahoma"/>
      <w:sz w:val="16"/>
      <w:szCs w:val="18"/>
      <w:lang w:val="en-US" w:eastAsia="en-US"/>
    </w:rPr>
  </w:style>
  <w:style w:type="character" w:customStyle="1" w:styleId="BodyText3Char">
    <w:name w:val="Body Text 3 Char"/>
    <w:link w:val="BodyText3"/>
    <w:rsid w:val="00A45C70"/>
    <w:rPr>
      <w:rFonts w:ascii="Times New Roman" w:hAnsi="Times New Roman"/>
      <w:b/>
      <w:bCs/>
      <w:sz w:val="22"/>
      <w:szCs w:val="22"/>
      <w:lang w:val="en-US" w:eastAsia="en-US"/>
    </w:rPr>
  </w:style>
  <w:style w:type="character" w:customStyle="1" w:styleId="CommentSubjectChar">
    <w:name w:val="Comment Subject Char"/>
    <w:link w:val="CommentSubject"/>
    <w:semiHidden/>
    <w:rsid w:val="00A45C70"/>
    <w:rPr>
      <w:rFonts w:ascii="Times New Roman"/>
      <w:b/>
      <w:bCs/>
      <w:szCs w:val="23"/>
      <w:lang w:val="en-US" w:eastAsia="en-US"/>
    </w:rPr>
  </w:style>
  <w:style w:type="character" w:customStyle="1" w:styleId="DocumentMapChar">
    <w:name w:val="Document Map Char"/>
    <w:link w:val="DocumentMap"/>
    <w:rsid w:val="00A45C70"/>
    <w:rPr>
      <w:rFonts w:ascii="Tahoma" w:hAnsi="Tahoma"/>
      <w:sz w:val="16"/>
      <w:lang w:val="en-US" w:eastAsia="en-US"/>
    </w:rPr>
  </w:style>
  <w:style w:type="paragraph" w:styleId="Title">
    <w:name w:val="Title"/>
    <w:aliases w:val="Comments"/>
    <w:basedOn w:val="Normal"/>
    <w:link w:val="TitleChar"/>
    <w:uiPriority w:val="10"/>
    <w:qFormat/>
    <w:rsid w:val="00705CA2"/>
    <w:pPr>
      <w:overflowPunct/>
      <w:autoSpaceDE/>
      <w:autoSpaceDN/>
      <w:adjustRightInd/>
      <w:textAlignment w:val="auto"/>
      <w:outlineLvl w:val="0"/>
    </w:pPr>
    <w:rPr>
      <w:rFonts w:ascii="Arial" w:eastAsia="Arial" w:hAnsi="Arial" w:cs="Browallia New"/>
      <w:color w:val="E27588"/>
      <w:kern w:val="36"/>
      <w:sz w:val="20"/>
      <w:szCs w:val="28"/>
      <w:lang w:val="en-GB"/>
    </w:rPr>
  </w:style>
  <w:style w:type="character" w:customStyle="1" w:styleId="TitleChar">
    <w:name w:val="Title Char"/>
    <w:aliases w:val="Comments Char"/>
    <w:link w:val="Title"/>
    <w:uiPriority w:val="10"/>
    <w:rsid w:val="00705CA2"/>
    <w:rPr>
      <w:rFonts w:ascii="Arial" w:eastAsia="Arial" w:hAnsi="Arial" w:cs="Browallia New"/>
      <w:color w:val="E27588"/>
      <w:kern w:val="36"/>
      <w:szCs w:val="28"/>
      <w:lang w:eastAsia="en-US"/>
    </w:rPr>
  </w:style>
  <w:style w:type="table" w:customStyle="1" w:styleId="TableGridLight1">
    <w:name w:val="Table Grid Light1"/>
    <w:basedOn w:val="TableNormal"/>
    <w:next w:val="TableGridLight"/>
    <w:uiPriority w:val="40"/>
    <w:rsid w:val="000661AD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apple-tab-span">
    <w:name w:val="apple-tab-span"/>
    <w:basedOn w:val="DefaultParagraphFont"/>
    <w:rsid w:val="005C0F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6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0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6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4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282412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617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4153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6008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32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Audit%20C\O\Oriental%20Hotel\Financials\YE12'2000\reportt%20(update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4440A5-66DF-4BA4-9A26-422A53E19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reportt (update).dot</Template>
  <TotalTime>2372</TotalTime>
  <Pages>69</Pages>
  <Words>17697</Words>
  <Characters>100877</Characters>
  <Application>Microsoft Office Word</Application>
  <DocSecurity>0</DocSecurity>
  <Lines>840</Lines>
  <Paragraphs>236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โรงแรมโอเรียนเต็ล (ประเทศไทย) จำกัด (มหาชน) และบริษัทย่อย</vt:lpstr>
    </vt:vector>
  </TitlesOfParts>
  <Company>ERNST&amp;YOUNG</Company>
  <LinksUpToDate>false</LinksUpToDate>
  <CharactersWithSpaces>118338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โรงแรมโอเรียนเต็ล (ประเทศไทย) จำกัด (มหาชน) และบริษัทย่อย</dc:title>
  <dc:subject/>
  <dc:creator>Audit</dc:creator>
  <cp:keywords/>
  <dc:description/>
  <cp:lastModifiedBy>Nongluck Amornsathit (TH)</cp:lastModifiedBy>
  <cp:revision>131</cp:revision>
  <cp:lastPrinted>2024-02-20T05:22:00Z</cp:lastPrinted>
  <dcterms:created xsi:type="dcterms:W3CDTF">2022-02-07T07:02:00Z</dcterms:created>
  <dcterms:modified xsi:type="dcterms:W3CDTF">2024-02-20T05:22:00Z</dcterms:modified>
</cp:coreProperties>
</file>