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7F55" w14:textId="10A68047" w:rsidR="003B14EA" w:rsidRPr="00705E59" w:rsidRDefault="00AC505C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D3725E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D3725E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D3725E" w:rsidRDefault="00EE4483" w:rsidP="00EE4483">
      <w:pPr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39E74317" w14:textId="77777777" w:rsidR="00AE5C2C" w:rsidRPr="00D3725E" w:rsidRDefault="00AE5C2C" w:rsidP="00AE5C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3725E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D3725E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805ACB5" w14:textId="63EF5C36" w:rsidR="00AE5C2C" w:rsidRPr="00D3725E" w:rsidRDefault="00AE5C2C" w:rsidP="00AE5C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D3725E"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 w:rsidR="00EE06F7" w:rsidRPr="00D3725E">
        <w:rPr>
          <w:rFonts w:ascii="Angsana New" w:hAnsi="Angsana New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4C0A5F" w:rsidRPr="00D3725E">
        <w:rPr>
          <w:rFonts w:ascii="Angsana New" w:hAnsi="Angsana New"/>
          <w:b w:val="0"/>
          <w:bCs w:val="0"/>
          <w:sz w:val="32"/>
          <w:szCs w:val="32"/>
        </w:rPr>
        <w:t>31</w:t>
      </w:r>
      <w:r w:rsidR="00EE06F7" w:rsidRPr="00D3725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E06F7" w:rsidRPr="00D3725E">
        <w:rPr>
          <w:rFonts w:ascii="Angsana New" w:hAnsi="Angsana New"/>
          <w:b w:val="0"/>
          <w:bCs w:val="0"/>
          <w:sz w:val="32"/>
          <w:szCs w:val="32"/>
          <w:cs/>
        </w:rPr>
        <w:t>ธันวาคม</w:t>
      </w:r>
      <w:r w:rsidR="00EE06F7" w:rsidRPr="00D3725E">
        <w:rPr>
          <w:rFonts w:ascii="Angsana New" w:hAnsi="Angsana New"/>
          <w:sz w:val="32"/>
          <w:szCs w:val="32"/>
          <w:cs/>
        </w:rPr>
        <w:t xml:space="preserve"> </w:t>
      </w:r>
      <w:r w:rsidR="004C0A5F" w:rsidRPr="00D3725E"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0CBF966A" w14:textId="77777777" w:rsidR="00AE5C2C" w:rsidRPr="00D3725E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D3725E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D3725E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D3725E">
        <w:rPr>
          <w:rFonts w:ascii="Angsana New" w:hAnsi="Angsana New"/>
          <w:sz w:val="32"/>
          <w:szCs w:val="32"/>
          <w:cs/>
        </w:rPr>
        <w:t>รายงาน</w:t>
      </w:r>
      <w:r w:rsidRPr="00D3725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D3725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D3725E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D3725E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D3725E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D3725E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D3725E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D3725E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D3725E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D3725E" w:rsidRDefault="00584F28" w:rsidP="00F571AC">
      <w:pPr>
        <w:rPr>
          <w:sz w:val="28"/>
          <w:szCs w:val="28"/>
          <w:lang w:val="en-GB"/>
        </w:rPr>
        <w:sectPr w:rsidR="00584F28" w:rsidRPr="00D3725E" w:rsidSect="00523A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D3725E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5481A16F" w14:textId="3BD5DB64" w:rsidR="00B4089C" w:rsidRPr="00D3725E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5759309" w14:textId="77777777" w:rsidR="00F941D9" w:rsidRPr="00D3725E" w:rsidRDefault="00F941D9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CA06CFD" w14:textId="77777777" w:rsidR="00F941D9" w:rsidRPr="00D3725E" w:rsidRDefault="00F941D9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A3EE9CC" w14:textId="77777777" w:rsidR="00F941D9" w:rsidRPr="00D3725E" w:rsidRDefault="00F941D9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10F22C5" w14:textId="77777777" w:rsidR="00F941D9" w:rsidRPr="00D3725E" w:rsidRDefault="00F941D9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D3725E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E901A53" w14:textId="77777777" w:rsidR="00E2087A" w:rsidRPr="00D3725E" w:rsidRDefault="00E2087A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1AC5C583" w14:textId="77777777" w:rsidR="00E2087A" w:rsidRPr="00D3725E" w:rsidRDefault="00E2087A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14A1C090" w14:textId="77777777" w:rsidR="00E2087A" w:rsidRPr="00D3725E" w:rsidRDefault="00E2087A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4D0BDB0D" w:rsidR="00B4089C" w:rsidRPr="00D3725E" w:rsidRDefault="000264C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D3725E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D3725E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D3725E" w:rsidRDefault="000264CB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3725E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D3725E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53C2F95" w14:textId="62D52EF9" w:rsidR="00AE5C2C" w:rsidRPr="00D3725E" w:rsidRDefault="00AE5C2C" w:rsidP="00F941D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ณ</w:t>
      </w:r>
      <w:r w:rsidR="00675C9E" w:rsidRPr="00D3725E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EE06F7" w:rsidRPr="00D3725E">
        <w:rPr>
          <w:rFonts w:ascii="Angsana New" w:hAnsi="Angsana New"/>
          <w:sz w:val="28"/>
          <w:szCs w:val="28"/>
        </w:rPr>
        <w:t xml:space="preserve"> </w:t>
      </w:r>
      <w:r w:rsidR="00EE06F7" w:rsidRPr="00D3725E">
        <w:rPr>
          <w:rFonts w:ascii="Angsana New" w:hAnsi="Angsana New" w:hint="cs"/>
          <w:sz w:val="28"/>
          <w:szCs w:val="28"/>
          <w:cs/>
        </w:rPr>
        <w:t>ธันวาคม</w:t>
      </w:r>
      <w:r w:rsidR="00EE06F7" w:rsidRPr="00D3725E">
        <w:rPr>
          <w:rFonts w:ascii="Angsana New" w:hAnsi="Angsana New"/>
          <w:sz w:val="28"/>
          <w:szCs w:val="28"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2566</w:t>
      </w:r>
      <w:r w:rsidR="00EE06F7" w:rsidRPr="00D3725E">
        <w:rPr>
          <w:rFonts w:ascii="Angsana New" w:hAnsi="Angsana New"/>
          <w:sz w:val="28"/>
          <w:szCs w:val="28"/>
        </w:rPr>
        <w:t xml:space="preserve"> </w:t>
      </w:r>
      <w:r w:rsidR="00EE06F7" w:rsidRPr="00D3725E">
        <w:rPr>
          <w:rFonts w:ascii="Angsana New" w:hAnsi="Angsana New"/>
          <w:sz w:val="28"/>
          <w:szCs w:val="28"/>
          <w:cs/>
        </w:rPr>
        <w:t>งบกำไร</w:t>
      </w:r>
      <w:r w:rsidR="00EE06F7" w:rsidRPr="00D3725E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="00EE06F7" w:rsidRPr="00D3725E">
        <w:rPr>
          <w:rFonts w:ascii="Angsana New" w:hAnsi="Angsana New"/>
          <w:spacing w:val="-2"/>
          <w:sz w:val="28"/>
          <w:szCs w:val="28"/>
        </w:rPr>
        <w:t xml:space="preserve"> </w:t>
      </w:r>
      <w:r w:rsidR="00EE06F7" w:rsidRPr="00D3725E">
        <w:rPr>
          <w:rFonts w:ascii="Angsana New" w:hAnsi="Angsana New"/>
          <w:spacing w:val="-2"/>
          <w:sz w:val="28"/>
          <w:szCs w:val="28"/>
          <w:cs/>
        </w:rPr>
        <w:t>งบแสดงการเปลี่ยนแปลงส่วนของผู้ถือหุ้นรวมและงบ</w:t>
      </w:r>
      <w:r w:rsidR="00EE06F7" w:rsidRPr="00D3725E">
        <w:rPr>
          <w:rFonts w:ascii="Angsana New" w:hAnsi="Angsana New"/>
          <w:sz w:val="28"/>
          <w:szCs w:val="28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E06F7" w:rsidRPr="00D3725E">
        <w:rPr>
          <w:rFonts w:ascii="Angsana New" w:hAnsi="Angsana New" w:hint="cs"/>
          <w:sz w:val="28"/>
          <w:szCs w:val="28"/>
          <w:cs/>
        </w:rPr>
        <w:t>สามเ</w:t>
      </w:r>
      <w:r w:rsidR="00EE06F7" w:rsidRPr="00D3725E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EE06F7" w:rsidRPr="00D3725E">
        <w:rPr>
          <w:rFonts w:ascii="Angsana New" w:hAnsi="Angsana New"/>
          <w:sz w:val="28"/>
          <w:szCs w:val="28"/>
          <w:cs/>
        </w:rPr>
        <w:br/>
      </w:r>
      <w:r w:rsidR="004C0A5F" w:rsidRPr="00D3725E">
        <w:rPr>
          <w:rFonts w:ascii="Angsana New" w:hAnsi="Angsana New"/>
          <w:spacing w:val="-2"/>
          <w:sz w:val="28"/>
          <w:szCs w:val="28"/>
        </w:rPr>
        <w:t>31</w:t>
      </w:r>
      <w:r w:rsidR="00EE06F7" w:rsidRPr="00D3725E">
        <w:rPr>
          <w:rFonts w:ascii="Angsana New" w:hAnsi="Angsana New"/>
          <w:spacing w:val="-2"/>
          <w:sz w:val="28"/>
          <w:szCs w:val="28"/>
        </w:rPr>
        <w:t xml:space="preserve"> </w:t>
      </w:r>
      <w:r w:rsidR="00EE06F7" w:rsidRPr="00D3725E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EE06F7" w:rsidRPr="00D3725E">
        <w:rPr>
          <w:rFonts w:ascii="Angsana New" w:hAnsi="Angsana New"/>
          <w:spacing w:val="-2"/>
          <w:sz w:val="28"/>
          <w:szCs w:val="28"/>
        </w:rPr>
        <w:t xml:space="preserve"> </w:t>
      </w:r>
      <w:r w:rsidR="004C0A5F" w:rsidRPr="00D3725E">
        <w:rPr>
          <w:rFonts w:ascii="Angsana New" w:hAnsi="Angsana New"/>
          <w:spacing w:val="-2"/>
          <w:sz w:val="28"/>
          <w:szCs w:val="28"/>
        </w:rPr>
        <w:t>2566</w:t>
      </w:r>
      <w:r w:rsidR="00EE06F7" w:rsidRPr="00D3725E">
        <w:rPr>
          <w:rFonts w:ascii="Angsana New" w:hAnsi="Angsana New"/>
          <w:spacing w:val="-2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Pr="00D3725E">
        <w:rPr>
          <w:rFonts w:ascii="Angsana New" w:hAnsi="Angsana New"/>
          <w:sz w:val="28"/>
          <w:szCs w:val="28"/>
        </w:rPr>
        <w:t>(</w:t>
      </w:r>
      <w:r w:rsidRPr="00D3725E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C0A5F" w:rsidRPr="00D3725E">
        <w:rPr>
          <w:rFonts w:ascii="Angsana New" w:hAnsi="Angsana New"/>
          <w:sz w:val="28"/>
          <w:szCs w:val="28"/>
        </w:rPr>
        <w:t>34</w:t>
      </w:r>
      <w:r w:rsidRPr="00D3725E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CD9725" w14:textId="77777777" w:rsidR="000264CB" w:rsidRPr="00D3725E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D3725E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D3725E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0A41BB6E" w:rsidR="00E44935" w:rsidRPr="00D3725E" w:rsidRDefault="000264CB" w:rsidP="004C2A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รหัส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2410</w:t>
      </w:r>
      <w:r w:rsidRPr="00D3725E">
        <w:rPr>
          <w:rFonts w:ascii="Angsana New" w:hAnsi="Angsana New"/>
          <w:sz w:val="28"/>
          <w:szCs w:val="28"/>
        </w:rPr>
        <w:t xml:space="preserve"> “</w:t>
      </w:r>
      <w:r w:rsidRPr="00D3725E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725E">
        <w:rPr>
          <w:rFonts w:ascii="Angsana New" w:hAnsi="Angsana New"/>
          <w:sz w:val="28"/>
          <w:szCs w:val="28"/>
        </w:rPr>
        <w:t>”</w:t>
      </w:r>
      <w:r w:rsidRPr="00D3725E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D3725E">
        <w:rPr>
          <w:rFonts w:ascii="Angsana New" w:hAnsi="Angsana New"/>
          <w:sz w:val="28"/>
          <w:szCs w:val="28"/>
        </w:rPr>
        <w:br/>
      </w:r>
      <w:r w:rsidRPr="00D3725E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D3725E">
        <w:rPr>
          <w:rFonts w:ascii="Angsana New" w:hAnsi="Angsana New"/>
          <w:sz w:val="28"/>
          <w:szCs w:val="28"/>
          <w:cs/>
        </w:rPr>
        <w:br/>
      </w:r>
      <w:r w:rsidRPr="00D3725E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D3725E">
        <w:rPr>
          <w:rFonts w:ascii="Angsana New" w:hAnsi="Angsana New"/>
          <w:sz w:val="28"/>
          <w:szCs w:val="28"/>
        </w:rPr>
        <w:br/>
      </w:r>
      <w:r w:rsidRPr="00D3725E">
        <w:rPr>
          <w:rFonts w:ascii="Angsana New" w:hAnsi="Angsana New"/>
          <w:sz w:val="28"/>
          <w:szCs w:val="28"/>
          <w:cs/>
        </w:rPr>
        <w:t>การตรวจสอบ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D3725E" w:rsidRDefault="00E44935" w:rsidP="00974B93">
      <w:pPr>
        <w:rPr>
          <w:rFonts w:ascii="Angsana New" w:hAnsi="Angsana New"/>
          <w:i/>
          <w:iCs/>
          <w:sz w:val="28"/>
          <w:szCs w:val="28"/>
          <w:cs/>
        </w:rPr>
      </w:pPr>
      <w:r w:rsidRPr="00D3725E">
        <w:rPr>
          <w:rFonts w:ascii="Angsana New" w:hAnsi="Angsana New"/>
          <w:sz w:val="28"/>
          <w:szCs w:val="28"/>
          <w:cs/>
        </w:rPr>
        <w:t xml:space="preserve"> </w:t>
      </w:r>
    </w:p>
    <w:p w14:paraId="3EEAA6BE" w14:textId="77777777" w:rsidR="00F941D9" w:rsidRPr="00D3725E" w:rsidRDefault="00F941D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D3725E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E07BB4E" w14:textId="5CB5A0E7" w:rsidR="000264CB" w:rsidRPr="00D3725E" w:rsidRDefault="000264CB" w:rsidP="00716957">
      <w:pPr>
        <w:rPr>
          <w:rFonts w:ascii="Angsana New" w:hAnsi="Angsana New"/>
          <w:i/>
          <w:iCs/>
          <w:sz w:val="28"/>
          <w:szCs w:val="28"/>
        </w:rPr>
      </w:pPr>
      <w:r w:rsidRPr="00D3725E">
        <w:rPr>
          <w:rFonts w:ascii="Angsana New" w:hAnsi="Angsana New"/>
          <w:i/>
          <w:iCs/>
          <w:sz w:val="28"/>
          <w:szCs w:val="28"/>
          <w:cs/>
        </w:rPr>
        <w:lastRenderedPageBreak/>
        <w:t>ข้อสรุป</w:t>
      </w:r>
    </w:p>
    <w:p w14:paraId="00F75FC3" w14:textId="77777777" w:rsidR="000264CB" w:rsidRPr="00D3725E" w:rsidRDefault="000264CB" w:rsidP="00716957">
      <w:pPr>
        <w:rPr>
          <w:rFonts w:ascii="Angsana New" w:hAnsi="Angsana New"/>
          <w:sz w:val="28"/>
          <w:szCs w:val="28"/>
        </w:rPr>
      </w:pPr>
    </w:p>
    <w:p w14:paraId="145D543F" w14:textId="648772E8" w:rsidR="005325AD" w:rsidRPr="00D3725E" w:rsidRDefault="000264CB" w:rsidP="00716957">
      <w:pPr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D3725E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4C0A5F" w:rsidRPr="00D3725E">
        <w:rPr>
          <w:rFonts w:ascii="Angsana New" w:hAnsi="Angsana New"/>
          <w:spacing w:val="-10"/>
          <w:sz w:val="28"/>
          <w:szCs w:val="28"/>
        </w:rPr>
        <w:t>34</w:t>
      </w:r>
      <w:r w:rsidRPr="00D3725E">
        <w:rPr>
          <w:rFonts w:ascii="Angsana New" w:hAnsi="Angsana New"/>
          <w:sz w:val="28"/>
          <w:szCs w:val="28"/>
          <w:cs/>
        </w:rPr>
        <w:t xml:space="preserve"> </w:t>
      </w:r>
      <w:r w:rsidRPr="00D3725E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D3725E">
        <w:rPr>
          <w:rFonts w:ascii="Angsana New" w:hAnsi="Angsana New"/>
          <w:spacing w:val="-4"/>
          <w:sz w:val="28"/>
          <w:szCs w:val="28"/>
        </w:rPr>
        <w:t xml:space="preserve"> </w:t>
      </w:r>
      <w:r w:rsidRPr="00D3725E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812E77A" w14:textId="48470764" w:rsidR="00716957" w:rsidRPr="00D3725E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6AB4F9" w14:textId="77777777" w:rsidR="00B90CB1" w:rsidRPr="00D3725E" w:rsidRDefault="00B90CB1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77777777" w:rsidR="00716957" w:rsidRPr="00D3725E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1592E9D" w14:textId="77777777" w:rsidR="00853604" w:rsidRPr="00D3725E" w:rsidRDefault="00853604" w:rsidP="00853604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D3725E">
        <w:rPr>
          <w:rFonts w:ascii="Angsana New" w:hAnsi="Angsana New"/>
          <w:sz w:val="28"/>
          <w:szCs w:val="28"/>
          <w:cs/>
          <w:lang w:val="th-TH"/>
        </w:rPr>
        <w:t>(</w:t>
      </w:r>
      <w:r w:rsidRPr="00D3725E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D3725E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455E0BA3" w14:textId="77777777" w:rsidR="00853604" w:rsidRPr="00D3725E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3725E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3F13472" w14:textId="4BDE2136" w:rsidR="00853604" w:rsidRPr="00D3725E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3725E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4C0A5F" w:rsidRPr="00D3725E">
        <w:rPr>
          <w:rFonts w:ascii="Angsana New" w:hAnsi="Angsana New" w:cs="Angsana New"/>
          <w:sz w:val="28"/>
          <w:szCs w:val="28"/>
          <w:lang w:val="en-US"/>
        </w:rPr>
        <w:t>10512</w:t>
      </w:r>
    </w:p>
    <w:p w14:paraId="2A579A52" w14:textId="77777777" w:rsidR="00B4089C" w:rsidRPr="00D3725E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D3725E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D3725E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1B99E75" w14:textId="6B03CB2B" w:rsidR="007F7BFD" w:rsidRPr="00D3725E" w:rsidRDefault="004C0A5F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</w:rPr>
        <w:t>13</w:t>
      </w:r>
      <w:r w:rsidR="00EE06F7" w:rsidRPr="00D3725E">
        <w:rPr>
          <w:rFonts w:ascii="Angsana New" w:hAnsi="Angsana New"/>
          <w:sz w:val="28"/>
          <w:szCs w:val="28"/>
        </w:rPr>
        <w:t xml:space="preserve"> </w:t>
      </w:r>
      <w:r w:rsidR="00EE06F7" w:rsidRPr="00D3725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D3725E">
        <w:rPr>
          <w:rFonts w:ascii="Angsana New" w:hAnsi="Angsana New"/>
          <w:sz w:val="28"/>
          <w:szCs w:val="28"/>
        </w:rPr>
        <w:t>2567</w:t>
      </w:r>
    </w:p>
    <w:p w14:paraId="5900BE9A" w14:textId="77777777" w:rsidR="00CE17CD" w:rsidRPr="00D3725E" w:rsidRDefault="00CE17CD" w:rsidP="00D7229F">
      <w:pPr>
        <w:spacing w:line="240" w:lineRule="auto"/>
        <w:rPr>
          <w:rFonts w:ascii="Angsana New" w:hAnsi="Angsana New"/>
          <w:sz w:val="28"/>
          <w:szCs w:val="28"/>
        </w:rPr>
      </w:pPr>
    </w:p>
    <w:sectPr w:rsidR="00CE17CD" w:rsidRPr="00D3725E" w:rsidSect="00F81CA6">
      <w:headerReference w:type="default" r:id="rId17"/>
      <w:footerReference w:type="default" r:id="rId18"/>
      <w:type w:val="nextColumn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27334" w14:textId="77777777" w:rsidR="00127D64" w:rsidRDefault="00127D64">
      <w:r>
        <w:separator/>
      </w:r>
    </w:p>
  </w:endnote>
  <w:endnote w:type="continuationSeparator" w:id="0">
    <w:p w14:paraId="6E2D9757" w14:textId="77777777" w:rsidR="00127D64" w:rsidRDefault="00127D64">
      <w:r>
        <w:continuationSeparator/>
      </w:r>
    </w:p>
  </w:endnote>
  <w:endnote w:type="continuationNotice" w:id="1">
    <w:p w14:paraId="2229E2F3" w14:textId="77777777" w:rsidR="00127D64" w:rsidRDefault="00127D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B2264" w14:textId="77777777" w:rsidR="00F81CA6" w:rsidRDefault="00F81C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FC3BD" w14:textId="77777777" w:rsidR="00F81CA6" w:rsidRDefault="00F81C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281AA" w14:textId="77777777" w:rsidR="002E286E" w:rsidRPr="00643A2D" w:rsidRDefault="002E286E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4C0A5F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9DCE8" w14:textId="77777777" w:rsidR="00127D64" w:rsidRDefault="00127D64">
      <w:r>
        <w:separator/>
      </w:r>
    </w:p>
  </w:footnote>
  <w:footnote w:type="continuationSeparator" w:id="0">
    <w:p w14:paraId="09EAA02E" w14:textId="77777777" w:rsidR="00127D64" w:rsidRDefault="00127D64">
      <w:r>
        <w:continuationSeparator/>
      </w:r>
    </w:p>
  </w:footnote>
  <w:footnote w:type="continuationNotice" w:id="1">
    <w:p w14:paraId="3B1FA65A" w14:textId="77777777" w:rsidR="00127D64" w:rsidRDefault="00127D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BA39D" w14:textId="77777777" w:rsidR="00F81CA6" w:rsidRDefault="00F81C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4CB4" w14:textId="77777777" w:rsidR="00F81CA6" w:rsidRDefault="00F81C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26FB" w14:textId="7E3CBDD1" w:rsidR="007A3888" w:rsidRDefault="007A3888">
    <w:pPr>
      <w:pStyle w:val="Header"/>
      <w:rPr>
        <w:rFonts w:asciiTheme="majorBidi" w:hAnsiTheme="majorBidi" w:cstheme="majorBidi"/>
        <w:sz w:val="32"/>
        <w:szCs w:val="32"/>
      </w:rPr>
    </w:pPr>
  </w:p>
  <w:p w14:paraId="7B4AF8CD" w14:textId="77777777" w:rsidR="007A3888" w:rsidRPr="00575BB2" w:rsidRDefault="007A38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4A74B" w14:textId="6D629101" w:rsidR="00F81CA6" w:rsidRPr="00F81CA6" w:rsidRDefault="00F81CA6">
    <w:pPr>
      <w:pStyle w:val="Header"/>
      <w:rPr>
        <w:rFonts w:asciiTheme="majorBidi" w:hAnsiTheme="majorBidi" w:cstheme="majorBidi"/>
        <w:sz w:val="32"/>
        <w:szCs w:val="32"/>
      </w:rPr>
    </w:pPr>
  </w:p>
  <w:p w14:paraId="7961CC5F" w14:textId="37EA56C4" w:rsidR="00F81CA6" w:rsidRPr="00F81CA6" w:rsidRDefault="00F81CA6">
    <w:pPr>
      <w:pStyle w:val="Header"/>
      <w:rPr>
        <w:rFonts w:asciiTheme="majorBidi" w:hAnsiTheme="majorBidi" w:cstheme="majorBidi"/>
        <w:sz w:val="32"/>
        <w:szCs w:val="32"/>
      </w:rPr>
    </w:pPr>
  </w:p>
  <w:p w14:paraId="340F7997" w14:textId="50B86E45" w:rsidR="00F81CA6" w:rsidRPr="00F81CA6" w:rsidRDefault="00F81CA6">
    <w:pPr>
      <w:pStyle w:val="Header"/>
      <w:rPr>
        <w:rFonts w:asciiTheme="majorBidi" w:hAnsiTheme="majorBidi" w:cstheme="majorBidi"/>
        <w:sz w:val="32"/>
        <w:szCs w:val="32"/>
      </w:rPr>
    </w:pPr>
  </w:p>
  <w:p w14:paraId="4E6B33CB" w14:textId="77777777" w:rsidR="00F81CA6" w:rsidRPr="00F81CA6" w:rsidRDefault="00F81CA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73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D3"/>
    <w:rsid w:val="00053D03"/>
    <w:rsid w:val="00053E1C"/>
    <w:rsid w:val="00054189"/>
    <w:rsid w:val="000542BA"/>
    <w:rsid w:val="00054433"/>
    <w:rsid w:val="0005480A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5191"/>
    <w:rsid w:val="0008535C"/>
    <w:rsid w:val="000853E1"/>
    <w:rsid w:val="00085533"/>
    <w:rsid w:val="00085550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51"/>
    <w:rsid w:val="000D10E6"/>
    <w:rsid w:val="000D13E2"/>
    <w:rsid w:val="000D14A1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EC"/>
    <w:rsid w:val="000D434F"/>
    <w:rsid w:val="000D452E"/>
    <w:rsid w:val="000D46F2"/>
    <w:rsid w:val="000D4773"/>
    <w:rsid w:val="000D4795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50A"/>
    <w:rsid w:val="000E5931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CE6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98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235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1F1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8B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2FFF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50E"/>
    <w:rsid w:val="00205770"/>
    <w:rsid w:val="00205914"/>
    <w:rsid w:val="00205AC7"/>
    <w:rsid w:val="00205AF7"/>
    <w:rsid w:val="00205B2B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F3"/>
    <w:rsid w:val="0022217D"/>
    <w:rsid w:val="0022218E"/>
    <w:rsid w:val="002221E1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6281"/>
    <w:rsid w:val="002265AE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1D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4A34"/>
    <w:rsid w:val="002A4D72"/>
    <w:rsid w:val="002A5020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86E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9D"/>
    <w:rsid w:val="002F1CCE"/>
    <w:rsid w:val="002F1E53"/>
    <w:rsid w:val="002F2129"/>
    <w:rsid w:val="002F21FB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EB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775"/>
    <w:rsid w:val="003A7A36"/>
    <w:rsid w:val="003A7A81"/>
    <w:rsid w:val="003A7C2F"/>
    <w:rsid w:val="003A7D58"/>
    <w:rsid w:val="003B02BC"/>
    <w:rsid w:val="003B06A2"/>
    <w:rsid w:val="003B06AD"/>
    <w:rsid w:val="003B08CB"/>
    <w:rsid w:val="003B09BE"/>
    <w:rsid w:val="003B0BCA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768"/>
    <w:rsid w:val="003C07D3"/>
    <w:rsid w:val="003C0B0A"/>
    <w:rsid w:val="003C0C86"/>
    <w:rsid w:val="003C0D59"/>
    <w:rsid w:val="003C0D76"/>
    <w:rsid w:val="003C0EA1"/>
    <w:rsid w:val="003C0F00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9FC"/>
    <w:rsid w:val="00432B27"/>
    <w:rsid w:val="00433268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2CA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4FFD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052"/>
    <w:rsid w:val="005D21FF"/>
    <w:rsid w:val="005D227F"/>
    <w:rsid w:val="005D22E5"/>
    <w:rsid w:val="005D23D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EDC"/>
    <w:rsid w:val="005E0F48"/>
    <w:rsid w:val="005E104A"/>
    <w:rsid w:val="005E11A0"/>
    <w:rsid w:val="005E121C"/>
    <w:rsid w:val="005E12C1"/>
    <w:rsid w:val="005E1349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40E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51"/>
    <w:rsid w:val="005F77C5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3CC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7D8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80E"/>
    <w:rsid w:val="006F38A1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D01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41D"/>
    <w:rsid w:val="00723618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52E4"/>
    <w:rsid w:val="0072535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F6"/>
    <w:rsid w:val="00751F43"/>
    <w:rsid w:val="00752026"/>
    <w:rsid w:val="007520E7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36"/>
    <w:rsid w:val="00756B91"/>
    <w:rsid w:val="00756CEF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EF"/>
    <w:rsid w:val="0078040E"/>
    <w:rsid w:val="00780CDF"/>
    <w:rsid w:val="0078100C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CAF"/>
    <w:rsid w:val="00785E85"/>
    <w:rsid w:val="0078614E"/>
    <w:rsid w:val="007861F6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A27"/>
    <w:rsid w:val="007C0ECD"/>
    <w:rsid w:val="007C0F3A"/>
    <w:rsid w:val="007C10AA"/>
    <w:rsid w:val="007C1A22"/>
    <w:rsid w:val="007C1C68"/>
    <w:rsid w:val="007C1FAB"/>
    <w:rsid w:val="007C1FBD"/>
    <w:rsid w:val="007C208F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80003F"/>
    <w:rsid w:val="0080026A"/>
    <w:rsid w:val="008002FD"/>
    <w:rsid w:val="008003B8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7A9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520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20F"/>
    <w:rsid w:val="008A7408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27A26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BE5"/>
    <w:rsid w:val="00941D47"/>
    <w:rsid w:val="00941F49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5F6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4FC2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5DE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030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44A"/>
    <w:rsid w:val="00B77757"/>
    <w:rsid w:val="00B777EE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E1"/>
    <w:rsid w:val="00B90FB7"/>
    <w:rsid w:val="00B9111E"/>
    <w:rsid w:val="00B91238"/>
    <w:rsid w:val="00B912AB"/>
    <w:rsid w:val="00B912FE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5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69B"/>
    <w:rsid w:val="00BE7A75"/>
    <w:rsid w:val="00BE7C03"/>
    <w:rsid w:val="00BE7C8E"/>
    <w:rsid w:val="00BE7D6D"/>
    <w:rsid w:val="00BE7F62"/>
    <w:rsid w:val="00BF005D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BB7"/>
    <w:rsid w:val="00C21FF7"/>
    <w:rsid w:val="00C222F3"/>
    <w:rsid w:val="00C227A6"/>
    <w:rsid w:val="00C22A2E"/>
    <w:rsid w:val="00C22C3D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042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49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2DE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E63"/>
    <w:rsid w:val="00CF4FB3"/>
    <w:rsid w:val="00CF516D"/>
    <w:rsid w:val="00CF55C1"/>
    <w:rsid w:val="00CF57B7"/>
    <w:rsid w:val="00CF5A14"/>
    <w:rsid w:val="00CF5BB9"/>
    <w:rsid w:val="00CF5C00"/>
    <w:rsid w:val="00CF5C53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8B6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5CD"/>
    <w:rsid w:val="00D977B0"/>
    <w:rsid w:val="00D9798F"/>
    <w:rsid w:val="00D97B45"/>
    <w:rsid w:val="00D97E31"/>
    <w:rsid w:val="00D97F82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C7F6D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677"/>
    <w:rsid w:val="00DF5730"/>
    <w:rsid w:val="00DF5908"/>
    <w:rsid w:val="00DF5BAC"/>
    <w:rsid w:val="00DF5CE0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704E"/>
    <w:rsid w:val="00E070A6"/>
    <w:rsid w:val="00E07203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207E"/>
    <w:rsid w:val="00E126B8"/>
    <w:rsid w:val="00E12821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5EB0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5EF8"/>
    <w:rsid w:val="00E464C2"/>
    <w:rsid w:val="00E4697C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23C"/>
    <w:rsid w:val="00E848F1"/>
    <w:rsid w:val="00E84C44"/>
    <w:rsid w:val="00E84CED"/>
    <w:rsid w:val="00E84D28"/>
    <w:rsid w:val="00E84DCA"/>
    <w:rsid w:val="00E84FFE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4011"/>
    <w:rsid w:val="00EB42FB"/>
    <w:rsid w:val="00EB4330"/>
    <w:rsid w:val="00EB43F9"/>
    <w:rsid w:val="00EB4AF1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2C12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C4"/>
    <w:rsid w:val="00F73464"/>
    <w:rsid w:val="00F7364C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52A"/>
    <w:rsid w:val="00F81792"/>
    <w:rsid w:val="00F81895"/>
    <w:rsid w:val="00F81AF8"/>
    <w:rsid w:val="00F81CA6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1D9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512B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82E"/>
    <w:rsid w:val="00FD586B"/>
    <w:rsid w:val="00FD5C34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C666D-CA8A-44B1-9D25-D0E7D8FA2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2024-02-01T10:43:00Z</cp:lastPrinted>
  <dcterms:created xsi:type="dcterms:W3CDTF">2024-02-13T08:49:00Z</dcterms:created>
  <dcterms:modified xsi:type="dcterms:W3CDTF">2024-02-13T08:49:00Z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