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D3725E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D3725E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3725E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D372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D3725E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D3725E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D3725E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D3725E" w:rsidRDefault="00301C45" w:rsidP="00C0296E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D3725E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D3725E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D3725E" w:rsidRDefault="001B7F10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D3725E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D3725E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D3725E" w:rsidRDefault="00CD1A46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D3725E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C2933" w:rsidRPr="00D3725E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D3725E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D3725E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1640520A" w:rsidR="007C2933" w:rsidRPr="00D3725E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</w:t>
            </w:r>
            <w:r w:rsidR="00D56F18"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และบริษัทร่วม</w:t>
            </w:r>
          </w:p>
        </w:tc>
      </w:tr>
      <w:tr w:rsidR="007C2933" w:rsidRPr="00D3725E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D3725E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55A893F5" w:rsidR="007C2933" w:rsidRPr="00D3725E" w:rsidRDefault="001E42B5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C2933" w:rsidRPr="00D3725E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D3725E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2933" w:rsidRPr="00D3725E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D3725E" w:rsidRDefault="007C2933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D3725E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D3725E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D3725E" w:rsidRDefault="004E75B8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22EF0B" w:rsidR="004E75B8" w:rsidRPr="00D3725E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BA2DBD" w:rsidRPr="00D3725E" w14:paraId="190DD385" w14:textId="77777777" w:rsidTr="00BA2DBD">
        <w:tc>
          <w:tcPr>
            <w:tcW w:w="1098" w:type="dxa"/>
            <w:shd w:val="clear" w:color="auto" w:fill="auto"/>
          </w:tcPr>
          <w:p w14:paraId="2AD91856" w14:textId="77777777" w:rsidR="00BA2DBD" w:rsidRPr="00D3725E" w:rsidRDefault="00BA2DBD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BA2DBD" w:rsidRPr="00D3725E" w:rsidRDefault="00BA2DBD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E41669" w:rsidRPr="00D3725E" w14:paraId="2DD36B0F" w14:textId="77777777" w:rsidTr="00BA2DBD">
        <w:tc>
          <w:tcPr>
            <w:tcW w:w="1098" w:type="dxa"/>
            <w:shd w:val="clear" w:color="auto" w:fill="auto"/>
          </w:tcPr>
          <w:p w14:paraId="3CF47562" w14:textId="77777777" w:rsidR="00E41669" w:rsidRPr="00D3725E" w:rsidRDefault="00E41669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481828" w14:textId="206FF058" w:rsidR="00E41669" w:rsidRPr="00D3725E" w:rsidRDefault="00E41669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เหตุการณ์ภายหลังรอบระยะเวลา</w:t>
            </w:r>
            <w:r w:rsidR="0094752C"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รายงาน</w:t>
            </w:r>
          </w:p>
        </w:tc>
      </w:tr>
      <w:tr w:rsidR="0099557F" w:rsidRPr="00D3725E" w14:paraId="63F4B4BB" w14:textId="77777777" w:rsidTr="00BA2DBD">
        <w:tc>
          <w:tcPr>
            <w:tcW w:w="1098" w:type="dxa"/>
            <w:shd w:val="clear" w:color="auto" w:fill="auto"/>
          </w:tcPr>
          <w:p w14:paraId="48FDD3C5" w14:textId="77777777" w:rsidR="0099557F" w:rsidRPr="00D3725E" w:rsidRDefault="0099557F" w:rsidP="00C0296E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CB2019D" w14:textId="3DB312BC" w:rsidR="0099557F" w:rsidRPr="00D3725E" w:rsidRDefault="0099557F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3725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D3725E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D3725E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D3725E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52B30C3A" w:rsidR="003B14EA" w:rsidRPr="00D3725E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D3725E">
        <w:rPr>
          <w:rFonts w:ascii="Angsana New" w:hAnsi="Angsana New" w:cs="Angsana New"/>
          <w:sz w:val="28"/>
          <w:szCs w:val="28"/>
        </w:rPr>
        <w:br w:type="page"/>
      </w:r>
      <w:r w:rsidR="00451001" w:rsidRPr="00D3725E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D3725E" w:rsidRDefault="009F1F29" w:rsidP="006C665B">
      <w:pPr>
        <w:pStyle w:val="NoSpacing"/>
        <w:rPr>
          <w:rFonts w:ascii="Angsana New" w:hAnsi="Angsana New"/>
          <w:sz w:val="22"/>
        </w:rPr>
      </w:pPr>
    </w:p>
    <w:p w14:paraId="5C024287" w14:textId="1B82C456" w:rsidR="00A93C94" w:rsidRPr="00D3725E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C0A5F" w:rsidRPr="00D3725E">
        <w:rPr>
          <w:rFonts w:ascii="Angsana New" w:hAnsi="Angsana New"/>
          <w:sz w:val="28"/>
          <w:szCs w:val="28"/>
        </w:rPr>
        <w:t>13</w:t>
      </w:r>
      <w:r w:rsidR="00EE06F7" w:rsidRPr="00D3725E">
        <w:rPr>
          <w:rFonts w:ascii="Angsana New" w:hAnsi="Angsana New"/>
          <w:sz w:val="28"/>
          <w:szCs w:val="28"/>
        </w:rPr>
        <w:t xml:space="preserve"> </w:t>
      </w:r>
      <w:r w:rsidR="00EE06F7" w:rsidRPr="00D3725E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C0A5F" w:rsidRPr="00D3725E">
        <w:rPr>
          <w:rFonts w:ascii="Angsana New" w:hAnsi="Angsana New"/>
          <w:sz w:val="28"/>
          <w:szCs w:val="28"/>
        </w:rPr>
        <w:t>2567</w:t>
      </w:r>
    </w:p>
    <w:p w14:paraId="5DBF268F" w14:textId="77777777" w:rsidR="00A14CAB" w:rsidRPr="00D3725E" w:rsidRDefault="00A14CAB" w:rsidP="006C665B">
      <w:pPr>
        <w:pStyle w:val="NoSpacing"/>
        <w:rPr>
          <w:rFonts w:ascii="Angsana New" w:hAnsi="Angsana New"/>
          <w:sz w:val="28"/>
          <w:szCs w:val="28"/>
        </w:rPr>
      </w:pPr>
    </w:p>
    <w:p w14:paraId="7E3AD4D7" w14:textId="2C2C1B81" w:rsidR="00CD1A46" w:rsidRPr="00D3725E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D3725E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6D20B01" w14:textId="67026DAD" w:rsidR="008F734C" w:rsidRPr="00D3725E" w:rsidRDefault="008F734C" w:rsidP="00B6362A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 ธุรกิจผลิตและจำหน่ายเครื่องทำความเย็น ธุรกิจผลิต</w:t>
      </w:r>
      <w:r w:rsidRPr="00D3725E">
        <w:rPr>
          <w:rFonts w:ascii="Angsana New" w:hAnsi="Angsana New"/>
          <w:spacing w:val="2"/>
          <w:sz w:val="28"/>
          <w:szCs w:val="28"/>
          <w:cs/>
          <w:lang w:val="th-TH"/>
        </w:rPr>
        <w:t>และจำหน่ายกระแสไฟฟ้า</w:t>
      </w:r>
      <w:r w:rsidR="00616262" w:rsidRPr="00D3725E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B6362A" w:rsidRPr="00D3725E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78516C" w:rsidRPr="00D3725E">
        <w:rPr>
          <w:rFonts w:asciiTheme="majorBidi" w:hAnsiTheme="majorBidi" w:cstheme="majorBidi" w:hint="cs"/>
          <w:sz w:val="28"/>
          <w:szCs w:val="28"/>
          <w:cs/>
        </w:rPr>
        <w:t>ธุรกิจ</w:t>
      </w:r>
      <w:r w:rsidR="004A395F" w:rsidRPr="00D3725E">
        <w:rPr>
          <w:rFonts w:asciiTheme="majorBidi" w:hAnsiTheme="majorBidi" w:cstheme="majorBidi" w:hint="cs"/>
          <w:sz w:val="28"/>
          <w:szCs w:val="28"/>
          <w:cs/>
        </w:rPr>
        <w:t>ปรึกษาการบริหารงานและควบคุมงานก่อสร้าง</w:t>
      </w:r>
    </w:p>
    <w:p w14:paraId="0BE545F9" w14:textId="77777777" w:rsidR="00CD1A46" w:rsidRPr="00D3725E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</w:p>
    <w:p w14:paraId="47C52F42" w14:textId="4F014181" w:rsidR="003B14EA" w:rsidRPr="00D3725E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D3725E" w:rsidRDefault="00DC1E89" w:rsidP="00CC37AE">
      <w:pPr>
        <w:pStyle w:val="NoSpacing"/>
        <w:spacing w:line="0" w:lineRule="atLeast"/>
        <w:rPr>
          <w:rFonts w:ascii="Angsana New" w:hAnsi="Angsana New"/>
          <w:sz w:val="20"/>
          <w:szCs w:val="20"/>
        </w:rPr>
      </w:pPr>
      <w:r w:rsidRPr="00D3725E">
        <w:rPr>
          <w:rFonts w:ascii="Angsana New" w:hAnsi="Angsana New"/>
          <w:sz w:val="22"/>
        </w:rPr>
        <w:tab/>
      </w:r>
      <w:r w:rsidRPr="00D3725E">
        <w:rPr>
          <w:rFonts w:ascii="Angsana New" w:hAnsi="Angsana New"/>
          <w:sz w:val="22"/>
        </w:rPr>
        <w:tab/>
      </w:r>
      <w:r w:rsidRPr="00D3725E">
        <w:rPr>
          <w:rFonts w:ascii="Angsana New" w:hAnsi="Angsana New"/>
          <w:sz w:val="22"/>
        </w:rPr>
        <w:tab/>
      </w:r>
    </w:p>
    <w:p w14:paraId="29C7A452" w14:textId="3A809C94" w:rsidR="00F67D55" w:rsidRPr="00D3725E" w:rsidRDefault="00F67D55" w:rsidP="00CC37AE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D3725E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C0A5F" w:rsidRPr="00D3725E">
        <w:rPr>
          <w:rFonts w:ascii="Angsana New" w:hAnsi="Angsana New"/>
          <w:spacing w:val="-2"/>
          <w:sz w:val="28"/>
          <w:szCs w:val="28"/>
        </w:rPr>
        <w:t>34</w:t>
      </w:r>
      <w:r w:rsidRPr="00D3725E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D3725E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D3725E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B07FAA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Pr="00D3725E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D3725E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D3725E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D3725E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D3725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D3725E">
        <w:rPr>
          <w:rFonts w:ascii="Angsana New" w:hAnsi="Angsana New"/>
          <w:spacing w:val="-2"/>
          <w:sz w:val="28"/>
          <w:szCs w:val="28"/>
        </w:rPr>
        <w:br/>
      </w:r>
      <w:r w:rsidR="00525B1C" w:rsidRPr="00D3725E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D3725E">
        <w:rPr>
          <w:rFonts w:ascii="Angsana New" w:hAnsi="Angsana New"/>
          <w:spacing w:val="-2"/>
          <w:sz w:val="28"/>
          <w:szCs w:val="28"/>
        </w:rPr>
        <w:br/>
      </w:r>
      <w:r w:rsidR="004C0A5F" w:rsidRPr="00D3725E">
        <w:rPr>
          <w:rFonts w:ascii="Angsana New" w:hAnsi="Angsana New"/>
          <w:spacing w:val="-2"/>
          <w:sz w:val="28"/>
          <w:szCs w:val="28"/>
        </w:rPr>
        <w:t>30</w:t>
      </w:r>
      <w:r w:rsidR="00525B1C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D3725E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D3725E">
        <w:rPr>
          <w:rFonts w:ascii="Angsana New" w:hAnsi="Angsana New"/>
          <w:spacing w:val="-2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pacing w:val="-2"/>
          <w:sz w:val="28"/>
          <w:szCs w:val="28"/>
        </w:rPr>
        <w:t>2566</w:t>
      </w:r>
    </w:p>
    <w:p w14:paraId="1F5BDD25" w14:textId="223F8A9E" w:rsidR="00525B1C" w:rsidRPr="00D3725E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2"/>
          <w:szCs w:val="22"/>
        </w:rPr>
      </w:pPr>
    </w:p>
    <w:p w14:paraId="6AF7BA06" w14:textId="2AAEE444" w:rsidR="00F67D55" w:rsidRPr="00D3725E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  <w:cs/>
        </w:rPr>
      </w:pPr>
      <w:r w:rsidRPr="00D3725E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0D1051" w:rsidRPr="00D3725E">
        <w:rPr>
          <w:rFonts w:ascii="Angsana New" w:hAnsi="Angsana New"/>
          <w:spacing w:val="-2"/>
          <w:sz w:val="28"/>
          <w:szCs w:val="28"/>
          <w:cs/>
        </w:rPr>
        <w:br/>
      </w:r>
      <w:r w:rsidRPr="00D3725E">
        <w:rPr>
          <w:rFonts w:ascii="Angsana New" w:hAnsi="Angsana New"/>
          <w:spacing w:val="-2"/>
          <w:sz w:val="28"/>
          <w:szCs w:val="28"/>
          <w:cs/>
        </w:rPr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D3725E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spacing w:val="-2"/>
          <w:sz w:val="28"/>
          <w:szCs w:val="28"/>
        </w:rPr>
        <w:t>30</w:t>
      </w:r>
      <w:r w:rsidRPr="00D3725E">
        <w:rPr>
          <w:rFonts w:ascii="Angsana New" w:hAnsi="Angsana New"/>
          <w:spacing w:val="-2"/>
          <w:sz w:val="28"/>
          <w:szCs w:val="28"/>
          <w:cs/>
        </w:rPr>
        <w:t xml:space="preserve"> กันยายน </w:t>
      </w:r>
      <w:r w:rsidR="004C0A5F" w:rsidRPr="00D3725E">
        <w:rPr>
          <w:rFonts w:ascii="Angsana New" w:hAnsi="Angsana New"/>
          <w:spacing w:val="-2"/>
          <w:sz w:val="28"/>
          <w:szCs w:val="28"/>
        </w:rPr>
        <w:t>2566</w:t>
      </w:r>
    </w:p>
    <w:p w14:paraId="544DEEAA" w14:textId="4CC9C83F" w:rsidR="008F734C" w:rsidRPr="00D3725E" w:rsidRDefault="008F734C" w:rsidP="008F734C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</w:p>
    <w:p w14:paraId="3DD7B719" w14:textId="77777777" w:rsidR="00D56E86" w:rsidRPr="00D3725E" w:rsidRDefault="00D56E86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br w:type="page"/>
      </w:r>
    </w:p>
    <w:p w14:paraId="500694CA" w14:textId="175BF521" w:rsidR="003B14EA" w:rsidRPr="00D3725E" w:rsidRDefault="003B14EA" w:rsidP="00523501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บุคคลหรือกิจการที่เกี่ยวข้องกัน</w:t>
      </w:r>
      <w:r w:rsidR="002A3E96"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 </w:t>
      </w:r>
    </w:p>
    <w:p w14:paraId="2786EED6" w14:textId="77777777" w:rsidR="00ED2A04" w:rsidRPr="00D3725E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5068B31E" w14:textId="7A79ABD8" w:rsidR="008A2F4D" w:rsidRPr="00D3725E" w:rsidRDefault="008A2F4D" w:rsidP="008A2F4D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D3725E">
        <w:rPr>
          <w:rFonts w:ascii="Angsana New" w:hAnsi="Angsana New" w:hint="cs"/>
          <w:sz w:val="28"/>
          <w:szCs w:val="28"/>
          <w:cs/>
        </w:rPr>
        <w:t>ย่อย</w:t>
      </w:r>
      <w:r w:rsidRPr="00D3725E">
        <w:rPr>
          <w:rFonts w:ascii="Angsana New" w:hAnsi="Angsana New"/>
          <w:sz w:val="28"/>
          <w:szCs w:val="28"/>
          <w:cs/>
        </w:rPr>
        <w:t>และบริษัท</w:t>
      </w:r>
      <w:r w:rsidRPr="00D3725E">
        <w:rPr>
          <w:rFonts w:ascii="Angsana New" w:hAnsi="Angsana New" w:hint="cs"/>
          <w:sz w:val="28"/>
          <w:szCs w:val="28"/>
          <w:cs/>
        </w:rPr>
        <w:t>ร่วม</w:t>
      </w:r>
      <w:r w:rsidRPr="00D3725E">
        <w:rPr>
          <w:rFonts w:ascii="Angsana New" w:hAnsi="Angsana New"/>
          <w:sz w:val="28"/>
          <w:szCs w:val="28"/>
          <w:cs/>
        </w:rPr>
        <w:t xml:space="preserve"> </w:t>
      </w:r>
      <w:r w:rsidRPr="00D3725E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D3725E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5</w:t>
      </w:r>
      <w:r w:rsidRPr="00D3725E">
        <w:rPr>
          <w:rFonts w:ascii="Angsana New" w:hAnsi="Angsana New"/>
          <w:sz w:val="28"/>
          <w:szCs w:val="28"/>
          <w:cs/>
        </w:rPr>
        <w:t xml:space="preserve"> </w:t>
      </w:r>
      <w:r w:rsidRPr="00D3725E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D3725E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D3725E">
        <w:rPr>
          <w:rFonts w:ascii="Angsana New" w:hAnsi="Angsana New"/>
          <w:sz w:val="28"/>
          <w:szCs w:val="28"/>
          <w:cs/>
        </w:rPr>
        <w:t>กลุ่มบริษัท</w:t>
      </w:r>
      <w:r w:rsidRPr="00D3725E">
        <w:rPr>
          <w:rFonts w:ascii="Angsana New" w:hAnsi="Angsana New"/>
          <w:b/>
          <w:sz w:val="28"/>
          <w:szCs w:val="28"/>
          <w:cs/>
        </w:rPr>
        <w:t>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D3725E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3870"/>
      </w:tblGrid>
      <w:tr w:rsidR="00E27AD0" w:rsidRPr="00D3725E" w14:paraId="46408657" w14:textId="77777777" w:rsidTr="007232A2">
        <w:trPr>
          <w:trHeight w:val="20"/>
          <w:tblHeader/>
        </w:trPr>
        <w:tc>
          <w:tcPr>
            <w:tcW w:w="4230" w:type="dxa"/>
            <w:hideMark/>
          </w:tcPr>
          <w:p w14:paraId="09E2256E" w14:textId="59967AA9" w:rsidR="00E27AD0" w:rsidRPr="00D3725E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D3725E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25E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25E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25E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D3725E">
              <w:rPr>
                <w:rFonts w:ascii="Angsana New" w:hAnsi="Angsana New"/>
                <w:sz w:val="28"/>
                <w:szCs w:val="28"/>
              </w:rPr>
              <w:br w:type="page"/>
            </w: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43C2AF6C" w14:textId="0A041496" w:rsidR="00E27AD0" w:rsidRPr="00D3725E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44A9EEF2" w14:textId="77777777" w:rsidR="00E27AD0" w:rsidRPr="00D3725E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2F4D" w:rsidRPr="00D3725E" w14:paraId="5FB18FEA" w14:textId="77777777" w:rsidTr="007232A2">
        <w:trPr>
          <w:trHeight w:val="20"/>
        </w:trPr>
        <w:tc>
          <w:tcPr>
            <w:tcW w:w="4230" w:type="dxa"/>
          </w:tcPr>
          <w:p w14:paraId="5586018D" w14:textId="77777777" w:rsidR="00013098" w:rsidRPr="00D3725E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เฟรเซอร์ส พร็อพเพอร์ตี้ เมเนจเมนท์ </w:t>
            </w:r>
          </w:p>
          <w:p w14:paraId="2E5EF945" w14:textId="3235D054" w:rsidR="008A2F4D" w:rsidRPr="00D3725E" w:rsidRDefault="00013098" w:rsidP="00013098">
            <w:pPr>
              <w:pStyle w:val="NoSpacing"/>
              <w:spacing w:line="240" w:lineRule="auto"/>
              <w:ind w:left="156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เซอร์วิสเซส (ประเทศไทย) จำกัด</w:t>
            </w:r>
          </w:p>
        </w:tc>
        <w:tc>
          <w:tcPr>
            <w:tcW w:w="1260" w:type="dxa"/>
          </w:tcPr>
          <w:p w14:paraId="1FF0FFC8" w14:textId="77777777" w:rsidR="00750F67" w:rsidRPr="00D3725E" w:rsidRDefault="00750F67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8D9C65" w14:textId="02E4D5F6" w:rsidR="008A2F4D" w:rsidRPr="00D3725E" w:rsidRDefault="0001309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13DFEE23" w14:textId="77777777" w:rsidR="00750F67" w:rsidRPr="00D3725E" w:rsidRDefault="00750F67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FB57761" w14:textId="7B916516" w:rsidR="008A2F4D" w:rsidRPr="00D3725E" w:rsidRDefault="0001309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8A2F4D" w:rsidRPr="00D3725E" w14:paraId="4CC7B0F9" w14:textId="77777777" w:rsidTr="007232A2">
        <w:trPr>
          <w:trHeight w:val="20"/>
        </w:trPr>
        <w:tc>
          <w:tcPr>
            <w:tcW w:w="4230" w:type="dxa"/>
          </w:tcPr>
          <w:p w14:paraId="76FA9833" w14:textId="11EAFAAE" w:rsidR="008A2F4D" w:rsidRPr="00D3725E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บริษัท ช้างอินเตอร์เนชั่นแนล จำกัด</w:t>
            </w:r>
          </w:p>
        </w:tc>
        <w:tc>
          <w:tcPr>
            <w:tcW w:w="1260" w:type="dxa"/>
          </w:tcPr>
          <w:p w14:paraId="06ADDB16" w14:textId="159BB686" w:rsidR="008A2F4D" w:rsidRPr="00D3725E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6BA8686" w14:textId="54C694B2" w:rsidR="008A2F4D" w:rsidRPr="00D3725E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3B54E8" w:rsidRPr="00D3725E" w14:paraId="6DF68EEE" w14:textId="77777777" w:rsidTr="007232A2">
        <w:trPr>
          <w:trHeight w:val="20"/>
        </w:trPr>
        <w:tc>
          <w:tcPr>
            <w:tcW w:w="4230" w:type="dxa"/>
          </w:tcPr>
          <w:p w14:paraId="2DB36273" w14:textId="4F8E1C9A" w:rsidR="003B54E8" w:rsidRPr="00D3725E" w:rsidRDefault="003B54E8" w:rsidP="008A2F4D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บริษัท เร้ด ล็อบสเตอร์ รีเทล เอเชีย จำกัด</w:t>
            </w:r>
          </w:p>
        </w:tc>
        <w:tc>
          <w:tcPr>
            <w:tcW w:w="1260" w:type="dxa"/>
          </w:tcPr>
          <w:p w14:paraId="55D4B469" w14:textId="1C709025" w:rsidR="003B54E8" w:rsidRPr="00D3725E" w:rsidRDefault="003B54E8" w:rsidP="008A2F4D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C1A09CB" w14:textId="499B584B" w:rsidR="003B54E8" w:rsidRPr="00D3725E" w:rsidRDefault="003A486B" w:rsidP="003A486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3725E">
              <w:rPr>
                <w:rFonts w:ascii="Angsana New" w:hAnsi="Angsana New"/>
                <w:sz w:val="28"/>
                <w:szCs w:val="28"/>
                <w:cs/>
              </w:rPr>
              <w:t>ป็นบริษัทย่อยของบริษัทที่มีกรรมการร่วมกัน</w:t>
            </w:r>
          </w:p>
        </w:tc>
      </w:tr>
    </w:tbl>
    <w:p w14:paraId="21B573C6" w14:textId="578D33AA" w:rsidR="00B4459E" w:rsidRPr="00D3725E" w:rsidRDefault="00B4459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36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03"/>
        <w:gridCol w:w="277"/>
        <w:gridCol w:w="990"/>
        <w:gridCol w:w="279"/>
        <w:gridCol w:w="888"/>
        <w:gridCol w:w="11"/>
        <w:gridCol w:w="245"/>
        <w:gridCol w:w="22"/>
        <w:gridCol w:w="1155"/>
      </w:tblGrid>
      <w:tr w:rsidR="00AE5C2C" w:rsidRPr="00D3725E" w14:paraId="567A26F4" w14:textId="77777777" w:rsidTr="006F38A1">
        <w:trPr>
          <w:tblHeader/>
        </w:trPr>
        <w:tc>
          <w:tcPr>
            <w:tcW w:w="2452" w:type="pct"/>
          </w:tcPr>
          <w:p w14:paraId="56E13987" w14:textId="77777777" w:rsidR="00AE5C2C" w:rsidRPr="00D3725E" w:rsidRDefault="00AE5C2C" w:rsidP="005C576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59" w:type="pct"/>
            <w:gridSpan w:val="3"/>
          </w:tcPr>
          <w:p w14:paraId="64ED4B12" w14:textId="77777777" w:rsidR="00AE5C2C" w:rsidRPr="00D3725E" w:rsidRDefault="00AE5C2C" w:rsidP="005C576B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7E65EF1E" w14:textId="77777777" w:rsidR="00AE5C2C" w:rsidRPr="00D3725E" w:rsidRDefault="00AE5C2C" w:rsidP="005C576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0" w:type="pct"/>
            <w:gridSpan w:val="5"/>
            <w:shd w:val="clear" w:color="auto" w:fill="auto"/>
          </w:tcPr>
          <w:p w14:paraId="27933C39" w14:textId="77777777" w:rsidR="00AE5C2C" w:rsidRPr="00D3725E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2C" w:rsidRPr="00D3725E" w14:paraId="5319027B" w14:textId="77777777" w:rsidTr="006F38A1">
        <w:trPr>
          <w:tblHeader/>
        </w:trPr>
        <w:tc>
          <w:tcPr>
            <w:tcW w:w="2452" w:type="pct"/>
          </w:tcPr>
          <w:p w14:paraId="27354D16" w14:textId="19917773" w:rsidR="00AE5C2C" w:rsidRPr="00D3725E" w:rsidRDefault="000A50D6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0A5F"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82" w:type="pct"/>
          </w:tcPr>
          <w:p w14:paraId="69B97461" w14:textId="5D877E1A" w:rsidR="00AE5C2C" w:rsidRPr="00D3725E" w:rsidRDefault="004C0A5F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8" w:type="pct"/>
          </w:tcPr>
          <w:p w14:paraId="0AB295C4" w14:textId="77777777" w:rsidR="00AE5C2C" w:rsidRPr="00D3725E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0284298" w14:textId="67B81EA0" w:rsidR="00AE5C2C" w:rsidRPr="00D3725E" w:rsidRDefault="004C0A5F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238F7226" w14:textId="77777777" w:rsidR="00AE5C2C" w:rsidRPr="00D3725E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11AE6BC" w14:textId="6B1383B5" w:rsidR="00AE5C2C" w:rsidRPr="00D3725E" w:rsidRDefault="004C0A5F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01294BD" w14:textId="77777777" w:rsidR="00AE5C2C" w:rsidRPr="00D3725E" w:rsidRDefault="00AE5C2C" w:rsidP="005C576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3E0D35A" w14:textId="241A0A2B" w:rsidR="00AE5C2C" w:rsidRPr="00D3725E" w:rsidRDefault="004C0A5F" w:rsidP="005C57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E5C2C" w:rsidRPr="00D3725E" w14:paraId="79CFE353" w14:textId="77777777" w:rsidTr="007232A2">
        <w:trPr>
          <w:tblHeader/>
        </w:trPr>
        <w:tc>
          <w:tcPr>
            <w:tcW w:w="2452" w:type="pct"/>
          </w:tcPr>
          <w:p w14:paraId="4062C5B3" w14:textId="77777777" w:rsidR="00AE5C2C" w:rsidRPr="00D3725E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8" w:type="pct"/>
            <w:gridSpan w:val="9"/>
          </w:tcPr>
          <w:p w14:paraId="4D881D11" w14:textId="77777777" w:rsidR="00AE5C2C" w:rsidRPr="00D3725E" w:rsidRDefault="00AE5C2C" w:rsidP="005C576B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D3725E" w14:paraId="232C61C5" w14:textId="77777777" w:rsidTr="006F38A1">
        <w:tc>
          <w:tcPr>
            <w:tcW w:w="2452" w:type="pct"/>
          </w:tcPr>
          <w:p w14:paraId="3750D24D" w14:textId="77777777" w:rsidR="00AE5C2C" w:rsidRPr="00D3725E" w:rsidRDefault="00AE5C2C" w:rsidP="005C576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D372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ใหญ่</w:t>
            </w:r>
          </w:p>
        </w:tc>
        <w:tc>
          <w:tcPr>
            <w:tcW w:w="482" w:type="pct"/>
          </w:tcPr>
          <w:p w14:paraId="57C8E6C9" w14:textId="77777777" w:rsidR="00AE5C2C" w:rsidRPr="00D3725E" w:rsidRDefault="00AE5C2C" w:rsidP="005C576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4AA32E" w14:textId="77777777" w:rsidR="00AE5C2C" w:rsidRPr="00D3725E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76306B6" w14:textId="77777777" w:rsidR="00AE5C2C" w:rsidRPr="00D3725E" w:rsidRDefault="00AE5C2C" w:rsidP="005C576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D053647" w14:textId="77777777" w:rsidR="00AE5C2C" w:rsidRPr="00D3725E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C002A8A" w14:textId="77777777" w:rsidR="00AE5C2C" w:rsidRPr="00D3725E" w:rsidRDefault="00AE5C2C" w:rsidP="005C576B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D6CEDF0" w14:textId="77777777" w:rsidR="00AE5C2C" w:rsidRPr="00D3725E" w:rsidRDefault="00AE5C2C" w:rsidP="005C576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6F0E921" w14:textId="77777777" w:rsidR="00AE5C2C" w:rsidRPr="00D3725E" w:rsidRDefault="00AE5C2C" w:rsidP="005C576B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6182B" w:rsidRPr="00D3725E" w14:paraId="369AABB6" w14:textId="77777777" w:rsidTr="006F38A1">
        <w:tc>
          <w:tcPr>
            <w:tcW w:w="2452" w:type="pct"/>
          </w:tcPr>
          <w:p w14:paraId="78AF80AE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482" w:type="pct"/>
          </w:tcPr>
          <w:p w14:paraId="160216FD" w14:textId="5572C0E9" w:rsidR="0036182B" w:rsidRPr="00D3725E" w:rsidRDefault="004C0A5F" w:rsidP="003D4ED9">
            <w:pPr>
              <w:pStyle w:val="BodyText"/>
              <w:tabs>
                <w:tab w:val="decimal" w:pos="657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35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35"/>
              </w:rPr>
              <w:t>60</w:t>
            </w:r>
          </w:p>
        </w:tc>
        <w:tc>
          <w:tcPr>
            <w:tcW w:w="148" w:type="pct"/>
          </w:tcPr>
          <w:p w14:paraId="69389EAE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C2C70F2" w14:textId="220E3359" w:rsidR="0036182B" w:rsidRPr="00D3725E" w:rsidRDefault="004C0A5F" w:rsidP="0036182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35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35"/>
              </w:rPr>
              <w:t>60</w:t>
            </w:r>
          </w:p>
        </w:tc>
        <w:tc>
          <w:tcPr>
            <w:tcW w:w="149" w:type="pct"/>
            <w:shd w:val="clear" w:color="auto" w:fill="auto"/>
          </w:tcPr>
          <w:p w14:paraId="0FF5D7CC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65646574" w14:textId="376EE33F" w:rsidR="0036182B" w:rsidRPr="00D3725E" w:rsidRDefault="0036182B" w:rsidP="0036182B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9503C2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ABE038B" w14:textId="096DD411" w:rsidR="0036182B" w:rsidRPr="00D3725E" w:rsidRDefault="0036182B" w:rsidP="0036182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35"/>
              </w:rPr>
              <w:t>-</w:t>
            </w:r>
          </w:p>
        </w:tc>
      </w:tr>
      <w:tr w:rsidR="0036182B" w:rsidRPr="00D3725E" w14:paraId="71E5F502" w14:textId="77777777" w:rsidTr="006F38A1">
        <w:tc>
          <w:tcPr>
            <w:tcW w:w="2452" w:type="pct"/>
          </w:tcPr>
          <w:p w14:paraId="66BA3224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174D20F0" w14:textId="0D3D90F7" w:rsidR="0036182B" w:rsidRPr="00D3725E" w:rsidRDefault="004C0A5F" w:rsidP="0036182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8" w:type="pct"/>
          </w:tcPr>
          <w:p w14:paraId="04F54BB7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1666B9E" w14:textId="27757C99" w:rsidR="0036182B" w:rsidRPr="00D3725E" w:rsidRDefault="004C0A5F" w:rsidP="003D4ED9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D3725E">
              <w:rPr>
                <w:rFonts w:ascii="Angsana New" w:hAnsi="Angsana New" w:cs="Angsana New"/>
                <w:sz w:val="28"/>
                <w:szCs w:val="35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35"/>
              </w:rPr>
              <w:t>43</w:t>
            </w:r>
          </w:p>
        </w:tc>
        <w:tc>
          <w:tcPr>
            <w:tcW w:w="149" w:type="pct"/>
            <w:shd w:val="clear" w:color="auto" w:fill="auto"/>
          </w:tcPr>
          <w:p w14:paraId="613B78D1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196E3C2" w14:textId="001AC2CF" w:rsidR="0036182B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4AC70A7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66A9513" w14:textId="0D7D928A" w:rsidR="0036182B" w:rsidRPr="00D3725E" w:rsidRDefault="004C0A5F" w:rsidP="003D4ED9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36182B" w:rsidRPr="00D3725E" w14:paraId="7FFB8EC3" w14:textId="77777777" w:rsidTr="006F38A1">
        <w:tc>
          <w:tcPr>
            <w:tcW w:w="2452" w:type="pct"/>
          </w:tcPr>
          <w:p w14:paraId="1DF5385A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3155321A" w14:textId="60A28F47" w:rsidR="0036182B" w:rsidRPr="00D3725E" w:rsidRDefault="004C0A5F" w:rsidP="0036182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  <w:tc>
          <w:tcPr>
            <w:tcW w:w="148" w:type="pct"/>
          </w:tcPr>
          <w:p w14:paraId="2C6FE0BE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B0DB5EF" w14:textId="0456BE2E" w:rsidR="0036182B" w:rsidRPr="00D3725E" w:rsidRDefault="004C0A5F" w:rsidP="0036182B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D3725E">
              <w:rPr>
                <w:rFonts w:ascii="Angsana New" w:hAnsi="Angsana New" w:cs="Angsana New"/>
                <w:sz w:val="28"/>
                <w:szCs w:val="35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35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35"/>
              </w:rPr>
              <w:t>01</w:t>
            </w:r>
          </w:p>
        </w:tc>
        <w:tc>
          <w:tcPr>
            <w:tcW w:w="149" w:type="pct"/>
            <w:shd w:val="clear" w:color="auto" w:fill="auto"/>
          </w:tcPr>
          <w:p w14:paraId="380974A8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DCD1AE9" w14:textId="10680EFD" w:rsidR="0036182B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8E3A3B" w14:textId="77777777" w:rsidR="0036182B" w:rsidRPr="00D3725E" w:rsidRDefault="0036182B" w:rsidP="0036182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B5CBE42" w14:textId="277F1B80" w:rsidR="0036182B" w:rsidRPr="00D3725E" w:rsidRDefault="004C0A5F" w:rsidP="0036182B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6182B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</w:tr>
      <w:tr w:rsidR="000A50D6" w:rsidRPr="00D3725E" w14:paraId="194905F9" w14:textId="77777777" w:rsidTr="006F38A1">
        <w:tc>
          <w:tcPr>
            <w:tcW w:w="2452" w:type="pct"/>
          </w:tcPr>
          <w:p w14:paraId="70A0D628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194E46F1" w14:textId="77777777" w:rsidR="000A50D6" w:rsidRPr="00D3725E" w:rsidRDefault="000A50D6" w:rsidP="000A50D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B0455BA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059BA08" w14:textId="77777777" w:rsidR="000A50D6" w:rsidRPr="00D3725E" w:rsidRDefault="000A50D6" w:rsidP="000A50D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D428951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6C9ABC0B" w14:textId="77777777" w:rsidR="000A50D6" w:rsidRPr="00D3725E" w:rsidRDefault="000A50D6" w:rsidP="000A50D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72CE71D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0AAF36A" w14:textId="77777777" w:rsidR="000A50D6" w:rsidRPr="00D3725E" w:rsidRDefault="000A50D6" w:rsidP="000A50D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A50D6" w:rsidRPr="00D3725E" w14:paraId="084127EE" w14:textId="77777777" w:rsidTr="006F38A1">
        <w:tc>
          <w:tcPr>
            <w:tcW w:w="2452" w:type="pct"/>
          </w:tcPr>
          <w:p w14:paraId="2176DA7B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4101CB6F" w14:textId="77777777" w:rsidR="000A50D6" w:rsidRPr="00D3725E" w:rsidRDefault="000A50D6" w:rsidP="000A50D6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CE64B45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E29020" w14:textId="77777777" w:rsidR="000A50D6" w:rsidRPr="00D3725E" w:rsidRDefault="000A50D6" w:rsidP="000A50D6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3BFF16A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9D6EE3" w14:textId="77777777" w:rsidR="000A50D6" w:rsidRPr="00D3725E" w:rsidRDefault="000A50D6" w:rsidP="000A50D6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23B3CC37" w14:textId="77777777" w:rsidR="000A50D6" w:rsidRPr="00D3725E" w:rsidRDefault="000A50D6" w:rsidP="000A50D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3AE13FA" w14:textId="77777777" w:rsidR="000A50D6" w:rsidRPr="00D3725E" w:rsidRDefault="000A50D6" w:rsidP="000A50D6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157F" w:rsidRPr="00D3725E" w14:paraId="5A7466CF" w14:textId="77777777" w:rsidTr="006F38A1">
        <w:tc>
          <w:tcPr>
            <w:tcW w:w="2452" w:type="pct"/>
          </w:tcPr>
          <w:p w14:paraId="46A57B3A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0AA08F53" w14:textId="468FDF19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4CA7132E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4097B61C" w14:textId="06774A18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7322751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A1B0B6A" w14:textId="21EC5170" w:rsidR="005A157F" w:rsidRPr="00D3725E" w:rsidRDefault="004C0A5F" w:rsidP="003D4ED9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7A91DC2A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8B81E6F" w14:textId="0B7B40C3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5A157F" w:rsidRPr="00D3725E" w14:paraId="40394AA6" w14:textId="77777777" w:rsidTr="006F38A1">
        <w:tc>
          <w:tcPr>
            <w:tcW w:w="2452" w:type="pct"/>
          </w:tcPr>
          <w:p w14:paraId="3E98EEE9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2" w:type="pct"/>
          </w:tcPr>
          <w:p w14:paraId="343D62FE" w14:textId="186EA717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320B81DE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E81E215" w14:textId="29623145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57CB47EC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C931229" w14:textId="752DD396" w:rsidR="005A157F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12C782D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20B228D" w14:textId="025E6E8A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5A157F" w:rsidRPr="00D3725E" w14:paraId="221E6774" w14:textId="77777777" w:rsidTr="006F38A1">
        <w:tc>
          <w:tcPr>
            <w:tcW w:w="2452" w:type="pct"/>
          </w:tcPr>
          <w:p w14:paraId="70F18A75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82" w:type="pct"/>
          </w:tcPr>
          <w:p w14:paraId="7380D8E0" w14:textId="680CCB22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310D004A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AD0D48C" w14:textId="3708E089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876EB82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5359C3E" w14:textId="776F4C8A" w:rsidR="005A157F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4B7AAFA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526F1FD" w14:textId="090AB035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5A157F" w:rsidRPr="00D3725E" w14:paraId="7DF6C9A5" w14:textId="77777777" w:rsidTr="006F38A1">
        <w:tc>
          <w:tcPr>
            <w:tcW w:w="2452" w:type="pct"/>
          </w:tcPr>
          <w:p w14:paraId="25702319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2F068C4F" w14:textId="19B37E21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29418499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5188A983" w14:textId="68822F7C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2DBEED2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A6594CD" w14:textId="7E053A1D" w:rsidR="005A157F" w:rsidRPr="00D3725E" w:rsidRDefault="004C0A5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60A6440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7B4CBAF" w14:textId="2A6C8031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</w:tr>
      <w:tr w:rsidR="005A157F" w:rsidRPr="00D3725E" w14:paraId="7E7F1B50" w14:textId="77777777" w:rsidTr="006F38A1">
        <w:tc>
          <w:tcPr>
            <w:tcW w:w="2452" w:type="pct"/>
          </w:tcPr>
          <w:p w14:paraId="7FA2AD4F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03E25FE5" w14:textId="15FA7BBA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1E8598D4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644BF2E" w14:textId="6564857B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6670A1A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9FB3861" w14:textId="1C6EEDFE" w:rsidR="005A157F" w:rsidRPr="00D3725E" w:rsidRDefault="004C0A5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70AA4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5AE85CF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134FFBE4" w14:textId="22D44964" w:rsidR="005A157F" w:rsidRPr="00D3725E" w:rsidRDefault="005A157F" w:rsidP="00E0186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A157F" w:rsidRPr="00D3725E" w14:paraId="0500710F" w14:textId="77777777" w:rsidTr="006F38A1">
        <w:tc>
          <w:tcPr>
            <w:tcW w:w="2452" w:type="pct"/>
          </w:tcPr>
          <w:p w14:paraId="6D47C2D2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1918E3FD" w14:textId="456949D7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6AEF2937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40D07AE" w14:textId="5C61ACED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2ECA336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B3E11FA" w14:textId="59A2BB8F" w:rsidR="005A157F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70AA4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74488F9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B479A89" w14:textId="1B244535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</w:tr>
      <w:tr w:rsidR="005A157F" w:rsidRPr="00D3725E" w14:paraId="36822CE5" w14:textId="77777777" w:rsidTr="006F38A1">
        <w:tc>
          <w:tcPr>
            <w:tcW w:w="2452" w:type="pct"/>
          </w:tcPr>
          <w:p w14:paraId="7CFE0684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A3BDD7B" w14:textId="73428A94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65ACB4D0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DA17697" w14:textId="2A33F9DC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64F4F55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BA32680" w14:textId="2FB02C53" w:rsidR="005A157F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4D08E64C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977DDBB" w14:textId="362706D9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5A157F" w:rsidRPr="00D3725E" w14:paraId="7A3F3CF4" w14:textId="77777777" w:rsidTr="006F38A1">
        <w:tc>
          <w:tcPr>
            <w:tcW w:w="2452" w:type="pct"/>
          </w:tcPr>
          <w:p w14:paraId="3B011E7D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2F29F29F" w14:textId="5ACB48EC" w:rsidR="005A157F" w:rsidRPr="00D3725E" w:rsidRDefault="005A157F" w:rsidP="005A157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774D87A3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4597C29" w14:textId="270526C5" w:rsidR="005A157F" w:rsidRPr="00D3725E" w:rsidRDefault="005A157F" w:rsidP="005A157F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7FD2C27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3693A65D" w14:textId="18025FF2" w:rsidR="005A157F" w:rsidRPr="00D3725E" w:rsidRDefault="004C0A5F" w:rsidP="002F28F3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82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59622197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4AF7599" w14:textId="51CA3647" w:rsidR="005A157F" w:rsidRPr="00D3725E" w:rsidRDefault="004C0A5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5A157F" w:rsidRPr="00D3725E" w14:paraId="398979E6" w14:textId="77777777" w:rsidTr="006F38A1">
        <w:tc>
          <w:tcPr>
            <w:tcW w:w="2452" w:type="pct"/>
          </w:tcPr>
          <w:p w14:paraId="67125CB1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7268F68E" w14:textId="77777777" w:rsidR="005A157F" w:rsidRPr="00D3725E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3FC7954E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66B7A494" w14:textId="77777777" w:rsidR="005A157F" w:rsidRPr="00D3725E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2E31BA67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44C8C5D4" w14:textId="77777777" w:rsidR="005A157F" w:rsidRPr="00D3725E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655A29A2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EFC20F7" w14:textId="77777777" w:rsidR="005A157F" w:rsidRPr="00D3725E" w:rsidRDefault="005A157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A157F" w:rsidRPr="00D3725E" w14:paraId="5F2A1892" w14:textId="77777777" w:rsidTr="006F38A1">
        <w:tc>
          <w:tcPr>
            <w:tcW w:w="2452" w:type="pct"/>
          </w:tcPr>
          <w:p w14:paraId="6A16420C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82" w:type="pct"/>
          </w:tcPr>
          <w:p w14:paraId="15B16585" w14:textId="77777777" w:rsidR="005A157F" w:rsidRPr="00D3725E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19057E3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9887EA0" w14:textId="77777777" w:rsidR="005A157F" w:rsidRPr="00D3725E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46E8DD3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5043BF5A" w14:textId="77777777" w:rsidR="005A157F" w:rsidRPr="00D3725E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5210C885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8E97493" w14:textId="77777777" w:rsidR="005A157F" w:rsidRPr="00D3725E" w:rsidRDefault="005A157F" w:rsidP="005A157F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01867" w:rsidRPr="00D3725E" w14:paraId="211C57B8" w14:textId="77777777" w:rsidTr="006F38A1">
        <w:tc>
          <w:tcPr>
            <w:tcW w:w="2452" w:type="pct"/>
          </w:tcPr>
          <w:p w14:paraId="0FC8EBE0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85F3359" w14:textId="7987F526" w:rsidR="00E01867" w:rsidRPr="00D3725E" w:rsidRDefault="00E01867" w:rsidP="00E0186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2741CC9A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252FFAC" w14:textId="0563C85C" w:rsidR="00E01867" w:rsidRPr="00D3725E" w:rsidRDefault="004C0A5F" w:rsidP="00E01867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01867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49" w:type="pct"/>
            <w:shd w:val="clear" w:color="auto" w:fill="auto"/>
          </w:tcPr>
          <w:p w14:paraId="65272726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2A15C974" w14:textId="6F5C39BB" w:rsidR="00E01867" w:rsidRPr="00D3725E" w:rsidRDefault="00E01867" w:rsidP="00E01867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0DE2928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5DD97FC" w14:textId="27448952" w:rsidR="00E01867" w:rsidRPr="00D3725E" w:rsidRDefault="00E01867" w:rsidP="00E0186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01867" w:rsidRPr="00D3725E" w14:paraId="3C5150AC" w14:textId="77777777" w:rsidTr="006F38A1">
        <w:tc>
          <w:tcPr>
            <w:tcW w:w="2452" w:type="pct"/>
          </w:tcPr>
          <w:p w14:paraId="575DF806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79695520" w14:textId="6FD4A345" w:rsidR="00E01867" w:rsidRPr="00D3725E" w:rsidRDefault="00E01867" w:rsidP="00E0186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8" w:type="pct"/>
          </w:tcPr>
          <w:p w14:paraId="58F39FA4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15402987" w14:textId="3A670D52" w:rsidR="00E01867" w:rsidRPr="00D3725E" w:rsidRDefault="004C0A5F" w:rsidP="0036182B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01867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9" w:type="pct"/>
            <w:shd w:val="clear" w:color="auto" w:fill="auto"/>
          </w:tcPr>
          <w:p w14:paraId="5985D671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E8081F1" w14:textId="401FB5E4" w:rsidR="00E01867" w:rsidRPr="00D3725E" w:rsidRDefault="00E01867" w:rsidP="00E01867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305F30A" w14:textId="77777777" w:rsidR="00E01867" w:rsidRPr="00D3725E" w:rsidRDefault="00E01867" w:rsidP="00E01867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36497D1B" w14:textId="0B54DDFE" w:rsidR="00E01867" w:rsidRPr="00D3725E" w:rsidRDefault="00E01867" w:rsidP="00E01867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A157F" w:rsidRPr="00D3725E" w14:paraId="2FAC0CCE" w14:textId="77777777" w:rsidTr="006F38A1">
        <w:tc>
          <w:tcPr>
            <w:tcW w:w="2452" w:type="pct"/>
          </w:tcPr>
          <w:p w14:paraId="1690A47D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7D13EA50" w14:textId="77777777" w:rsidR="005A157F" w:rsidRPr="00D3725E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00110530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2800BB4F" w14:textId="77777777" w:rsidR="005A157F" w:rsidRPr="00D3725E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3F1E9A5F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4" w:type="pct"/>
            <w:shd w:val="clear" w:color="auto" w:fill="auto"/>
          </w:tcPr>
          <w:p w14:paraId="1414F95E" w14:textId="77777777" w:rsidR="005A157F" w:rsidRPr="00D3725E" w:rsidRDefault="005A157F" w:rsidP="005A157F">
            <w:pPr>
              <w:pStyle w:val="BodyText"/>
              <w:tabs>
                <w:tab w:val="decimal" w:pos="411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03AF503D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7A5D367" w14:textId="77777777" w:rsidR="005A157F" w:rsidRPr="00D3725E" w:rsidRDefault="005A157F" w:rsidP="005A157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6182B" w:rsidRPr="00D3725E" w14:paraId="137FCE54" w14:textId="77777777" w:rsidTr="006F38A1">
        <w:tc>
          <w:tcPr>
            <w:tcW w:w="2452" w:type="pct"/>
          </w:tcPr>
          <w:p w14:paraId="2D8550A7" w14:textId="77777777" w:rsidR="0036182B" w:rsidRPr="00D3725E" w:rsidRDefault="0036182B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8CE6A" w14:textId="7809DD8D" w:rsidR="000F0A2E" w:rsidRPr="00D3725E" w:rsidRDefault="000F0A2E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2" w:type="pct"/>
          </w:tcPr>
          <w:p w14:paraId="01C3A36F" w14:textId="77777777" w:rsidR="0036182B" w:rsidRPr="00D3725E" w:rsidRDefault="0036182B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9619484" w14:textId="77777777" w:rsidR="0036182B" w:rsidRPr="00D3725E" w:rsidRDefault="0036182B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F8B78D4" w14:textId="77777777" w:rsidR="0036182B" w:rsidRPr="00D3725E" w:rsidRDefault="0036182B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64A72492" w14:textId="77777777" w:rsidR="0036182B" w:rsidRPr="00D3725E" w:rsidRDefault="0036182B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B32E0C8" w14:textId="77777777" w:rsidR="0036182B" w:rsidRPr="00D3725E" w:rsidRDefault="0036182B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69E66080" w14:textId="77777777" w:rsidR="0036182B" w:rsidRPr="00D3725E" w:rsidRDefault="0036182B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610F47A" w14:textId="77777777" w:rsidR="0036182B" w:rsidRPr="00D3725E" w:rsidRDefault="0036182B" w:rsidP="005A157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157F" w:rsidRPr="00D3725E" w14:paraId="6BDF74AA" w14:textId="77777777" w:rsidTr="006F38A1">
        <w:tc>
          <w:tcPr>
            <w:tcW w:w="2452" w:type="pct"/>
          </w:tcPr>
          <w:p w14:paraId="7674145F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482" w:type="pct"/>
          </w:tcPr>
          <w:p w14:paraId="1F35DA4C" w14:textId="77777777" w:rsidR="005A157F" w:rsidRPr="00D3725E" w:rsidRDefault="005A157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00449E8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6F94413D" w14:textId="77777777" w:rsidR="005A157F" w:rsidRPr="00D3725E" w:rsidRDefault="005A157F" w:rsidP="005A157F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2597BA05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48C82B35" w14:textId="77777777" w:rsidR="005A157F" w:rsidRPr="00D3725E" w:rsidRDefault="005A157F" w:rsidP="005A157F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422E5E7B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7EB6071" w14:textId="77777777" w:rsidR="005A157F" w:rsidRPr="00D3725E" w:rsidRDefault="005A157F" w:rsidP="005A157F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A157F" w:rsidRPr="00D3725E" w14:paraId="5E9C615D" w14:textId="77777777" w:rsidTr="006F38A1">
        <w:tc>
          <w:tcPr>
            <w:tcW w:w="2452" w:type="pct"/>
          </w:tcPr>
          <w:p w14:paraId="768B7EA3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D3725E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482" w:type="pct"/>
          </w:tcPr>
          <w:p w14:paraId="16A62AAC" w14:textId="75C5610F" w:rsidR="005A157F" w:rsidRPr="00D3725E" w:rsidRDefault="004C0A5F" w:rsidP="005A157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="00A10855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48" w:type="pct"/>
          </w:tcPr>
          <w:p w14:paraId="7FBFD668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7D915062" w14:textId="227C6454" w:rsidR="005A157F" w:rsidRPr="00D3725E" w:rsidRDefault="004C0A5F" w:rsidP="005A157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5A157F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45</w:t>
            </w:r>
          </w:p>
        </w:tc>
        <w:tc>
          <w:tcPr>
            <w:tcW w:w="149" w:type="pct"/>
            <w:shd w:val="clear" w:color="auto" w:fill="auto"/>
          </w:tcPr>
          <w:p w14:paraId="4AC5C280" w14:textId="77777777" w:rsidR="005A157F" w:rsidRPr="00D3725E" w:rsidRDefault="005A157F" w:rsidP="005A157F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1FC38EEE" w14:textId="54EF462C" w:rsidR="005A157F" w:rsidRPr="00D3725E" w:rsidRDefault="00193698" w:rsidP="003D4ED9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C4EFF8D" w14:textId="77777777" w:rsidR="005A157F" w:rsidRPr="00D3725E" w:rsidRDefault="005A157F" w:rsidP="005A157F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6DAE9BD0" w14:textId="51D50C86" w:rsidR="005A157F" w:rsidRPr="00D3725E" w:rsidRDefault="005A157F" w:rsidP="005A157F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41AE" w:rsidRPr="00D3725E" w14:paraId="703E8A11" w14:textId="77777777" w:rsidTr="006F38A1">
        <w:tc>
          <w:tcPr>
            <w:tcW w:w="2452" w:type="pct"/>
          </w:tcPr>
          <w:p w14:paraId="7C696F1F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482" w:type="pct"/>
          </w:tcPr>
          <w:p w14:paraId="657EA1E0" w14:textId="15D86C28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48" w:type="pct"/>
          </w:tcPr>
          <w:p w14:paraId="4614F9E6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2DC3B922" w14:textId="40B73A67" w:rsidR="00C741AE" w:rsidRPr="00D3725E" w:rsidRDefault="004C0A5F" w:rsidP="00C741AE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49" w:type="pct"/>
            <w:shd w:val="clear" w:color="auto" w:fill="auto"/>
          </w:tcPr>
          <w:p w14:paraId="48A21941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0DAFAC88" w14:textId="1220BEAD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277A8FAF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3E701D8" w14:textId="7F9D4A47" w:rsidR="00C741AE" w:rsidRPr="00D3725E" w:rsidRDefault="004C0A5F" w:rsidP="00C741AE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C741AE" w:rsidRPr="00D3725E" w14:paraId="779F1766" w14:textId="77777777" w:rsidTr="006F38A1">
        <w:tc>
          <w:tcPr>
            <w:tcW w:w="2452" w:type="pct"/>
          </w:tcPr>
          <w:p w14:paraId="7BE7FCA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82" w:type="pct"/>
          </w:tcPr>
          <w:p w14:paraId="54BC5500" w14:textId="7E896908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148" w:type="pct"/>
          </w:tcPr>
          <w:p w14:paraId="5815B61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F883ED" w14:textId="10950279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  <w:tc>
          <w:tcPr>
            <w:tcW w:w="149" w:type="pct"/>
          </w:tcPr>
          <w:p w14:paraId="7FE9EB91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4BFF1D06" w14:textId="6C0CC716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137" w:type="pct"/>
            <w:gridSpan w:val="2"/>
          </w:tcPr>
          <w:p w14:paraId="1509590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2AA3AD1" w14:textId="103ED1CA" w:rsidR="00C741AE" w:rsidRPr="00D3725E" w:rsidRDefault="004C0A5F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01</w:t>
            </w:r>
          </w:p>
        </w:tc>
      </w:tr>
      <w:tr w:rsidR="00C741AE" w:rsidRPr="00D3725E" w14:paraId="26FC74AE" w14:textId="77777777" w:rsidTr="006F38A1">
        <w:tc>
          <w:tcPr>
            <w:tcW w:w="2452" w:type="pct"/>
          </w:tcPr>
          <w:p w14:paraId="2D519C17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82" w:type="pct"/>
          </w:tcPr>
          <w:p w14:paraId="147BE85B" w14:textId="13AEEF88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148" w:type="pct"/>
          </w:tcPr>
          <w:p w14:paraId="708DAE91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066EE3C5" w14:textId="4A090582" w:rsidR="00C741AE" w:rsidRPr="00D3725E" w:rsidRDefault="004C0A5F" w:rsidP="00C741AE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49" w:type="pct"/>
          </w:tcPr>
          <w:p w14:paraId="6724B00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58267AC" w14:textId="0F2C75DA" w:rsidR="00C741AE" w:rsidRPr="00D3725E" w:rsidRDefault="00C741AE" w:rsidP="00C741A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76CFE482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07E43D1" w14:textId="6E3033B8" w:rsidR="00C741AE" w:rsidRPr="00D3725E" w:rsidRDefault="00C741AE" w:rsidP="00C741A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41AE" w:rsidRPr="00D3725E" w14:paraId="4965DEFB" w14:textId="77777777" w:rsidTr="006F38A1">
        <w:tc>
          <w:tcPr>
            <w:tcW w:w="2452" w:type="pct"/>
          </w:tcPr>
          <w:p w14:paraId="3E150330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482" w:type="pct"/>
          </w:tcPr>
          <w:p w14:paraId="6AC6034E" w14:textId="2C87AF44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48" w:type="pct"/>
          </w:tcPr>
          <w:p w14:paraId="4979C358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F47D21F" w14:textId="089CC839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49" w:type="pct"/>
          </w:tcPr>
          <w:p w14:paraId="6154D038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0DC4CFD6" w14:textId="37B1EAFC" w:rsidR="00C741AE" w:rsidRPr="00D3725E" w:rsidRDefault="00C741AE" w:rsidP="00C741A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gridSpan w:val="2"/>
          </w:tcPr>
          <w:p w14:paraId="5265EFE6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2BB13C5F" w14:textId="4A3D1434" w:rsidR="00C741AE" w:rsidRPr="00D3725E" w:rsidRDefault="00C741AE" w:rsidP="00C741A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41AE" w:rsidRPr="00D3725E" w14:paraId="4C75F415" w14:textId="77777777" w:rsidTr="006F38A1">
        <w:tc>
          <w:tcPr>
            <w:tcW w:w="2452" w:type="pct"/>
          </w:tcPr>
          <w:p w14:paraId="26A9D57D" w14:textId="6C2AA880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82" w:type="pct"/>
          </w:tcPr>
          <w:p w14:paraId="5C6FE311" w14:textId="54A38087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48" w:type="pct"/>
          </w:tcPr>
          <w:p w14:paraId="4B66E807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5E0411D" w14:textId="7EB9DA00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72ED6F1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6AF8BA7C" w14:textId="0E08D997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37" w:type="pct"/>
            <w:gridSpan w:val="2"/>
          </w:tcPr>
          <w:p w14:paraId="63170634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555ED1C" w14:textId="3904E2B4" w:rsidR="00C741AE" w:rsidRPr="00D3725E" w:rsidRDefault="00C741AE" w:rsidP="00C741A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41AE" w:rsidRPr="00D3725E" w14:paraId="2FF2B728" w14:textId="77777777" w:rsidTr="006F38A1">
        <w:tc>
          <w:tcPr>
            <w:tcW w:w="2452" w:type="pct"/>
          </w:tcPr>
          <w:p w14:paraId="038CBA02" w14:textId="11DF5A22" w:rsidR="00C741AE" w:rsidRPr="00D3725E" w:rsidRDefault="001C2FFF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ค่าเช่าเครื่องคอมพิวเตอร์และค่าบริการระบบสารสนเทศ</w:t>
            </w:r>
          </w:p>
        </w:tc>
        <w:tc>
          <w:tcPr>
            <w:tcW w:w="482" w:type="pct"/>
          </w:tcPr>
          <w:p w14:paraId="52839C37" w14:textId="023EA5D3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" w:type="pct"/>
          </w:tcPr>
          <w:p w14:paraId="1E0CD2F5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D05C6D6" w14:textId="27AFE054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49" w:type="pct"/>
          </w:tcPr>
          <w:p w14:paraId="11A9E4AC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3DB667BC" w14:textId="177C6C28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37" w:type="pct"/>
            <w:gridSpan w:val="2"/>
          </w:tcPr>
          <w:p w14:paraId="19B67B8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08AEAB6A" w14:textId="2ADBE48D" w:rsidR="00C741AE" w:rsidRPr="00D3725E" w:rsidRDefault="004C0A5F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C741AE" w:rsidRPr="00D3725E" w14:paraId="75277B34" w14:textId="77777777" w:rsidTr="006F38A1">
        <w:tc>
          <w:tcPr>
            <w:tcW w:w="2452" w:type="pct"/>
          </w:tcPr>
          <w:p w14:paraId="09FF65F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482" w:type="pct"/>
          </w:tcPr>
          <w:p w14:paraId="31A778A5" w14:textId="1192F210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8" w:type="pct"/>
          </w:tcPr>
          <w:p w14:paraId="00CC11B6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2FD01656" w14:textId="067BE6BA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49" w:type="pct"/>
          </w:tcPr>
          <w:p w14:paraId="5CF5A2F4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6795B72" w14:textId="18EBC9C9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37" w:type="pct"/>
            <w:gridSpan w:val="2"/>
          </w:tcPr>
          <w:p w14:paraId="08B5FCAF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8AB7800" w14:textId="1B562D06" w:rsidR="00C741AE" w:rsidRPr="00D3725E" w:rsidRDefault="004C0A5F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</w:tr>
      <w:tr w:rsidR="00C741AE" w:rsidRPr="00D3725E" w14:paraId="776588CD" w14:textId="77777777" w:rsidTr="006F38A1">
        <w:tc>
          <w:tcPr>
            <w:tcW w:w="2452" w:type="pct"/>
          </w:tcPr>
          <w:p w14:paraId="4344876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482" w:type="pct"/>
          </w:tcPr>
          <w:p w14:paraId="71A8219B" w14:textId="0BED498B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48" w:type="pct"/>
          </w:tcPr>
          <w:p w14:paraId="5A1E339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3AEF510" w14:textId="00BFCB57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  <w:tc>
          <w:tcPr>
            <w:tcW w:w="149" w:type="pct"/>
          </w:tcPr>
          <w:p w14:paraId="79FC3748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5BE1C881" w14:textId="25B0E99B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37" w:type="pct"/>
            <w:gridSpan w:val="2"/>
          </w:tcPr>
          <w:p w14:paraId="7FD5E6BC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4C01AD63" w14:textId="68325737" w:rsidR="00C741AE" w:rsidRPr="00D3725E" w:rsidRDefault="004C0A5F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C741AE" w:rsidRPr="00D3725E" w14:paraId="63309CCB" w14:textId="77777777" w:rsidTr="006F38A1">
        <w:tc>
          <w:tcPr>
            <w:tcW w:w="2452" w:type="pct"/>
          </w:tcPr>
          <w:p w14:paraId="0D3E1883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67D9975D" w14:textId="29BA58CC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8" w:type="pct"/>
          </w:tcPr>
          <w:p w14:paraId="2190B4A9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476F841F" w14:textId="7472348E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49" w:type="pct"/>
          </w:tcPr>
          <w:p w14:paraId="1C2C731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</w:tcPr>
          <w:p w14:paraId="70487E1D" w14:textId="13944171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37" w:type="pct"/>
            <w:gridSpan w:val="2"/>
          </w:tcPr>
          <w:p w14:paraId="281B1E4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3365CB2F" w14:textId="7AC69CFF" w:rsidR="00C741AE" w:rsidRPr="00D3725E" w:rsidRDefault="004C0A5F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</w:tr>
      <w:tr w:rsidR="00C741AE" w:rsidRPr="00D3725E" w14:paraId="57BCE35C" w14:textId="77777777" w:rsidTr="006F38A1">
        <w:tc>
          <w:tcPr>
            <w:tcW w:w="2452" w:type="pct"/>
          </w:tcPr>
          <w:p w14:paraId="5145620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482" w:type="pct"/>
          </w:tcPr>
          <w:p w14:paraId="6DCF79D1" w14:textId="77777777" w:rsidR="00C741AE" w:rsidRPr="00D3725E" w:rsidRDefault="00C741AE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B8132BF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684B1EA" w14:textId="77777777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1BAA2066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68A999FB" w14:textId="77777777" w:rsidR="00C741AE" w:rsidRPr="00D3725E" w:rsidRDefault="00C741AE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4D85237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7AECB60" w14:textId="77777777" w:rsidR="00C741AE" w:rsidRPr="00D3725E" w:rsidRDefault="00C741AE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741AE" w:rsidRPr="00D3725E" w14:paraId="38445D14" w14:textId="77777777" w:rsidTr="006F38A1">
        <w:tc>
          <w:tcPr>
            <w:tcW w:w="2452" w:type="pct"/>
          </w:tcPr>
          <w:p w14:paraId="22F4FE69" w14:textId="2E3FF48F" w:rsidR="00C741AE" w:rsidRPr="00D3725E" w:rsidRDefault="00C741AE" w:rsidP="00C741A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82" w:type="pct"/>
          </w:tcPr>
          <w:p w14:paraId="2BD0C1AF" w14:textId="77777777" w:rsidR="00C741AE" w:rsidRPr="00D3725E" w:rsidRDefault="00C741AE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A3319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49B3221C" w14:textId="77777777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7830705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755317EA" w14:textId="77777777" w:rsidR="00C741AE" w:rsidRPr="00D3725E" w:rsidRDefault="00C741AE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FC96984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CE1AA05" w14:textId="77777777" w:rsidR="00C741AE" w:rsidRPr="00D3725E" w:rsidRDefault="00C741AE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41AE" w:rsidRPr="00D3725E" w14:paraId="6ED84ECF" w14:textId="77777777" w:rsidTr="006F38A1">
        <w:tc>
          <w:tcPr>
            <w:tcW w:w="2452" w:type="pct"/>
          </w:tcPr>
          <w:p w14:paraId="31B3AB3F" w14:textId="49CF00A2" w:rsidR="00C741AE" w:rsidRPr="00D3725E" w:rsidRDefault="00C741AE" w:rsidP="00C741A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82" w:type="pct"/>
          </w:tcPr>
          <w:p w14:paraId="54BD67B4" w14:textId="65CF52C8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48" w:type="pct"/>
          </w:tcPr>
          <w:p w14:paraId="014039B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17F3B6DE" w14:textId="4ACBA462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7BBB26C2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55CACA16" w14:textId="016E2FF4" w:rsidR="00C741AE" w:rsidRPr="00D3725E" w:rsidRDefault="00C741AE" w:rsidP="00C741AE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5FB79BE9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1E52565" w14:textId="7B3249C7" w:rsidR="00C741AE" w:rsidRPr="00D3725E" w:rsidRDefault="00C741AE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741AE" w:rsidRPr="00D3725E" w14:paraId="22750323" w14:textId="77777777" w:rsidTr="006F38A1">
        <w:trPr>
          <w:trHeight w:val="272"/>
        </w:trPr>
        <w:tc>
          <w:tcPr>
            <w:tcW w:w="2452" w:type="pct"/>
          </w:tcPr>
          <w:p w14:paraId="17BFF5D7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482" w:type="pct"/>
          </w:tcPr>
          <w:p w14:paraId="3A46EA09" w14:textId="77777777" w:rsidR="00C741AE" w:rsidRPr="00D3725E" w:rsidRDefault="00C741AE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D8D2633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9" w:type="pct"/>
            <w:shd w:val="clear" w:color="auto" w:fill="auto"/>
          </w:tcPr>
          <w:p w14:paraId="3AFF3E95" w14:textId="77777777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9" w:type="pct"/>
            <w:shd w:val="clear" w:color="auto" w:fill="auto"/>
          </w:tcPr>
          <w:p w14:paraId="6D109B9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312ECCCC" w14:textId="77777777" w:rsidR="00C741AE" w:rsidRPr="00D3725E" w:rsidRDefault="00C741AE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B738433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9A38D6A" w14:textId="77777777" w:rsidR="00C741AE" w:rsidRPr="00D3725E" w:rsidRDefault="00C741AE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741AE" w:rsidRPr="00D3725E" w14:paraId="2BF0AE76" w14:textId="77777777" w:rsidTr="006F38A1">
        <w:tc>
          <w:tcPr>
            <w:tcW w:w="2452" w:type="pct"/>
          </w:tcPr>
          <w:p w14:paraId="08D0FCB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482" w:type="pct"/>
          </w:tcPr>
          <w:p w14:paraId="36EE35FC" w14:textId="77777777" w:rsidR="00C741AE" w:rsidRPr="00D3725E" w:rsidRDefault="00C741AE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B99C702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57475FE" w14:textId="77777777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5FDF31D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088EC04" w14:textId="77777777" w:rsidR="00C741AE" w:rsidRPr="00D3725E" w:rsidRDefault="00C741AE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6FD30B2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E60A042" w14:textId="77777777" w:rsidR="00C741AE" w:rsidRPr="00D3725E" w:rsidRDefault="00C741AE" w:rsidP="00C741AE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41AE" w:rsidRPr="00D3725E" w14:paraId="594FECAD" w14:textId="77777777" w:rsidTr="006F38A1">
        <w:tc>
          <w:tcPr>
            <w:tcW w:w="2452" w:type="pct"/>
          </w:tcPr>
          <w:p w14:paraId="4B61BE55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482" w:type="pct"/>
          </w:tcPr>
          <w:p w14:paraId="5A09D888" w14:textId="77777777" w:rsidR="00C741AE" w:rsidRPr="00D3725E" w:rsidRDefault="00C741AE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6C4CC1F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06D79EA0" w14:textId="77777777" w:rsidR="00C741AE" w:rsidRPr="00D3725E" w:rsidRDefault="00C741AE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" w:type="pct"/>
            <w:shd w:val="clear" w:color="auto" w:fill="auto"/>
          </w:tcPr>
          <w:p w14:paraId="18ED200B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5BF2F726" w14:textId="77777777" w:rsidR="00C741AE" w:rsidRPr="00D3725E" w:rsidRDefault="00C741AE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3004CA4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0D88EF45" w14:textId="77777777" w:rsidR="00C741AE" w:rsidRPr="00D3725E" w:rsidRDefault="00C741AE" w:rsidP="00C741AE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41AE" w:rsidRPr="00D3725E" w14:paraId="19E5D567" w14:textId="77777777" w:rsidTr="006F38A1">
        <w:trPr>
          <w:trHeight w:val="299"/>
        </w:trPr>
        <w:tc>
          <w:tcPr>
            <w:tcW w:w="2452" w:type="pct"/>
          </w:tcPr>
          <w:p w14:paraId="6A37950B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482" w:type="pct"/>
          </w:tcPr>
          <w:p w14:paraId="31997046" w14:textId="7048F5D7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48" w:type="pct"/>
          </w:tcPr>
          <w:p w14:paraId="66750ADD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332EAD88" w14:textId="011F278A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09</w:t>
            </w:r>
          </w:p>
        </w:tc>
        <w:tc>
          <w:tcPr>
            <w:tcW w:w="149" w:type="pct"/>
            <w:shd w:val="clear" w:color="auto" w:fill="auto"/>
          </w:tcPr>
          <w:p w14:paraId="20C40DC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shd w:val="clear" w:color="auto" w:fill="auto"/>
          </w:tcPr>
          <w:p w14:paraId="1C5251AF" w14:textId="07B6A91D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D1462B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321CE765" w14:textId="7E16CFD2" w:rsidR="00C741AE" w:rsidRPr="00D3725E" w:rsidRDefault="004C0A5F" w:rsidP="00C741AE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C741AE" w:rsidRPr="00D3725E" w14:paraId="58EB3621" w14:textId="77777777" w:rsidTr="006F38A1">
        <w:tc>
          <w:tcPr>
            <w:tcW w:w="2452" w:type="pct"/>
          </w:tcPr>
          <w:p w14:paraId="21387D61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0B813031" w14:textId="1771338C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48" w:type="pct"/>
          </w:tcPr>
          <w:p w14:paraId="7622756E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22FFEE8E" w14:textId="3A1DFAE9" w:rsidR="00C741AE" w:rsidRPr="00D3725E" w:rsidRDefault="004C0A5F" w:rsidP="00C741AE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49" w:type="pct"/>
            <w:shd w:val="clear" w:color="auto" w:fill="auto"/>
          </w:tcPr>
          <w:p w14:paraId="4F6F7F26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AC2D" w14:textId="18FB43C6" w:rsidR="00C741AE" w:rsidRPr="00D3725E" w:rsidRDefault="004C0A5F" w:rsidP="00C741AE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172E5E2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4FE9D708" w14:textId="1A24C875" w:rsidR="00C741AE" w:rsidRPr="00D3725E" w:rsidRDefault="004C0A5F" w:rsidP="00C741AE">
            <w:pPr>
              <w:pStyle w:val="BodyText"/>
              <w:tabs>
                <w:tab w:val="decimal" w:pos="62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741AE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  <w:tr w:rsidR="00C741AE" w:rsidRPr="00D3725E" w14:paraId="5D21E956" w14:textId="77777777" w:rsidTr="006F38A1">
        <w:trPr>
          <w:trHeight w:val="418"/>
        </w:trPr>
        <w:tc>
          <w:tcPr>
            <w:tcW w:w="2452" w:type="pct"/>
            <w:vAlign w:val="bottom"/>
          </w:tcPr>
          <w:p w14:paraId="5288833A" w14:textId="77777777" w:rsidR="00C741AE" w:rsidRPr="00D3725E" w:rsidRDefault="00C741AE" w:rsidP="00C741AE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B6142" w14:textId="1B9CE715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47</w:t>
            </w:r>
            <w:r w:rsidR="00C741AE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48" w:type="pct"/>
            <w:vAlign w:val="bottom"/>
          </w:tcPr>
          <w:p w14:paraId="0D4F217B" w14:textId="77777777" w:rsidR="00C741AE" w:rsidRPr="00D3725E" w:rsidRDefault="00C741AE" w:rsidP="00C741A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432F1" w14:textId="5C7DF78E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C741AE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14E3176D" w14:textId="77777777" w:rsidR="00C741AE" w:rsidRPr="00D3725E" w:rsidRDefault="00C741AE" w:rsidP="00C741A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67C33" w14:textId="53866AF8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C741AE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7ED794EE" w14:textId="77777777" w:rsidR="00C741AE" w:rsidRPr="00D3725E" w:rsidRDefault="00C741AE" w:rsidP="00C741AE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795796" w14:textId="71B8F017" w:rsidR="00C741AE" w:rsidRPr="00D3725E" w:rsidRDefault="004C0A5F" w:rsidP="00C741AE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C741AE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</w:t>
            </w:r>
          </w:p>
        </w:tc>
      </w:tr>
    </w:tbl>
    <w:p w14:paraId="793E9D8A" w14:textId="190D5B16" w:rsidR="00E7355D" w:rsidRPr="00D3725E" w:rsidRDefault="00E7355D" w:rsidP="00D975CD">
      <w:pPr>
        <w:ind w:right="-45" w:firstLine="567"/>
        <w:rPr>
          <w:rFonts w:ascii="Angsana New" w:hAnsi="Angsana New"/>
          <w:sz w:val="22"/>
          <w:szCs w:val="22"/>
        </w:rPr>
      </w:pPr>
    </w:p>
    <w:p w14:paraId="3BA70B76" w14:textId="1EE2E4A9" w:rsidR="00B51A00" w:rsidRPr="00D3725E" w:rsidRDefault="00971A6B" w:rsidP="00D975CD">
      <w:pPr>
        <w:ind w:right="-45" w:firstLine="567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520644" w:rsidRPr="00D3725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="00984464" w:rsidRPr="00D3725E">
        <w:rPr>
          <w:rFonts w:ascii="Angsana New" w:hAnsi="Angsana New"/>
          <w:sz w:val="28"/>
          <w:szCs w:val="28"/>
        </w:rPr>
        <w:t xml:space="preserve"> </w:t>
      </w:r>
      <w:r w:rsidR="00984464" w:rsidRPr="00D3725E">
        <w:rPr>
          <w:rFonts w:ascii="Angsana New" w:hAnsi="Angsana New"/>
          <w:sz w:val="28"/>
          <w:szCs w:val="28"/>
          <w:cs/>
        </w:rPr>
        <w:t xml:space="preserve">และ </w:t>
      </w:r>
      <w:r w:rsidR="004C0A5F" w:rsidRPr="00D3725E">
        <w:rPr>
          <w:rFonts w:ascii="Angsana New" w:hAnsi="Angsana New"/>
          <w:sz w:val="28"/>
          <w:szCs w:val="28"/>
        </w:rPr>
        <w:t>30</w:t>
      </w:r>
      <w:r w:rsidR="00984464" w:rsidRPr="00D3725E">
        <w:rPr>
          <w:rFonts w:ascii="Angsana New" w:hAnsi="Angsana New"/>
          <w:sz w:val="28"/>
          <w:szCs w:val="28"/>
        </w:rPr>
        <w:t xml:space="preserve"> </w:t>
      </w:r>
      <w:r w:rsidR="00984464" w:rsidRPr="00D3725E">
        <w:rPr>
          <w:rFonts w:ascii="Angsana New" w:hAnsi="Angsana New"/>
          <w:sz w:val="28"/>
          <w:szCs w:val="28"/>
          <w:cs/>
        </w:rPr>
        <w:t xml:space="preserve">กันยายน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="00984464"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มีดังนี้</w:t>
      </w:r>
    </w:p>
    <w:p w14:paraId="72E218E6" w14:textId="77777777" w:rsidR="00B95284" w:rsidRPr="00D3725E" w:rsidRDefault="00B95284" w:rsidP="00490956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364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052"/>
        <w:gridCol w:w="1079"/>
        <w:gridCol w:w="273"/>
        <w:gridCol w:w="1169"/>
        <w:gridCol w:w="260"/>
        <w:gridCol w:w="1092"/>
        <w:gridCol w:w="287"/>
        <w:gridCol w:w="1152"/>
      </w:tblGrid>
      <w:tr w:rsidR="007E063B" w:rsidRPr="00D3725E" w14:paraId="0A85E71A" w14:textId="77777777" w:rsidTr="00F95A95">
        <w:trPr>
          <w:tblHeader/>
        </w:trPr>
        <w:tc>
          <w:tcPr>
            <w:tcW w:w="2164" w:type="pct"/>
          </w:tcPr>
          <w:p w14:paraId="6F80948D" w14:textId="3410FDD8" w:rsidR="007E063B" w:rsidRPr="00D3725E" w:rsidRDefault="007E063B" w:rsidP="00B110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0" w:name="_Hlk117843794"/>
          </w:p>
        </w:tc>
        <w:tc>
          <w:tcPr>
            <w:tcW w:w="1346" w:type="pct"/>
            <w:gridSpan w:val="3"/>
          </w:tcPr>
          <w:p w14:paraId="32CFCF79" w14:textId="77777777" w:rsidR="007E063B" w:rsidRPr="00D3725E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69571E4F" w14:textId="77777777" w:rsidR="007E063B" w:rsidRPr="00D3725E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pct"/>
            <w:gridSpan w:val="3"/>
          </w:tcPr>
          <w:p w14:paraId="4E32B63B" w14:textId="77777777" w:rsidR="007E063B" w:rsidRPr="00D3725E" w:rsidRDefault="007E063B" w:rsidP="00B1102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520644" w:rsidRPr="00D3725E" w14:paraId="305682EE" w14:textId="77777777" w:rsidTr="00F95A95">
        <w:trPr>
          <w:tblHeader/>
        </w:trPr>
        <w:tc>
          <w:tcPr>
            <w:tcW w:w="2164" w:type="pct"/>
          </w:tcPr>
          <w:p w14:paraId="4DFF98FA" w14:textId="0AE7280E" w:rsidR="00520644" w:rsidRPr="00D3725E" w:rsidRDefault="00520644" w:rsidP="005206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19C8210" w14:textId="593199E9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4C369872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583382F" w14:textId="5FDF3710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9" w:type="pct"/>
          </w:tcPr>
          <w:p w14:paraId="760F5D0E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671D733" w14:textId="4E992252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" w:type="pct"/>
          </w:tcPr>
          <w:p w14:paraId="185995C6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3FD38307" w14:textId="52B1456F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20644" w:rsidRPr="00D3725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520644" w:rsidRPr="00D3725E" w14:paraId="1DC293B1" w14:textId="77777777" w:rsidTr="00F95A95">
        <w:trPr>
          <w:tblHeader/>
        </w:trPr>
        <w:tc>
          <w:tcPr>
            <w:tcW w:w="2164" w:type="pct"/>
          </w:tcPr>
          <w:p w14:paraId="00F8EA87" w14:textId="77777777" w:rsidR="00520644" w:rsidRPr="00D3725E" w:rsidRDefault="00520644" w:rsidP="0052064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" w:type="pct"/>
            <w:vAlign w:val="center"/>
          </w:tcPr>
          <w:p w14:paraId="6849DF48" w14:textId="5309E799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6" w:type="pct"/>
            <w:vAlign w:val="center"/>
          </w:tcPr>
          <w:p w14:paraId="7507CDBB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</w:tcPr>
          <w:p w14:paraId="476C7EE9" w14:textId="09BE1A21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pct"/>
          </w:tcPr>
          <w:p w14:paraId="284D93C7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432AF8AF" w14:textId="5E71E291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3" w:type="pct"/>
            <w:vAlign w:val="center"/>
          </w:tcPr>
          <w:p w14:paraId="62931EAC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vAlign w:val="center"/>
          </w:tcPr>
          <w:p w14:paraId="410CA92A" w14:textId="60E68770" w:rsidR="00520644" w:rsidRPr="00D3725E" w:rsidRDefault="004C0A5F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20644" w:rsidRPr="00D3725E" w14:paraId="3DA76D86" w14:textId="77777777" w:rsidTr="00F95A95">
        <w:trPr>
          <w:tblHeader/>
        </w:trPr>
        <w:tc>
          <w:tcPr>
            <w:tcW w:w="2164" w:type="pct"/>
          </w:tcPr>
          <w:p w14:paraId="01E9A0B5" w14:textId="77777777" w:rsidR="00520644" w:rsidRPr="00D3725E" w:rsidRDefault="00520644" w:rsidP="0052064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6" w:type="pct"/>
            <w:gridSpan w:val="7"/>
          </w:tcPr>
          <w:p w14:paraId="7AC6F4BA" w14:textId="77777777" w:rsidR="00520644" w:rsidRPr="00D3725E" w:rsidRDefault="00520644" w:rsidP="0052064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20644" w:rsidRPr="00D3725E" w14:paraId="08ED7CE5" w14:textId="77777777" w:rsidTr="00F95A95">
        <w:tc>
          <w:tcPr>
            <w:tcW w:w="2164" w:type="pct"/>
          </w:tcPr>
          <w:p w14:paraId="5B217216" w14:textId="77777777" w:rsidR="00520644" w:rsidRPr="00D3725E" w:rsidRDefault="00520644" w:rsidP="00520644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6" w:type="pct"/>
            <w:shd w:val="clear" w:color="auto" w:fill="auto"/>
          </w:tcPr>
          <w:p w14:paraId="2D22AFFA" w14:textId="77777777" w:rsidR="00520644" w:rsidRPr="00D3725E" w:rsidRDefault="00520644" w:rsidP="005206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6C5D892" w14:textId="77777777" w:rsidR="00520644" w:rsidRPr="00D3725E" w:rsidRDefault="00520644" w:rsidP="0052064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0F122F36" w14:textId="77777777" w:rsidR="00520644" w:rsidRPr="00D3725E" w:rsidRDefault="00520644" w:rsidP="00520644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47A9D9BF" w14:textId="77777777" w:rsidR="00520644" w:rsidRPr="00D3725E" w:rsidRDefault="00520644" w:rsidP="0052064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5A1357E4" w14:textId="77777777" w:rsidR="00520644" w:rsidRPr="00D3725E" w:rsidRDefault="00520644" w:rsidP="005206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331FA80F" w14:textId="77777777" w:rsidR="00520644" w:rsidRPr="00D3725E" w:rsidRDefault="00520644" w:rsidP="0052064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607F264F" w14:textId="77777777" w:rsidR="00520644" w:rsidRPr="00D3725E" w:rsidRDefault="00520644" w:rsidP="00520644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09C17B9A" w14:textId="77777777" w:rsidTr="00F95A95">
        <w:tc>
          <w:tcPr>
            <w:tcW w:w="2164" w:type="pct"/>
          </w:tcPr>
          <w:p w14:paraId="19DD08A7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4FA1AFA1" w14:textId="79159B03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A3653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46" w:type="pct"/>
          </w:tcPr>
          <w:p w14:paraId="08DB9FD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8FA13E" w14:textId="2C83840E" w:rsidR="00BB5EED" w:rsidRPr="00D3725E" w:rsidRDefault="00BB5EED" w:rsidP="00D821E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5D29B2D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3BE0053" w14:textId="77AE87F5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B1F486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0A2A09AA" w14:textId="1C8BA715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414D9366" w14:textId="77777777" w:rsidTr="00F95A95">
        <w:tc>
          <w:tcPr>
            <w:tcW w:w="2164" w:type="pct"/>
          </w:tcPr>
          <w:p w14:paraId="5EAF894D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F333E52" w14:textId="62530C3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1400B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6" w:type="pct"/>
          </w:tcPr>
          <w:p w14:paraId="3BEA801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2E41DECF" w14:textId="2A5473FF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300D71D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ED5C36A" w14:textId="7DA2AAFA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B67FB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94E70E4" w14:textId="3495824F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59B77117" w14:textId="77777777" w:rsidTr="0035605C">
        <w:tc>
          <w:tcPr>
            <w:tcW w:w="2164" w:type="pct"/>
          </w:tcPr>
          <w:p w14:paraId="581C8F36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EFEAE" w14:textId="73A7CC4A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1400B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6" w:type="pct"/>
          </w:tcPr>
          <w:p w14:paraId="066D40E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8601379" w14:textId="70615619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39" w:type="pct"/>
          </w:tcPr>
          <w:p w14:paraId="08D7C0D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0E585D" w14:textId="64862517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960DA9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53AE1DBB" w14:textId="66B4D495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5605C" w:rsidRPr="00D3725E" w14:paraId="79A28E21" w14:textId="77777777" w:rsidTr="0035605C">
        <w:tc>
          <w:tcPr>
            <w:tcW w:w="2164" w:type="pct"/>
          </w:tcPr>
          <w:p w14:paraId="17B9AE03" w14:textId="77777777" w:rsidR="0035605C" w:rsidRPr="00D3725E" w:rsidRDefault="0035605C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95563E9" w14:textId="77777777" w:rsidR="0035605C" w:rsidRPr="00D3725E" w:rsidRDefault="0035605C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BE6ABAC" w14:textId="77777777" w:rsidR="0035605C" w:rsidRPr="00D3725E" w:rsidRDefault="0035605C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0B54D103" w14:textId="77777777" w:rsidR="0035605C" w:rsidRPr="00D3725E" w:rsidRDefault="0035605C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" w:type="pct"/>
          </w:tcPr>
          <w:p w14:paraId="4FE30661" w14:textId="77777777" w:rsidR="0035605C" w:rsidRPr="00D3725E" w:rsidRDefault="0035605C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53788A1C" w14:textId="77777777" w:rsidR="0035605C" w:rsidRPr="00D3725E" w:rsidRDefault="0035605C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25729F7" w14:textId="77777777" w:rsidR="0035605C" w:rsidRPr="00D3725E" w:rsidRDefault="0035605C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4F1C1BE" w14:textId="77777777" w:rsidR="0035605C" w:rsidRPr="00D3725E" w:rsidRDefault="0035605C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76A9F599" w14:textId="77777777" w:rsidTr="0035605C">
        <w:tc>
          <w:tcPr>
            <w:tcW w:w="2164" w:type="pct"/>
          </w:tcPr>
          <w:p w14:paraId="57517E02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76" w:type="pct"/>
          </w:tcPr>
          <w:p w14:paraId="6C5BF927" w14:textId="77777777" w:rsidR="00BB5EED" w:rsidRPr="00D3725E" w:rsidRDefault="00BB5EED" w:rsidP="00BB5EED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F7232A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7B0CD580" w14:textId="77777777" w:rsidR="00BB5EED" w:rsidRPr="00D3725E" w:rsidRDefault="00BB5EED" w:rsidP="00BB5EED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667843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C48F200" w14:textId="77777777" w:rsidR="00BB5EED" w:rsidRPr="00D3725E" w:rsidRDefault="00BB5EED" w:rsidP="00BB5EE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78BBA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3C48EE0" w14:textId="77777777" w:rsidR="00BB5EED" w:rsidRPr="00D3725E" w:rsidRDefault="00BB5EED" w:rsidP="00BB5EE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4DFC5AE9" w14:textId="77777777" w:rsidTr="00F95A95">
        <w:tc>
          <w:tcPr>
            <w:tcW w:w="2164" w:type="pct"/>
          </w:tcPr>
          <w:p w14:paraId="1882AE2B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68605B65" w14:textId="049B12FE" w:rsidR="00BB5EED" w:rsidRPr="00D3725E" w:rsidRDefault="00BA3653" w:rsidP="00982220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539F1F3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</w:tcPr>
          <w:p w14:paraId="1A7E3011" w14:textId="45075C59" w:rsidR="00BB5EED" w:rsidRPr="00D3725E" w:rsidRDefault="00BB5EED" w:rsidP="00BB5EED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7606CBE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DC91A95" w14:textId="0081925D" w:rsidR="00BB5EED" w:rsidRPr="00D3725E" w:rsidRDefault="004C0A5F" w:rsidP="00BB5EE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D2640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53" w:type="pct"/>
          </w:tcPr>
          <w:p w14:paraId="270DB2D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53931E40" w14:textId="16CC399D" w:rsidR="00BB5EED" w:rsidRPr="00D3725E" w:rsidRDefault="004C0A5F" w:rsidP="00BB5EE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BB5EED" w:rsidRPr="00D3725E" w14:paraId="69113F26" w14:textId="77777777" w:rsidTr="00F95A95">
        <w:tc>
          <w:tcPr>
            <w:tcW w:w="2164" w:type="pct"/>
          </w:tcPr>
          <w:p w14:paraId="6538786E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271015B" w14:textId="10A6B7EC" w:rsidR="00BB5EED" w:rsidRPr="00D3725E" w:rsidRDefault="004C0A5F" w:rsidP="001400B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400B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6" w:type="pct"/>
          </w:tcPr>
          <w:p w14:paraId="044DE16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ACC914B" w14:textId="3F5A8ACB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39" w:type="pct"/>
          </w:tcPr>
          <w:p w14:paraId="54EECD8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4F815E" w14:textId="046CE6AD" w:rsidR="00BB5EED" w:rsidRPr="00D3725E" w:rsidRDefault="004C0A5F" w:rsidP="00BB5EE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D2640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  <w:tc>
          <w:tcPr>
            <w:tcW w:w="153" w:type="pct"/>
          </w:tcPr>
          <w:p w14:paraId="4D22DE5F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4DB9B994" w14:textId="0BFE965E" w:rsidR="00BB5EED" w:rsidRPr="00D3725E" w:rsidRDefault="004C0A5F" w:rsidP="00BB5EE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  <w:tr w:rsidR="00BB5EED" w:rsidRPr="00D3725E" w14:paraId="11EFD0BD" w14:textId="77777777" w:rsidTr="00F95A95">
        <w:tc>
          <w:tcPr>
            <w:tcW w:w="2164" w:type="pct"/>
          </w:tcPr>
          <w:p w14:paraId="55B09395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21AA1DA" w14:textId="508D343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1400B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6" w:type="pct"/>
          </w:tcPr>
          <w:p w14:paraId="02C0298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105C0F0" w14:textId="6FA841B1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39" w:type="pct"/>
          </w:tcPr>
          <w:p w14:paraId="74C7870F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595536C" w14:textId="6227836B" w:rsidR="00BB5EED" w:rsidRPr="00D3725E" w:rsidRDefault="004C0A5F" w:rsidP="00BB5EE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D264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53" w:type="pct"/>
          </w:tcPr>
          <w:p w14:paraId="6CAE0B3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BF0DA33" w14:textId="5CEDDE4F" w:rsidR="00BB5EED" w:rsidRPr="00D3725E" w:rsidRDefault="004C0A5F" w:rsidP="00BB5EE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133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</w:tr>
      <w:tr w:rsidR="00BB5EED" w:rsidRPr="00D3725E" w14:paraId="493FB266" w14:textId="77777777" w:rsidTr="00F95A95">
        <w:tc>
          <w:tcPr>
            <w:tcW w:w="2164" w:type="pct"/>
          </w:tcPr>
          <w:p w14:paraId="7504F6BA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5A7A2B0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1BD2070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6363B28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C537A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62F5654C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7B3C0E1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9F4A3E0" w14:textId="77777777" w:rsidR="00BB5EED" w:rsidRPr="00D3725E" w:rsidRDefault="00BB5EED" w:rsidP="00BB5EED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5EED" w:rsidRPr="00D3725E" w14:paraId="2ACEA52C" w14:textId="77777777" w:rsidTr="00F95A95">
        <w:tc>
          <w:tcPr>
            <w:tcW w:w="2164" w:type="pct"/>
            <w:shd w:val="clear" w:color="auto" w:fill="auto"/>
          </w:tcPr>
          <w:p w14:paraId="1789F3F3" w14:textId="791809F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6" w:type="pct"/>
            <w:shd w:val="clear" w:color="auto" w:fill="auto"/>
          </w:tcPr>
          <w:p w14:paraId="22607B3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646AF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29693C9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546F83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4EAC99F6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4E9B5F9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39AFDD6E" w14:textId="77777777" w:rsidR="00BB5EED" w:rsidRPr="00D3725E" w:rsidRDefault="00BB5EED" w:rsidP="00BB5EED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41810DE1" w14:textId="77777777" w:rsidTr="00F95A95">
        <w:tc>
          <w:tcPr>
            <w:tcW w:w="2164" w:type="pct"/>
            <w:shd w:val="clear" w:color="auto" w:fill="auto"/>
          </w:tcPr>
          <w:p w14:paraId="21E55B24" w14:textId="41BEB84C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76" w:type="pct"/>
            <w:shd w:val="clear" w:color="auto" w:fill="auto"/>
          </w:tcPr>
          <w:p w14:paraId="76E64440" w14:textId="43DFA1E7" w:rsidR="00BB5EED" w:rsidRPr="00D3725E" w:rsidRDefault="001400BD" w:rsidP="00CA7D55">
            <w:pPr>
              <w:pStyle w:val="BodyText"/>
              <w:tabs>
                <w:tab w:val="decimal" w:pos="607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AD532B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shd w:val="clear" w:color="auto" w:fill="auto"/>
          </w:tcPr>
          <w:p w14:paraId="6007DD90" w14:textId="3786BD8C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28CBCEF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2DD03BB7" w14:textId="033F0291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88FAEB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shd w:val="clear" w:color="auto" w:fill="auto"/>
          </w:tcPr>
          <w:p w14:paraId="2B2EE7D8" w14:textId="419DEE51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15D3C6CA" w14:textId="77777777" w:rsidTr="00F95A95">
        <w:tc>
          <w:tcPr>
            <w:tcW w:w="2164" w:type="pct"/>
            <w:shd w:val="clear" w:color="auto" w:fill="auto"/>
          </w:tcPr>
          <w:p w14:paraId="1E05F387" w14:textId="5505A291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55C5343" w14:textId="0CE8940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242</w:t>
            </w:r>
            <w:r w:rsidR="001400B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14:paraId="21F32DA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092AF9E6" w14:textId="225904CD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39" w:type="pct"/>
            <w:shd w:val="clear" w:color="auto" w:fill="auto"/>
          </w:tcPr>
          <w:p w14:paraId="50C18FB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2CB280C6" w14:textId="235237E3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702EEF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26974F8E" w14:textId="62CC8279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3CD85B0E" w14:textId="77777777" w:rsidTr="00F95A95">
        <w:tc>
          <w:tcPr>
            <w:tcW w:w="2164" w:type="pct"/>
            <w:shd w:val="clear" w:color="auto" w:fill="auto"/>
          </w:tcPr>
          <w:p w14:paraId="54A34527" w14:textId="2B92226F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A0BD8A" w14:textId="42436DC0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242</w:t>
            </w:r>
            <w:r w:rsidR="001400B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46" w:type="pct"/>
            <w:shd w:val="clear" w:color="auto" w:fill="auto"/>
          </w:tcPr>
          <w:p w14:paraId="2F941ED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6FF16D" w14:textId="0DCA956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418DBBD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BE764" w14:textId="2436D6B0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798E1B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6E83D" w14:textId="5AB64F1F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5EED" w:rsidRPr="00D3725E" w14:paraId="00B8B315" w14:textId="77777777" w:rsidTr="00F95A95">
        <w:tc>
          <w:tcPr>
            <w:tcW w:w="2164" w:type="pct"/>
          </w:tcPr>
          <w:p w14:paraId="08B241B7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6" w:type="pct"/>
          </w:tcPr>
          <w:p w14:paraId="398FB17E" w14:textId="77777777" w:rsidR="00BB5EED" w:rsidRPr="00D3725E" w:rsidRDefault="00BB5EED" w:rsidP="00BB5EED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899087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</w:tcPr>
          <w:p w14:paraId="01E680F8" w14:textId="77777777" w:rsidR="00BB5EED" w:rsidRPr="00D3725E" w:rsidRDefault="00BB5EED" w:rsidP="00BB5EED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pct"/>
          </w:tcPr>
          <w:p w14:paraId="02EE655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0EB36E44" w14:textId="77777777" w:rsidR="00BB5EED" w:rsidRPr="00D3725E" w:rsidRDefault="00BB5EED" w:rsidP="00BB5EED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1499EA2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6FB7FED9" w14:textId="77777777" w:rsidR="00BB5EED" w:rsidRPr="00D3725E" w:rsidRDefault="00BB5EED" w:rsidP="00BB5EED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5EED" w:rsidRPr="00D3725E" w14:paraId="414ED866" w14:textId="77777777" w:rsidTr="00F95A95">
        <w:tc>
          <w:tcPr>
            <w:tcW w:w="2164" w:type="pct"/>
          </w:tcPr>
          <w:p w14:paraId="0159DF53" w14:textId="4990E967" w:rsidR="00BB5EED" w:rsidRPr="00D3725E" w:rsidRDefault="00BB5EED" w:rsidP="00BB5EED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ส่วนของลูกหนี้สัญญาเช่าเงินทุน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6" w:type="pct"/>
          </w:tcPr>
          <w:p w14:paraId="6FD924E7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9A32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7A4466B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42E1C1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7F94294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07BEA8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CE110D0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50EE5FD7" w14:textId="77777777" w:rsidTr="00F95A95">
        <w:tc>
          <w:tcPr>
            <w:tcW w:w="2164" w:type="pct"/>
          </w:tcPr>
          <w:p w14:paraId="7C82F3C8" w14:textId="5756DD9F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CF428E" w14:textId="361259D9" w:rsidR="00BB5EED" w:rsidRPr="00D3725E" w:rsidRDefault="004C0A5F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400B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46" w:type="pct"/>
          </w:tcPr>
          <w:p w14:paraId="18392804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63C0E08A" w14:textId="45237837" w:rsidR="00BB5EED" w:rsidRPr="00D3725E" w:rsidRDefault="004C0A5F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39" w:type="pct"/>
          </w:tcPr>
          <w:p w14:paraId="79730C1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DA38ECB" w14:textId="66D6D289" w:rsidR="00BB5EED" w:rsidRPr="00D3725E" w:rsidRDefault="005D2640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6A9E3A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E904D33" w14:textId="41EE9CAB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5EED" w:rsidRPr="00D3725E" w14:paraId="4190C818" w14:textId="77777777" w:rsidTr="00F95A95">
        <w:tc>
          <w:tcPr>
            <w:tcW w:w="2164" w:type="pct"/>
          </w:tcPr>
          <w:p w14:paraId="7F1CF0A6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44905F2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075CF4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529DEA1A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F2AC55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6E11834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46A8A4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647F50C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346B9817" w14:textId="77777777" w:rsidTr="00F95A95">
        <w:tc>
          <w:tcPr>
            <w:tcW w:w="2164" w:type="pct"/>
          </w:tcPr>
          <w:p w14:paraId="30C2903B" w14:textId="29BA32AB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6" w:type="pct"/>
          </w:tcPr>
          <w:p w14:paraId="33240279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077FAA0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47AAD916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056F53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309F8C1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098B95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E0A18F1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0FFEF58C" w14:textId="77777777" w:rsidTr="00F95A95">
        <w:tc>
          <w:tcPr>
            <w:tcW w:w="2164" w:type="pct"/>
          </w:tcPr>
          <w:p w14:paraId="1C1A0BB4" w14:textId="6736A0D0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E3FBB87" w14:textId="3AE5EAA6" w:rsidR="00BB5EED" w:rsidRPr="00D3725E" w:rsidRDefault="004C0A5F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  <w:r w:rsidR="00245833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46" w:type="pct"/>
          </w:tcPr>
          <w:p w14:paraId="5E09FA4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FD3D754" w14:textId="23D7C821" w:rsidR="00BB5EED" w:rsidRPr="00D3725E" w:rsidRDefault="004C0A5F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" w:type="pct"/>
          </w:tcPr>
          <w:p w14:paraId="3CF8815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485C510" w14:textId="5A57BF3D" w:rsidR="00BB5EED" w:rsidRPr="00D3725E" w:rsidRDefault="005D2640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AE5B8F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19F61136" w14:textId="5344CF09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5EED" w:rsidRPr="00D3725E" w14:paraId="2D7B067E" w14:textId="77777777" w:rsidTr="00F95A95">
        <w:tc>
          <w:tcPr>
            <w:tcW w:w="2164" w:type="pct"/>
          </w:tcPr>
          <w:p w14:paraId="1203B20F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2D2AACA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56EEC9D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21C241BB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346069B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1C56A73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3D91A21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1704C80B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47170702" w14:textId="77777777" w:rsidTr="00F95A95">
        <w:tc>
          <w:tcPr>
            <w:tcW w:w="2164" w:type="pct"/>
          </w:tcPr>
          <w:p w14:paraId="2C9B4A86" w14:textId="46A27469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6" w:type="pct"/>
          </w:tcPr>
          <w:p w14:paraId="5C86D0D1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3B05CF7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68F51DDC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1E87770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4DED6BC1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84BB7C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7BD575D9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28F77A5B" w14:textId="77777777" w:rsidTr="00F95A95">
        <w:tc>
          <w:tcPr>
            <w:tcW w:w="2164" w:type="pct"/>
          </w:tcPr>
          <w:p w14:paraId="08D09CEC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620B15F" w14:textId="1E09AB03" w:rsidR="00BB5EED" w:rsidRPr="00D3725E" w:rsidRDefault="00245833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F4166B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B0E9F8C" w14:textId="1A35E3DF" w:rsidR="00BB5EED" w:rsidRPr="00D3725E" w:rsidRDefault="00BB5EED" w:rsidP="00BB5EED">
            <w:pPr>
              <w:pStyle w:val="BodyText"/>
              <w:tabs>
                <w:tab w:val="decimal" w:pos="604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9" w:type="pct"/>
          </w:tcPr>
          <w:p w14:paraId="3B0B9DB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7AD755A" w14:textId="1CA18B72" w:rsidR="00BB5EED" w:rsidRPr="00D3725E" w:rsidRDefault="004C0A5F" w:rsidP="00284CA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D264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  <w:r w:rsidR="005D264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3" w:type="pct"/>
          </w:tcPr>
          <w:p w14:paraId="647BE6A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004D1A52" w14:textId="218781B0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  <w:tr w:rsidR="00BB5EED" w:rsidRPr="00D3725E" w14:paraId="6B5271B6" w14:textId="77777777" w:rsidTr="00F95A95">
        <w:tc>
          <w:tcPr>
            <w:tcW w:w="2164" w:type="pct"/>
          </w:tcPr>
          <w:p w14:paraId="16528BED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vAlign w:val="bottom"/>
          </w:tcPr>
          <w:p w14:paraId="77CEC4A8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14:paraId="525B5EC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vAlign w:val="bottom"/>
          </w:tcPr>
          <w:p w14:paraId="164F30E4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  <w:vAlign w:val="bottom"/>
          </w:tcPr>
          <w:p w14:paraId="77134A54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vAlign w:val="bottom"/>
          </w:tcPr>
          <w:p w14:paraId="3A177EDD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14:paraId="326AB1F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vAlign w:val="bottom"/>
          </w:tcPr>
          <w:p w14:paraId="423AF83F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36D3073D" w14:textId="77777777" w:rsidTr="00F95A95">
        <w:tc>
          <w:tcPr>
            <w:tcW w:w="2164" w:type="pct"/>
          </w:tcPr>
          <w:p w14:paraId="42D1EEDB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6" w:type="pct"/>
          </w:tcPr>
          <w:p w14:paraId="0AC526CC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86E0E6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412BDC16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4AA7213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08B12F8B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107999B4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240A3654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1A4A7DF3" w14:textId="77777777" w:rsidTr="00F95A95">
        <w:tc>
          <w:tcPr>
            <w:tcW w:w="2164" w:type="pct"/>
          </w:tcPr>
          <w:p w14:paraId="58C97704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6" w:type="pct"/>
          </w:tcPr>
          <w:p w14:paraId="43E7B5B6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2B32D81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</w:tcPr>
          <w:p w14:paraId="5899B7EF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1C323F24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</w:tcPr>
          <w:p w14:paraId="4EAD1075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</w:tcPr>
          <w:p w14:paraId="605D442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</w:tcPr>
          <w:p w14:paraId="750D4CDC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04142162" w14:textId="77777777" w:rsidTr="00F95A95">
        <w:tc>
          <w:tcPr>
            <w:tcW w:w="2164" w:type="pct"/>
          </w:tcPr>
          <w:p w14:paraId="36CE87A7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2C36EA3C" w14:textId="640C49CC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45833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46" w:type="pct"/>
          </w:tcPr>
          <w:p w14:paraId="51C4CE1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62367CF" w14:textId="645FB00D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39" w:type="pct"/>
          </w:tcPr>
          <w:p w14:paraId="175211B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27D948F" w14:textId="6A22E0B5" w:rsidR="00BB5EED" w:rsidRPr="00D3725E" w:rsidRDefault="004C0A5F" w:rsidP="00284CA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5D264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53" w:type="pct"/>
          </w:tcPr>
          <w:p w14:paraId="66B902F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62B2E550" w14:textId="2279C7AB" w:rsidR="00BB5EED" w:rsidRPr="00D3725E" w:rsidRDefault="004C0A5F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</w:tr>
      <w:tr w:rsidR="00BB5EED" w:rsidRPr="00D3725E" w14:paraId="63AFEA1C" w14:textId="77777777" w:rsidTr="00F95A95">
        <w:tc>
          <w:tcPr>
            <w:tcW w:w="2164" w:type="pct"/>
          </w:tcPr>
          <w:p w14:paraId="13514E9F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141EF12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497D600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69DABCBE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" w:type="pct"/>
          </w:tcPr>
          <w:p w14:paraId="0787C60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EC5B251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pct"/>
          </w:tcPr>
          <w:p w14:paraId="0156C63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78FED7F6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09BDF964" w14:textId="77777777" w:rsidTr="00F95A95">
        <w:tc>
          <w:tcPr>
            <w:tcW w:w="2164" w:type="pct"/>
          </w:tcPr>
          <w:p w14:paraId="6EB50F35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6" w:type="pct"/>
          </w:tcPr>
          <w:p w14:paraId="331558B2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4F862A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57EC9CA5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B423DD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74AF0B1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10087C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0C64953D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6F96AB23" w14:textId="77777777" w:rsidTr="00F95A95">
        <w:tc>
          <w:tcPr>
            <w:tcW w:w="2164" w:type="pct"/>
          </w:tcPr>
          <w:p w14:paraId="58152118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6" w:type="pct"/>
          </w:tcPr>
          <w:p w14:paraId="3DA37AE9" w14:textId="77777777" w:rsidR="00BB5EED" w:rsidRPr="00D3725E" w:rsidRDefault="00BB5EED" w:rsidP="00BB5EED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3AF0F1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2DE1D186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B2FCD0F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03DA87F4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19E446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</w:tcPr>
          <w:p w14:paraId="5FB2F610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5EED" w:rsidRPr="00D3725E" w14:paraId="69FED2EA" w14:textId="77777777" w:rsidTr="00F95A95">
        <w:tc>
          <w:tcPr>
            <w:tcW w:w="2164" w:type="pct"/>
          </w:tcPr>
          <w:p w14:paraId="02304A11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1961478" w14:textId="2D72EB20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45833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46" w:type="pct"/>
          </w:tcPr>
          <w:p w14:paraId="459BEC1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09BD8E3F" w14:textId="678BDFC2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39" w:type="pct"/>
          </w:tcPr>
          <w:p w14:paraId="4806B07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3ACE487" w14:textId="3476BDFD" w:rsidR="00BB5EED" w:rsidRPr="00D3725E" w:rsidRDefault="004C0A5F" w:rsidP="00284CA7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D264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53" w:type="pct"/>
          </w:tcPr>
          <w:p w14:paraId="5AC7EF5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14:paraId="43352CA7" w14:textId="602AF7A2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</w:t>
            </w:r>
          </w:p>
        </w:tc>
      </w:tr>
    </w:tbl>
    <w:p w14:paraId="2C15901D" w14:textId="3DD4D02F" w:rsidR="007E063B" w:rsidRPr="00D3725E" w:rsidRDefault="007E063B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E81AE7D" w14:textId="77777777" w:rsidR="00700ECE" w:rsidRPr="00D3725E" w:rsidRDefault="00700ECE" w:rsidP="007E063B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5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078"/>
        <w:gridCol w:w="271"/>
        <w:gridCol w:w="6"/>
        <w:gridCol w:w="1164"/>
        <w:gridCol w:w="256"/>
        <w:gridCol w:w="1095"/>
        <w:gridCol w:w="237"/>
        <w:gridCol w:w="1183"/>
        <w:gridCol w:w="19"/>
      </w:tblGrid>
      <w:tr w:rsidR="007E063B" w:rsidRPr="00D3725E" w14:paraId="72D0C78E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524664DA" w14:textId="48DEC43F" w:rsidR="007E063B" w:rsidRPr="00D3725E" w:rsidRDefault="007E063B" w:rsidP="00B110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1320" w:type="pct"/>
            <w:gridSpan w:val="4"/>
          </w:tcPr>
          <w:p w14:paraId="7197E180" w14:textId="77777777" w:rsidR="007E063B" w:rsidRPr="00D3725E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AB2D153" w14:textId="77777777" w:rsidR="007E063B" w:rsidRPr="00D3725E" w:rsidRDefault="007E063B" w:rsidP="00B110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691557A8" w14:textId="77777777" w:rsidR="007E063B" w:rsidRPr="00D3725E" w:rsidRDefault="007E063B" w:rsidP="00B110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5C2C" w:rsidRPr="00D3725E" w14:paraId="677E0DFC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4E8498A2" w14:textId="5F61E017" w:rsidR="00AE5C2C" w:rsidRPr="00D3725E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5" w:type="pct"/>
          </w:tcPr>
          <w:p w14:paraId="4FE0570B" w14:textId="49557841" w:rsidR="00AE5C2C" w:rsidRPr="00D3725E" w:rsidRDefault="004C0A5F" w:rsidP="001B11F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2" w:type="pct"/>
          </w:tcPr>
          <w:p w14:paraId="6C7812D1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576C340" w14:textId="00651E5B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E5C2C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E5C2C" w:rsidRPr="00D3725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  <w:shd w:val="clear" w:color="auto" w:fill="auto"/>
          </w:tcPr>
          <w:p w14:paraId="482D5AAC" w14:textId="77777777" w:rsidR="00AE5C2C" w:rsidRPr="00D3725E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EFC4BF5" w14:textId="325AC3F7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4" w:type="pct"/>
            <w:shd w:val="clear" w:color="auto" w:fill="auto"/>
          </w:tcPr>
          <w:p w14:paraId="7FFAB6D0" w14:textId="77777777" w:rsidR="00AE5C2C" w:rsidRPr="00D3725E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0444E56" w14:textId="69A46997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E5C2C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E5C2C" w:rsidRPr="00D3725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E5C2C" w:rsidRPr="00D3725E" w14:paraId="3C99D7FD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0C4D21B3" w14:textId="77777777" w:rsidR="00AE5C2C" w:rsidRPr="00D3725E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5" w:type="pct"/>
            <w:vAlign w:val="center"/>
          </w:tcPr>
          <w:p w14:paraId="06129245" w14:textId="748A9ED0" w:rsidR="00AE5C2C" w:rsidRPr="00D3725E" w:rsidRDefault="004C0A5F" w:rsidP="00AE5C2C">
            <w:pPr>
              <w:pStyle w:val="BodyText"/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center"/>
          </w:tcPr>
          <w:p w14:paraId="11820410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  <w:vAlign w:val="center"/>
          </w:tcPr>
          <w:p w14:paraId="43E2869F" w14:textId="7B446D76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pct"/>
            <w:shd w:val="clear" w:color="auto" w:fill="auto"/>
          </w:tcPr>
          <w:p w14:paraId="64534D10" w14:textId="77777777" w:rsidR="00AE5C2C" w:rsidRPr="00D3725E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AC04DB4" w14:textId="167951DF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6E71EBFF" w14:textId="77777777" w:rsidR="00AE5C2C" w:rsidRPr="00D3725E" w:rsidRDefault="00AE5C2C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3778E46" w14:textId="315BCD07" w:rsidR="00AE5C2C" w:rsidRPr="00D3725E" w:rsidRDefault="004C0A5F" w:rsidP="00AE5C2C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25656</w:t>
            </w:r>
          </w:p>
        </w:tc>
      </w:tr>
      <w:tr w:rsidR="00AE5C2C" w:rsidRPr="00D3725E" w14:paraId="3095B539" w14:textId="77777777" w:rsidTr="00700ECE">
        <w:trPr>
          <w:gridAfter w:val="1"/>
          <w:wAfter w:w="10" w:type="pct"/>
          <w:tblHeader/>
        </w:trPr>
        <w:tc>
          <w:tcPr>
            <w:tcW w:w="2218" w:type="pct"/>
          </w:tcPr>
          <w:p w14:paraId="69EB6718" w14:textId="77777777" w:rsidR="00AE5C2C" w:rsidRPr="00D3725E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72" w:type="pct"/>
            <w:gridSpan w:val="8"/>
            <w:vAlign w:val="center"/>
          </w:tcPr>
          <w:p w14:paraId="06DEE8CD" w14:textId="77777777" w:rsidR="00AE5C2C" w:rsidRPr="00D3725E" w:rsidRDefault="00AE5C2C" w:rsidP="00AE5C2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E5C2C" w:rsidRPr="00D3725E" w14:paraId="6E828ED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5620BF" w14:textId="77777777" w:rsidR="00AE5C2C" w:rsidRPr="00D3725E" w:rsidRDefault="00AE5C2C" w:rsidP="00AE5C2C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5" w:type="pct"/>
          </w:tcPr>
          <w:p w14:paraId="553345CF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B09EAF2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36870A1A" w14:textId="77777777" w:rsidR="00AE5C2C" w:rsidRPr="00D3725E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59B4628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0DF6E01" w14:textId="77777777" w:rsidR="00AE5C2C" w:rsidRPr="00D3725E" w:rsidRDefault="00AE5C2C" w:rsidP="00AE5C2C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768C17C4" w14:textId="77777777" w:rsidR="00AE5C2C" w:rsidRPr="00D3725E" w:rsidRDefault="00AE5C2C" w:rsidP="00AE5C2C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778C09F" w14:textId="77777777" w:rsidR="00AE5C2C" w:rsidRPr="00D3725E" w:rsidRDefault="00AE5C2C" w:rsidP="00AE5C2C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24A17A66" w14:textId="77777777" w:rsidTr="008A7408">
        <w:trPr>
          <w:gridAfter w:val="1"/>
          <w:wAfter w:w="10" w:type="pct"/>
        </w:trPr>
        <w:tc>
          <w:tcPr>
            <w:tcW w:w="2218" w:type="pct"/>
          </w:tcPr>
          <w:p w14:paraId="570BFE4F" w14:textId="77777777" w:rsidR="00BB5EED" w:rsidRPr="00D3725E" w:rsidRDefault="00BB5EED" w:rsidP="00BB5EE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22800E2" w14:textId="02742FD5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1400B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42" w:type="pct"/>
          </w:tcPr>
          <w:p w14:paraId="53B68BF5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241624" w14:textId="1EB2D9AC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0C722F49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138CAC95" w14:textId="154D2433" w:rsidR="00BB5EED" w:rsidRPr="00D3725E" w:rsidRDefault="005D2640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16C5984A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356FFF4A" w14:textId="2DACDC07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B5EED" w:rsidRPr="00D3725E" w14:paraId="69F86D60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52DF8A3" w14:textId="77777777" w:rsidR="00BB5EED" w:rsidRPr="00D3725E" w:rsidRDefault="00BB5EED" w:rsidP="00BB5EE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7FA87AEC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7D80BDB8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FB4423" w14:textId="77777777" w:rsidR="00BB5EED" w:rsidRPr="00D3725E" w:rsidRDefault="00BB5EED" w:rsidP="00BB5EED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shd w:val="clear" w:color="auto" w:fill="auto"/>
          </w:tcPr>
          <w:p w14:paraId="1871DC24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3171A5B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  <w:shd w:val="clear" w:color="auto" w:fill="auto"/>
          </w:tcPr>
          <w:p w14:paraId="085B07A1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shd w:val="clear" w:color="auto" w:fill="auto"/>
          </w:tcPr>
          <w:p w14:paraId="2740548D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5EED" w:rsidRPr="00D3725E" w14:paraId="085D89E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7A88F901" w14:textId="77777777" w:rsidR="00BB5EED" w:rsidRPr="00D3725E" w:rsidRDefault="00BB5EED" w:rsidP="00BB5EED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65" w:type="pct"/>
          </w:tcPr>
          <w:p w14:paraId="73C5823D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B224722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6D0FCF9F" w14:textId="77777777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29CF2BD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A18E666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  <w:shd w:val="clear" w:color="auto" w:fill="auto"/>
          </w:tcPr>
          <w:p w14:paraId="184B9134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60E2992" w14:textId="77777777" w:rsidR="00BB5EED" w:rsidRPr="00D3725E" w:rsidRDefault="00BB5EED" w:rsidP="00BB5EED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79033926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781124E" w14:textId="77777777" w:rsidR="00BB5EED" w:rsidRPr="00D3725E" w:rsidRDefault="00BB5EED" w:rsidP="00BB5EED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</w:tcPr>
          <w:p w14:paraId="7DA7FF91" w14:textId="2CEC4CFB" w:rsidR="00BB5EED" w:rsidRPr="00D3725E" w:rsidRDefault="007863BA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1045796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0EA0DD5A" w14:textId="5D585364" w:rsidR="00BB5EED" w:rsidRPr="00D3725E" w:rsidRDefault="00BB5EED" w:rsidP="00CA7D5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C588097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A49F1DA" w14:textId="27490023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863BA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4" w:type="pct"/>
            <w:shd w:val="clear" w:color="auto" w:fill="auto"/>
          </w:tcPr>
          <w:p w14:paraId="01D01F9A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858FD89" w14:textId="3E4970EC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BB5EED" w:rsidRPr="00D3725E" w14:paraId="05E7941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2492C57" w14:textId="77777777" w:rsidR="00BB5EED" w:rsidRPr="00D3725E" w:rsidRDefault="00BB5EED" w:rsidP="00BB5EED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C36E9DD" w14:textId="516C381E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B6E7B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2" w:type="pct"/>
          </w:tcPr>
          <w:p w14:paraId="31B6781C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AA62F" w14:textId="5C6ADEB5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3F363503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1D9C8910" w14:textId="43778FA9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863BA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  <w:tc>
          <w:tcPr>
            <w:tcW w:w="124" w:type="pct"/>
            <w:shd w:val="clear" w:color="auto" w:fill="auto"/>
          </w:tcPr>
          <w:p w14:paraId="1942DD8B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539CFD9" w14:textId="0059114A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BB5EED" w:rsidRPr="00D3725E" w14:paraId="598C24DF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0284105" w14:textId="77777777" w:rsidR="00BB5EED" w:rsidRPr="00D3725E" w:rsidRDefault="00BB5EED" w:rsidP="00BB5EED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353256C" w14:textId="22820A0B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7B6E7B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42" w:type="pct"/>
          </w:tcPr>
          <w:p w14:paraId="67CF7A72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95BEE" w14:textId="323ECA33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1F687E3F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06FD" w14:textId="24FAC999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7863BA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24" w:type="pct"/>
            <w:shd w:val="clear" w:color="auto" w:fill="auto"/>
          </w:tcPr>
          <w:p w14:paraId="0FD8D20F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F3B21" w14:textId="6ABFB640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</w:t>
            </w:r>
          </w:p>
        </w:tc>
      </w:tr>
      <w:tr w:rsidR="00BB5EED" w:rsidRPr="00D3725E" w14:paraId="7884C0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FF27CD0" w14:textId="77777777" w:rsidR="00BB5EED" w:rsidRPr="00D3725E" w:rsidRDefault="00BB5EED" w:rsidP="00BB5EED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04AAF7C8" w14:textId="77777777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</w:tcPr>
          <w:p w14:paraId="2DF05A52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C5CB23" w14:textId="77777777" w:rsidR="00BB5EED" w:rsidRPr="00D3725E" w:rsidRDefault="00BB5EED" w:rsidP="00BB5EED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4" w:type="pct"/>
            <w:shd w:val="clear" w:color="auto" w:fill="auto"/>
          </w:tcPr>
          <w:p w14:paraId="570EE544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717E3CBD" w14:textId="77777777" w:rsidR="00BB5EED" w:rsidRPr="00D3725E" w:rsidRDefault="00BB5EED" w:rsidP="00BB5EED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4" w:type="pct"/>
            <w:shd w:val="clear" w:color="auto" w:fill="auto"/>
          </w:tcPr>
          <w:p w14:paraId="12ED131A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2C028A6A" w14:textId="77777777" w:rsidR="00BB5EED" w:rsidRPr="00D3725E" w:rsidRDefault="00BB5EED" w:rsidP="00BB5EED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B5EED" w:rsidRPr="00D3725E" w14:paraId="7BBA806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663363D0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565" w:type="pct"/>
          </w:tcPr>
          <w:p w14:paraId="5C88FDD3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E7E6AA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2CDA0AB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4599957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3007CBCD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36223B9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5A54A13D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16F1C591" w14:textId="77777777" w:rsidTr="005B711E">
        <w:trPr>
          <w:gridAfter w:val="1"/>
          <w:wAfter w:w="10" w:type="pct"/>
        </w:trPr>
        <w:tc>
          <w:tcPr>
            <w:tcW w:w="2218" w:type="pct"/>
          </w:tcPr>
          <w:p w14:paraId="3CDC775C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70DBE826" w14:textId="59AB0933" w:rsidR="00BB5EED" w:rsidRPr="00D3725E" w:rsidRDefault="004C0A5F" w:rsidP="00483580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8358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42" w:type="pct"/>
          </w:tcPr>
          <w:p w14:paraId="3F65F0F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44D92032" w14:textId="4A46BD90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34" w:type="pct"/>
          </w:tcPr>
          <w:p w14:paraId="58B5056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339D98E3" w14:textId="2776D80B" w:rsidR="00BB5EED" w:rsidRPr="00D3725E" w:rsidRDefault="007863BA" w:rsidP="0031432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3FFF0D17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6A5EFEA" w14:textId="79A5E785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6705A" w:rsidRPr="00D3725E" w14:paraId="0F0EF9D0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6C1A433" w14:textId="77777777" w:rsidR="00C6705A" w:rsidRPr="00D3725E" w:rsidRDefault="00C6705A" w:rsidP="00BB5EED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</w:tcPr>
          <w:p w14:paraId="0DC5179D" w14:textId="77777777" w:rsidR="00C6705A" w:rsidRPr="00D3725E" w:rsidRDefault="00C6705A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5D27A8C4" w14:textId="77777777" w:rsidR="00C6705A" w:rsidRPr="00D3725E" w:rsidRDefault="00C6705A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55825306" w14:textId="77777777" w:rsidR="00C6705A" w:rsidRPr="00D3725E" w:rsidRDefault="00C6705A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03B7F5A2" w14:textId="77777777" w:rsidR="00C6705A" w:rsidRPr="00D3725E" w:rsidRDefault="00C6705A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</w:tcPr>
          <w:p w14:paraId="43570345" w14:textId="77777777" w:rsidR="00C6705A" w:rsidRPr="00D3725E" w:rsidRDefault="00C6705A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7C25497A" w14:textId="77777777" w:rsidR="00C6705A" w:rsidRPr="00D3725E" w:rsidRDefault="00C6705A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</w:tcPr>
          <w:p w14:paraId="3D80BE3D" w14:textId="77777777" w:rsidR="00C6705A" w:rsidRPr="00D3725E" w:rsidRDefault="00C6705A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5EED" w:rsidRPr="00D3725E" w14:paraId="73D3380D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F37D91B" w14:textId="77777777" w:rsidR="00BB5EED" w:rsidRPr="00D3725E" w:rsidRDefault="00BB5EED" w:rsidP="00BB5EED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65" w:type="pct"/>
          </w:tcPr>
          <w:p w14:paraId="6C90ABF6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21DD54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7F3494C9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1F3CE8D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EBD69D3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391CF2B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BC586DA" w14:textId="77777777" w:rsidR="00BB5EED" w:rsidRPr="00D3725E" w:rsidRDefault="00BB5EED" w:rsidP="00BB5EED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4FE5ABAE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091A4948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5079FAB0" w14:textId="20C236BF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48358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142" w:type="pct"/>
          </w:tcPr>
          <w:p w14:paraId="7293203B" w14:textId="77777777" w:rsidR="00BB5EED" w:rsidRPr="00D3725E" w:rsidRDefault="00BB5EED" w:rsidP="00BB5EE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11485FA9" w14:textId="7DB2AA38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34" w:type="pct"/>
          </w:tcPr>
          <w:p w14:paraId="208AA35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01A955B8" w14:textId="2D6AEF8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7863BA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124" w:type="pct"/>
          </w:tcPr>
          <w:p w14:paraId="584A12C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2CBFA9E6" w14:textId="70E031F7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</w:tr>
      <w:tr w:rsidR="00BB5EED" w:rsidRPr="00D3725E" w14:paraId="2CE42403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38F804DC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1DDF2CD0" w14:textId="77777777" w:rsidR="00BB5EED" w:rsidRPr="00D3725E" w:rsidRDefault="00BB5EED" w:rsidP="00BB5EED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5C6E69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0A888C64" w14:textId="77777777" w:rsidR="00BB5EED" w:rsidRPr="00D3725E" w:rsidRDefault="00BB5EED" w:rsidP="00BB5EED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</w:tcPr>
          <w:p w14:paraId="337E9CE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1B559206" w14:textId="77777777" w:rsidR="00BB5EED" w:rsidRPr="00D3725E" w:rsidRDefault="00BB5EED" w:rsidP="00BB5EED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4" w:type="pct"/>
          </w:tcPr>
          <w:p w14:paraId="3CCFB6B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7A054DC" w14:textId="77777777" w:rsidR="00BB5EED" w:rsidRPr="00D3725E" w:rsidRDefault="00BB5EED" w:rsidP="00BB5EED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B5EED" w:rsidRPr="00D3725E" w14:paraId="170EA14C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47464162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65" w:type="pct"/>
          </w:tcPr>
          <w:p w14:paraId="6D473294" w14:textId="77777777" w:rsidR="00BB5EED" w:rsidRPr="00D3725E" w:rsidRDefault="00BB5EED" w:rsidP="00BB5EED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F6C39C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55F12AE2" w14:textId="77777777" w:rsidR="00BB5EED" w:rsidRPr="00D3725E" w:rsidRDefault="00BB5EED" w:rsidP="00BB5EED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0704A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84A71BB" w14:textId="77777777" w:rsidR="00BB5EED" w:rsidRPr="00D3725E" w:rsidRDefault="00BB5EED" w:rsidP="00BB5EED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6AF9DE7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0ED8324E" w14:textId="77777777" w:rsidR="00BB5EED" w:rsidRPr="00D3725E" w:rsidRDefault="00BB5EED" w:rsidP="00BB5EED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4398BED8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274E949D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0CA800C3" w14:textId="1946CFC3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83580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42" w:type="pct"/>
          </w:tcPr>
          <w:p w14:paraId="2431F562" w14:textId="77777777" w:rsidR="00BB5EED" w:rsidRPr="00D3725E" w:rsidRDefault="00BB5EED" w:rsidP="00BB5EE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2B9F8173" w14:textId="64740DAD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4" w:type="pct"/>
          </w:tcPr>
          <w:p w14:paraId="2135F23E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2D9B09B8" w14:textId="4F632747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7863BA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24" w:type="pct"/>
          </w:tcPr>
          <w:p w14:paraId="2FD09F7A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7182D7AB" w14:textId="4CC16D32" w:rsidR="00BB5EED" w:rsidRPr="00D3725E" w:rsidRDefault="004C0A5F" w:rsidP="00D25B5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</w:p>
        </w:tc>
      </w:tr>
      <w:tr w:rsidR="00BB5EED" w:rsidRPr="00D3725E" w14:paraId="2AD34A04" w14:textId="77777777" w:rsidTr="00700ECE">
        <w:trPr>
          <w:gridAfter w:val="1"/>
          <w:wAfter w:w="10" w:type="pct"/>
        </w:trPr>
        <w:tc>
          <w:tcPr>
            <w:tcW w:w="2218" w:type="pct"/>
          </w:tcPr>
          <w:p w14:paraId="55DE4AE5" w14:textId="77777777" w:rsidR="00BB5EED" w:rsidRPr="00D3725E" w:rsidRDefault="00BB5EED" w:rsidP="00BB5EED">
            <w:pPr>
              <w:spacing w:line="240" w:lineRule="auto"/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14:paraId="4BEC18A5" w14:textId="77777777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48" w:right="27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3B7A4988" w14:textId="77777777" w:rsidR="00BB5EED" w:rsidRPr="00D3725E" w:rsidRDefault="00BB5EED" w:rsidP="00BB5EED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5D63CD35" w14:textId="77777777" w:rsidR="00BB5EED" w:rsidRPr="00D3725E" w:rsidRDefault="00BB5EED" w:rsidP="00BB5EED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" w:type="pct"/>
          </w:tcPr>
          <w:p w14:paraId="58C44C2F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</w:tcPr>
          <w:p w14:paraId="7DAB906C" w14:textId="77777777" w:rsidR="00BB5EED" w:rsidRPr="00D3725E" w:rsidRDefault="00BB5EED" w:rsidP="00BB5EED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4" w:type="pct"/>
          </w:tcPr>
          <w:p w14:paraId="39D067E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0B2F260C" w14:textId="77777777" w:rsidR="00BB5EED" w:rsidRPr="00D3725E" w:rsidRDefault="00BB5EED" w:rsidP="00BB5EED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B5EED" w:rsidRPr="00D3725E" w14:paraId="4C71A635" w14:textId="77777777" w:rsidTr="00700ECE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06CB4303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65" w:type="pct"/>
          </w:tcPr>
          <w:p w14:paraId="3ED68F79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gridSpan w:val="2"/>
          </w:tcPr>
          <w:p w14:paraId="484AF67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D0C96" w14:textId="77777777" w:rsidR="00BB5EED" w:rsidRPr="00D3725E" w:rsidRDefault="00BB5EED" w:rsidP="00BB5EED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38D7E6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CBF3A57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" w:type="pct"/>
          </w:tcPr>
          <w:p w14:paraId="4F2E06C1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33C5F5C0" w14:textId="77777777" w:rsidR="00BB5EED" w:rsidRPr="00D3725E" w:rsidRDefault="00BB5EED" w:rsidP="00BB5EED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5EED" w:rsidRPr="00D3725E" w14:paraId="65997C4F" w14:textId="77777777" w:rsidTr="001B11F1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3F0228D4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5" w:type="pct"/>
            <w:vAlign w:val="center"/>
          </w:tcPr>
          <w:p w14:paraId="50E5243B" w14:textId="43DA9277" w:rsidR="00BB5EED" w:rsidRPr="00D3725E" w:rsidRDefault="00710A9C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gridSpan w:val="2"/>
          </w:tcPr>
          <w:p w14:paraId="01ABD5C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vAlign w:val="center"/>
          </w:tcPr>
          <w:p w14:paraId="383443A7" w14:textId="211E85EF" w:rsidR="00BB5EED" w:rsidRPr="00D3725E" w:rsidRDefault="00BB5EED" w:rsidP="00CA7D55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48141EC8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46EDC994" w14:textId="19D94B67" w:rsidR="00BB5EED" w:rsidRPr="00D3725E" w:rsidRDefault="004C0A5F" w:rsidP="00D25B56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7863BA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2B5B145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60277AA9" w14:textId="53004B3A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B5EED" w:rsidRPr="00D3725E" w14:paraId="3B06FE60" w14:textId="77777777" w:rsidTr="001B11F1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4C42D783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65" w:type="pct"/>
          </w:tcPr>
          <w:p w14:paraId="3B529D3F" w14:textId="5ED520C7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0A9C"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710A9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" w:type="pct"/>
            <w:gridSpan w:val="2"/>
          </w:tcPr>
          <w:p w14:paraId="6B675FD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</w:tcPr>
          <w:p w14:paraId="77D5834A" w14:textId="7CD148DD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4" w:type="pct"/>
          </w:tcPr>
          <w:p w14:paraId="551A9E33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4" w:type="pct"/>
          </w:tcPr>
          <w:p w14:paraId="7933EF27" w14:textId="79E0D8D8" w:rsidR="00BB5EED" w:rsidRPr="00D3725E" w:rsidRDefault="007863BA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86AA932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</w:tcPr>
          <w:p w14:paraId="0EE9D116" w14:textId="17B71E25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4ADEDFEA" w14:textId="77777777" w:rsidTr="001B11F1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16598A5C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DAAF7" w14:textId="504C98CE" w:rsidR="00BB5EED" w:rsidRPr="00D3725E" w:rsidRDefault="004C0A5F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710A9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45" w:type="pct"/>
            <w:gridSpan w:val="2"/>
          </w:tcPr>
          <w:p w14:paraId="01347A6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8B5DB" w14:textId="12E2FC6C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B5EED" w:rsidRPr="00D372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617576BD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91057" w14:textId="41EBD2ED" w:rsidR="00BB5EED" w:rsidRPr="00D3725E" w:rsidRDefault="007863BA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" w:type="pct"/>
          </w:tcPr>
          <w:p w14:paraId="5DD4D815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28ED8" w14:textId="670C2D28" w:rsidR="00BB5EED" w:rsidRPr="00D3725E" w:rsidRDefault="00BB5EED" w:rsidP="00BB5EED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B5EED" w:rsidRPr="00D3725E" w14:paraId="21D1AD20" w14:textId="77777777" w:rsidTr="001B11F1">
        <w:tblPrEx>
          <w:tblLook w:val="04A0" w:firstRow="1" w:lastRow="0" w:firstColumn="1" w:lastColumn="0" w:noHBand="0" w:noVBand="1"/>
        </w:tblPrEx>
        <w:tc>
          <w:tcPr>
            <w:tcW w:w="2218" w:type="pct"/>
            <w:hideMark/>
          </w:tcPr>
          <w:p w14:paraId="6340FFFA" w14:textId="77777777" w:rsidR="00BB5EED" w:rsidRPr="00D3725E" w:rsidRDefault="00BB5EED" w:rsidP="00BB5EED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A91035" w14:textId="2C841620" w:rsidR="00BB5EED" w:rsidRPr="00D3725E" w:rsidRDefault="004C0A5F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10A9C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</w:t>
            </w:r>
            <w:r w:rsidR="00710A9C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45" w:type="pct"/>
            <w:gridSpan w:val="2"/>
          </w:tcPr>
          <w:p w14:paraId="23DF9ACC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239E8" w14:textId="6D1EEA42" w:rsidR="00BB5EED" w:rsidRPr="00D3725E" w:rsidRDefault="004C0A5F" w:rsidP="00123A9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34" w:type="pct"/>
          </w:tcPr>
          <w:p w14:paraId="0BB46329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CC243" w14:textId="7DA28F98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</w:t>
            </w:r>
            <w:r w:rsidR="007863BA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24" w:type="pct"/>
          </w:tcPr>
          <w:p w14:paraId="75C537D0" w14:textId="77777777" w:rsidR="00BB5EED" w:rsidRPr="00D3725E" w:rsidRDefault="00BB5EED" w:rsidP="00BB5EED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B1E99" w14:textId="216B2115" w:rsidR="00BB5EED" w:rsidRPr="00D3725E" w:rsidRDefault="004C0A5F" w:rsidP="00BB5EED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874</w:t>
            </w:r>
            <w:r w:rsidR="00BB5EE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</w:tbl>
    <w:p w14:paraId="67BC3277" w14:textId="77777777" w:rsidR="00205914" w:rsidRPr="00D3725E" w:rsidRDefault="00205914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252A6FBF" w14:textId="77777777" w:rsidR="00C6705A" w:rsidRPr="00D3725E" w:rsidRDefault="00C6705A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70C02883" w14:textId="77777777" w:rsidR="00C6705A" w:rsidRPr="00D3725E" w:rsidRDefault="00C6705A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31095C32" w14:textId="77777777" w:rsidR="008E4058" w:rsidRPr="00D3725E" w:rsidRDefault="008E4058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08845765" w14:textId="77777777" w:rsidR="00C6705A" w:rsidRPr="00D3725E" w:rsidRDefault="00C6705A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548AFA48" w14:textId="77777777" w:rsidR="002A774D" w:rsidRPr="00D3725E" w:rsidRDefault="002A774D">
      <w:pPr>
        <w:spacing w:line="240" w:lineRule="auto"/>
        <w:jc w:val="left"/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</w:pPr>
      <w:r w:rsidRPr="00D3725E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1D18D35F" w14:textId="2414FF18" w:rsidR="009512A0" w:rsidRPr="00D3725E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D3725E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หนี้สินที่อาจเกิดขึ้นกับกิจการที่เกี่ยวข้องกัน</w:t>
      </w:r>
    </w:p>
    <w:p w14:paraId="5C71B15C" w14:textId="77777777" w:rsidR="009512A0" w:rsidRPr="00D3725E" w:rsidRDefault="009512A0" w:rsidP="00757EF4">
      <w:pPr>
        <w:pStyle w:val="NoSpacing"/>
        <w:spacing w:line="0" w:lineRule="atLeast"/>
        <w:rPr>
          <w:rFonts w:ascii="Angsana New" w:hAnsi="Angsana New"/>
          <w:sz w:val="22"/>
        </w:rPr>
      </w:pPr>
    </w:p>
    <w:p w14:paraId="10AE0C10" w14:textId="6E47E599" w:rsidR="009512A0" w:rsidRPr="00D3725E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D3725E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1B11F1" w:rsidRPr="00D3725E">
        <w:rPr>
          <w:rFonts w:ascii="Angsana New" w:hAnsi="Angsana New"/>
          <w:sz w:val="28"/>
          <w:szCs w:val="28"/>
          <w:cs/>
        </w:rPr>
        <w:t xml:space="preserve"> </w:t>
      </w:r>
      <w:r w:rsidR="001B11F1" w:rsidRPr="00D3725E">
        <w:rPr>
          <w:rFonts w:ascii="Angsana New" w:hAnsi="Angsana New" w:hint="cs"/>
          <w:sz w:val="28"/>
          <w:szCs w:val="28"/>
          <w:cs/>
        </w:rPr>
        <w:t>ธันวาคม</w:t>
      </w:r>
      <w:r w:rsidR="001B11F1" w:rsidRPr="00D3725E">
        <w:rPr>
          <w:rFonts w:ascii="Angsana New" w:hAnsi="Angsana New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Pr="00D3725E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="00E112AF" w:rsidRPr="00D3725E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D3725E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00117C09" w14:textId="77777777" w:rsidR="009512A0" w:rsidRPr="00D3725E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22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D3725E" w14:paraId="1BF6BDD5" w14:textId="77777777" w:rsidTr="00C8441A">
        <w:tc>
          <w:tcPr>
            <w:tcW w:w="5229" w:type="dxa"/>
          </w:tcPr>
          <w:p w14:paraId="39D01DEB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2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725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D3725E" w14:paraId="525357A5" w14:textId="77777777" w:rsidTr="00C8441A">
        <w:tc>
          <w:tcPr>
            <w:tcW w:w="5229" w:type="dxa"/>
          </w:tcPr>
          <w:p w14:paraId="63DD57BD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D3725E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D3725E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D3725E" w14:paraId="7DBEDB11" w14:textId="77777777" w:rsidTr="00D263D9">
        <w:tc>
          <w:tcPr>
            <w:tcW w:w="5229" w:type="dxa"/>
          </w:tcPr>
          <w:p w14:paraId="625625DD" w14:textId="77777777" w:rsidR="009512A0" w:rsidRPr="00D3725E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7219ED5B" w:rsidR="009512A0" w:rsidRPr="00D3725E" w:rsidRDefault="004C0A5F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10</w:t>
            </w:r>
            <w:r w:rsidR="00917469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D3725E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0466DD33" w:rsidR="009512A0" w:rsidRPr="00D3725E" w:rsidRDefault="004C0A5F" w:rsidP="008E4058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1</w:t>
            </w:r>
            <w:r w:rsidR="008E4058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9512A0" w:rsidRPr="00D3725E" w14:paraId="56B22FF6" w14:textId="77777777" w:rsidTr="00C8441A">
        <w:tc>
          <w:tcPr>
            <w:tcW w:w="5229" w:type="dxa"/>
          </w:tcPr>
          <w:p w14:paraId="1DE70A4C" w14:textId="77777777" w:rsidR="009512A0" w:rsidRPr="00D3725E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7BFA8786" w:rsidR="009512A0" w:rsidRPr="00D3725E" w:rsidRDefault="004C0A5F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1</w:t>
            </w:r>
            <w:r w:rsidR="00917469" w:rsidRPr="00D3725E">
              <w:rPr>
                <w:rFonts w:ascii="Angsana New" w:hAnsi="Angsana New"/>
                <w:sz w:val="28"/>
                <w:szCs w:val="28"/>
              </w:rPr>
              <w:t>,</w:t>
            </w:r>
            <w:r w:rsidRPr="00D3725E">
              <w:rPr>
                <w:rFonts w:ascii="Angsana New" w:hAnsi="Angsana New"/>
                <w:sz w:val="28"/>
                <w:szCs w:val="28"/>
              </w:rPr>
              <w:t>657</w:t>
            </w:r>
            <w:r w:rsidR="00917469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270" w:type="dxa"/>
          </w:tcPr>
          <w:p w14:paraId="0B2B39D6" w14:textId="77777777" w:rsidR="009512A0" w:rsidRPr="00D3725E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3E622110" w:rsidR="009512A0" w:rsidRPr="00D3725E" w:rsidRDefault="004C0A5F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184</w:t>
            </w:r>
            <w:r w:rsidR="00917469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</w:tbl>
    <w:p w14:paraId="25A27731" w14:textId="3D9C69E1" w:rsidR="009D3111" w:rsidRPr="00D3725E" w:rsidRDefault="009D3111" w:rsidP="006F38A1">
      <w:pPr>
        <w:spacing w:line="340" w:lineRule="exact"/>
        <w:ind w:right="-27"/>
        <w:rPr>
          <w:rFonts w:asciiTheme="majorBidi" w:hAnsiTheme="majorBidi" w:cstheme="majorBidi"/>
          <w:sz w:val="28"/>
          <w:szCs w:val="28"/>
        </w:rPr>
      </w:pPr>
    </w:p>
    <w:p w14:paraId="7CAACE12" w14:textId="42069B59" w:rsidR="003B14EA" w:rsidRPr="00D3725E" w:rsidRDefault="00BB5C14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74311FAF" w14:textId="6A2766E1" w:rsidR="00536901" w:rsidRPr="00D3725E" w:rsidRDefault="00536901" w:rsidP="007E063B">
      <w:pPr>
        <w:spacing w:line="340" w:lineRule="exact"/>
        <w:ind w:right="-27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D3725E" w14:paraId="429E7278" w14:textId="77777777" w:rsidTr="00AB6324">
        <w:tc>
          <w:tcPr>
            <w:tcW w:w="3449" w:type="pct"/>
          </w:tcPr>
          <w:p w14:paraId="3BCAA237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7B212BE9" w14:textId="77777777" w:rsidR="00AB6324" w:rsidRPr="00D3725E" w:rsidRDefault="00AB6324" w:rsidP="00E412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D3725E" w14:paraId="4E27E127" w14:textId="77777777" w:rsidTr="00AB6324">
        <w:tc>
          <w:tcPr>
            <w:tcW w:w="3449" w:type="pct"/>
          </w:tcPr>
          <w:p w14:paraId="539A43ED" w14:textId="77777777" w:rsidR="00AB6324" w:rsidRPr="00D3725E" w:rsidRDefault="00AB6324" w:rsidP="00AB632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</w:tcPr>
          <w:p w14:paraId="32171F78" w14:textId="601DAD4E" w:rsidR="00AB6324" w:rsidRPr="00D3725E" w:rsidRDefault="004C0A5F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1B11F1" w:rsidRPr="00D3725E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pct"/>
          </w:tcPr>
          <w:p w14:paraId="3C1EFCEF" w14:textId="77777777" w:rsidR="00AB6324" w:rsidRPr="00D3725E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0BDA3B76" w14:textId="0CD84BFE" w:rsidR="00AB6324" w:rsidRPr="00D3725E" w:rsidRDefault="004C0A5F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AB6324" w:rsidRPr="00D3725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AB6324" w:rsidRPr="00D3725E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AB6324" w:rsidRPr="00D3725E" w14:paraId="7CA05A6D" w14:textId="77777777" w:rsidTr="00AB6324">
        <w:tc>
          <w:tcPr>
            <w:tcW w:w="3449" w:type="pct"/>
          </w:tcPr>
          <w:p w14:paraId="6AF5735A" w14:textId="77777777" w:rsidR="00AB6324" w:rsidRPr="00D3725E" w:rsidRDefault="00AB6324" w:rsidP="00AB6324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center"/>
          </w:tcPr>
          <w:p w14:paraId="5BEF2D1A" w14:textId="59C7DD9B" w:rsidR="00AB6324" w:rsidRPr="00D3725E" w:rsidRDefault="004C0A5F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  <w:vAlign w:val="center"/>
          </w:tcPr>
          <w:p w14:paraId="01A22267" w14:textId="77777777" w:rsidR="00AB6324" w:rsidRPr="00D3725E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  <w:vAlign w:val="center"/>
          </w:tcPr>
          <w:p w14:paraId="440E88BC" w14:textId="35E9F46C" w:rsidR="00AB6324" w:rsidRPr="00D3725E" w:rsidRDefault="004C0A5F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B6324" w:rsidRPr="00D3725E" w14:paraId="32DCFB40" w14:textId="77777777" w:rsidTr="00AB6324">
        <w:tc>
          <w:tcPr>
            <w:tcW w:w="3449" w:type="pct"/>
          </w:tcPr>
          <w:p w14:paraId="2EBA13DD" w14:textId="77777777" w:rsidR="00AB6324" w:rsidRPr="00D3725E" w:rsidRDefault="00AB6324" w:rsidP="00AB6324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1" w:type="pct"/>
            <w:gridSpan w:val="3"/>
          </w:tcPr>
          <w:p w14:paraId="0AE29E3B" w14:textId="77777777" w:rsidR="00AB6324" w:rsidRPr="00D3725E" w:rsidRDefault="00AB6324" w:rsidP="00AB632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2668F" w:rsidRPr="00D3725E" w14:paraId="55607450" w14:textId="77777777" w:rsidTr="00AB6324">
        <w:tc>
          <w:tcPr>
            <w:tcW w:w="3449" w:type="pct"/>
          </w:tcPr>
          <w:p w14:paraId="629F9A78" w14:textId="77777777" w:rsidR="0002668F" w:rsidRPr="00D3725E" w:rsidRDefault="0002668F" w:rsidP="000266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3" w:type="pct"/>
          </w:tcPr>
          <w:p w14:paraId="33E23422" w14:textId="3F55E5A2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E53A6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207</w:t>
            </w:r>
            <w:r w:rsidR="00EE53A6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08</w:t>
            </w:r>
          </w:p>
        </w:tc>
        <w:tc>
          <w:tcPr>
            <w:tcW w:w="178" w:type="pct"/>
          </w:tcPr>
          <w:p w14:paraId="07F6D4D8" w14:textId="77777777" w:rsidR="0002668F" w:rsidRPr="00D3725E" w:rsidRDefault="0002668F" w:rsidP="0002668F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235029CD" w14:textId="663AF558" w:rsidR="0002668F" w:rsidRPr="00D3725E" w:rsidRDefault="004C0A5F" w:rsidP="006F38A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</w:t>
            </w:r>
          </w:p>
        </w:tc>
      </w:tr>
      <w:tr w:rsidR="0002668F" w:rsidRPr="00D3725E" w14:paraId="561742D8" w14:textId="77777777" w:rsidTr="00AB6324">
        <w:tc>
          <w:tcPr>
            <w:tcW w:w="3449" w:type="pct"/>
          </w:tcPr>
          <w:p w14:paraId="705B0EE8" w14:textId="77777777" w:rsidR="0002668F" w:rsidRPr="00D3725E" w:rsidRDefault="0002668F" w:rsidP="000266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71498820" w14:textId="1A733CBE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E53A6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717</w:t>
            </w:r>
            <w:r w:rsidR="00EE53A6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pct"/>
          </w:tcPr>
          <w:p w14:paraId="2CF82033" w14:textId="77777777" w:rsidR="0002668F" w:rsidRPr="00D3725E" w:rsidRDefault="0002668F" w:rsidP="0002668F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45F7FFA5" w14:textId="7A41C0D5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</w:p>
        </w:tc>
      </w:tr>
      <w:tr w:rsidR="0002668F" w:rsidRPr="00D3725E" w14:paraId="2E8EBAA5" w14:textId="77777777" w:rsidTr="00AB6324">
        <w:tc>
          <w:tcPr>
            <w:tcW w:w="3449" w:type="pct"/>
          </w:tcPr>
          <w:p w14:paraId="556C3381" w14:textId="77777777" w:rsidR="0002668F" w:rsidRPr="00D3725E" w:rsidRDefault="0002668F" w:rsidP="0002668F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4143FE27" w14:textId="3FEC9FAD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E53A6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  <w:r w:rsidR="00EE53A6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pct"/>
          </w:tcPr>
          <w:p w14:paraId="6879F263" w14:textId="77777777" w:rsidR="0002668F" w:rsidRPr="00D3725E" w:rsidRDefault="0002668F" w:rsidP="0002668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954A019" w14:textId="6B21229E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2668F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417</w:t>
            </w:r>
            <w:r w:rsidR="0002668F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</w:p>
        </w:tc>
      </w:tr>
      <w:tr w:rsidR="0002668F" w:rsidRPr="00D3725E" w14:paraId="5F7C1AD8" w14:textId="77777777" w:rsidTr="00AB6324">
        <w:tc>
          <w:tcPr>
            <w:tcW w:w="3449" w:type="pct"/>
          </w:tcPr>
          <w:p w14:paraId="349B246F" w14:textId="77777777" w:rsidR="0002668F" w:rsidRPr="00D3725E" w:rsidRDefault="0002668F" w:rsidP="0002668F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5CE6CE1" w14:textId="5F88854D" w:rsidR="0002668F" w:rsidRPr="00D3725E" w:rsidRDefault="00EE53A6" w:rsidP="003A1C32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5B3394DB" w14:textId="77777777" w:rsidR="0002668F" w:rsidRPr="00D3725E" w:rsidRDefault="0002668F" w:rsidP="0002668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64E27A56" w14:textId="0E2447B3" w:rsidR="0002668F" w:rsidRPr="00D3725E" w:rsidRDefault="0002668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2668F" w:rsidRPr="00D3725E" w14:paraId="58D4699F" w14:textId="77777777" w:rsidTr="00AB6324">
        <w:tc>
          <w:tcPr>
            <w:tcW w:w="3449" w:type="pct"/>
          </w:tcPr>
          <w:p w14:paraId="371EB5FF" w14:textId="77777777" w:rsidR="0002668F" w:rsidRPr="00D3725E" w:rsidRDefault="0002668F" w:rsidP="0002668F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F7E1ED9" w14:textId="3C2EDDB9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E53A6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920</w:t>
            </w:r>
            <w:r w:rsidR="00EE53A6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8" w:type="pct"/>
          </w:tcPr>
          <w:p w14:paraId="747226C6" w14:textId="77777777" w:rsidR="0002668F" w:rsidRPr="00D3725E" w:rsidRDefault="0002668F" w:rsidP="0002668F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5A465FC2" w14:textId="598D58C3" w:rsidR="0002668F" w:rsidRPr="00D3725E" w:rsidRDefault="004C0A5F" w:rsidP="0002668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2668F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</w:t>
            </w:r>
            <w:r w:rsidR="0002668F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</w:p>
        </w:tc>
      </w:tr>
    </w:tbl>
    <w:p w14:paraId="2CA88865" w14:textId="637E6D1E" w:rsidR="00700ECE" w:rsidRPr="00D3725E" w:rsidRDefault="00700ECE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50"/>
        <w:gridCol w:w="331"/>
        <w:gridCol w:w="1301"/>
      </w:tblGrid>
      <w:tr w:rsidR="00AB6324" w:rsidRPr="00D3725E" w14:paraId="131B2AA7" w14:textId="77777777" w:rsidTr="00AB6324">
        <w:tc>
          <w:tcPr>
            <w:tcW w:w="3449" w:type="pct"/>
          </w:tcPr>
          <w:p w14:paraId="444883FE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</w:tcPr>
          <w:p w14:paraId="6B2C0726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B6324" w:rsidRPr="00D3725E" w14:paraId="294EA74E" w14:textId="77777777" w:rsidTr="00AB6324">
        <w:tc>
          <w:tcPr>
            <w:tcW w:w="3449" w:type="pct"/>
          </w:tcPr>
          <w:p w14:paraId="1440073C" w14:textId="5CDE7E26" w:rsidR="00AB6324" w:rsidRPr="00D3725E" w:rsidRDefault="001B11F1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C0A5F"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73" w:type="pct"/>
          </w:tcPr>
          <w:p w14:paraId="12890EBF" w14:textId="6AEE0FAE" w:rsidR="00AB6324" w:rsidRPr="00D3725E" w:rsidRDefault="004C0A5F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pct"/>
          </w:tcPr>
          <w:p w14:paraId="2F076E69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0" w:type="pct"/>
          </w:tcPr>
          <w:p w14:paraId="4B236E63" w14:textId="2A4037B9" w:rsidR="00AB6324" w:rsidRPr="00D3725E" w:rsidRDefault="004C0A5F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B6324" w:rsidRPr="00D3725E" w14:paraId="73906141" w14:textId="77777777" w:rsidTr="00AB6324">
        <w:tc>
          <w:tcPr>
            <w:tcW w:w="3449" w:type="pct"/>
          </w:tcPr>
          <w:p w14:paraId="49751EEC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1" w:type="pct"/>
            <w:gridSpan w:val="3"/>
          </w:tcPr>
          <w:p w14:paraId="28FFACAE" w14:textId="77777777" w:rsidR="00AB6324" w:rsidRPr="00D3725E" w:rsidRDefault="00AB6324" w:rsidP="00E412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11F1" w:rsidRPr="00D3725E" w14:paraId="46DC7931" w14:textId="77777777" w:rsidTr="00AB6324">
        <w:tc>
          <w:tcPr>
            <w:tcW w:w="3449" w:type="pct"/>
          </w:tcPr>
          <w:p w14:paraId="04EFF6D9" w14:textId="77777777" w:rsidR="001B11F1" w:rsidRPr="00D3725E" w:rsidRDefault="001B11F1" w:rsidP="001B11F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ต้นทุนการกู้ยืมที่รวมเป็นส่วนหนึ่งของอสังหาริมทรัพย์พัฒนาเพื่อขาย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3" w:type="pct"/>
            <w:tcBorders>
              <w:bottom w:val="double" w:sz="4" w:space="0" w:color="auto"/>
            </w:tcBorders>
          </w:tcPr>
          <w:p w14:paraId="44CD9B82" w14:textId="3AFD10C2" w:rsidR="001B11F1" w:rsidRPr="00D3725E" w:rsidRDefault="004C0A5F" w:rsidP="006E04F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6E04FD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78" w:type="pct"/>
          </w:tcPr>
          <w:p w14:paraId="1ED3A2B8" w14:textId="77777777" w:rsidR="001B11F1" w:rsidRPr="00D3725E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816342D" w14:textId="4477EFAC" w:rsidR="001B11F1" w:rsidRPr="00D3725E" w:rsidRDefault="004C0A5F" w:rsidP="001B11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1B11F1" w:rsidRPr="00D3725E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</w:p>
        </w:tc>
      </w:tr>
      <w:tr w:rsidR="001B11F1" w:rsidRPr="00D3725E" w14:paraId="236DE248" w14:textId="77777777" w:rsidTr="00AB6324">
        <w:tc>
          <w:tcPr>
            <w:tcW w:w="3449" w:type="pct"/>
          </w:tcPr>
          <w:p w14:paraId="13221449" w14:textId="77777777" w:rsidR="001B11F1" w:rsidRPr="00D3725E" w:rsidRDefault="001B11F1" w:rsidP="001B11F1">
            <w:pPr>
              <w:tabs>
                <w:tab w:val="left" w:pos="72"/>
              </w:tabs>
              <w:spacing w:line="240" w:lineRule="auto"/>
              <w:ind w:left="72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743CF961" w14:textId="6ECCEE12" w:rsidR="00EF48DA" w:rsidRPr="00D3725E" w:rsidRDefault="00EF48DA" w:rsidP="008E405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MLR-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3</w:t>
            </w:r>
            <w:r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30</w:t>
            </w:r>
            <w:r w:rsidRPr="00D3725E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  <w:p w14:paraId="0342D90E" w14:textId="63D041E5" w:rsidR="008E4058" w:rsidRPr="00D3725E" w:rsidRDefault="00EF48DA" w:rsidP="008E405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MLR-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2</w:t>
            </w:r>
            <w:r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00</w:t>
            </w:r>
            <w:r w:rsidR="008E4058" w:rsidRPr="00D3725E"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2B53B930" w14:textId="1CA713E8" w:rsidR="001B11F1" w:rsidRPr="00D3725E" w:rsidRDefault="004C0A5F" w:rsidP="008E4058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2</w:t>
            </w:r>
            <w:r w:rsidR="008E4058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60</w:t>
            </w:r>
            <w:r w:rsidR="008E4058" w:rsidRPr="00D3725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3725E">
              <w:rPr>
                <w:rFonts w:ascii="Angsana New" w:hAnsi="Angsana New"/>
                <w:sz w:val="28"/>
                <w:szCs w:val="28"/>
              </w:rPr>
              <w:t>3</w:t>
            </w:r>
            <w:r w:rsidR="008E4058"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78" w:type="pct"/>
          </w:tcPr>
          <w:p w14:paraId="45F422C1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double" w:sz="4" w:space="0" w:color="auto"/>
            </w:tcBorders>
          </w:tcPr>
          <w:p w14:paraId="57FD156B" w14:textId="06DF7B32" w:rsidR="001B11F1" w:rsidRPr="00D3725E" w:rsidRDefault="001B11F1" w:rsidP="001B11F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MLR-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3</w:t>
            </w:r>
            <w:r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15</w:t>
            </w:r>
            <w:r w:rsidRPr="00D3725E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  <w:p w14:paraId="413B8519" w14:textId="4F3167E7" w:rsidR="001B11F1" w:rsidRPr="00D3725E" w:rsidRDefault="001B11F1" w:rsidP="00AE4B71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/>
                <w:sz w:val="28"/>
                <w:szCs w:val="28"/>
              </w:rPr>
              <w:t>MLR-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2</w:t>
            </w:r>
            <w:r w:rsidRPr="00D3725E">
              <w:rPr>
                <w:rFonts w:ascii="Angsana New" w:hAnsi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1B11F1" w:rsidRPr="00D3725E" w14:paraId="5985C443" w14:textId="77777777" w:rsidTr="00AB6324">
        <w:tc>
          <w:tcPr>
            <w:tcW w:w="3449" w:type="pct"/>
          </w:tcPr>
          <w:p w14:paraId="498EA199" w14:textId="77777777" w:rsidR="001B11F1" w:rsidRPr="00D3725E" w:rsidRDefault="001B11F1" w:rsidP="001B11F1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3" w:type="pct"/>
          </w:tcPr>
          <w:p w14:paraId="732F3886" w14:textId="77777777" w:rsidR="001B11F1" w:rsidRPr="00D3725E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5986CE1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395EBD8" w14:textId="77777777" w:rsidR="001B11F1" w:rsidRPr="00D3725E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11F1" w:rsidRPr="00D3725E" w14:paraId="4C7B3F05" w14:textId="77777777" w:rsidTr="00AB6324">
        <w:tc>
          <w:tcPr>
            <w:tcW w:w="3449" w:type="pct"/>
          </w:tcPr>
          <w:p w14:paraId="7BC735D9" w14:textId="77777777" w:rsidR="001B11F1" w:rsidRPr="00D3725E" w:rsidRDefault="001B11F1" w:rsidP="001B11F1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D3725E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3" w:type="pct"/>
          </w:tcPr>
          <w:p w14:paraId="073E4BD9" w14:textId="71C4697C" w:rsidR="001B11F1" w:rsidRPr="00D3725E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7BF07488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52B38828" w14:textId="77777777" w:rsidR="001B11F1" w:rsidRPr="00D3725E" w:rsidRDefault="001B11F1" w:rsidP="001B11F1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B11F1" w:rsidRPr="00D3725E" w14:paraId="4981770A" w14:textId="77777777" w:rsidTr="00AB6324">
        <w:tc>
          <w:tcPr>
            <w:tcW w:w="3449" w:type="pct"/>
          </w:tcPr>
          <w:p w14:paraId="2F2D9083" w14:textId="77777777" w:rsidR="001B11F1" w:rsidRPr="00D3725E" w:rsidRDefault="001B11F1" w:rsidP="001B11F1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3" w:type="pct"/>
          </w:tcPr>
          <w:p w14:paraId="65CF11CE" w14:textId="0B9A91E9" w:rsidR="001B11F1" w:rsidRPr="00D3725E" w:rsidRDefault="004C0A5F" w:rsidP="001B11F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620</w:t>
            </w:r>
            <w:r w:rsidR="00DC7F6D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78" w:type="pct"/>
          </w:tcPr>
          <w:p w14:paraId="53EAF09E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771DB3A3" w14:textId="350DD5D8" w:rsidR="001B11F1" w:rsidRPr="00D3725E" w:rsidRDefault="004C0A5F" w:rsidP="001B11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="001B11F1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1B11F1" w:rsidRPr="00D3725E" w14:paraId="2C4821FD" w14:textId="77777777" w:rsidTr="00AB6324">
        <w:tc>
          <w:tcPr>
            <w:tcW w:w="3449" w:type="pct"/>
          </w:tcPr>
          <w:p w14:paraId="06C09A2C" w14:textId="0ED80AEE" w:rsidR="001B11F1" w:rsidRPr="00D3725E" w:rsidRDefault="001B11F1" w:rsidP="001B11F1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กลับรายการการปรับลดมูลค่าเป็นมูลค่าสุทธิที่คาดว่าจะได้รับ</w:t>
            </w:r>
          </w:p>
        </w:tc>
        <w:tc>
          <w:tcPr>
            <w:tcW w:w="673" w:type="pct"/>
          </w:tcPr>
          <w:p w14:paraId="30D4E492" w14:textId="795DC418" w:rsidR="001B11F1" w:rsidRPr="00D3725E" w:rsidRDefault="00DC7F6D" w:rsidP="001B11F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pct"/>
          </w:tcPr>
          <w:p w14:paraId="7251795F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</w:tcPr>
          <w:p w14:paraId="3AAA2487" w14:textId="30DA186F" w:rsidR="001B11F1" w:rsidRPr="00D3725E" w:rsidRDefault="001B11F1" w:rsidP="001B11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4C0A5F" w:rsidRPr="00D3725E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B11F1" w:rsidRPr="00D3725E" w14:paraId="3A0B981B" w14:textId="77777777" w:rsidTr="00AB6324">
        <w:tc>
          <w:tcPr>
            <w:tcW w:w="3449" w:type="pct"/>
          </w:tcPr>
          <w:p w14:paraId="664CC3AB" w14:textId="77777777" w:rsidR="001B11F1" w:rsidRPr="00D3725E" w:rsidRDefault="001B11F1" w:rsidP="001B11F1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E5FC55C" w14:textId="24AD676B" w:rsidR="001B11F1" w:rsidRPr="00D3725E" w:rsidRDefault="004C0A5F" w:rsidP="001B11F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2" w:right="-102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617</w:t>
            </w:r>
            <w:r w:rsidR="00DC7F6D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178" w:type="pct"/>
          </w:tcPr>
          <w:p w14:paraId="2B233742" w14:textId="77777777" w:rsidR="001B11F1" w:rsidRPr="00D3725E" w:rsidRDefault="001B11F1" w:rsidP="001B11F1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010BBAD8" w14:textId="45705D08" w:rsidR="001B11F1" w:rsidRPr="00D3725E" w:rsidRDefault="004C0A5F" w:rsidP="001B11F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  <w:r w:rsidR="001B11F1"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</w:t>
            </w:r>
          </w:p>
        </w:tc>
      </w:tr>
    </w:tbl>
    <w:p w14:paraId="4E78C274" w14:textId="77777777" w:rsidR="00D24359" w:rsidRPr="00D3725E" w:rsidRDefault="00D24359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</w:p>
    <w:p w14:paraId="51169BBA" w14:textId="435331EB" w:rsidR="00700ECE" w:rsidRPr="00D3725E" w:rsidRDefault="00700ECE" w:rsidP="00700ECE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D3725E">
        <w:rPr>
          <w:rFonts w:ascii="Angsana New" w:hAnsi="Angsana New"/>
          <w:sz w:val="28"/>
          <w:szCs w:val="28"/>
          <w:cs/>
        </w:rPr>
        <w:lastRenderedPageBreak/>
        <w:t>อสังหาริมทรัพย์พัฒนาเพื่อขาย</w:t>
      </w:r>
      <w:r w:rsidRPr="00D3725E">
        <w:rPr>
          <w:rFonts w:ascii="Angsana New" w:hAnsi="Angsana New" w:hint="cs"/>
          <w:sz w:val="28"/>
          <w:szCs w:val="28"/>
          <w:cs/>
        </w:rPr>
        <w:t>ประกอบด้วย</w:t>
      </w:r>
      <w:r w:rsidRPr="00D3725E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D3725E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 w:hint="cs"/>
          <w:sz w:val="28"/>
          <w:szCs w:val="28"/>
        </w:rPr>
        <w:t>1</w:t>
      </w:r>
      <w:r w:rsidR="004C0A5F" w:rsidRPr="00D3725E">
        <w:rPr>
          <w:rFonts w:ascii="Angsana New" w:hAnsi="Angsana New"/>
          <w:sz w:val="28"/>
          <w:szCs w:val="28"/>
        </w:rPr>
        <w:t>1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โครงการ และ</w:t>
      </w:r>
      <w:r w:rsidRPr="00D3725E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6B611346" w14:textId="77777777" w:rsidR="00700ECE" w:rsidRPr="00D3725E" w:rsidRDefault="00700ECE" w:rsidP="00700ECE">
      <w:pPr>
        <w:spacing w:line="240" w:lineRule="auto"/>
        <w:ind w:left="540" w:right="63"/>
        <w:rPr>
          <w:rFonts w:ascii="Angsana New" w:hAnsi="Angsana New"/>
          <w:sz w:val="22"/>
          <w:szCs w:val="22"/>
          <w:cs/>
        </w:rPr>
      </w:pPr>
    </w:p>
    <w:p w14:paraId="062D4311" w14:textId="61A7C9B2" w:rsidR="00700ECE" w:rsidRPr="00D3725E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D3725E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  <w:cs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>ธันวาคม</w:t>
      </w:r>
      <w:r w:rsidR="00A92BEC" w:rsidRPr="00D3725E">
        <w:rPr>
          <w:rFonts w:ascii="Angsana New" w:hAnsi="Angsana New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Pr="00D3725E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D3725E">
        <w:rPr>
          <w:rFonts w:ascii="Angsana New" w:hAnsi="Angsana New" w:hint="cs"/>
          <w:sz w:val="28"/>
          <w:szCs w:val="28"/>
          <w:cs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จำนว</w:t>
      </w:r>
      <w:r w:rsidR="00EF48DA" w:rsidRPr="00D3725E">
        <w:rPr>
          <w:rFonts w:ascii="Angsana New" w:hAnsi="Angsana New" w:hint="cs"/>
          <w:sz w:val="28"/>
          <w:szCs w:val="28"/>
          <w:cs/>
        </w:rPr>
        <w:t xml:space="preserve">น </w:t>
      </w:r>
      <w:r w:rsidR="004C0A5F" w:rsidRPr="00D3725E">
        <w:rPr>
          <w:rFonts w:ascii="Angsana New" w:hAnsi="Angsana New"/>
          <w:sz w:val="28"/>
          <w:szCs w:val="28"/>
        </w:rPr>
        <w:t>2</w:t>
      </w:r>
      <w:r w:rsidR="00EF48DA" w:rsidRPr="00D3725E">
        <w:rPr>
          <w:rFonts w:ascii="Angsana New" w:hAnsi="Angsana New"/>
          <w:sz w:val="28"/>
          <w:szCs w:val="28"/>
        </w:rPr>
        <w:t>,</w:t>
      </w:r>
      <w:r w:rsidR="004C0A5F" w:rsidRPr="00D3725E">
        <w:rPr>
          <w:rFonts w:ascii="Angsana New" w:hAnsi="Angsana New"/>
          <w:sz w:val="28"/>
          <w:szCs w:val="28"/>
        </w:rPr>
        <w:t>717</w:t>
      </w:r>
      <w:r w:rsidR="00EF48DA" w:rsidRPr="00D3725E">
        <w:rPr>
          <w:rFonts w:ascii="Angsana New" w:hAnsi="Angsana New"/>
          <w:sz w:val="28"/>
          <w:szCs w:val="28"/>
        </w:rPr>
        <w:t>.</w:t>
      </w:r>
      <w:r w:rsidR="004C0A5F" w:rsidRPr="00D3725E">
        <w:rPr>
          <w:rFonts w:ascii="Angsana New" w:hAnsi="Angsana New"/>
          <w:sz w:val="28"/>
          <w:szCs w:val="28"/>
        </w:rPr>
        <w:t>13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D3725E">
        <w:rPr>
          <w:rFonts w:ascii="Angsana New" w:hAnsi="Angsana New"/>
          <w:i/>
          <w:iCs/>
          <w:sz w:val="28"/>
          <w:szCs w:val="28"/>
          <w:cs/>
        </w:rPr>
        <w:t>(</w:t>
      </w:r>
      <w:r w:rsidR="004C0A5F" w:rsidRPr="00D3725E">
        <w:rPr>
          <w:rFonts w:ascii="Angsana New" w:hAnsi="Angsana New"/>
          <w:i/>
          <w:iCs/>
          <w:sz w:val="28"/>
          <w:szCs w:val="28"/>
        </w:rPr>
        <w:t>30</w:t>
      </w:r>
      <w:r w:rsidRPr="00D3725E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D3725E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D3725E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i/>
          <w:iCs/>
          <w:sz w:val="28"/>
          <w:szCs w:val="28"/>
        </w:rPr>
        <w:t>2566</w:t>
      </w:r>
      <w:r w:rsidRPr="00D3725E">
        <w:rPr>
          <w:rFonts w:ascii="Angsana New" w:hAnsi="Angsana New"/>
          <w:i/>
          <w:iCs/>
          <w:sz w:val="28"/>
          <w:szCs w:val="28"/>
        </w:rPr>
        <w:t xml:space="preserve">: </w:t>
      </w:r>
      <w:r w:rsidR="004C0A5F" w:rsidRPr="00D3725E">
        <w:rPr>
          <w:rFonts w:ascii="Angsana New" w:hAnsi="Angsana New"/>
          <w:i/>
          <w:iCs/>
          <w:sz w:val="28"/>
          <w:szCs w:val="28"/>
        </w:rPr>
        <w:t>2</w:t>
      </w:r>
      <w:r w:rsidRPr="00D3725E">
        <w:rPr>
          <w:rFonts w:ascii="Angsana New" w:hAnsi="Angsana New"/>
          <w:i/>
          <w:iCs/>
          <w:sz w:val="28"/>
          <w:szCs w:val="28"/>
        </w:rPr>
        <w:t>,</w:t>
      </w:r>
      <w:r w:rsidR="004C0A5F" w:rsidRPr="00D3725E">
        <w:rPr>
          <w:rFonts w:ascii="Angsana New" w:hAnsi="Angsana New"/>
          <w:i/>
          <w:iCs/>
          <w:sz w:val="28"/>
          <w:szCs w:val="28"/>
        </w:rPr>
        <w:t>710</w:t>
      </w:r>
      <w:r w:rsidRPr="00D3725E">
        <w:rPr>
          <w:rFonts w:ascii="Angsana New" w:hAnsi="Angsana New"/>
          <w:i/>
          <w:iCs/>
          <w:sz w:val="28"/>
          <w:szCs w:val="28"/>
        </w:rPr>
        <w:t>.</w:t>
      </w:r>
      <w:r w:rsidR="004C0A5F" w:rsidRPr="00D3725E">
        <w:rPr>
          <w:rFonts w:ascii="Angsana New" w:hAnsi="Angsana New"/>
          <w:i/>
          <w:iCs/>
          <w:sz w:val="28"/>
          <w:szCs w:val="28"/>
        </w:rPr>
        <w:t>31</w:t>
      </w:r>
      <w:r w:rsidRPr="00D3725E">
        <w:rPr>
          <w:rFonts w:ascii="Angsana New" w:hAnsi="Angsana New"/>
          <w:i/>
          <w:iCs/>
          <w:sz w:val="28"/>
          <w:szCs w:val="28"/>
        </w:rPr>
        <w:t xml:space="preserve"> </w:t>
      </w:r>
      <w:r w:rsidRPr="00D3725E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D3725E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D3725E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D3725E">
        <w:rPr>
          <w:rFonts w:ascii="Angsana New" w:hAnsi="Angsana New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1</w:t>
      </w:r>
      <w:r w:rsidRPr="00D3725E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1172A68A" w14:textId="77777777" w:rsidR="00700ECE" w:rsidRPr="00D3725E" w:rsidRDefault="00700ECE" w:rsidP="00700ECE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</w:rPr>
      </w:pPr>
    </w:p>
    <w:p w14:paraId="766BBAEB" w14:textId="77777777" w:rsidR="00700ECE" w:rsidRPr="00D3725E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1DEED1D1" w14:textId="77777777" w:rsidR="00700ECE" w:rsidRPr="00D3725E" w:rsidRDefault="00700ECE" w:rsidP="00700ECE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</w:p>
    <w:p w14:paraId="1FD688A9" w14:textId="043D234A" w:rsidR="00F8373A" w:rsidRPr="00D3725E" w:rsidRDefault="00700ECE" w:rsidP="00500DB6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D3725E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D3725E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D3725E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="00500DB6" w:rsidRPr="00D3725E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387F9331" w14:textId="002D00F9" w:rsidR="00331A76" w:rsidRPr="00D3725E" w:rsidRDefault="00331A76">
      <w:pPr>
        <w:spacing w:line="240" w:lineRule="auto"/>
        <w:jc w:val="left"/>
        <w:rPr>
          <w:rFonts w:ascii="Angsana New" w:hAnsi="Angsana New"/>
          <w:spacing w:val="-2"/>
          <w:sz w:val="28"/>
          <w:szCs w:val="28"/>
        </w:rPr>
      </w:pPr>
    </w:p>
    <w:p w14:paraId="601CAEBE" w14:textId="77777777" w:rsidR="00500DB6" w:rsidRPr="00D3725E" w:rsidRDefault="00500DB6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C4EE0EC" w14:textId="77777777" w:rsidR="0053616B" w:rsidRPr="00D3725E" w:rsidRDefault="0053616B" w:rsidP="0053616B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BA31ED9" w14:textId="1A4C284A" w:rsidR="00500DB6" w:rsidRPr="00D3725E" w:rsidRDefault="00500DB6" w:rsidP="00500DB6">
      <w:pPr>
        <w:ind w:left="549" w:right="-25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D3725E">
        <w:rPr>
          <w:rFonts w:ascii="Angsana New" w:hAnsi="Angsana New"/>
          <w:sz w:val="28"/>
          <w:szCs w:val="28"/>
          <w:cs/>
        </w:rPr>
        <w:t xml:space="preserve"> </w:t>
      </w:r>
      <w:r w:rsidRPr="00D3725E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D3725E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>ธันวาคม</w:t>
      </w:r>
      <w:r w:rsidR="00EC7CA2" w:rsidRPr="00D3725E">
        <w:rPr>
          <w:rFonts w:ascii="Angsana New" w:hAnsi="Angsana New" w:hint="cs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</w:t>
      </w:r>
      <w:r w:rsidRPr="00AF0EFE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842C7B" w:rsidRPr="00AF0EFE">
        <w:rPr>
          <w:rFonts w:ascii="Angsana New" w:hAnsi="Angsana New"/>
          <w:sz w:val="28"/>
          <w:szCs w:val="28"/>
        </w:rPr>
        <w:t>34.55</w:t>
      </w:r>
      <w:r w:rsidRPr="00AF0EFE">
        <w:rPr>
          <w:rFonts w:ascii="Angsana New" w:hAnsi="Angsana New"/>
          <w:sz w:val="28"/>
          <w:szCs w:val="28"/>
        </w:rPr>
        <w:t xml:space="preserve"> </w:t>
      </w:r>
      <w:r w:rsidRPr="00AF0EFE">
        <w:rPr>
          <w:rFonts w:ascii="Angsana New" w:hAnsi="Angsana New" w:hint="cs"/>
          <w:sz w:val="28"/>
          <w:szCs w:val="28"/>
          <w:cs/>
        </w:rPr>
        <w:t>ล้านบาท</w:t>
      </w:r>
      <w:r w:rsidRPr="00AF0EFE">
        <w:rPr>
          <w:rFonts w:ascii="Angsana New" w:hAnsi="Angsana New"/>
          <w:sz w:val="28"/>
          <w:szCs w:val="28"/>
        </w:rPr>
        <w:t xml:space="preserve"> </w:t>
      </w:r>
      <w:r w:rsidRPr="00AF0EFE">
        <w:rPr>
          <w:rFonts w:ascii="Angsana New" w:hAnsi="Angsana New"/>
          <w:i/>
          <w:iCs/>
          <w:sz w:val="28"/>
          <w:szCs w:val="28"/>
          <w:cs/>
        </w:rPr>
        <w:t>(</w:t>
      </w:r>
      <w:r w:rsidR="004C0A5F" w:rsidRPr="00AF0EFE">
        <w:rPr>
          <w:rFonts w:ascii="Angsana New" w:hAnsi="Angsana New"/>
          <w:i/>
          <w:iCs/>
          <w:sz w:val="28"/>
          <w:szCs w:val="28"/>
        </w:rPr>
        <w:t>30</w:t>
      </w:r>
      <w:r w:rsidRPr="00AF0EFE">
        <w:rPr>
          <w:rFonts w:ascii="Angsana New" w:hAnsi="Angsana New"/>
          <w:i/>
          <w:iCs/>
          <w:sz w:val="28"/>
          <w:szCs w:val="28"/>
        </w:rPr>
        <w:t xml:space="preserve"> </w:t>
      </w:r>
      <w:r w:rsidRPr="00AF0EFE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4C0A5F" w:rsidRPr="00AF0EFE">
        <w:rPr>
          <w:rFonts w:ascii="Angsana New" w:hAnsi="Angsana New"/>
          <w:i/>
          <w:iCs/>
          <w:sz w:val="28"/>
          <w:szCs w:val="28"/>
        </w:rPr>
        <w:t>2566</w:t>
      </w:r>
      <w:r w:rsidRPr="00AF0EFE">
        <w:rPr>
          <w:rFonts w:ascii="Angsana New" w:hAnsi="Angsana New"/>
          <w:i/>
          <w:iCs/>
          <w:sz w:val="28"/>
          <w:szCs w:val="28"/>
        </w:rPr>
        <w:t xml:space="preserve">: </w:t>
      </w:r>
      <w:r w:rsidR="004C0A5F" w:rsidRPr="00AF0EFE">
        <w:rPr>
          <w:rFonts w:ascii="Angsana New" w:hAnsi="Angsana New"/>
          <w:i/>
          <w:iCs/>
          <w:sz w:val="28"/>
          <w:szCs w:val="28"/>
        </w:rPr>
        <w:t>31</w:t>
      </w:r>
      <w:r w:rsidRPr="00AF0EFE">
        <w:rPr>
          <w:rFonts w:ascii="Angsana New" w:hAnsi="Angsana New"/>
          <w:i/>
          <w:iCs/>
          <w:sz w:val="28"/>
          <w:szCs w:val="28"/>
        </w:rPr>
        <w:t>.</w:t>
      </w:r>
      <w:r w:rsidR="004C0A5F" w:rsidRPr="00AF0EFE">
        <w:rPr>
          <w:rFonts w:ascii="Angsana New" w:hAnsi="Angsana New"/>
          <w:i/>
          <w:iCs/>
          <w:sz w:val="28"/>
          <w:szCs w:val="28"/>
        </w:rPr>
        <w:t>50</w:t>
      </w:r>
      <w:r w:rsidRPr="00AF0EFE">
        <w:rPr>
          <w:rFonts w:ascii="Angsana New" w:hAnsi="Angsana New"/>
          <w:i/>
          <w:iCs/>
          <w:sz w:val="28"/>
          <w:szCs w:val="28"/>
        </w:rPr>
        <w:t xml:space="preserve"> </w:t>
      </w:r>
      <w:r w:rsidRPr="00AF0EFE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AF0EFE">
        <w:rPr>
          <w:rFonts w:ascii="Angsana New" w:hAnsi="Angsana New"/>
          <w:sz w:val="28"/>
          <w:szCs w:val="28"/>
        </w:rPr>
        <w:t xml:space="preserve"> </w:t>
      </w:r>
      <w:r w:rsidRPr="00AF0EFE">
        <w:rPr>
          <w:rFonts w:ascii="Angsana New" w:hAnsi="Angsana New" w:hint="cs"/>
          <w:sz w:val="28"/>
          <w:szCs w:val="28"/>
          <w:cs/>
        </w:rPr>
        <w:t>กลุ่</w:t>
      </w:r>
      <w:r w:rsidRPr="00D3725E">
        <w:rPr>
          <w:rFonts w:ascii="Angsana New" w:hAnsi="Angsana New" w:hint="cs"/>
          <w:sz w:val="28"/>
          <w:szCs w:val="28"/>
          <w:cs/>
        </w:rPr>
        <w:t>มบริษัทไม่มีภาระหนี้สินที่เกี่ยวเนื่องกับผลขาดทุนเหล่านี้</w:t>
      </w:r>
    </w:p>
    <w:p w14:paraId="5F3DBD57" w14:textId="068813AD" w:rsidR="00331A76" w:rsidRPr="00D3725E" w:rsidRDefault="00331A76" w:rsidP="00331A76">
      <w:pPr>
        <w:tabs>
          <w:tab w:val="left" w:pos="540"/>
        </w:tabs>
        <w:spacing w:line="240" w:lineRule="auto"/>
        <w:ind w:left="900"/>
        <w:rPr>
          <w:rFonts w:asciiTheme="majorBidi" w:hAnsiTheme="majorBidi" w:cstheme="majorBidi"/>
          <w:b/>
          <w:bCs/>
          <w:sz w:val="22"/>
          <w:szCs w:val="22"/>
        </w:rPr>
      </w:pPr>
    </w:p>
    <w:p w14:paraId="7740D283" w14:textId="77777777" w:rsidR="0043502D" w:rsidRPr="00D3725E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CD8E0DB" w14:textId="77777777" w:rsidR="0043502D" w:rsidRPr="00D3725E" w:rsidRDefault="0043502D" w:rsidP="0043502D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7736EF5F" w14:textId="0E841414" w:rsidR="0043502D" w:rsidRPr="00D3725E" w:rsidRDefault="00EF5180" w:rsidP="0043502D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D3725E">
        <w:rPr>
          <w:rFonts w:asciiTheme="majorBidi" w:hAnsiTheme="majorBidi" w:hint="cs"/>
          <w:sz w:val="28"/>
          <w:szCs w:val="28"/>
          <w:cs/>
        </w:rPr>
        <w:t xml:space="preserve">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A5F" w:rsidRPr="00D3725E">
        <w:rPr>
          <w:rFonts w:asciiTheme="majorBidi" w:hAnsiTheme="majorBidi"/>
          <w:sz w:val="28"/>
          <w:szCs w:val="28"/>
        </w:rPr>
        <w:t>2566</w:t>
      </w:r>
      <w:r w:rsidRPr="00D3725E">
        <w:rPr>
          <w:rFonts w:asciiTheme="majorBidi" w:hAnsiTheme="majorBidi" w:hint="cs"/>
          <w:sz w:val="28"/>
          <w:szCs w:val="28"/>
          <w:cs/>
        </w:rPr>
        <w:t xml:space="preserve"> บริษัทได้นำหุ้นสามัญของบริษัทย่อย</w:t>
      </w:r>
      <w:r w:rsidR="00877D27" w:rsidRPr="00D3725E">
        <w:rPr>
          <w:rFonts w:asciiTheme="majorBidi" w:hAnsiTheme="majorBidi" w:hint="cs"/>
          <w:sz w:val="28"/>
          <w:szCs w:val="28"/>
          <w:cs/>
        </w:rPr>
        <w:t>ทางอ้อม</w:t>
      </w:r>
      <w:r w:rsidRPr="00D3725E">
        <w:rPr>
          <w:rFonts w:asciiTheme="majorBidi" w:hAnsiTheme="majorBidi" w:hint="cs"/>
          <w:sz w:val="28"/>
          <w:szCs w:val="28"/>
          <w:cs/>
        </w:rPr>
        <w:t>แห่งหนึ่ง ใช้เป็นหลักประกันเงินกู้ยืมระยะยาวกับสถาบันการเงินแห่ง</w:t>
      </w:r>
      <w:r w:rsidR="002C75F2" w:rsidRPr="00D3725E">
        <w:rPr>
          <w:rFonts w:asciiTheme="majorBidi" w:hAnsiTheme="majorBidi" w:hint="cs"/>
          <w:sz w:val="28"/>
          <w:szCs w:val="28"/>
          <w:cs/>
        </w:rPr>
        <w:t>ห</w:t>
      </w:r>
      <w:r w:rsidRPr="00D3725E">
        <w:rPr>
          <w:rFonts w:asciiTheme="majorBidi" w:hAnsiTheme="majorBidi" w:hint="cs"/>
          <w:sz w:val="28"/>
          <w:szCs w:val="28"/>
          <w:cs/>
        </w:rPr>
        <w:t xml:space="preserve">นึ่ง </w:t>
      </w:r>
    </w:p>
    <w:p w14:paraId="3861776B" w14:textId="2261D72E" w:rsidR="00042DBE" w:rsidRPr="00D3725E" w:rsidRDefault="00042DBE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5387C463" w14:textId="6534DF25" w:rsidR="000F047A" w:rsidRPr="00D3725E" w:rsidRDefault="000F047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ที่ดิน อาคารและอุปกรณ์</w:t>
      </w:r>
    </w:p>
    <w:p w14:paraId="1A85FF28" w14:textId="77777777" w:rsidR="000F047A" w:rsidRPr="00D3725E" w:rsidRDefault="000F047A" w:rsidP="000F047A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39"/>
        <w:gridCol w:w="2376"/>
        <w:gridCol w:w="360"/>
        <w:gridCol w:w="2376"/>
      </w:tblGrid>
      <w:tr w:rsidR="000F047A" w:rsidRPr="00D3725E" w14:paraId="1C6C8792" w14:textId="77777777" w:rsidTr="00E4122B">
        <w:trPr>
          <w:cantSplit/>
          <w:tblHeader/>
        </w:trPr>
        <w:tc>
          <w:tcPr>
            <w:tcW w:w="4139" w:type="dxa"/>
            <w:vAlign w:val="bottom"/>
          </w:tcPr>
          <w:p w14:paraId="219A584E" w14:textId="34157B23" w:rsidR="000F047A" w:rsidRPr="00D3725E" w:rsidRDefault="000F047A" w:rsidP="00E4122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0A3394"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A92BEC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A92BEC"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376" w:type="dxa"/>
            <w:vAlign w:val="bottom"/>
          </w:tcPr>
          <w:p w14:paraId="393A79B5" w14:textId="77777777" w:rsidR="000F047A" w:rsidRPr="00D3725E" w:rsidRDefault="000F047A" w:rsidP="00E4122B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372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135BF8A3" w14:textId="77777777" w:rsidR="000F047A" w:rsidRPr="00D3725E" w:rsidRDefault="000F047A" w:rsidP="00E4122B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376" w:type="dxa"/>
            <w:vAlign w:val="bottom"/>
          </w:tcPr>
          <w:p w14:paraId="4A5E3D90" w14:textId="77777777" w:rsidR="000F047A" w:rsidRPr="00D3725E" w:rsidRDefault="000F047A" w:rsidP="00E4122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F047A" w:rsidRPr="00D3725E" w14:paraId="75867D2F" w14:textId="77777777" w:rsidTr="00E4122B">
        <w:trPr>
          <w:cantSplit/>
        </w:trPr>
        <w:tc>
          <w:tcPr>
            <w:tcW w:w="4139" w:type="dxa"/>
          </w:tcPr>
          <w:p w14:paraId="0A999FBE" w14:textId="77777777" w:rsidR="000F047A" w:rsidRPr="00D3725E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3"/>
          </w:tcPr>
          <w:p w14:paraId="4291FC3D" w14:textId="77777777" w:rsidR="000F047A" w:rsidRPr="00D3725E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F047A" w:rsidRPr="00D3725E" w14:paraId="6B3F5634" w14:textId="77777777" w:rsidTr="00E4122B">
        <w:trPr>
          <w:cantSplit/>
        </w:trPr>
        <w:tc>
          <w:tcPr>
            <w:tcW w:w="4139" w:type="dxa"/>
          </w:tcPr>
          <w:p w14:paraId="437D69C9" w14:textId="527D2039" w:rsidR="000F047A" w:rsidRPr="00D3725E" w:rsidRDefault="000F047A" w:rsidP="00E4122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="00F91375"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2376" w:type="dxa"/>
          </w:tcPr>
          <w:p w14:paraId="3D502BA5" w14:textId="5AD869FC" w:rsidR="000F047A" w:rsidRPr="00D3725E" w:rsidRDefault="004C0A5F" w:rsidP="00E4122B">
            <w:pPr>
              <w:tabs>
                <w:tab w:val="decimal" w:pos="1094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D3725E">
              <w:rPr>
                <w:rFonts w:ascii="Angsana New" w:hAnsi="Angsana New" w:hint="cs"/>
                <w:sz w:val="28"/>
                <w:szCs w:val="28"/>
              </w:rPr>
              <w:t>73</w:t>
            </w:r>
            <w:r w:rsidR="00BE560A" w:rsidRPr="00D3725E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D3725E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D3725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60" w:type="dxa"/>
          </w:tcPr>
          <w:p w14:paraId="47A73ACC" w14:textId="77777777" w:rsidR="000F047A" w:rsidRPr="00D3725E" w:rsidRDefault="000F047A" w:rsidP="00E4122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6" w:type="dxa"/>
          </w:tcPr>
          <w:p w14:paraId="7587867D" w14:textId="63078562" w:rsidR="000F047A" w:rsidRPr="00D3725E" w:rsidRDefault="004C0A5F" w:rsidP="003A7D58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666A1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</w:tbl>
    <w:p w14:paraId="77DAFF33" w14:textId="77777777" w:rsidR="000F047A" w:rsidRPr="00D3725E" w:rsidRDefault="000F047A" w:rsidP="000F047A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2"/>
          <w:szCs w:val="22"/>
        </w:rPr>
      </w:pPr>
    </w:p>
    <w:p w14:paraId="277D408A" w14:textId="73A82BB0" w:rsidR="000F047A" w:rsidRPr="00D3725E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D3725E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0B21AF19" w14:textId="77777777" w:rsidR="000F047A" w:rsidRPr="00D3725E" w:rsidRDefault="000F047A" w:rsidP="000F047A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26471811" w14:textId="2A5CE4C3" w:rsidR="000F047A" w:rsidRPr="00D3725E" w:rsidRDefault="000F047A" w:rsidP="008E4058">
      <w:pPr>
        <w:spacing w:line="240" w:lineRule="auto"/>
        <w:ind w:left="547"/>
        <w:rPr>
          <w:rFonts w:asciiTheme="majorBidi" w:hAnsiTheme="majorBidi" w:cstheme="majorBidi"/>
          <w:sz w:val="28"/>
          <w:szCs w:val="28"/>
          <w:cs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8E4058" w:rsidRPr="00D3725E">
        <w:rPr>
          <w:rFonts w:asciiTheme="majorBidi" w:hAnsiTheme="majorBidi" w:cstheme="majorBidi" w:hint="cs"/>
          <w:sz w:val="28"/>
          <w:szCs w:val="28"/>
          <w:cs/>
        </w:rPr>
        <w:t xml:space="preserve">สิทธิในการเช่าที่ดิน </w:t>
      </w:r>
      <w:r w:rsidR="00F37259" w:rsidRPr="00D3725E">
        <w:rPr>
          <w:rFonts w:asciiTheme="majorBidi" w:hAnsiTheme="majorBidi" w:cstheme="majorBidi" w:hint="cs"/>
          <w:sz w:val="28"/>
          <w:szCs w:val="28"/>
          <w:cs/>
        </w:rPr>
        <w:t xml:space="preserve">อาคาร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โรงไฟฟ้า เครื่องจักรและอุปกรณ์ที่นำมาใช้ในโรงไฟฟ้า</w:t>
      </w:r>
      <w:r w:rsidRPr="00D3725E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774CD14A" w14:textId="77777777" w:rsidR="0078333C" w:rsidRPr="00D3725E" w:rsidRDefault="0078333C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610F07B3" w14:textId="77777777" w:rsidR="00C6705A" w:rsidRPr="00D3725E" w:rsidRDefault="00C6705A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649254BD" w14:textId="77777777" w:rsidR="00C6705A" w:rsidRPr="00D3725E" w:rsidRDefault="00C6705A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1F1FFBF" w14:textId="77777777" w:rsidR="00C6705A" w:rsidRPr="00D3725E" w:rsidRDefault="00C6705A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5FFE0422" w14:textId="77777777" w:rsidR="00D24359" w:rsidRPr="00D3725E" w:rsidRDefault="00D24359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7D859BFF" w14:textId="77777777" w:rsidR="00D24359" w:rsidRPr="00D3725E" w:rsidRDefault="00D24359" w:rsidP="00396497">
      <w:pPr>
        <w:spacing w:line="340" w:lineRule="exact"/>
        <w:ind w:left="540" w:right="65"/>
        <w:rPr>
          <w:rFonts w:ascii="Angsana New" w:hAnsi="Angsana New"/>
          <w:sz w:val="28"/>
          <w:szCs w:val="28"/>
        </w:rPr>
      </w:pPr>
    </w:p>
    <w:p w14:paraId="4E39298E" w14:textId="4653404F" w:rsidR="004559FA" w:rsidRPr="00D3725E" w:rsidRDefault="00D975CD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 xml:space="preserve">เงินกู้ยืมจากสถาบันการเงิน </w:t>
      </w:r>
    </w:p>
    <w:p w14:paraId="02D6F38A" w14:textId="0E8DE63D" w:rsidR="002D6CC6" w:rsidRPr="00D3725E" w:rsidRDefault="002D6CC6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4"/>
        <w:gridCol w:w="673"/>
        <w:gridCol w:w="907"/>
        <w:gridCol w:w="236"/>
        <w:gridCol w:w="941"/>
        <w:gridCol w:w="236"/>
        <w:gridCol w:w="850"/>
        <w:gridCol w:w="231"/>
        <w:gridCol w:w="895"/>
        <w:gridCol w:w="242"/>
        <w:gridCol w:w="937"/>
        <w:gridCol w:w="231"/>
        <w:gridCol w:w="895"/>
      </w:tblGrid>
      <w:tr w:rsidR="00C46A37" w:rsidRPr="00D3725E" w14:paraId="2F6C5DFD" w14:textId="77777777" w:rsidTr="007520E7">
        <w:trPr>
          <w:tblHeader/>
        </w:trPr>
        <w:tc>
          <w:tcPr>
            <w:tcW w:w="2545" w:type="dxa"/>
          </w:tcPr>
          <w:p w14:paraId="2A6CAB7A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25FB3DCA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55" w:type="dxa"/>
            <w:gridSpan w:val="11"/>
          </w:tcPr>
          <w:p w14:paraId="327E3963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6A37" w:rsidRPr="00D3725E" w14:paraId="2C8E92B7" w14:textId="77777777" w:rsidTr="007520E7">
        <w:trPr>
          <w:tblHeader/>
        </w:trPr>
        <w:tc>
          <w:tcPr>
            <w:tcW w:w="2545" w:type="dxa"/>
          </w:tcPr>
          <w:p w14:paraId="6B5E7046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21062491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24" w:type="dxa"/>
            <w:gridSpan w:val="5"/>
          </w:tcPr>
          <w:p w14:paraId="03B5A153" w14:textId="09161B8B" w:rsidR="00C46A37" w:rsidRPr="00D3725E" w:rsidRDefault="004C0A5F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C46A37" w:rsidRPr="00D372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92BEC" w:rsidRPr="00D3725E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C46A37" w:rsidRPr="00D372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1" w:type="dxa"/>
          </w:tcPr>
          <w:p w14:paraId="69FAAE0A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50F39B03" w14:textId="3323B25F" w:rsidR="00C46A37" w:rsidRPr="00D3725E" w:rsidRDefault="004C0A5F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D372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D3725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D372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6A37" w:rsidRPr="00D3725E" w14:paraId="57850AB9" w14:textId="77777777" w:rsidTr="007520E7">
        <w:trPr>
          <w:tblHeader/>
        </w:trPr>
        <w:tc>
          <w:tcPr>
            <w:tcW w:w="2545" w:type="dxa"/>
          </w:tcPr>
          <w:p w14:paraId="749F3B09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  <w:vAlign w:val="bottom"/>
          </w:tcPr>
          <w:p w14:paraId="1BA8D031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3647AE76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6FCA35B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513C6A1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B7EFF8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57DE300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197A2BAD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EEA59EB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7F8896E9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612634E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7A786825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8405836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D3725E" w14:paraId="7126D240" w14:textId="77777777" w:rsidTr="007520E7">
        <w:trPr>
          <w:tblHeader/>
        </w:trPr>
        <w:tc>
          <w:tcPr>
            <w:tcW w:w="2545" w:type="dxa"/>
          </w:tcPr>
          <w:p w14:paraId="25F945D5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8" w:type="dxa"/>
          </w:tcPr>
          <w:p w14:paraId="66F8C20F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7039B6CD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E02CF6" w:rsidRPr="00D3725E" w14:paraId="6EDEB443" w14:textId="77777777" w:rsidTr="007520E7">
        <w:trPr>
          <w:tblHeader/>
        </w:trPr>
        <w:tc>
          <w:tcPr>
            <w:tcW w:w="2545" w:type="dxa"/>
          </w:tcPr>
          <w:p w14:paraId="476985F7" w14:textId="563D5234" w:rsidR="00E02CF6" w:rsidRPr="00D3725E" w:rsidRDefault="00E02CF6" w:rsidP="001E498F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8" w:type="dxa"/>
          </w:tcPr>
          <w:p w14:paraId="36453BC2" w14:textId="77777777" w:rsidR="00E02CF6" w:rsidRPr="00D3725E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55" w:type="dxa"/>
            <w:gridSpan w:val="11"/>
            <w:vAlign w:val="bottom"/>
          </w:tcPr>
          <w:p w14:paraId="191251F4" w14:textId="77777777" w:rsidR="00E02CF6" w:rsidRPr="00D3725E" w:rsidRDefault="00E02CF6" w:rsidP="001E498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951A4" w:rsidRPr="00D3725E" w14:paraId="646FA290" w14:textId="77777777" w:rsidTr="007520E7">
        <w:tc>
          <w:tcPr>
            <w:tcW w:w="2545" w:type="dxa"/>
          </w:tcPr>
          <w:p w14:paraId="795CE426" w14:textId="40A75327" w:rsidR="003951A4" w:rsidRPr="00D3725E" w:rsidRDefault="003951A4" w:rsidP="003951A4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8" w:type="dxa"/>
          </w:tcPr>
          <w:p w14:paraId="7BA96C3A" w14:textId="51E575BF" w:rsidR="003951A4" w:rsidRPr="00D3725E" w:rsidRDefault="004C0A5F" w:rsidP="003951A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07" w:type="dxa"/>
            <w:vAlign w:val="bottom"/>
          </w:tcPr>
          <w:p w14:paraId="2DA9F8F6" w14:textId="72868740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/>
                <w:sz w:val="24"/>
                <w:szCs w:val="24"/>
              </w:rPr>
              <w:t>2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/>
                <w:sz w:val="24"/>
                <w:szCs w:val="24"/>
              </w:rPr>
              <w:t>038</w:t>
            </w:r>
            <w:r w:rsidR="007520E7" w:rsidRPr="00D3725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3725E">
              <w:rPr>
                <w:rFonts w:asciiTheme="majorBidi" w:hAnsiTheme="majorBidi"/>
                <w:sz w:val="24"/>
                <w:szCs w:val="24"/>
              </w:rPr>
              <w:t>61</w:t>
            </w:r>
          </w:p>
        </w:tc>
        <w:tc>
          <w:tcPr>
            <w:tcW w:w="236" w:type="dxa"/>
            <w:vAlign w:val="bottom"/>
          </w:tcPr>
          <w:p w14:paraId="6CC0D400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C91EDA6" w14:textId="0223FAF7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/>
                <w:sz w:val="24"/>
                <w:szCs w:val="24"/>
              </w:rPr>
              <w:t>2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/>
                <w:sz w:val="24"/>
                <w:szCs w:val="24"/>
              </w:rPr>
              <w:t>257</w:t>
            </w:r>
            <w:r w:rsidR="007520E7" w:rsidRPr="00D3725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D3725E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4556D7A4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9B7C5B" w14:textId="462F5F11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/>
                <w:sz w:val="24"/>
                <w:szCs w:val="24"/>
              </w:rPr>
              <w:t>4</w:t>
            </w:r>
            <w:r w:rsidR="00D738BD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/>
                <w:sz w:val="24"/>
                <w:szCs w:val="24"/>
              </w:rPr>
              <w:t>295</w:t>
            </w:r>
            <w:r w:rsidR="00D738BD" w:rsidRPr="00D3725E">
              <w:rPr>
                <w:rFonts w:asciiTheme="majorBidi" w:hAnsiTheme="majorBidi" w:hint="cs"/>
                <w:sz w:val="24"/>
                <w:szCs w:val="24"/>
                <w:cs/>
              </w:rPr>
              <w:t>.</w:t>
            </w:r>
            <w:r w:rsidRPr="00D3725E">
              <w:rPr>
                <w:rFonts w:asciiTheme="majorBidi" w:hAnsiTheme="majorBidi" w:hint="cs"/>
                <w:sz w:val="24"/>
                <w:szCs w:val="24"/>
              </w:rPr>
              <w:t>61</w:t>
            </w:r>
          </w:p>
        </w:tc>
        <w:tc>
          <w:tcPr>
            <w:tcW w:w="231" w:type="dxa"/>
            <w:vAlign w:val="bottom"/>
          </w:tcPr>
          <w:p w14:paraId="7AFE775C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F360F7E" w14:textId="3B914015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42" w:type="dxa"/>
            <w:vAlign w:val="bottom"/>
          </w:tcPr>
          <w:p w14:paraId="27FD0D0C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1EA48A5" w14:textId="437548F9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03F1C021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C6471D3" w14:textId="246DA188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="003951A4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7520E7" w:rsidRPr="00D3725E" w14:paraId="17866D79" w14:textId="77777777" w:rsidTr="007520E7">
        <w:tc>
          <w:tcPr>
            <w:tcW w:w="2545" w:type="dxa"/>
          </w:tcPr>
          <w:p w14:paraId="4628097A" w14:textId="77777777" w:rsidR="007520E7" w:rsidRPr="00D3725E" w:rsidRDefault="007520E7" w:rsidP="007520E7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8" w:type="dxa"/>
          </w:tcPr>
          <w:p w14:paraId="090055C8" w14:textId="688A77A2" w:rsidR="007520E7" w:rsidRPr="00D3725E" w:rsidRDefault="004C0A5F" w:rsidP="007520E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7520E7"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6CE77F91" w14:textId="2EB38967" w:rsidR="007520E7" w:rsidRPr="00D3725E" w:rsidRDefault="004C0A5F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872378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872378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236" w:type="dxa"/>
            <w:vAlign w:val="bottom"/>
          </w:tcPr>
          <w:p w14:paraId="0815DA6F" w14:textId="77777777" w:rsidR="007520E7" w:rsidRPr="00D3725E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969986F" w14:textId="629888D5" w:rsidR="007520E7" w:rsidRPr="00D3725E" w:rsidRDefault="004C0A5F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309B86E" w14:textId="77777777" w:rsidR="007520E7" w:rsidRPr="00D3725E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6F5598F" w14:textId="11DF333A" w:rsidR="007520E7" w:rsidRPr="00D3725E" w:rsidRDefault="004C0A5F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D3725E">
              <w:rPr>
                <w:rFonts w:asciiTheme="majorBidi" w:hAnsiTheme="majorBidi" w:hint="cs"/>
                <w:sz w:val="24"/>
                <w:szCs w:val="24"/>
              </w:rPr>
              <w:t>13</w:t>
            </w:r>
            <w:r w:rsidR="00872378" w:rsidRPr="00D3725E">
              <w:rPr>
                <w:rFonts w:asciiTheme="majorBidi" w:hAnsi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/>
                <w:sz w:val="24"/>
                <w:szCs w:val="24"/>
              </w:rPr>
              <w:t>951</w:t>
            </w:r>
            <w:r w:rsidR="00872378" w:rsidRPr="00D3725E">
              <w:rPr>
                <w:rFonts w:asciiTheme="majorBidi" w:hAnsi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/>
                <w:sz w:val="24"/>
                <w:szCs w:val="24"/>
              </w:rPr>
              <w:t>21</w:t>
            </w:r>
          </w:p>
        </w:tc>
        <w:tc>
          <w:tcPr>
            <w:tcW w:w="231" w:type="dxa"/>
            <w:vAlign w:val="bottom"/>
          </w:tcPr>
          <w:p w14:paraId="1D7997B2" w14:textId="77777777" w:rsidR="007520E7" w:rsidRPr="00D3725E" w:rsidRDefault="007520E7" w:rsidP="007520E7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CBD4BD9" w14:textId="4197623C" w:rsidR="007520E7" w:rsidRPr="00D3725E" w:rsidRDefault="004C0A5F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42" w:type="dxa"/>
            <w:vAlign w:val="bottom"/>
          </w:tcPr>
          <w:p w14:paraId="6513A8E9" w14:textId="77777777" w:rsidR="007520E7" w:rsidRPr="00D3725E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3E43CDC2" w14:textId="6C1683BB" w:rsidR="007520E7" w:rsidRPr="00D3725E" w:rsidRDefault="004C0A5F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4A396085" w14:textId="77777777" w:rsidR="007520E7" w:rsidRPr="00D3725E" w:rsidRDefault="007520E7" w:rsidP="007520E7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638AE61" w14:textId="30FA7A35" w:rsidR="007520E7" w:rsidRPr="00D3725E" w:rsidRDefault="004C0A5F" w:rsidP="00752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 w:rsidR="007520E7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3951A4" w:rsidRPr="00D3725E" w14:paraId="418A859B" w14:textId="77777777" w:rsidTr="007520E7">
        <w:tc>
          <w:tcPr>
            <w:tcW w:w="2545" w:type="dxa"/>
          </w:tcPr>
          <w:p w14:paraId="247D6ED8" w14:textId="08C0257A" w:rsidR="003951A4" w:rsidRPr="00D3725E" w:rsidRDefault="003951A4" w:rsidP="003951A4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8" w:type="dxa"/>
          </w:tcPr>
          <w:p w14:paraId="7B122610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B2C9A" w14:textId="5AD0A6CF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1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872378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989</w:t>
            </w:r>
            <w:r w:rsidR="00872378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36" w:type="dxa"/>
            <w:vAlign w:val="bottom"/>
          </w:tcPr>
          <w:p w14:paraId="18FABBEE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864D7" w14:textId="0C70EADB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520E7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257</w:t>
            </w:r>
            <w:r w:rsidR="007520E7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B11729B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690BC" w14:textId="00AB1776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872378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</w:t>
            </w:r>
            <w:r w:rsidR="00872378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31" w:type="dxa"/>
            <w:vAlign w:val="bottom"/>
          </w:tcPr>
          <w:p w14:paraId="54CB297A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31B78" w14:textId="31E86E3E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42" w:type="dxa"/>
            <w:vAlign w:val="bottom"/>
          </w:tcPr>
          <w:p w14:paraId="3F417E85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F896F" w14:textId="77C041F9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231" w:type="dxa"/>
            <w:vAlign w:val="bottom"/>
          </w:tcPr>
          <w:p w14:paraId="59684E59" w14:textId="77777777" w:rsidR="003951A4" w:rsidRPr="00D3725E" w:rsidRDefault="003951A4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2A32C" w14:textId="6EA1F386" w:rsidR="003951A4" w:rsidRPr="00D3725E" w:rsidRDefault="004C0A5F" w:rsidP="00395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877</w:t>
            </w:r>
            <w:r w:rsidR="003241FB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</w:p>
        </w:tc>
      </w:tr>
    </w:tbl>
    <w:p w14:paraId="74C6688E" w14:textId="62B99C92" w:rsidR="00C46A37" w:rsidRPr="00D3725E" w:rsidRDefault="00C46A37" w:rsidP="002D6CC6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1"/>
        <w:gridCol w:w="674"/>
        <w:gridCol w:w="907"/>
        <w:gridCol w:w="236"/>
        <w:gridCol w:w="941"/>
        <w:gridCol w:w="236"/>
        <w:gridCol w:w="842"/>
        <w:gridCol w:w="231"/>
        <w:gridCol w:w="895"/>
        <w:gridCol w:w="242"/>
        <w:gridCol w:w="937"/>
        <w:gridCol w:w="231"/>
        <w:gridCol w:w="895"/>
      </w:tblGrid>
      <w:tr w:rsidR="00C46A37" w:rsidRPr="00D3725E" w14:paraId="39A3E4FD" w14:textId="77777777" w:rsidTr="00B00CDB">
        <w:trPr>
          <w:tblHeader/>
        </w:trPr>
        <w:tc>
          <w:tcPr>
            <w:tcW w:w="2511" w:type="dxa"/>
          </w:tcPr>
          <w:p w14:paraId="67CB46CE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7C6830DD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593" w:type="dxa"/>
            <w:gridSpan w:val="11"/>
          </w:tcPr>
          <w:p w14:paraId="44277AEE" w14:textId="298450CB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46A37" w:rsidRPr="00D3725E" w14:paraId="58D5A40A" w14:textId="77777777" w:rsidTr="00B00CDB">
        <w:trPr>
          <w:tblHeader/>
        </w:trPr>
        <w:tc>
          <w:tcPr>
            <w:tcW w:w="2511" w:type="dxa"/>
          </w:tcPr>
          <w:p w14:paraId="5F94804C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5F0ABAE6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2" w:type="dxa"/>
            <w:gridSpan w:val="5"/>
          </w:tcPr>
          <w:p w14:paraId="39B0FAD9" w14:textId="5B83BBEA" w:rsidR="00C46A37" w:rsidRPr="00D3725E" w:rsidRDefault="004C0A5F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92BEC" w:rsidRPr="00D3725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ธันวาคม</w:t>
            </w:r>
            <w:r w:rsidR="00A92BEC" w:rsidRPr="00D372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1" w:type="dxa"/>
          </w:tcPr>
          <w:p w14:paraId="559422E2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0" w:type="dxa"/>
            <w:gridSpan w:val="5"/>
          </w:tcPr>
          <w:p w14:paraId="2F0B1FF4" w14:textId="238FABCF" w:rsidR="00C46A37" w:rsidRPr="00D3725E" w:rsidRDefault="004C0A5F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="Angsana New" w:hAnsi="Angsana New"/>
                <w:sz w:val="24"/>
                <w:szCs w:val="24"/>
              </w:rPr>
              <w:t>30</w:t>
            </w:r>
            <w:r w:rsidR="00C46A37" w:rsidRPr="00D372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C46A37" w:rsidRPr="00D3725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C46A37" w:rsidRPr="00D3725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46A37" w:rsidRPr="00D3725E" w14:paraId="5F156D69" w14:textId="77777777" w:rsidTr="00B00CDB">
        <w:trPr>
          <w:tblHeader/>
        </w:trPr>
        <w:tc>
          <w:tcPr>
            <w:tcW w:w="2511" w:type="dxa"/>
          </w:tcPr>
          <w:p w14:paraId="1702E9A7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65CA7339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22B33D75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1496C9F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8D8F5AB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65555CD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12C94130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4DD68C41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ACF6DD5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42B56483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43DDD127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2FAD9DA9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328623BA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46A37" w:rsidRPr="00D3725E" w14:paraId="718DACA9" w14:textId="77777777" w:rsidTr="00B00CDB">
        <w:trPr>
          <w:tblHeader/>
        </w:trPr>
        <w:tc>
          <w:tcPr>
            <w:tcW w:w="2511" w:type="dxa"/>
          </w:tcPr>
          <w:p w14:paraId="541342FD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FDC8B1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93" w:type="dxa"/>
            <w:gridSpan w:val="11"/>
            <w:vAlign w:val="bottom"/>
          </w:tcPr>
          <w:p w14:paraId="0008ED8B" w14:textId="77777777" w:rsidR="00C46A37" w:rsidRPr="00D3725E" w:rsidRDefault="00C46A37" w:rsidP="001E4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B00CDB" w:rsidRPr="00D3725E" w14:paraId="0F44939C" w14:textId="77777777" w:rsidTr="00B00CDB">
        <w:tc>
          <w:tcPr>
            <w:tcW w:w="2511" w:type="dxa"/>
          </w:tcPr>
          <w:p w14:paraId="6325C4F3" w14:textId="77777777" w:rsidR="00B00CDB" w:rsidRPr="00D3725E" w:rsidRDefault="00B00CDB" w:rsidP="00B00CDB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74" w:type="dxa"/>
          </w:tcPr>
          <w:p w14:paraId="3B018D66" w14:textId="77FF1BD3" w:rsidR="00B00CDB" w:rsidRPr="00D3725E" w:rsidRDefault="00B00CDB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59A43D7" w14:textId="2581DC0B" w:rsidR="00B00CDB" w:rsidRPr="00D3725E" w:rsidRDefault="009666A1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A297B60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46EFDC6" w14:textId="1457E8CC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210A5DFD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25C46A36" w14:textId="617FB5F5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097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B2B4F0A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7842007" w14:textId="540557A2" w:rsidR="00B00CDB" w:rsidRPr="00D3725E" w:rsidRDefault="005066E3" w:rsidP="00CA7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vAlign w:val="bottom"/>
          </w:tcPr>
          <w:p w14:paraId="32CD8DE0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12C8A258" w14:textId="585F7598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3608C6E3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9C2BFCB" w14:textId="2991535A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997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D3725E" w14:paraId="085E7C13" w14:textId="77777777" w:rsidTr="00B00CDB">
        <w:tc>
          <w:tcPr>
            <w:tcW w:w="2511" w:type="dxa"/>
          </w:tcPr>
          <w:p w14:paraId="54DF7860" w14:textId="77777777" w:rsidR="00B00CDB" w:rsidRPr="00D3725E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4" w:type="dxa"/>
          </w:tcPr>
          <w:p w14:paraId="1C19D744" w14:textId="0C4A7828" w:rsidR="00B00CDB" w:rsidRPr="00D3725E" w:rsidRDefault="004C0A5F" w:rsidP="00B00CD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5</w:t>
            </w:r>
            <w:r w:rsidR="00B00CDB"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07" w:type="dxa"/>
            <w:vAlign w:val="bottom"/>
          </w:tcPr>
          <w:p w14:paraId="2663FDC2" w14:textId="7C34DCF0" w:rsidR="00B00CDB" w:rsidRPr="00D3725E" w:rsidRDefault="004C0A5F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650ABBD7" w14:textId="77777777" w:rsidR="00B00CDB" w:rsidRPr="00D3725E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67D50211" w14:textId="10E5CC95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71BD33A5" w14:textId="77777777" w:rsidR="00B00CDB" w:rsidRPr="00D3725E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2" w:type="dxa"/>
            <w:vAlign w:val="bottom"/>
          </w:tcPr>
          <w:p w14:paraId="0273293F" w14:textId="6E06C152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9666A1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702035F" w14:textId="77777777" w:rsidR="00B00CDB" w:rsidRPr="00D3725E" w:rsidRDefault="00B00CDB" w:rsidP="00B00CDB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34810CE" w14:textId="67172EED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3EB98FA5" w14:textId="77777777" w:rsidR="00B00CDB" w:rsidRPr="00D3725E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FC87A7D" w14:textId="479AF335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9100D89" w14:textId="77777777" w:rsidR="00B00CDB" w:rsidRPr="00D3725E" w:rsidRDefault="00B00CDB" w:rsidP="00B00CDB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7E431FC" w14:textId="0CB08DB9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5066E3" w:rsidRPr="00D3725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B00CDB" w:rsidRPr="00D3725E" w14:paraId="7AD0EA49" w14:textId="77777777" w:rsidTr="00B00CDB">
        <w:tc>
          <w:tcPr>
            <w:tcW w:w="2511" w:type="dxa"/>
          </w:tcPr>
          <w:p w14:paraId="2BCA8B31" w14:textId="4004871C" w:rsidR="00B00CDB" w:rsidRPr="00D3725E" w:rsidRDefault="00B00CDB" w:rsidP="00B00CDB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dxa"/>
          </w:tcPr>
          <w:p w14:paraId="144AA9AD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C0148" w14:textId="1037304D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270</w:t>
            </w:r>
            <w:r w:rsidR="009666A1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57A9D9CF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5ABF3" w14:textId="336DE9C2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666A1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097</w:t>
            </w:r>
            <w:r w:rsidR="009666A1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6" w:type="dxa"/>
            <w:vAlign w:val="bottom"/>
          </w:tcPr>
          <w:p w14:paraId="1C724346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B9E88" w14:textId="7103712F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9666A1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</w:t>
            </w:r>
            <w:r w:rsidR="009666A1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154DB9E6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17502" w14:textId="7879948E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315</w:t>
            </w:r>
            <w:r w:rsidR="005066E3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42" w:type="dxa"/>
            <w:vAlign w:val="bottom"/>
          </w:tcPr>
          <w:p w14:paraId="2152C05E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AAAC8A" w14:textId="2E9A5548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066E3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="005066E3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31" w:type="dxa"/>
            <w:vAlign w:val="bottom"/>
          </w:tcPr>
          <w:p w14:paraId="74AA1487" w14:textId="77777777" w:rsidR="00B00CDB" w:rsidRPr="00D3725E" w:rsidRDefault="00B00CDB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27C8C" w14:textId="0E14B968" w:rsidR="00B00CDB" w:rsidRPr="00D3725E" w:rsidRDefault="004C0A5F" w:rsidP="00B00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066E3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312</w:t>
            </w:r>
            <w:r w:rsidR="00991285"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D3725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</w:t>
            </w:r>
          </w:p>
        </w:tc>
      </w:tr>
    </w:tbl>
    <w:p w14:paraId="526C93BD" w14:textId="385AF094" w:rsidR="00C46A37" w:rsidRPr="00D3725E" w:rsidRDefault="00C46A37" w:rsidP="00C46A3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6E020D83" w14:textId="5E60280B" w:rsidR="00720FF1" w:rsidRPr="00D3725E" w:rsidRDefault="00364A3F" w:rsidP="00720FF1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C0A5F" w:rsidRPr="00D3725E">
        <w:rPr>
          <w:rFonts w:asciiTheme="majorBidi" w:hAnsiTheme="majorBidi" w:cstheme="majorBidi"/>
          <w:sz w:val="28"/>
          <w:szCs w:val="28"/>
        </w:rPr>
        <w:t>2567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6724BD" w:rsidRPr="00D3725E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เงินเบิกเกินบัญ</w:t>
      </w:r>
      <w:r w:rsidR="008E11DD" w:rsidRPr="00D3725E">
        <w:rPr>
          <w:rFonts w:asciiTheme="majorBidi" w:hAnsiTheme="majorBidi" w:cstheme="majorBidi" w:hint="cs"/>
          <w:sz w:val="28"/>
          <w:szCs w:val="28"/>
          <w:cs/>
        </w:rPr>
        <w:t>ชี</w:t>
      </w:r>
      <w:r w:rsidR="00FB2952" w:rsidRPr="00D3725E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="00FB2952" w:rsidRPr="00D3725E">
        <w:rPr>
          <w:rFonts w:asciiTheme="majorBidi" w:hAnsiTheme="majorBidi" w:cstheme="majorBidi"/>
          <w:sz w:val="28"/>
          <w:szCs w:val="28"/>
          <w:cs/>
        </w:rPr>
        <w:t>จำนวน</w:t>
      </w:r>
      <w:r w:rsidR="00FB295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="00FB2952"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69</w:t>
      </w:r>
      <w:r w:rsidR="00FB295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FB2952" w:rsidRPr="00D372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077A9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และเงินกู้ยืมระยะสั้นจากสถาบันการเงิน</w:t>
      </w:r>
      <w:r w:rsidR="00FB2952" w:rsidRPr="00D3725E">
        <w:rPr>
          <w:rFonts w:asciiTheme="majorBidi" w:hAnsiTheme="majorBidi" w:cstheme="majorBidi" w:hint="cs"/>
          <w:sz w:val="28"/>
          <w:szCs w:val="28"/>
          <w:cs/>
        </w:rPr>
        <w:t>ลดลงจำนวน</w:t>
      </w:r>
      <w:r w:rsidR="00A77B44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479</w:t>
      </w:r>
      <w:r w:rsidR="00FB2952"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53</w:t>
      </w:r>
      <w:r w:rsidR="00A92BEC" w:rsidRPr="00D3725E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E1637A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โดยมีอัตรา</w:t>
      </w:r>
      <w:r w:rsidR="00671690" w:rsidRPr="00D3725E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เงินกู้ยืมขั้นต่ำลบอัตราคงที่ต่อปีและอัตราดอกเบี้ยคงที่ต่อปี กลุ่</w:t>
      </w:r>
      <w:r w:rsidR="00D17E00" w:rsidRPr="00D3725E">
        <w:rPr>
          <w:rFonts w:asciiTheme="majorBidi" w:hAnsiTheme="majorBidi" w:cstheme="majorBidi" w:hint="cs"/>
          <w:sz w:val="28"/>
          <w:szCs w:val="28"/>
          <w:cs/>
        </w:rPr>
        <w:t>ม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="00D24359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="00D24359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720FF1" w:rsidRPr="00D3725E">
        <w:rPr>
          <w:rFonts w:asciiTheme="majorBidi" w:hAnsiTheme="majorBidi" w:cstheme="majorBidi"/>
          <w:sz w:val="28"/>
          <w:szCs w:val="28"/>
          <w:cs/>
        </w:rPr>
        <w:t>ปี</w:t>
      </w:r>
    </w:p>
    <w:p w14:paraId="459A568E" w14:textId="77777777" w:rsidR="008A1216" w:rsidRPr="00D3725E" w:rsidRDefault="008A1216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604509C5" w14:textId="3A06C5A4" w:rsidR="00720FF1" w:rsidRPr="00D3725E" w:rsidRDefault="00720FF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4C0A5F" w:rsidRPr="00D3725E">
        <w:rPr>
          <w:rFonts w:asciiTheme="majorBidi" w:hAnsiTheme="majorBidi" w:cstheme="majorBidi"/>
          <w:sz w:val="28"/>
          <w:szCs w:val="28"/>
        </w:rPr>
        <w:t>2567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บริษัทมี</w:t>
      </w:r>
      <w:r w:rsidR="006724BD" w:rsidRPr="00D3725E">
        <w:rPr>
          <w:rFonts w:asciiTheme="majorBidi" w:hAnsiTheme="majorBidi" w:cstheme="majorBidi" w:hint="cs"/>
          <w:sz w:val="28"/>
          <w:szCs w:val="28"/>
          <w:cs/>
        </w:rPr>
        <w:t>การเบิก</w:t>
      </w:r>
      <w:r w:rsidRPr="00D3725E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</w:t>
      </w:r>
      <w:r w:rsidR="00A502E9" w:rsidRPr="00D3725E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D3725E">
        <w:rPr>
          <w:rFonts w:asciiTheme="majorBidi" w:hAnsiTheme="majorBidi" w:cstheme="majorBidi"/>
          <w:sz w:val="28"/>
          <w:szCs w:val="28"/>
          <w:cs/>
        </w:rPr>
        <w:t>จำนวน</w:t>
      </w:r>
      <w:r w:rsidR="00A77B44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100</w:t>
      </w:r>
      <w:r w:rsidR="00E8423C"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00</w:t>
      </w:r>
      <w:r w:rsidR="00A92BEC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/>
          <w:sz w:val="28"/>
          <w:szCs w:val="28"/>
          <w:cs/>
        </w:rPr>
        <w:t>ล้านบาท โดยมีอัตราดอกเบี้ยคง</w:t>
      </w:r>
      <w:r w:rsidR="00E52996" w:rsidRPr="00D3725E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D3725E">
        <w:rPr>
          <w:rFonts w:asciiTheme="majorBidi" w:hAnsiTheme="majorBidi" w:cstheme="majorBidi"/>
          <w:sz w:val="28"/>
          <w:szCs w:val="28"/>
          <w:cs/>
        </w:rPr>
        <w:t>ต่อปี และมีกำหนดชำระคืนภายในเดือน</w:t>
      </w:r>
      <w:r w:rsidR="00CF5C53" w:rsidRPr="00D3725E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8F1F43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2567</w:t>
      </w:r>
    </w:p>
    <w:p w14:paraId="0D0E866F" w14:textId="77777777" w:rsidR="00720FF1" w:rsidRPr="00D3725E" w:rsidRDefault="00720FF1" w:rsidP="00720FF1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8E6169E" w14:textId="561968A5" w:rsidR="00F071B2" w:rsidRPr="00D3725E" w:rsidRDefault="00F071B2" w:rsidP="00877D27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D3725E">
        <w:rPr>
          <w:rFonts w:asciiTheme="majorBidi" w:hAnsiTheme="majorBidi" w:cstheme="majorBidi"/>
          <w:sz w:val="28"/>
          <w:szCs w:val="28"/>
        </w:rPr>
        <w:t> 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A5F" w:rsidRPr="00D3725E">
        <w:rPr>
          <w:rFonts w:asciiTheme="majorBidi" w:hAnsiTheme="majorBidi" w:cstheme="majorBidi"/>
          <w:sz w:val="28"/>
          <w:szCs w:val="28"/>
        </w:rPr>
        <w:t>2566</w:t>
      </w:r>
      <w:r w:rsidRPr="00D3725E">
        <w:rPr>
          <w:rFonts w:asciiTheme="majorBidi" w:hAnsiTheme="majorBidi" w:cstheme="majorBidi"/>
          <w:sz w:val="28"/>
          <w:szCs w:val="28"/>
        </w:rPr>
        <w:t> </w:t>
      </w:r>
      <w:r w:rsidRPr="00D3725E">
        <w:rPr>
          <w:rFonts w:asciiTheme="majorBidi" w:hAnsiTheme="majorBidi" w:cstheme="majorBidi"/>
          <w:sz w:val="28"/>
          <w:szCs w:val="28"/>
          <w:cs/>
        </w:rPr>
        <w:t>บริษัทมีเงินกู้ยืมระยะยาวจากสถาบันการเงิน มีอัตรา</w:t>
      </w:r>
      <w:r w:rsidR="00282C54" w:rsidRPr="00D3725E">
        <w:rPr>
          <w:rFonts w:asciiTheme="majorBidi" w:hAnsiTheme="majorBidi" w:cstheme="majorBidi" w:hint="cs"/>
          <w:sz w:val="28"/>
          <w:szCs w:val="28"/>
          <w:cs/>
        </w:rPr>
        <w:t>ดอกเบี้ย</w:t>
      </w:r>
      <w:r w:rsidRPr="00D3725E">
        <w:rPr>
          <w:rFonts w:asciiTheme="majorBidi" w:hAnsiTheme="majorBidi" w:cstheme="majorBidi"/>
          <w:sz w:val="28"/>
          <w:szCs w:val="28"/>
          <w:cs/>
        </w:rPr>
        <w:t>เงินกู้ยืมขั้นต่ำ</w:t>
      </w:r>
      <w:r w:rsidR="00C86A9A" w:rsidRPr="00D3725E">
        <w:rPr>
          <w:rFonts w:asciiTheme="majorBidi" w:hAnsiTheme="majorBidi" w:cstheme="majorBidi" w:hint="cs"/>
          <w:sz w:val="28"/>
          <w:szCs w:val="28"/>
          <w:cs/>
        </w:rPr>
        <w:t>เฉลี่ย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ลบ</w:t>
      </w:r>
      <w:r w:rsidRPr="00D3725E">
        <w:rPr>
          <w:rFonts w:asciiTheme="majorBidi" w:hAnsiTheme="majorBidi" w:cstheme="majorBidi"/>
          <w:sz w:val="28"/>
          <w:szCs w:val="28"/>
          <w:cs/>
        </w:rPr>
        <w:t>อัตราคงที่ต่อปี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0C5EFB" w:rsidRPr="00D3725E">
        <w:rPr>
          <w:rFonts w:asciiTheme="majorBidi" w:hAnsiTheme="majorBidi" w:cstheme="majorBidi"/>
          <w:sz w:val="28"/>
          <w:szCs w:val="28"/>
          <w:cs/>
        </w:rPr>
        <w:br/>
      </w:r>
      <w:r w:rsidR="00282C54" w:rsidRPr="00D3725E">
        <w:rPr>
          <w:rFonts w:asciiTheme="majorBidi" w:hAnsiTheme="majorBidi" w:cstheme="majorBidi" w:hint="cs"/>
          <w:sz w:val="28"/>
          <w:szCs w:val="28"/>
          <w:cs/>
        </w:rPr>
        <w:t>เงินต้น</w:t>
      </w:r>
      <w:r w:rsidR="00C86A9A" w:rsidRPr="00D3725E">
        <w:rPr>
          <w:rFonts w:asciiTheme="majorBidi" w:hAnsiTheme="majorBidi" w:cstheme="majorBidi" w:hint="cs"/>
          <w:sz w:val="28"/>
          <w:szCs w:val="28"/>
          <w:cs/>
        </w:rPr>
        <w:t>ส่วนที่เหลือ</w:t>
      </w:r>
      <w:r w:rsidR="00EE4864" w:rsidRPr="00D3725E">
        <w:rPr>
          <w:rFonts w:asciiTheme="majorBidi" w:hAnsiTheme="majorBidi" w:cstheme="majorBidi" w:hint="cs"/>
          <w:sz w:val="28"/>
          <w:szCs w:val="28"/>
          <w:cs/>
        </w:rPr>
        <w:t>มี</w:t>
      </w:r>
      <w:r w:rsidRPr="00D3725E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="00EE4864" w:rsidRPr="00D3725E">
        <w:rPr>
          <w:rFonts w:asciiTheme="majorBidi" w:hAnsiTheme="majorBidi" w:cstheme="majorBidi" w:hint="cs"/>
          <w:sz w:val="28"/>
          <w:szCs w:val="28"/>
          <w:cs/>
        </w:rPr>
        <w:t>คืนตามระยะเวลาที่ระบุไว้ในสัญญา</w:t>
      </w:r>
      <w:r w:rsidR="000C5EFB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82C54" w:rsidRPr="00D3725E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0C5EFB" w:rsidRPr="00D3725E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="00EE4864" w:rsidRPr="00D3725E">
        <w:rPr>
          <w:rFonts w:asciiTheme="majorBidi" w:hAnsiTheme="majorBidi" w:cstheme="majorBidi" w:hint="cs"/>
          <w:sz w:val="28"/>
          <w:szCs w:val="28"/>
          <w:cs/>
        </w:rPr>
        <w:t>จัดประเภทเงินกู้ยืมระยะยาวที่จะ</w:t>
      </w:r>
      <w:r w:rsidR="00EE4864" w:rsidRPr="00D3725E">
        <w:rPr>
          <w:rFonts w:asciiTheme="majorBidi" w:hAnsiTheme="majorBidi" w:cstheme="majorBidi"/>
          <w:sz w:val="28"/>
          <w:szCs w:val="28"/>
          <w:cs/>
        </w:rPr>
        <w:t xml:space="preserve">ถึงกำหนดชำระภายใน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="00EE4864" w:rsidRPr="00D3725E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7A451F2B" w14:textId="631C49C8" w:rsidR="00E02CF6" w:rsidRPr="00D3725E" w:rsidRDefault="00E02CF6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54080604" w14:textId="0C88E45F" w:rsidR="00EE4864" w:rsidRPr="00D3725E" w:rsidRDefault="00EE4864" w:rsidP="00EE4864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725E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="00084AFE" w:rsidRPr="00D3725E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D3725E">
        <w:rPr>
          <w:rFonts w:asciiTheme="majorBidi" w:hAnsiTheme="majorBidi" w:cstheme="majorBidi"/>
          <w:sz w:val="28"/>
          <w:szCs w:val="28"/>
          <w:cs/>
        </w:rPr>
        <w:t>ต่อส่วนของผู้ถือหุ้น</w:t>
      </w:r>
      <w:r w:rsidR="00274D86" w:rsidRPr="00D3725E">
        <w:rPr>
          <w:rFonts w:asciiTheme="majorBidi" w:hAnsiTheme="majorBidi" w:cstheme="majorBidi" w:hint="cs"/>
          <w:sz w:val="28"/>
          <w:szCs w:val="28"/>
          <w:cs/>
        </w:rPr>
        <w:t xml:space="preserve"> การดำรง</w:t>
      </w:r>
      <w:r w:rsidR="00274D86" w:rsidRPr="00D3725E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="00274D86" w:rsidRPr="00D3725E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274D86" w:rsidRPr="00D3725E">
        <w:rPr>
          <w:rFonts w:asciiTheme="majorBidi" w:hAnsiTheme="majorBidi"/>
          <w:sz w:val="28"/>
          <w:szCs w:val="28"/>
          <w:cs/>
        </w:rPr>
        <w:t>กำหนดสัดส่วนภาระหนี้ต่อมูลค่าหลักประกันไม่เกิน</w:t>
      </w:r>
      <w:r w:rsidR="00274D86" w:rsidRPr="00D3725E">
        <w:rPr>
          <w:rFonts w:asciiTheme="majorBidi" w:hAnsiTheme="majorBidi" w:hint="cs"/>
          <w:sz w:val="28"/>
          <w:szCs w:val="28"/>
          <w:cs/>
        </w:rPr>
        <w:t>ร้อยละ</w:t>
      </w:r>
      <w:r w:rsidR="00274D86" w:rsidRPr="00D3725E">
        <w:rPr>
          <w:rFonts w:asciiTheme="majorBidi" w:hAnsiTheme="majorBidi"/>
          <w:sz w:val="28"/>
          <w:szCs w:val="28"/>
          <w:cs/>
        </w:rPr>
        <w:t xml:space="preserve"> </w:t>
      </w:r>
      <w:r w:rsidR="004C0A5F" w:rsidRPr="00D3725E">
        <w:rPr>
          <w:rFonts w:asciiTheme="majorBidi" w:hAnsiTheme="majorBidi"/>
          <w:sz w:val="28"/>
          <w:szCs w:val="28"/>
        </w:rPr>
        <w:t>70</w:t>
      </w:r>
      <w:r w:rsidR="00274D86" w:rsidRPr="00D3725E">
        <w:rPr>
          <w:rFonts w:asciiTheme="majorBidi" w:hAnsiTheme="majorBidi"/>
          <w:sz w:val="28"/>
          <w:szCs w:val="28"/>
          <w:cs/>
        </w:rPr>
        <w:t xml:space="preserve"> ของมูลค่าหุ้น</w:t>
      </w:r>
      <w:r w:rsidR="00274D86" w:rsidRPr="00D3725E">
        <w:rPr>
          <w:rFonts w:asciiTheme="majorBidi" w:hAnsiTheme="majorBidi" w:hint="cs"/>
          <w:sz w:val="28"/>
          <w:szCs w:val="28"/>
          <w:cs/>
        </w:rPr>
        <w:t>ที่นำมาค้ำประกัน โดยบริษัทได้นำหุ้นสามัญของบริษัทย่อย</w:t>
      </w:r>
      <w:r w:rsidR="00B00CDB" w:rsidRPr="00D3725E">
        <w:rPr>
          <w:rFonts w:asciiTheme="majorBidi" w:hAnsiTheme="majorBidi" w:hint="cs"/>
          <w:sz w:val="28"/>
          <w:szCs w:val="28"/>
          <w:cs/>
        </w:rPr>
        <w:t>ทางอ้อม</w:t>
      </w:r>
      <w:r w:rsidR="00274D86" w:rsidRPr="00D3725E">
        <w:rPr>
          <w:rFonts w:asciiTheme="majorBidi" w:hAnsiTheme="majorBidi" w:hint="cs"/>
          <w:sz w:val="28"/>
          <w:szCs w:val="28"/>
          <w:cs/>
        </w:rPr>
        <w:t>แห่งหนึ่งมาเป็นหลักประกันเงินกู้ยืมจากสถาบันการเงิน</w:t>
      </w:r>
    </w:p>
    <w:p w14:paraId="1DFE7D39" w14:textId="77777777" w:rsidR="00F071B2" w:rsidRPr="00D3725E" w:rsidRDefault="00F071B2" w:rsidP="000458CD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59B3EC47" w14:textId="1D72CFAD" w:rsidR="00877D27" w:rsidRPr="00D3725E" w:rsidRDefault="008C6878" w:rsidP="008C687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 xml:space="preserve">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A5F" w:rsidRPr="00D3725E">
        <w:rPr>
          <w:rFonts w:asciiTheme="majorBidi" w:hAnsiTheme="majorBidi" w:cstheme="majorBidi"/>
          <w:spacing w:val="-4"/>
          <w:sz w:val="28"/>
          <w:szCs w:val="28"/>
        </w:rPr>
        <w:t>2566</w:t>
      </w:r>
      <w:r w:rsidRPr="00D3725E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F071B2" w:rsidRPr="00D3725E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บริษัทย่อยมีเงินกู้ยืมระยะยาวจากสถาบันการเงินโดยมีอัตรา</w:t>
      </w:r>
      <w:r w:rsidR="00282C54" w:rsidRPr="00D3725E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="00F071B2" w:rsidRPr="00D3725E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="00F071B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D3725E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อัตราดอกเบี้ย </w:t>
      </w:r>
      <w:r w:rsidR="00711A72" w:rsidRPr="00D3725E">
        <w:rPr>
          <w:rFonts w:asciiTheme="majorBidi" w:hAnsiTheme="majorBidi" w:cstheme="majorBidi"/>
          <w:sz w:val="28"/>
          <w:szCs w:val="28"/>
        </w:rPr>
        <w:t>SOF</w:t>
      </w:r>
      <w:r w:rsidR="003119B2" w:rsidRPr="00D3725E">
        <w:rPr>
          <w:rFonts w:asciiTheme="majorBidi" w:hAnsiTheme="majorBidi" w:cstheme="majorBidi"/>
          <w:sz w:val="28"/>
          <w:szCs w:val="28"/>
        </w:rPr>
        <w:t>R</w:t>
      </w:r>
      <w:r w:rsidR="00F071B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3</w:t>
      </w:r>
      <w:r w:rsidR="00F071B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F071B2" w:rsidRPr="00D3725E">
        <w:rPr>
          <w:rFonts w:asciiTheme="majorBidi" w:hAnsiTheme="majorBidi" w:cstheme="majorBidi" w:hint="cs"/>
          <w:sz w:val="28"/>
          <w:szCs w:val="28"/>
          <w:cs/>
        </w:rPr>
        <w:t xml:space="preserve">เดือน บวกอัตราส่วนเพิ่มคงที่ต่อปี และอัตราดอกเบี้ย </w:t>
      </w:r>
      <w:r w:rsidR="00F071B2" w:rsidRPr="00D3725E">
        <w:rPr>
          <w:rFonts w:asciiTheme="majorBidi" w:hAnsiTheme="majorBidi" w:cstheme="majorBidi"/>
          <w:sz w:val="28"/>
          <w:szCs w:val="28"/>
        </w:rPr>
        <w:t>TH</w:t>
      </w:r>
      <w:r w:rsidR="00711A72" w:rsidRPr="00D3725E">
        <w:rPr>
          <w:rFonts w:asciiTheme="majorBidi" w:hAnsiTheme="majorBidi" w:cstheme="majorBidi"/>
          <w:sz w:val="28"/>
          <w:szCs w:val="28"/>
        </w:rPr>
        <w:t>OR</w:t>
      </w:r>
      <w:r w:rsidR="006F38A1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AB1E17" w:rsidRPr="00D3725E">
        <w:rPr>
          <w:rFonts w:asciiTheme="majorBidi" w:hAnsiTheme="majorBidi" w:cstheme="majorBidi" w:hint="cs"/>
          <w:sz w:val="28"/>
          <w:szCs w:val="28"/>
          <w:cs/>
        </w:rPr>
        <w:t>เฉ</w:t>
      </w:r>
      <w:r w:rsidR="00744ACE" w:rsidRPr="00D3725E">
        <w:rPr>
          <w:rFonts w:asciiTheme="majorBidi" w:hAnsiTheme="majorBidi" w:cstheme="majorBidi" w:hint="cs"/>
          <w:sz w:val="28"/>
          <w:szCs w:val="28"/>
          <w:cs/>
        </w:rPr>
        <w:t xml:space="preserve">ลี่ย </w:t>
      </w:r>
      <w:r w:rsidR="00744ACE" w:rsidRPr="00D3725E">
        <w:rPr>
          <w:rFonts w:asciiTheme="majorBidi" w:hAnsiTheme="majorBidi" w:cstheme="majorBidi"/>
          <w:sz w:val="28"/>
          <w:szCs w:val="28"/>
        </w:rPr>
        <w:t>3</w:t>
      </w:r>
      <w:r w:rsidR="00744ACE" w:rsidRPr="00D3725E">
        <w:rPr>
          <w:rFonts w:asciiTheme="majorBidi" w:hAnsiTheme="majorBidi" w:cstheme="majorBidi" w:hint="cs"/>
          <w:sz w:val="28"/>
          <w:szCs w:val="28"/>
          <w:cs/>
        </w:rPr>
        <w:t xml:space="preserve"> เดือน </w:t>
      </w:r>
      <w:r w:rsidR="00F071B2" w:rsidRPr="00D3725E">
        <w:rPr>
          <w:rFonts w:asciiTheme="majorBidi" w:hAnsiTheme="majorBidi" w:cstheme="majorBidi" w:hint="cs"/>
          <w:sz w:val="28"/>
          <w:szCs w:val="28"/>
          <w:cs/>
        </w:rPr>
        <w:t>บวกอัตราส่วนเพิ่มคงที่ต่อป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ี</w:t>
      </w:r>
    </w:p>
    <w:p w14:paraId="486AFA20" w14:textId="77777777" w:rsidR="00877D27" w:rsidRPr="00D3725E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FD77647" w14:textId="6A9BFA51" w:rsidR="00F071B2" w:rsidRPr="00D3725E" w:rsidRDefault="00F071B2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เงินกู้ยืมส่วนใหญ่ของบริษัทย่อยมีกำหนดชำระคืนเงินต้นเมื่อไถ่ถอนโฉนดที่ดินในอัตราที่ระบุในสัญญา เงินต้นส่วนที่เหลือมีกำหนดชำระคืนตามระยะเวลาที่ระบุไว้ในสัญญาโดย</w:t>
      </w:r>
      <w:r w:rsidR="00C612B7" w:rsidRPr="00D3725E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จัดประเภทเงินกู้ยืมระยะยาวที่จะถึงกำหนดชำระภายใน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ปี </w:t>
      </w:r>
    </w:p>
    <w:p w14:paraId="7FD61033" w14:textId="77777777" w:rsidR="00E112AF" w:rsidRPr="00D3725E" w:rsidRDefault="00E112AF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7DC11B0" w14:textId="72B715FD" w:rsidR="00F071B2" w:rsidRPr="00D3725E" w:rsidRDefault="00F071B2" w:rsidP="005E1349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การดำรงอัตราส่วนหนี้สินต่อส่วน</w:t>
      </w:r>
      <w:r w:rsidRPr="00D3725E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="0020511A" w:rsidRPr="00D3725E">
        <w:rPr>
          <w:rFonts w:asciiTheme="majorBidi" w:hAnsiTheme="majorBidi" w:cstheme="majorBidi"/>
          <w:spacing w:val="-2"/>
          <w:sz w:val="28"/>
          <w:szCs w:val="28"/>
          <w:cs/>
        </w:rPr>
        <w:t>การดำรงอัตราส่วนหนี้สิน</w:t>
      </w:r>
      <w:r w:rsidR="0020511A"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ที่มีภาระดอกเบี้ย</w:t>
      </w:r>
      <w:r w:rsidR="0020511A" w:rsidRPr="00D3725E">
        <w:rPr>
          <w:rFonts w:asciiTheme="majorBidi" w:hAnsiTheme="majorBidi" w:cstheme="majorBidi"/>
          <w:spacing w:val="-2"/>
          <w:sz w:val="28"/>
          <w:szCs w:val="28"/>
          <w:cs/>
        </w:rPr>
        <w:t>ต่อส่วนของผู้ถือหุ้น</w:t>
      </w:r>
      <w:r w:rsidR="0020511A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725E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D3725E">
        <w:rPr>
          <w:rFonts w:asciiTheme="majorBidi" w:hAnsiTheme="majorBidi" w:cstheme="majorBidi"/>
          <w:sz w:val="28"/>
          <w:szCs w:val="28"/>
          <w:cs/>
        </w:rPr>
        <w:t>ต่อกำไรก่อนหักดอกเบี้ยจ่าย ภาษี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 </w:t>
      </w:r>
      <w:r w:rsidR="000A6F0F" w:rsidRPr="00D3725E">
        <w:rPr>
          <w:rFonts w:asciiTheme="majorBidi" w:hAnsiTheme="majorBidi" w:cstheme="majorBidi"/>
          <w:sz w:val="28"/>
          <w:szCs w:val="28"/>
        </w:rPr>
        <w:br/>
      </w:r>
      <w:r w:rsidRPr="00D3725E">
        <w:rPr>
          <w:rFonts w:asciiTheme="majorBidi" w:hAnsiTheme="majorBidi" w:cstheme="majorBidi"/>
          <w:sz w:val="28"/>
          <w:szCs w:val="28"/>
          <w:cs/>
        </w:rPr>
        <w:t>การควบหรือรวมกิจการกับบริษัทอื่น การลงทุนในหลักทรัพย์ การลดทุนหรือจ่ายเงินปันผล และการโอนสิทธิในสัญญาประกันภัยและสัญญาก่อสร้าง เป็นต้น</w:t>
      </w:r>
    </w:p>
    <w:p w14:paraId="1CFE6C0B" w14:textId="77777777" w:rsidR="00274D86" w:rsidRPr="00D3725E" w:rsidRDefault="00274D86" w:rsidP="00274D86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288273AA" w14:textId="73CDBC64" w:rsidR="00F071B2" w:rsidRPr="00D3725E" w:rsidRDefault="00F071B2" w:rsidP="000458CD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 </w:t>
      </w:r>
      <w:r w:rsidRPr="00D3725E">
        <w:rPr>
          <w:rFonts w:asciiTheme="majorBidi" w:hAnsiTheme="majorBidi" w:cstheme="majorBidi"/>
          <w:sz w:val="28"/>
          <w:szCs w:val="28"/>
          <w:cs/>
        </w:rPr>
        <w:t>ไปจดจำนองไว้กับสถาบันการเงินรวมถึงโอนสิทธิในสัญญาประกันภัย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86A9A" w:rsidRPr="00D3725E">
        <w:rPr>
          <w:rFonts w:asciiTheme="majorBidi" w:hAnsiTheme="majorBidi" w:cstheme="majorBidi"/>
          <w:sz w:val="28"/>
          <w:szCs w:val="28"/>
          <w:cs/>
        </w:rPr>
        <w:br/>
      </w:r>
      <w:r w:rsidR="001A79EA" w:rsidRPr="00D3725E">
        <w:rPr>
          <w:rFonts w:asciiTheme="majorBidi" w:hAnsiTheme="majorBidi" w:cstheme="majorBidi" w:hint="cs"/>
          <w:sz w:val="28"/>
          <w:szCs w:val="28"/>
          <w:cs/>
        </w:rPr>
        <w:t xml:space="preserve">สิทธิในสัญญาเช่าที่ดิน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และสิทธิเรียกร้องในบัญชีเงินฝากธนาคาร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เพื่อใช้เป็นหลักประกัน</w:t>
      </w:r>
      <w:r w:rsidR="005E1349" w:rsidRPr="00D3725E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D3725E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6ADDEA2D" w14:textId="77777777" w:rsidR="00877D27" w:rsidRPr="00D3725E" w:rsidRDefault="00877D27" w:rsidP="00877D27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23F5BEB" w14:textId="0005B481" w:rsidR="002A74DB" w:rsidRPr="00D3725E" w:rsidRDefault="002A74DB" w:rsidP="002A74DB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A92BEC" w:rsidRPr="00D3725E">
        <w:rPr>
          <w:rFonts w:ascii="Angsana New" w:hAnsi="Angsana New"/>
          <w:sz w:val="28"/>
          <w:szCs w:val="28"/>
        </w:rPr>
        <w:t xml:space="preserve"> </w:t>
      </w:r>
      <w:r w:rsidR="00A92BEC" w:rsidRPr="00D372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A5F" w:rsidRPr="00D3725E">
        <w:rPr>
          <w:rFonts w:asciiTheme="majorBidi" w:hAnsiTheme="majorBidi" w:cstheme="majorBidi"/>
          <w:sz w:val="28"/>
          <w:szCs w:val="28"/>
        </w:rPr>
        <w:t>2566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 กลุ่มบริษัทและบริษัทมีวงเงินสินเชื่อซึ่งยังไม่ได้เบิกใช้จำนวน</w:t>
      </w:r>
      <w:r w:rsidR="00133E52"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 w:cstheme="majorBidi" w:hint="cs"/>
          <w:sz w:val="28"/>
          <w:szCs w:val="28"/>
        </w:rPr>
        <w:t>15</w:t>
      </w:r>
      <w:r w:rsidR="00D738BD" w:rsidRPr="00D3725E">
        <w:rPr>
          <w:rFonts w:asciiTheme="majorBidi" w:hAnsiTheme="majorBidi" w:cstheme="majorBidi"/>
          <w:sz w:val="28"/>
          <w:szCs w:val="28"/>
        </w:rPr>
        <w:t>,</w:t>
      </w:r>
      <w:r w:rsidR="004C0A5F" w:rsidRPr="00D3725E">
        <w:rPr>
          <w:rFonts w:asciiTheme="majorBidi" w:hAnsiTheme="majorBidi" w:cstheme="majorBidi"/>
          <w:sz w:val="28"/>
          <w:szCs w:val="28"/>
        </w:rPr>
        <w:t>553</w:t>
      </w:r>
      <w:r w:rsidR="00D738BD"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60</w:t>
      </w:r>
      <w:r w:rsidR="00A92BEC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="004C0A5F" w:rsidRPr="00D3725E">
        <w:rPr>
          <w:rFonts w:asciiTheme="majorBidi" w:hAnsiTheme="majorBidi" w:cstheme="majorBidi"/>
          <w:sz w:val="28"/>
          <w:szCs w:val="28"/>
        </w:rPr>
        <w:t>2</w:t>
      </w:r>
      <w:r w:rsidR="0016595B" w:rsidRPr="00D3725E">
        <w:rPr>
          <w:rFonts w:asciiTheme="majorBidi" w:hAnsiTheme="majorBidi" w:cstheme="majorBidi"/>
          <w:sz w:val="28"/>
          <w:szCs w:val="28"/>
        </w:rPr>
        <w:t>,</w:t>
      </w:r>
      <w:r w:rsidR="004C0A5F" w:rsidRPr="00D3725E">
        <w:rPr>
          <w:rFonts w:asciiTheme="majorBidi" w:hAnsiTheme="majorBidi" w:cstheme="majorBidi"/>
          <w:sz w:val="28"/>
          <w:szCs w:val="28"/>
        </w:rPr>
        <w:t>490</w:t>
      </w:r>
      <w:r w:rsidR="0016595B"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74</w:t>
      </w:r>
      <w:r w:rsidR="00A92BEC"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D3725E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30</w:t>
      </w:r>
      <w:r w:rsidRPr="00D372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D372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D3725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15</w:t>
      </w:r>
      <w:r w:rsidR="00ED55C0" w:rsidRPr="00D372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630</w:t>
      </w:r>
      <w:r w:rsidR="00ED55C0" w:rsidRPr="00D372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D372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ED55C0" w:rsidRPr="00D3725E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590</w:t>
      </w:r>
      <w:r w:rsidR="00ED55C0" w:rsidRPr="00D3725E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i/>
          <w:iCs/>
          <w:sz w:val="28"/>
          <w:szCs w:val="28"/>
        </w:rPr>
        <w:t>74</w:t>
      </w:r>
      <w:r w:rsidRPr="00D372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6A5B993B" w14:textId="77777777" w:rsidR="002A74DB" w:rsidRPr="00D3725E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7D82D18" w14:textId="65874A6E" w:rsidR="002A74DB" w:rsidRPr="00D3725E" w:rsidRDefault="002A74DB" w:rsidP="002A74DB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2A74DB" w:rsidRPr="00D3725E" w:rsidSect="00F941D9">
          <w:headerReference w:type="default" r:id="rId11"/>
          <w:footerReference w:type="default" r:id="rId12"/>
          <w:type w:val="nextColumn"/>
          <w:pgSz w:w="11909" w:h="16834" w:code="9"/>
          <w:pgMar w:top="691" w:right="1152" w:bottom="576" w:left="1152" w:header="720" w:footer="720" w:gutter="0"/>
          <w:pgNumType w:start="15"/>
          <w:cols w:space="720"/>
        </w:sectPr>
      </w:pPr>
    </w:p>
    <w:p w14:paraId="08FC89E0" w14:textId="58231D13" w:rsidR="00CA3B97" w:rsidRPr="00D3725E" w:rsidRDefault="000F047A" w:rsidP="00CA3B97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1" w:name="_Hlk132984420"/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1"/>
    </w:p>
    <w:p w14:paraId="2B460021" w14:textId="77777777" w:rsidR="00A92BEC" w:rsidRPr="00D3725E" w:rsidRDefault="00A92BEC" w:rsidP="00FF7ECB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16018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54"/>
        <w:gridCol w:w="548"/>
        <w:gridCol w:w="255"/>
        <w:gridCol w:w="587"/>
        <w:gridCol w:w="281"/>
        <w:gridCol w:w="553"/>
        <w:gridCol w:w="259"/>
        <w:gridCol w:w="616"/>
        <w:gridCol w:w="259"/>
        <w:gridCol w:w="570"/>
        <w:gridCol w:w="259"/>
        <w:gridCol w:w="616"/>
        <w:gridCol w:w="315"/>
        <w:gridCol w:w="566"/>
        <w:gridCol w:w="261"/>
        <w:gridCol w:w="577"/>
        <w:gridCol w:w="263"/>
        <w:gridCol w:w="568"/>
        <w:gridCol w:w="255"/>
        <w:gridCol w:w="588"/>
        <w:gridCol w:w="302"/>
        <w:gridCol w:w="576"/>
        <w:gridCol w:w="255"/>
        <w:gridCol w:w="604"/>
        <w:gridCol w:w="284"/>
        <w:gridCol w:w="625"/>
        <w:gridCol w:w="260"/>
        <w:gridCol w:w="706"/>
      </w:tblGrid>
      <w:tr w:rsidR="006A3AF2" w:rsidRPr="00D3725E" w14:paraId="639342D5" w14:textId="77777777" w:rsidTr="008465D3">
        <w:trPr>
          <w:trHeight w:val="249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F811B" w14:textId="77777777" w:rsidR="006A3AF2" w:rsidRPr="00D3725E" w:rsidRDefault="006A3AF2" w:rsidP="008465D3">
            <w:pPr>
              <w:spacing w:line="240" w:lineRule="auto"/>
              <w:ind w:left="-288" w:firstLine="288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3E28E6C3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4229ADB7" w14:textId="77777777" w:rsidR="006A3AF2" w:rsidRPr="00D3725E" w:rsidRDefault="006A3AF2" w:rsidP="008465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53FA2E61" w14:textId="2C6B36A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3FD22477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left w:val="nil"/>
              <w:right w:val="nil"/>
            </w:tcBorders>
            <w:vAlign w:val="bottom"/>
          </w:tcPr>
          <w:p w14:paraId="7BCDD247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208E0F6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49AAF7E3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3EF493FC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47DE0031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2ABA22E1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41D8EBBA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39D81E2E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0A9BDC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90A15E6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vAlign w:val="bottom"/>
          </w:tcPr>
          <w:p w14:paraId="52F6DD43" w14:textId="77777777" w:rsidR="006A3AF2" w:rsidRPr="00D3725E" w:rsidRDefault="006A3AF2" w:rsidP="008465D3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A3AF2" w:rsidRPr="00D3725E" w14:paraId="1BA67622" w14:textId="77777777" w:rsidTr="008465D3">
        <w:trPr>
          <w:trHeight w:val="249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7CA02" w14:textId="4AA1C7FA" w:rsidR="006A3AF2" w:rsidRPr="00D3725E" w:rsidRDefault="006A3AF2" w:rsidP="008465D3">
            <w:pPr>
              <w:spacing w:line="240" w:lineRule="auto"/>
              <w:ind w:left="-288" w:firstLine="288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สำหรับ</w:t>
            </w:r>
            <w:r w:rsidR="00E60990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งวดสามเดือน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458D8665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61699819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อสังหาริมทรัพย์เพื่อขาย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2AFCD4E5" w14:textId="77777777" w:rsidR="006A3AF2" w:rsidRPr="00D3725E" w:rsidRDefault="006A3AF2" w:rsidP="008465D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46F1AD6" w14:textId="77777777" w:rsidR="00744673" w:rsidRPr="00D3725E" w:rsidRDefault="00744673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4080188D" w14:textId="4EF76874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อสังหาริมทรัพย์เพื่อ</w:t>
            </w:r>
          </w:p>
          <w:p w14:paraId="0D3ABE61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pacing w:val="-8"/>
                <w:sz w:val="16"/>
                <w:szCs w:val="16"/>
                <w:cs/>
              </w:rPr>
              <w:t>ให้เช่าและบริการ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21A64AF5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left w:val="nil"/>
              <w:right w:val="nil"/>
            </w:tcBorders>
            <w:vAlign w:val="bottom"/>
          </w:tcPr>
          <w:p w14:paraId="039669EE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3C6A8988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ด้านอุตสาหกรรม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E2AF77A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3164F1B1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0898DC23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ผลิตและจำหน่ายกระแสไฟฟ้า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6B41CD1B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6666CF5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ปรึกษาการบริหารและ</w:t>
            </w:r>
          </w:p>
          <w:p w14:paraId="326EDF6D" w14:textId="4572B9FE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ควบคุมงานก่อสร้าง</w:t>
            </w:r>
            <w:r w:rsidR="00B26A21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 xml:space="preserve"> บริการด้านการออกแบบ</w:t>
            </w:r>
            <w:r w:rsidR="001232EF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งานสถาปัตยกรรม วิศวกรรม</w:t>
            </w:r>
            <w:r w:rsidR="00744673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 xml:space="preserve"> และบริการอื่น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27E2C11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D6D6F5B" w14:textId="77777777" w:rsidR="006A3AF2" w:rsidRPr="00D3725E" w:rsidRDefault="006A3AF2" w:rsidP="008465D3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  <w:p w14:paraId="0A55AE1C" w14:textId="77777777" w:rsidR="006A3AF2" w:rsidRPr="00D3725E" w:rsidRDefault="006A3AF2" w:rsidP="008465D3">
            <w:pPr>
              <w:spacing w:line="240" w:lineRule="auto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ส่วนงาน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1405168E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223F09C6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766AFA5" w14:textId="77777777" w:rsidR="006A3AF2" w:rsidRPr="00D3725E" w:rsidRDefault="006A3AF2" w:rsidP="008465D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91" w:type="dxa"/>
            <w:gridSpan w:val="3"/>
            <w:tcBorders>
              <w:left w:val="nil"/>
              <w:right w:val="nil"/>
            </w:tcBorders>
            <w:vAlign w:val="bottom"/>
          </w:tcPr>
          <w:p w14:paraId="696D280D" w14:textId="77777777" w:rsidR="006A3AF2" w:rsidRPr="00D3725E" w:rsidRDefault="006A3AF2" w:rsidP="008465D3">
            <w:pPr>
              <w:spacing w:line="240" w:lineRule="auto"/>
              <w:ind w:left="-115" w:right="312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  <w:t>งบการเงินรวม</w:t>
            </w:r>
          </w:p>
        </w:tc>
      </w:tr>
      <w:tr w:rsidR="00CA77C4" w:rsidRPr="00D3725E" w14:paraId="2755C4B8" w14:textId="77777777" w:rsidTr="008465D3">
        <w:trPr>
          <w:trHeight w:val="301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EB00C" w14:textId="2C41F057" w:rsidR="00CA77C4" w:rsidRPr="00D3725E" w:rsidRDefault="00A96521" w:rsidP="00CA77C4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  </w:t>
            </w:r>
            <w:r w:rsidR="00CA77C4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>วันที่</w:t>
            </w:r>
            <w:r w:rsidR="00CA77C4" w:rsidRPr="00D3725E">
              <w:rPr>
                <w:rFonts w:ascii="Angsana New" w:hAnsi="Angsana New"/>
                <w:b/>
                <w:bCs/>
                <w:i/>
                <w:iCs/>
                <w:color w:val="000000"/>
              </w:rPr>
              <w:t xml:space="preserve"> </w:t>
            </w:r>
            <w:r w:rsidR="004C0A5F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31</w:t>
            </w:r>
            <w:r w:rsidR="00CA77C4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ธันวาคม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A8490F4" w14:textId="34603566" w:rsidR="00CA77C4" w:rsidRPr="00D3725E" w:rsidRDefault="004C0A5F" w:rsidP="00CA77C4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cs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AB9BD41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29E2D93" w14:textId="501E9C65" w:rsidR="00CA77C4" w:rsidRPr="00D3725E" w:rsidRDefault="004C0A5F" w:rsidP="00CA77C4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bottom"/>
          </w:tcPr>
          <w:p w14:paraId="59471467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6E68F82" w14:textId="4B7BD3FD" w:rsidR="00CA77C4" w:rsidRPr="00D3725E" w:rsidRDefault="004C0A5F" w:rsidP="00CA77C4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1C2AC5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21A1986B" w14:textId="2263AFB9" w:rsidR="00CA77C4" w:rsidRPr="00D3725E" w:rsidRDefault="004C0A5F" w:rsidP="00CA77C4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bottom"/>
          </w:tcPr>
          <w:p w14:paraId="4F60F3F9" w14:textId="77777777" w:rsidR="00CA77C4" w:rsidRPr="00D3725E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bottom"/>
          </w:tcPr>
          <w:p w14:paraId="557C6CA6" w14:textId="6F1962BC" w:rsidR="00CA77C4" w:rsidRPr="00D3725E" w:rsidRDefault="004C0A5F" w:rsidP="00CA77C4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1610A4D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2D4F854" w14:textId="2B01D864" w:rsidR="00CA77C4" w:rsidRPr="00D3725E" w:rsidRDefault="004C0A5F" w:rsidP="00CA77C4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F476583" w14:textId="77777777" w:rsidR="00CA77C4" w:rsidRPr="00D3725E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10E38DE" w14:textId="09B41F5D" w:rsidR="00CA77C4" w:rsidRPr="00D3725E" w:rsidRDefault="004C0A5F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9A8742B" w14:textId="77777777" w:rsidR="00CA77C4" w:rsidRPr="00D3725E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E7D4F17" w14:textId="22F1E241" w:rsidR="00CA77C4" w:rsidRPr="00D3725E" w:rsidRDefault="004C0A5F" w:rsidP="00CA77C4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bottom"/>
          </w:tcPr>
          <w:p w14:paraId="68500B68" w14:textId="77777777" w:rsidR="00CA77C4" w:rsidRPr="00D3725E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1D27DC1" w14:textId="5E33037E" w:rsidR="00CA77C4" w:rsidRPr="00D3725E" w:rsidRDefault="004C0A5F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32F414F" w14:textId="77777777" w:rsidR="00CA77C4" w:rsidRPr="00D3725E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6E958A1" w14:textId="0963AF2F" w:rsidR="00CA77C4" w:rsidRPr="00D3725E" w:rsidRDefault="004C0A5F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bottom"/>
          </w:tcPr>
          <w:p w14:paraId="60F9E5AA" w14:textId="77777777" w:rsidR="00CA77C4" w:rsidRPr="00D3725E" w:rsidRDefault="00CA77C4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6DEC880B" w14:textId="11F6B33A" w:rsidR="00CA77C4" w:rsidRPr="00D3725E" w:rsidRDefault="004C0A5F" w:rsidP="00CA77C4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62BED4F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E3BA4F8" w14:textId="6BCBE6AC" w:rsidR="00CA77C4" w:rsidRPr="00D3725E" w:rsidRDefault="004C0A5F" w:rsidP="00CA77C4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bottom"/>
          </w:tcPr>
          <w:p w14:paraId="5134C3EA" w14:textId="77777777" w:rsidR="00CA77C4" w:rsidRPr="00D3725E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704CD1BB" w14:textId="3115A5E2" w:rsidR="00CA77C4" w:rsidRPr="00D3725E" w:rsidRDefault="004C0A5F" w:rsidP="00CA77C4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16D816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6CA639" w14:textId="0729397F" w:rsidR="00CA77C4" w:rsidRPr="00D3725E" w:rsidRDefault="004C0A5F" w:rsidP="00CA77C4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C31B791" w14:textId="77777777" w:rsidR="00CA77C4" w:rsidRPr="00D3725E" w:rsidRDefault="00CA77C4" w:rsidP="00CA77C4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0A5C0DDF" w14:textId="35D115E9" w:rsidR="00CA77C4" w:rsidRPr="00D3725E" w:rsidRDefault="004C0A5F" w:rsidP="00CA77C4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88CCF79" w14:textId="77777777" w:rsidR="00CA77C4" w:rsidRPr="00D3725E" w:rsidRDefault="00CA77C4" w:rsidP="00CA77C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D0015EC" w14:textId="5CA3678D" w:rsidR="00CA77C4" w:rsidRPr="00D3725E" w:rsidRDefault="004C0A5F" w:rsidP="00CA77C4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</w:t>
            </w:r>
            <w:r w:rsidRPr="00D3725E">
              <w:rPr>
                <w:rFonts w:ascii="Angsana New" w:hAnsi="Angsana New" w:cs="Angsana New" w:hint="cs"/>
              </w:rPr>
              <w:t>5</w:t>
            </w:r>
          </w:p>
        </w:tc>
      </w:tr>
      <w:tr w:rsidR="006A3AF2" w:rsidRPr="00D3725E" w14:paraId="1E7D395C" w14:textId="77777777" w:rsidTr="008465D3">
        <w:trPr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CF51" w14:textId="77777777" w:rsidR="006A3AF2" w:rsidRPr="00D3725E" w:rsidRDefault="006A3AF2" w:rsidP="008465D3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438" w:type="dxa"/>
            <w:gridSpan w:val="31"/>
            <w:tcBorders>
              <w:left w:val="nil"/>
              <w:right w:val="nil"/>
            </w:tcBorders>
            <w:vAlign w:val="bottom"/>
          </w:tcPr>
          <w:p w14:paraId="03102C39" w14:textId="77777777" w:rsidR="006A3AF2" w:rsidRPr="00D3725E" w:rsidRDefault="006A3AF2" w:rsidP="008465D3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15"/>
                <w:szCs w:val="15"/>
              </w:rPr>
            </w:pPr>
            <w:r w:rsidRPr="00D3725E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D3725E">
              <w:rPr>
                <w:rFonts w:ascii="Angsana New" w:hAnsi="Angsana New" w:cs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D3725E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3F741A" w:rsidRPr="00D3725E" w14:paraId="4690783D" w14:textId="77777777" w:rsidTr="00C149EB">
        <w:trPr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E502C" w14:textId="77777777" w:rsidR="003F741A" w:rsidRPr="00D3725E" w:rsidRDefault="003F741A" w:rsidP="003F741A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2678FB" w14:textId="2A005BDD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781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FC1C9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1E17372" w14:textId="1A7ED8CE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980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116A4CB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CBCEB6B" w14:textId="7F9F2E1E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18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6A04263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D1F93A0" w14:textId="3334FBA3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F6F3BC9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695585FA" w14:textId="153A1DB6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432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101C0AF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B49AC87" w14:textId="2EE176A0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570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88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46C7E4D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71361FD8" w14:textId="1EE7B907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22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6A5636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70936F" w14:textId="77777777" w:rsidR="003F741A" w:rsidRPr="00D3725E" w:rsidRDefault="003F741A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DD4EDCE" w14:textId="575659CF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777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CB3C190" w14:textId="77777777" w:rsidR="003F741A" w:rsidRPr="00D3725E" w:rsidRDefault="003F741A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715A752" w14:textId="0E9C9A3C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393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4C0F837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9FF2089" w14:textId="7777777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B8FF758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D10C110" w14:textId="459E7E9C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104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6CB515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0FC37DF" w14:textId="373CB9A0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81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6F82181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82A343F" w14:textId="483D6223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62326C8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D93B4F3" w14:textId="2AC7DB91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691B680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2F133FD1" w14:textId="289A7272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52</w:t>
            </w:r>
            <w:r w:rsidR="00C15D3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083FD4F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32998502" w14:textId="2854E6D8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13</w:t>
            </w:r>
            <w:r w:rsidR="003F74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87</w:t>
            </w:r>
          </w:p>
        </w:tc>
      </w:tr>
      <w:tr w:rsidR="00C81205" w:rsidRPr="00D3725E" w14:paraId="4DC70935" w14:textId="77777777" w:rsidTr="00C149EB">
        <w:trPr>
          <w:trHeight w:val="24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1A62F" w14:textId="77777777" w:rsidR="00C81205" w:rsidRPr="00D3725E" w:rsidRDefault="00C81205" w:rsidP="00C81205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3133BD" w14:textId="03162968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A9AAB43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8D565" w14:textId="043F1A68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A0F7C66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2446CB" w14:textId="59E9BAC9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DBCCF9B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7562DF" w14:textId="4B573E97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</w:t>
            </w:r>
            <w:r w:rsidR="00C81205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55EDEA0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8F8341" w14:textId="6F87FDC0" w:rsidR="00C81205" w:rsidRPr="00D3725E" w:rsidRDefault="008A720F" w:rsidP="008A720F">
            <w:pPr>
              <w:tabs>
                <w:tab w:val="decimal" w:pos="12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3AB3A5E" w14:textId="77777777" w:rsidR="00C81205" w:rsidRPr="00D3725E" w:rsidRDefault="00C81205" w:rsidP="00C149EB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AF540" w14:textId="16F0DDFB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2CF6E92" w14:textId="77777777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D1941B" w14:textId="2F76A457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2BAB13" w14:textId="77777777" w:rsidR="00C81205" w:rsidRPr="00D3725E" w:rsidRDefault="00C81205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74EB485" w14:textId="758B7532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1702A22" w14:textId="77777777" w:rsidR="00C81205" w:rsidRPr="00D3725E" w:rsidRDefault="00C81205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0D2FB2" w14:textId="0B2D9834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92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FEB953C" w14:textId="77777777" w:rsidR="00C81205" w:rsidRPr="00D3725E" w:rsidRDefault="00C81205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8E2E8" w14:textId="77777777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4B5BC64" w14:textId="77777777" w:rsidR="00C81205" w:rsidRPr="00D3725E" w:rsidRDefault="00C81205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092791" w14:textId="225281A0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14</w:t>
            </w:r>
            <w:r w:rsidR="007F4DC6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93F93FA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1CE7C4" w14:textId="06149182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12</w:t>
            </w:r>
            <w:r w:rsidR="00C81205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08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AF40D1D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A7F33F" w14:textId="57026644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16</w:t>
            </w:r>
            <w:r w:rsidR="00D90F63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79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2B65F8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0F3A9C5" w14:textId="5B3DAFFC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12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EC4B9C4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C176DD1" w14:textId="0B95ED3B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9DCCE0E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D9D4D6" w14:textId="11BAAF60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</w:tr>
      <w:tr w:rsidR="003F741A" w:rsidRPr="00D3725E" w14:paraId="7658DC10" w14:textId="77777777" w:rsidTr="00C149EB">
        <w:trPr>
          <w:trHeight w:val="256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90C92" w14:textId="77777777" w:rsidR="003F741A" w:rsidRPr="00D3725E" w:rsidRDefault="003F741A" w:rsidP="003F741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242078" w14:textId="4AA70E93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781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1FE76DC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22928A" w14:textId="610A379A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980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B5C8FF3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B32A0" w14:textId="1CA0575F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18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DA1D355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3527FE" w14:textId="4E606860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64BF305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B6E60D" w14:textId="4EE46157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432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A45565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6CC0E8" w14:textId="7FF5AC6B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570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16D7B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1E26C" w14:textId="37470589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22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6A5636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9821CD" w14:textId="77777777" w:rsidR="003F741A" w:rsidRPr="00D3725E" w:rsidRDefault="003F741A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5583C6" w14:textId="490F2DA4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777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72AD15A6" w14:textId="77777777" w:rsidR="003F741A" w:rsidRPr="00D3725E" w:rsidRDefault="003F741A" w:rsidP="00C149E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246F85" w14:textId="16477C2B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395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1D74904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8D022" w14:textId="7777777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1F56C3C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6295D" w14:textId="154B6E6C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119</w:t>
            </w:r>
            <w:r w:rsidR="00D90F63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1ADC062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BA4326" w14:textId="3C7E634D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93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31AED09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4E4C9" w14:textId="3D406CE8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16</w:t>
            </w:r>
            <w:r w:rsidR="00D90F63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79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749A1C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D00FF4" w14:textId="043733BF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</w:t>
            </w:r>
            <w:r w:rsidR="004C0A5F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F00FA8D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98D72E" w14:textId="48732550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95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C15D3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983BF2C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49F56A" w14:textId="05E2DCB1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13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87</w:t>
            </w:r>
          </w:p>
        </w:tc>
      </w:tr>
      <w:tr w:rsidR="006A3AF2" w:rsidRPr="00D3725E" w14:paraId="18891005" w14:textId="77777777" w:rsidTr="00C149EB">
        <w:trPr>
          <w:trHeight w:val="248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F5C0E" w14:textId="77777777" w:rsidR="006A3AF2" w:rsidRPr="00D3725E" w:rsidRDefault="006A3AF2" w:rsidP="006A3AF2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7B63DE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3333B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C15ABE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61C2EBAF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D88F6A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028C2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C6B7CA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6858623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77F10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366DE1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629030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4262F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DC9725" w14:textId="77777777" w:rsidR="006A3AF2" w:rsidRPr="00D3725E" w:rsidRDefault="006A3AF2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E9F3D5D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01C0E0" w14:textId="77777777" w:rsidR="006A3AF2" w:rsidRPr="00D3725E" w:rsidRDefault="006A3AF2" w:rsidP="00C149E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74510BA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39851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DB3F22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5E062E" w14:textId="77777777" w:rsidR="006A3AF2" w:rsidRPr="00D3725E" w:rsidRDefault="006A3AF2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11FF32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FA383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FF0C71C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13540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078AE4F0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7D899A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14BE8C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DEE663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139428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B9F15C" w14:textId="76814122" w:rsidR="006A3AF2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CA77C4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46D38CE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28FD45" w14:textId="229B3BA0" w:rsidR="006A3AF2" w:rsidRPr="00D3725E" w:rsidRDefault="004C0A5F" w:rsidP="00C149EB">
            <w:pPr>
              <w:tabs>
                <w:tab w:val="decimal" w:pos="15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264</w:t>
            </w:r>
            <w:r w:rsidR="006A3AF2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59</w:t>
            </w:r>
          </w:p>
        </w:tc>
      </w:tr>
      <w:tr w:rsidR="006A3AF2" w:rsidRPr="00D3725E" w14:paraId="5370BCCA" w14:textId="77777777" w:rsidTr="00C149EB">
        <w:trPr>
          <w:trHeight w:val="256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83C06" w14:textId="77777777" w:rsidR="006A3AF2" w:rsidRPr="00D3725E" w:rsidRDefault="006A3AF2" w:rsidP="006A3AF2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1639276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3F6A25D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7BFC065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244D135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51ADB62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25F25A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73361F7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2941F75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62BB387F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373433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7E58D96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C7584B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4371366C" w14:textId="77777777" w:rsidR="006A3AF2" w:rsidRPr="00D3725E" w:rsidRDefault="006A3AF2" w:rsidP="00C149E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941B44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8AD3ED1" w14:textId="77777777" w:rsidR="006A3AF2" w:rsidRPr="00D3725E" w:rsidRDefault="006A3AF2" w:rsidP="00C149E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494F8E8C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0C1C7AA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B9A6B27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E0D9521" w14:textId="77777777" w:rsidR="006A3AF2" w:rsidRPr="00D3725E" w:rsidRDefault="006A3AF2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5A1EE44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E28A16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C5DBC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C8DC4B3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15BFEB9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BD83F9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77CE74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1DC1B0DE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AAAE3D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F40CAA" w14:textId="3974997E" w:rsidR="006A3AF2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12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</w:t>
            </w:r>
            <w:r w:rsidR="00B709ED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596DA3B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3EE8AB" w14:textId="0CEEF800" w:rsidR="006A3AF2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</w:t>
            </w:r>
            <w:r w:rsidR="006A3AF2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678</w:t>
            </w:r>
            <w:r w:rsidR="006A3AF2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46</w:t>
            </w:r>
          </w:p>
        </w:tc>
      </w:tr>
      <w:tr w:rsidR="006A3AF2" w:rsidRPr="00D3725E" w14:paraId="72157829" w14:textId="77777777" w:rsidTr="00C149EB">
        <w:trPr>
          <w:trHeight w:val="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774F7" w14:textId="77777777" w:rsidR="006A3AF2" w:rsidRPr="00D3725E" w:rsidRDefault="006A3AF2" w:rsidP="008465D3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41EEA91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119976B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29613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2D42534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FA40E9D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3D164E5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3186016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492AFCFD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11385D50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A60930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5F4C8D6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AC97F0D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F1BF03C" w14:textId="77777777" w:rsidR="006A3AF2" w:rsidRPr="00D3725E" w:rsidRDefault="006A3AF2" w:rsidP="00C149E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DDC17D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F8AADF5" w14:textId="77777777" w:rsidR="006A3AF2" w:rsidRPr="00D3725E" w:rsidRDefault="006A3AF2" w:rsidP="00C149E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6403B3D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92D659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D9ED77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1BD2EC6" w14:textId="77777777" w:rsidR="006A3AF2" w:rsidRPr="00D3725E" w:rsidRDefault="006A3AF2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1B8386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3586C0F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2364E79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86D355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10A381E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6BBC4AAB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1897FB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2F4E05B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74FACDF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16A7A82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8E9BE8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7A3F8670" w14:textId="77777777" w:rsidR="006A3AF2" w:rsidRPr="00D3725E" w:rsidRDefault="006A3AF2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6A3AF2" w:rsidRPr="00D3725E" w14:paraId="3B8CD101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FB84D" w14:textId="77777777" w:rsidR="006A3AF2" w:rsidRPr="00D3725E" w:rsidRDefault="006A3AF2" w:rsidP="008465D3">
            <w:pPr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E421B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B7AE15F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424D200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439937B2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67FA7E81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FD408B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545EEC88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8A5030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4D71494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E14212D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54977AA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E809710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63026A5" w14:textId="77777777" w:rsidR="006A3AF2" w:rsidRPr="00D3725E" w:rsidRDefault="006A3AF2" w:rsidP="00C149E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04735A7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6E1F380" w14:textId="77777777" w:rsidR="006A3AF2" w:rsidRPr="00D3725E" w:rsidRDefault="006A3AF2" w:rsidP="00C149E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547594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D39EB7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20AFDD0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6AB7D66C" w14:textId="77777777" w:rsidR="006A3AF2" w:rsidRPr="00D3725E" w:rsidRDefault="006A3AF2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9A9E07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51569B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1861AB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0BC2BB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DE5AC4C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F0FCEE1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805D8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3913BC5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AEB6B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AA4E65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324AF14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415D838F" w14:textId="77777777" w:rsidR="006A3AF2" w:rsidRPr="00D3725E" w:rsidRDefault="006A3AF2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6A3AF2" w:rsidRPr="00D3725E" w14:paraId="5C575F85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AD4DA" w14:textId="77777777" w:rsidR="006A3AF2" w:rsidRPr="00D3725E" w:rsidRDefault="006A3AF2" w:rsidP="008465D3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0047F99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9FC03C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9EABB8" w14:textId="77777777" w:rsidR="006A3AF2" w:rsidRPr="00D3725E" w:rsidRDefault="006A3AF2" w:rsidP="00C149EB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202E8517" w14:textId="77777777" w:rsidR="006A3AF2" w:rsidRPr="00D3725E" w:rsidRDefault="006A3AF2" w:rsidP="00C149E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3B495A1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1DD05E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381C2E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E9DB91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3D2CA40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8A5CEB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BF93287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14474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EFF275C" w14:textId="77777777" w:rsidR="006A3AF2" w:rsidRPr="00D3725E" w:rsidRDefault="006A3AF2" w:rsidP="00C149EB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D95F9F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DA286C5" w14:textId="77777777" w:rsidR="006A3AF2" w:rsidRPr="00D3725E" w:rsidRDefault="006A3AF2" w:rsidP="00C149EB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F18DC7B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67CF14E7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E61C0EE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7332A39" w14:textId="77777777" w:rsidR="006A3AF2" w:rsidRPr="00D3725E" w:rsidRDefault="006A3AF2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60E7BCA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53D1462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43B28C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57254826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C4DC8DA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F1F2504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DBF1C7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8D74BA4" w14:textId="77777777" w:rsidR="006A3AF2" w:rsidRPr="00D3725E" w:rsidRDefault="006A3AF2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67D9F15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0C4CAD91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4AB4B58" w14:textId="77777777" w:rsidR="006A3AF2" w:rsidRPr="00D3725E" w:rsidRDefault="006A3AF2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6A766D98" w14:textId="77777777" w:rsidR="006A3AF2" w:rsidRPr="00D3725E" w:rsidRDefault="006A3AF2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3F741A" w:rsidRPr="00D3725E" w14:paraId="3CE592C6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86276" w14:textId="77777777" w:rsidR="003F741A" w:rsidRPr="00D3725E" w:rsidRDefault="003F741A" w:rsidP="003F741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ณ</w:t>
            </w:r>
            <w:r w:rsidRPr="00D3725E">
              <w:rPr>
                <w:rFonts w:ascii="Angsana New" w:hAnsi="Angsana New"/>
                <w:color w:val="000000"/>
                <w:lang w:val="en-GB"/>
              </w:rPr>
              <w:t xml:space="preserve"> </w:t>
            </w: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9E606FC" w14:textId="2D573DC2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781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8A6BB47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F6B6271" w14:textId="6BEFF4F8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980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5AC661D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11D630F1" w14:textId="5A850D5D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1204F30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F8AC2C6" w14:textId="3D5E8330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95EF3B4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4AB82F0F" w14:textId="5FA81BE9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424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6F2373B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53D91AC" w14:textId="38540A8D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556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60A5904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605A6A6" w14:textId="4C228560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22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6A5636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1D710FD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2B375DB" w14:textId="4874879C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777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9BD1206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5694440" w14:textId="13EADCB0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26C1D72" w14:textId="77777777" w:rsidR="003F741A" w:rsidRPr="00D3725E" w:rsidRDefault="003F741A" w:rsidP="00C149EB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8B28238" w14:textId="7777777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333A7616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4D0F85E" w14:textId="6E0AD2E4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23</w:t>
            </w:r>
            <w:r w:rsidR="003A4956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D507D7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A9A86D7" w14:textId="5894C6E7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24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533C7BD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6E826B22" w14:textId="08FF74FD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8</w:t>
            </w:r>
            <w:r w:rsidR="003A4956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91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C54F083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19BA07E" w14:textId="7A15C039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6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A68BF84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2F87F835" w14:textId="6C231803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443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49D29D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41217DD8" w14:textId="6E308E39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338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82</w:t>
            </w:r>
          </w:p>
        </w:tc>
      </w:tr>
      <w:tr w:rsidR="00C81205" w:rsidRPr="00D3725E" w14:paraId="4C07310E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C7E76" w14:textId="77777777" w:rsidR="00C81205" w:rsidRPr="00D3725E" w:rsidRDefault="00C81205" w:rsidP="00C81205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C481E" w14:textId="35B3B730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4F752CF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30939C" w14:textId="4A87859A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59BB24C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13D35E" w14:textId="738B5B5B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18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0A09B1B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6B5279" w14:textId="36F663DD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0C47A282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5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33211B2" w14:textId="75B10787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2DDA38C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D7E915" w14:textId="6398D3D0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14</w:t>
            </w:r>
            <w:r w:rsidR="00C81205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159F73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92C9ED" w14:textId="12FD0AE6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F59906C" w14:textId="77777777" w:rsidR="00C81205" w:rsidRPr="00D3725E" w:rsidRDefault="00C81205" w:rsidP="00C149EB">
            <w:pPr>
              <w:tabs>
                <w:tab w:val="decimal" w:pos="167"/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063481" w14:textId="1097DD11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B193EAF" w14:textId="77777777" w:rsidR="00C81205" w:rsidRPr="00D3725E" w:rsidRDefault="00C81205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86A94C" w14:textId="37CE846F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395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319ADC4" w14:textId="77777777" w:rsidR="00C81205" w:rsidRPr="00D3725E" w:rsidRDefault="00C81205" w:rsidP="00C149EB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2BF411" w14:textId="77777777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603F3566" w14:textId="77777777" w:rsidR="00C81205" w:rsidRPr="00D3725E" w:rsidRDefault="00C81205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3F06264" w14:textId="1B2C5D06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95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7FB9C73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ADC703" w14:textId="71BFC55C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69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37B892C2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E3000F" w14:textId="01427DBF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7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88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86024A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128543" w14:textId="718C4273" w:rsidR="00C81205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11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81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E8F0D8A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075BCC" w14:textId="5F23A578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508</w:t>
            </w:r>
            <w:r w:rsidR="000E2EE4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25973D6" w14:textId="77777777" w:rsidR="00C81205" w:rsidRPr="00D3725E" w:rsidRDefault="00C81205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BD7A3C" w14:textId="75D98E01" w:rsidR="00C81205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75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05</w:t>
            </w:r>
          </w:p>
        </w:tc>
      </w:tr>
      <w:tr w:rsidR="003F741A" w:rsidRPr="00D3725E" w14:paraId="75BCBC9C" w14:textId="77777777" w:rsidTr="00C149EB">
        <w:trPr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1CE16" w14:textId="77777777" w:rsidR="003F741A" w:rsidRPr="00D3725E" w:rsidRDefault="003F741A" w:rsidP="003F741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97C0054" w14:textId="7395C659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781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25644A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685598D" w14:textId="2502402D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980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24C95AEE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BB214BB" w14:textId="09499E03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18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9D23395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011B950" w14:textId="43B3D066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2FF1843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F52B940" w14:textId="3C2BB61A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432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399B047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A0C8071" w14:textId="57741C67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570</w:t>
            </w:r>
            <w:r w:rsidR="003F741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88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CA8310F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B6F0DA1" w14:textId="3AAFC5C3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22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6A5636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E6A92A9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9892794" w14:textId="10A3AC28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777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DC00580" w14:textId="77777777" w:rsidR="003F741A" w:rsidRPr="00D3725E" w:rsidRDefault="003F74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0A9FC3D7" w14:textId="4F67F665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395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E28B565" w14:textId="77777777" w:rsidR="003F741A" w:rsidRPr="00D3725E" w:rsidRDefault="003F741A" w:rsidP="00C149EB">
            <w:pPr>
              <w:tabs>
                <w:tab w:val="decimal" w:pos="167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AC3B68F" w14:textId="7777777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13F881A" w14:textId="77777777" w:rsidR="003F741A" w:rsidRPr="00D3725E" w:rsidRDefault="003F741A" w:rsidP="00C149E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2D554CD3" w14:textId="42B4D9C1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119</w:t>
            </w:r>
            <w:r w:rsidR="003A4956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710C6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7F58569" w14:textId="77D2342E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93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38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010BFD9E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40D3C2A" w14:textId="750132B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16</w:t>
            </w:r>
            <w:r w:rsidR="003A4956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79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AC9DFB7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D984739" w14:textId="47EC9975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12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5F1241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F021351" w14:textId="062BAFBD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95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2</w:t>
            </w:r>
            <w:r w:rsidR="00C15D3A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DABF486" w14:textId="77777777" w:rsidR="003F741A" w:rsidRPr="00D3725E" w:rsidRDefault="003F741A" w:rsidP="00C149E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8D09A4F" w14:textId="3A0097A9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413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87</w:t>
            </w:r>
          </w:p>
        </w:tc>
      </w:tr>
      <w:tr w:rsidR="0013401A" w:rsidRPr="00D3725E" w14:paraId="2767A734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CACDF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9A0DF1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B9C889E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F3205DE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D17E1C6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783D57B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45C2D06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F383C16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B65E9F6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FCD77A1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733FA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85E5758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64984B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D762238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80BBD3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256614F0" w14:textId="77777777" w:rsidR="0013401A" w:rsidRPr="00D3725E" w:rsidRDefault="0013401A" w:rsidP="00C149EB">
            <w:pPr>
              <w:tabs>
                <w:tab w:val="decimal" w:pos="35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583DF2A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5B921A9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F125E8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EC24FAB" w14:textId="77777777" w:rsidR="0013401A" w:rsidRPr="00D3725E" w:rsidRDefault="0013401A" w:rsidP="00C149EB">
            <w:pPr>
              <w:tabs>
                <w:tab w:val="decimal" w:pos="167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0F77240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8AE9A6D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D673F0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CEA0446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8B2E0A0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16022E2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026F9E4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624D65B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E44C93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FE74C38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763DE02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3D48A827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13401A" w:rsidRPr="00D3725E" w14:paraId="4DE3D873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630DC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D3725E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กำไร (ขาดทุน) จากส่วนงานที่</w:t>
            </w:r>
            <w:r w:rsidRPr="00D3725E">
              <w:rPr>
                <w:rFonts w:ascii="Angsana New" w:hAnsi="Angsana New" w:hint="cs"/>
                <w:color w:val="000000"/>
                <w:spacing w:val="-4"/>
                <w:cs/>
                <w:lang w:val="en-GB"/>
              </w:rPr>
              <w:t>ร</w:t>
            </w:r>
            <w:r w:rsidRPr="00D3725E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D0D3FE4" w14:textId="27289A1E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058CABF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966CEB6" w14:textId="20C015DA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134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8150756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9C76BBF" w14:textId="5BE9A2DE" w:rsidR="001340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37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27D61D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F1E6A31" w14:textId="5D01CFAB" w:rsidR="0013401A" w:rsidRPr="00D3725E" w:rsidRDefault="00C81205" w:rsidP="007D25FF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5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75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CDC966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75835EAF" w14:textId="37265EDD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</w:t>
            </w:r>
            <w:r w:rsidR="00DF1DA9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BD45B48" w14:textId="77777777" w:rsidR="0013401A" w:rsidRPr="00D3725E" w:rsidRDefault="001340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CBEAECD" w14:textId="45FE12AF" w:rsidR="0013401A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84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44B98D" w14:textId="77777777" w:rsidR="0013401A" w:rsidRPr="00D3725E" w:rsidRDefault="001340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98F3037" w14:textId="66940947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55</w:t>
            </w:r>
            <w:r w:rsidR="006A5636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39673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639ED38" w14:textId="10F7D958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447</w:t>
            </w:r>
            <w:r w:rsidR="00C81205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74E4C6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1D58A5F" w14:textId="7E64F1D6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20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95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82A238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3A18A52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7443FE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0558CFE" w14:textId="3D24AD54" w:rsidR="001340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36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D0EA597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5F39055" w14:textId="6C8A1BE6" w:rsidR="0013401A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27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03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BF50C7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2ECB157" w14:textId="63E169B1" w:rsidR="001340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144</w:t>
            </w:r>
            <w:r w:rsidR="00FF5A7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26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D5C043D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6E1B6363" w14:textId="3AC3786D" w:rsidR="0013401A" w:rsidRPr="00D3725E" w:rsidRDefault="00C81205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249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80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BC0B4E4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1AE86646" w14:textId="7B87A2DD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200</w:t>
            </w:r>
            <w:r w:rsidR="00FF5A7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0A83DE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315CBDA3" w14:textId="123A5018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282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04</w:t>
            </w:r>
          </w:p>
        </w:tc>
      </w:tr>
      <w:tr w:rsidR="0013401A" w:rsidRPr="00D3725E" w14:paraId="7612A415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3A37F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D3725E">
              <w:rPr>
                <w:rFonts w:ascii="Angsana New" w:hAnsi="Angsana New"/>
                <w:color w:val="000000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5D4124E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3CF2C00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DD7EAF9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7F5E064E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524D2D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0B9BA0F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70238226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1D44EE8F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7880A19D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9C4F0A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3522BBD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64B41F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7C5EE785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FE4C67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69F75E9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0E7B56F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CC33996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88507C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0287764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21D0F1E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7DD3E01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DA08C5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34FFF6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34C3ABD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E762B3F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665DE6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1D1249C6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1A4EC6C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0ECD9E" w14:textId="5911A200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17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5F2ECD5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747755" w14:textId="446F9493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264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59</w:t>
            </w:r>
          </w:p>
        </w:tc>
      </w:tr>
      <w:tr w:rsidR="0013401A" w:rsidRPr="00D3725E" w14:paraId="03E79893" w14:textId="77777777" w:rsidTr="00C149EB">
        <w:trPr>
          <w:trHeight w:val="77"/>
        </w:trPr>
        <w:tc>
          <w:tcPr>
            <w:tcW w:w="643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2DC046" w14:textId="77777777" w:rsidR="0013401A" w:rsidRPr="00D3725E" w:rsidRDefault="0013401A" w:rsidP="007D25FF">
            <w:pPr>
              <w:spacing w:line="240" w:lineRule="auto"/>
              <w:jc w:val="left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color w:val="000000"/>
                <w:cs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36270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A83289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4B8A018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9E2629B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ED9C6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2957820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4B2E4E9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A8B124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449634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E72255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C10055A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DAA19C0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AA9C3C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3938A08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4C74640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82EC886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5CF7DF2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1F686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3F5402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AB51B1" w14:textId="2A155E8B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7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</w:t>
            </w:r>
            <w:r w:rsidR="00FF5A7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169C34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440D3" w14:textId="4EA6674F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46</w:t>
            </w:r>
            <w:r w:rsidR="00CE02DE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63</w:t>
            </w:r>
          </w:p>
        </w:tc>
      </w:tr>
      <w:tr w:rsidR="0013401A" w:rsidRPr="00D3725E" w14:paraId="61824A94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50289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3725E">
              <w:rPr>
                <w:cs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14CF386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CB2CFAE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2D63C60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FD6F396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44B8A9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111DA65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4F405FF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096CF0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1491B6C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51EE690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D7FE11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DEB8487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F48000A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36670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A1B9138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3E9F0017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337A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60B4F4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AECF417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F5CF10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B971E6A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F769AE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226ECE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801C693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2BEB6B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AF31E9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BE8917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420840D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E76C50F" w14:textId="2B7193EC" w:rsidR="001340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239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70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D729E3A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712CDF60" w14:textId="68125C7B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224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="004C0A5F" w:rsidRPr="00D3725E">
              <w:rPr>
                <w:rFonts w:ascii="Angsana New" w:hAnsi="Angsana New"/>
                <w:color w:val="000000"/>
                <w:sz w:val="16"/>
                <w:szCs w:val="16"/>
              </w:rPr>
              <w:t>18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</w:tr>
      <w:tr w:rsidR="003F741A" w:rsidRPr="00D3725E" w14:paraId="3F544D31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3EE66" w14:textId="77777777" w:rsidR="003F741A" w:rsidRPr="00D3725E" w:rsidRDefault="003F741A" w:rsidP="003F741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3725E">
              <w:rPr>
                <w:cs/>
              </w:rPr>
              <w:t>ส่วนแบ่งกำไรของบริษัทร่วม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08DA8B5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8DDF93" w14:textId="77777777" w:rsidR="003F741A" w:rsidRPr="00D3725E" w:rsidRDefault="003F74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EC6F09A" w14:textId="77777777" w:rsidR="003F741A" w:rsidRPr="00D3725E" w:rsidRDefault="003F74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1093ADC" w14:textId="77777777" w:rsidR="003F741A" w:rsidRPr="00D3725E" w:rsidRDefault="003F74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A23C784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9A9D245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2F46733" w14:textId="77777777" w:rsidR="003F741A" w:rsidRPr="00D3725E" w:rsidRDefault="003F74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3527E9F7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7478BC9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ECA7CCD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922BC0E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4956164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1C62048" w14:textId="77777777" w:rsidR="003F741A" w:rsidRPr="00D3725E" w:rsidRDefault="003F74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8D133D0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CBD7B3F" w14:textId="77777777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C2DDAB5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62C1BC8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32B32E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10B85D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7D7D9AA7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56A2F4D3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4971BBE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741020BC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9C4CEE6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7E42181B" w14:textId="77777777" w:rsidR="003F741A" w:rsidRPr="00D3725E" w:rsidRDefault="003F74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A3B9BF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C19AAA1" w14:textId="77777777" w:rsidR="003F741A" w:rsidRPr="00D3725E" w:rsidRDefault="003F74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FB3BEF4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DB14FA8" w14:textId="37477A78" w:rsidR="003F741A" w:rsidRPr="00D3725E" w:rsidRDefault="003F74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49E901" w14:textId="77777777" w:rsidR="003F741A" w:rsidRPr="00D3725E" w:rsidRDefault="003F74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7C8057" w14:textId="100930DC" w:rsidR="003F74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07</w:t>
            </w:r>
          </w:p>
        </w:tc>
      </w:tr>
      <w:tr w:rsidR="0013401A" w:rsidRPr="00D3725E" w14:paraId="3E642151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247F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cs/>
                <w:lang w:val="en-GB"/>
              </w:rPr>
            </w:pPr>
            <w:r w:rsidRPr="00D3725E">
              <w:rPr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8DEF1DA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BF1309A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EE2802D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25C1E7C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30A305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8EC9940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7C00678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6CC4D16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55A1616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B21E337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E167D10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FC89E9C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E79B1AB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A1D5A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48E03B1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173074BF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8FB75E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E66FA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055A8D1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13A2349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E68545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377E5D3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29B871E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3F63868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7DEBBEF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6DC849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4D824C6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3077A25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E5E2D1" w14:textId="71BC5281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133</w:t>
            </w:r>
            <w:r w:rsidR="00FF5A7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34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E3B2BB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07EEE3" w14:textId="099BD595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334</w:t>
            </w:r>
            <w:r w:rsidR="001340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52</w:t>
            </w:r>
          </w:p>
        </w:tc>
      </w:tr>
      <w:tr w:rsidR="0013401A" w:rsidRPr="00D3725E" w14:paraId="705E6E7B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EEE04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EDDD97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ED2F35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938D0D5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33B04748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CAB6F1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D0DE2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2E85FFB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7B6EEC8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3FF35D40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64D3DF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C4FCF4E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CD0A665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1B8C6056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3588F97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899795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488EF31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4D1040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B75653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1B862C4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9B1E21A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83BE4AC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CC0838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082EB9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799420D8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2BCF262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AB7370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D7887B8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3FB9D9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6D9C4E2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B62E4D2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F13A81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</w:p>
        </w:tc>
      </w:tr>
      <w:tr w:rsidR="007D25FF" w:rsidRPr="00D3725E" w14:paraId="1845D28D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EC8D7" w14:textId="609F31FA" w:rsidR="007D25FF" w:rsidRPr="00D3725E" w:rsidRDefault="007D25FF" w:rsidP="007D25FF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3725E"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="004C0A5F" w:rsidRPr="00D3725E">
              <w:rPr>
                <w:rFonts w:ascii="Angsana New" w:hAnsi="Angsana New"/>
                <w:b/>
                <w:bCs/>
                <w:i/>
                <w:iCs/>
                <w:color w:val="000000"/>
              </w:rPr>
              <w:t>3</w:t>
            </w:r>
            <w:r w:rsidR="004C0A5F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1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ธันวาคม / </w:t>
            </w:r>
            <w:r w:rsidR="004C0A5F" w:rsidRPr="00D3725E">
              <w:rPr>
                <w:rFonts w:ascii="Angsana New" w:hAnsi="Angsana New"/>
                <w:b/>
                <w:bCs/>
                <w:i/>
                <w:iCs/>
                <w:color w:val="000000"/>
              </w:rPr>
              <w:t>3</w:t>
            </w:r>
            <w:r w:rsidR="004C0A5F"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</w:rPr>
              <w:t>0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color w:val="000000"/>
                <w:cs/>
              </w:rPr>
              <w:t xml:space="preserve"> กันยายน 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0ABBE36" w14:textId="5411FF74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7AD2338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82CC9BA" w14:textId="0FE628F6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0943A8C2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3ADD932" w14:textId="7B9B54F5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F7207EA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14A6710E" w14:textId="160DE10F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04BDFC8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09D4D041" w14:textId="7C1AA85E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44603DD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D0EFC3E" w14:textId="641515C6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2EFB0E3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061D08D" w14:textId="132D4789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8A9421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66186D7" w14:textId="174EFE93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667E9934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1C85B73" w14:textId="558AF230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E691269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FF4127F" w14:textId="08858BCC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11766F80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7A0416B" w14:textId="092280EE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9FA5707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3E96104" w14:textId="6D938D40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B3B9625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27FBCC0E" w14:textId="6DC1207C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1CFFAEC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2D9EE4D" w14:textId="28BB1DE6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D97CD27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63A61F17" w14:textId="79BC9A93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703B1F5" w14:textId="77777777" w:rsidR="007D25FF" w:rsidRPr="00D3725E" w:rsidRDefault="007D25F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63CF06D4" w14:textId="33D3AAB0" w:rsidR="007D25FF" w:rsidRPr="00D3725E" w:rsidRDefault="004C0A5F" w:rsidP="007D25FF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</w:rPr>
            </w:pPr>
            <w:r w:rsidRPr="00D3725E">
              <w:rPr>
                <w:rFonts w:ascii="Angsana New" w:hAnsi="Angsana New" w:cs="Angsana New"/>
              </w:rPr>
              <w:t>2566</w:t>
            </w:r>
          </w:p>
        </w:tc>
      </w:tr>
      <w:tr w:rsidR="00DD420F" w:rsidRPr="00D3725E" w14:paraId="12F4E018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D0299" w14:textId="77777777" w:rsidR="00DD420F" w:rsidRPr="00D3725E" w:rsidRDefault="00DD420F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3438" w:type="dxa"/>
            <w:gridSpan w:val="31"/>
            <w:tcBorders>
              <w:left w:val="nil"/>
              <w:right w:val="nil"/>
            </w:tcBorders>
            <w:vAlign w:val="center"/>
          </w:tcPr>
          <w:p w14:paraId="498874C7" w14:textId="11194C90" w:rsidR="00DD420F" w:rsidRPr="00D3725E" w:rsidRDefault="00DD420F" w:rsidP="00C149EB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color w:val="000000"/>
              </w:rPr>
            </w:pPr>
            <w:r w:rsidRPr="00D3725E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(</w:t>
            </w:r>
            <w:r w:rsidRPr="00D3725E">
              <w:rPr>
                <w:rFonts w:ascii="Angsana New" w:hAnsi="Angsana New" w:hint="cs"/>
                <w:i/>
                <w:iCs/>
                <w:color w:val="000000"/>
                <w:sz w:val="16"/>
                <w:szCs w:val="16"/>
                <w:cs/>
              </w:rPr>
              <w:t>ล้านบาท</w:t>
            </w:r>
            <w:r w:rsidRPr="00D3725E"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13401A" w:rsidRPr="00D3725E" w14:paraId="14DAD272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15C31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color w:val="000000"/>
                <w:spacing w:val="-4"/>
                <w:cs/>
                <w:lang w:val="en-GB"/>
              </w:rPr>
            </w:pPr>
            <w:r w:rsidRPr="00D3725E">
              <w:rPr>
                <w:rFonts w:ascii="Angsana New" w:hAnsi="Angsana New"/>
                <w:color w:val="000000"/>
                <w:spacing w:val="-4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1FAB937" w14:textId="37A7CAE5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878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AA03EBC" w14:textId="77777777" w:rsidR="0013401A" w:rsidRPr="00D3725E" w:rsidRDefault="0013401A" w:rsidP="00C149E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60937E46" w14:textId="7693E044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453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97</w:t>
            </w: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15602451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45DE595" w14:textId="53B76029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337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13D5AC6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69D02901" w14:textId="1726D90C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351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71C20BB6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3C484B17" w14:textId="5B8A0A2F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32</w:t>
            </w:r>
            <w:r w:rsidR="00C15D3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C758281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31C5DD7" w14:textId="281BE19B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15</w:t>
            </w:r>
            <w:r w:rsidR="0013401A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48C5D0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6CD9AC0E" w14:textId="40870AB7" w:rsidR="0013401A" w:rsidRPr="00D3725E" w:rsidRDefault="004C0A5F" w:rsidP="00C149EB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23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80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0</w:t>
            </w:r>
            <w:r w:rsidR="006A5636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5AA90CA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B819164" w14:textId="7EFF98B7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23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513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24B3747C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38873A5" w14:textId="4A828238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170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4C93610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662BFBB2" w14:textId="48317D4E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209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4063CD7B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4FCEBE26" w14:textId="7414F65A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43</w:t>
            </w:r>
            <w:r w:rsidR="00CA77C4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961A92C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2A3D001" w14:textId="4287E5FE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283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7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3</w:t>
            </w: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216F9A18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1775B7E" w14:textId="752A2F0F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1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2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8</w:t>
            </w:r>
            <w:r w:rsidR="00FF5A7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AFDC344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24390762" w14:textId="748AC9A0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(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8</w:t>
            </w:r>
            <w:r w:rsidR="00CE02DE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="004C0A5F"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58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ADD01DC" w14:textId="77777777" w:rsidR="0013401A" w:rsidRPr="00D3725E" w:rsidRDefault="0013401A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B9D24CC" w14:textId="15865587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40</w:t>
            </w:r>
            <w:r w:rsidR="003F74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6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91</w:t>
            </w:r>
            <w:r w:rsidR="00FF5A7A" w:rsidRPr="00D3725E">
              <w:rPr>
                <w:rFonts w:ascii="Angsana New" w:hAnsi="Angsana New"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69971B6" w14:textId="77777777" w:rsidR="0013401A" w:rsidRPr="00D3725E" w:rsidRDefault="0013401A" w:rsidP="00C149EB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center"/>
          </w:tcPr>
          <w:p w14:paraId="27AC3786" w14:textId="61859C55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41</w:t>
            </w:r>
            <w:r w:rsidR="0013401A" w:rsidRPr="00D3725E">
              <w:rPr>
                <w:rFonts w:ascii="Angsana New" w:hAnsi="Angsana New"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color w:val="000000"/>
                <w:sz w:val="16"/>
                <w:szCs w:val="16"/>
              </w:rPr>
              <w:t>0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18</w:t>
            </w:r>
            <w:r w:rsidR="00CE02DE" w:rsidRPr="00D3725E">
              <w:rPr>
                <w:rFonts w:ascii="Angsana New" w:hAnsi="Angsana New" w:hint="cs"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color w:val="000000"/>
                <w:sz w:val="16"/>
                <w:szCs w:val="16"/>
              </w:rPr>
              <w:t>55</w:t>
            </w:r>
          </w:p>
        </w:tc>
      </w:tr>
      <w:tr w:rsidR="0013401A" w:rsidRPr="00D3725E" w14:paraId="7587A685" w14:textId="77777777" w:rsidTr="00C149EB">
        <w:trPr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D50EC" w14:textId="77777777" w:rsidR="0013401A" w:rsidRPr="00D3725E" w:rsidRDefault="0013401A" w:rsidP="0013401A">
            <w:pPr>
              <w:spacing w:line="240" w:lineRule="auto"/>
              <w:jc w:val="left"/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7961E71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51A8B13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26563052" w14:textId="77777777" w:rsidR="0013401A" w:rsidRPr="00D3725E" w:rsidRDefault="0013401A" w:rsidP="00C149E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4" w:type="dxa"/>
            <w:tcBorders>
              <w:left w:val="nil"/>
              <w:right w:val="nil"/>
            </w:tcBorders>
            <w:vAlign w:val="center"/>
          </w:tcPr>
          <w:p w14:paraId="53887A27" w14:textId="77777777" w:rsidR="0013401A" w:rsidRPr="00D3725E" w:rsidRDefault="0013401A" w:rsidP="00C149E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5C3052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5A8B076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38660CF" w14:textId="77777777" w:rsidR="0013401A" w:rsidRPr="00D3725E" w:rsidRDefault="0013401A" w:rsidP="00C149E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14:paraId="553C92AE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53" w:type="dxa"/>
            <w:tcBorders>
              <w:left w:val="nil"/>
              <w:right w:val="nil"/>
            </w:tcBorders>
            <w:vAlign w:val="center"/>
          </w:tcPr>
          <w:p w14:paraId="0FD400DE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3320E74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2614EC2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A17416B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93570A6" w14:textId="77777777" w:rsidR="0013401A" w:rsidRPr="00D3725E" w:rsidRDefault="0013401A" w:rsidP="00C149E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22F74C8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1A00CC0" w14:textId="77777777" w:rsidR="0013401A" w:rsidRPr="00D3725E" w:rsidRDefault="0013401A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15" w:type="dxa"/>
            <w:tcBorders>
              <w:left w:val="nil"/>
              <w:right w:val="nil"/>
            </w:tcBorders>
            <w:vAlign w:val="center"/>
          </w:tcPr>
          <w:p w14:paraId="1415F167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8DAB31E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916504D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181381FA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3F6E0BCB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BC73885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4D034FD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8D8C5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302" w:type="dxa"/>
            <w:tcBorders>
              <w:left w:val="nil"/>
              <w:right w:val="nil"/>
            </w:tcBorders>
            <w:vAlign w:val="center"/>
          </w:tcPr>
          <w:p w14:paraId="6B4D31C1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B7A9EA5" w14:textId="77777777" w:rsidR="0013401A" w:rsidRPr="00D3725E" w:rsidRDefault="0013401A" w:rsidP="00C149E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A24D836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2877943" w14:textId="77777777" w:rsidR="0013401A" w:rsidRPr="00D3725E" w:rsidRDefault="0013401A" w:rsidP="00C149E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2440409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5BC17C" w14:textId="589947FF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40</w:t>
            </w:r>
            <w:r w:rsidR="003F74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6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91</w:t>
            </w:r>
            <w:r w:rsidR="00FF5A7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.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91A8152" w14:textId="77777777" w:rsidR="0013401A" w:rsidRPr="00D3725E" w:rsidRDefault="0013401A" w:rsidP="00C149E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E0075F" w14:textId="5BCDE75D" w:rsidR="0013401A" w:rsidRPr="00D3725E" w:rsidRDefault="004C0A5F" w:rsidP="00C149E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41</w:t>
            </w:r>
            <w:r w:rsidR="0013401A"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,</w:t>
            </w:r>
            <w:r w:rsidRPr="00D3725E"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  <w:t>0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18</w:t>
            </w:r>
            <w:r w:rsidR="00CE02DE"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  <w:cs/>
              </w:rPr>
              <w:t>.</w:t>
            </w:r>
            <w:r w:rsidRPr="00D3725E">
              <w:rPr>
                <w:rFonts w:ascii="Angsana New" w:hAnsi="Angsana New" w:hint="cs"/>
                <w:b/>
                <w:bCs/>
                <w:color w:val="000000"/>
                <w:sz w:val="16"/>
                <w:szCs w:val="16"/>
              </w:rPr>
              <w:t>55</w:t>
            </w:r>
          </w:p>
        </w:tc>
      </w:tr>
    </w:tbl>
    <w:p w14:paraId="7E756CE5" w14:textId="77777777" w:rsidR="00A92BEC" w:rsidRPr="00D3725E" w:rsidRDefault="00A92BEC" w:rsidP="00CA3B97">
      <w:pPr>
        <w:rPr>
          <w:sz w:val="8"/>
          <w:szCs w:val="8"/>
        </w:rPr>
      </w:pPr>
    </w:p>
    <w:p w14:paraId="52988ED8" w14:textId="4D3EF4AF" w:rsidR="00A92BEC" w:rsidRPr="00D3725E" w:rsidRDefault="00A92BEC" w:rsidP="00CA3B97">
      <w:pPr>
        <w:rPr>
          <w:sz w:val="16"/>
          <w:szCs w:val="16"/>
        </w:rPr>
        <w:sectPr w:rsidR="00A92BEC" w:rsidRPr="00D3725E" w:rsidSect="00523A37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D3725E" w:rsidRDefault="00997299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0ADAF5FA" w14:textId="548BD73D" w:rsidR="00427705" w:rsidRPr="00D3725E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01760727" w14:textId="56609F58" w:rsidR="00427705" w:rsidRPr="00D3725E" w:rsidRDefault="00427705" w:rsidP="00AB50E0">
      <w:pPr>
        <w:ind w:left="540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D3725E">
        <w:rPr>
          <w:rFonts w:ascii="Angsana New" w:hAnsi="Angsana New" w:hint="cs"/>
          <w:sz w:val="28"/>
          <w:szCs w:val="28"/>
          <w:cs/>
        </w:rPr>
        <w:t>กั</w:t>
      </w:r>
      <w:r w:rsidRPr="00D3725E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D3725E">
        <w:rPr>
          <w:rFonts w:ascii="Angsana New" w:hAnsi="Angsana New" w:hint="cs"/>
          <w:sz w:val="28"/>
          <w:szCs w:val="28"/>
          <w:cs/>
        </w:rPr>
        <w:t>เงินได้</w:t>
      </w:r>
      <w:r w:rsidRPr="00D3725E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636C22" w:rsidRPr="00D3725E">
        <w:rPr>
          <w:rFonts w:ascii="Angsana New" w:hAnsi="Angsana New" w:hint="cs"/>
          <w:sz w:val="28"/>
          <w:szCs w:val="28"/>
          <w:cs/>
        </w:rPr>
        <w:t>สาม</w:t>
      </w:r>
      <w:r w:rsidRPr="00D3725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4C0A5F" w:rsidRPr="00D3725E">
        <w:rPr>
          <w:rFonts w:ascii="Angsana New" w:hAnsi="Angsana New"/>
          <w:sz w:val="28"/>
          <w:szCs w:val="28"/>
        </w:rPr>
        <w:t>31</w:t>
      </w:r>
      <w:r w:rsidR="00636C22" w:rsidRPr="00D3725E">
        <w:rPr>
          <w:rFonts w:ascii="Angsana New" w:hAnsi="Angsana New"/>
          <w:sz w:val="28"/>
          <w:szCs w:val="28"/>
        </w:rPr>
        <w:t xml:space="preserve"> </w:t>
      </w:r>
      <w:r w:rsidR="00636C22" w:rsidRPr="00D3725E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8C13F3" w:rsidRPr="00D3725E">
        <w:rPr>
          <w:rFonts w:ascii="Angsana New" w:hAnsi="Angsana New" w:hint="cs"/>
          <w:sz w:val="28"/>
          <w:szCs w:val="28"/>
          <w:cs/>
        </w:rPr>
        <w:t xml:space="preserve">และ </w:t>
      </w:r>
      <w:r w:rsidR="004C0A5F" w:rsidRPr="00D3725E">
        <w:rPr>
          <w:rFonts w:ascii="Angsana New" w:hAnsi="Angsana New"/>
          <w:sz w:val="28"/>
          <w:szCs w:val="28"/>
        </w:rPr>
        <w:t>2565</w:t>
      </w:r>
      <w:r w:rsidR="008C13F3"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คือร้อยละ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1</w:t>
      </w:r>
      <w:r w:rsidR="000C652B" w:rsidRPr="00D3725E">
        <w:rPr>
          <w:rFonts w:ascii="Angsana New" w:hAnsi="Angsana New"/>
          <w:sz w:val="28"/>
          <w:szCs w:val="28"/>
        </w:rPr>
        <w:t>.</w:t>
      </w:r>
      <w:r w:rsidR="004C0A5F" w:rsidRPr="00D3725E">
        <w:rPr>
          <w:rFonts w:ascii="Angsana New" w:hAnsi="Angsana New"/>
          <w:sz w:val="28"/>
          <w:szCs w:val="28"/>
        </w:rPr>
        <w:t>17</w:t>
      </w:r>
      <w:r w:rsidR="000B75ED" w:rsidRPr="00D3725E">
        <w:rPr>
          <w:rFonts w:ascii="Angsana New" w:hAnsi="Angsana New"/>
          <w:sz w:val="28"/>
          <w:szCs w:val="28"/>
        </w:rPr>
        <w:t xml:space="preserve"> </w:t>
      </w:r>
      <w:r w:rsidR="008C13F3" w:rsidRPr="00D3725E">
        <w:rPr>
          <w:rFonts w:ascii="Angsana New" w:hAnsi="Angsana New" w:hint="cs"/>
          <w:sz w:val="28"/>
          <w:szCs w:val="28"/>
          <w:cs/>
        </w:rPr>
        <w:t>และ</w:t>
      </w:r>
      <w:r w:rsidRPr="00D3725E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4C0A5F" w:rsidRPr="00D3725E">
        <w:rPr>
          <w:rFonts w:ascii="Angsana New" w:hAnsi="Angsana New"/>
          <w:sz w:val="28"/>
          <w:szCs w:val="28"/>
        </w:rPr>
        <w:t>4</w:t>
      </w:r>
      <w:r w:rsidR="00636C22" w:rsidRPr="00D3725E">
        <w:rPr>
          <w:rFonts w:ascii="Angsana New" w:hAnsi="Angsana New"/>
          <w:sz w:val="28"/>
          <w:szCs w:val="28"/>
        </w:rPr>
        <w:t>.</w:t>
      </w:r>
      <w:r w:rsidR="004C0A5F" w:rsidRPr="00D3725E">
        <w:rPr>
          <w:rFonts w:ascii="Angsana New" w:hAnsi="Angsana New"/>
          <w:sz w:val="28"/>
          <w:szCs w:val="28"/>
        </w:rPr>
        <w:t>55</w:t>
      </w:r>
      <w:r w:rsidR="00636C22" w:rsidRPr="00D3725E">
        <w:rPr>
          <w:rFonts w:ascii="Angsana New" w:hAnsi="Angsana New"/>
          <w:sz w:val="28"/>
          <w:szCs w:val="28"/>
        </w:rPr>
        <w:t xml:space="preserve"> </w:t>
      </w:r>
      <w:r w:rsidR="008C13F3" w:rsidRPr="00D3725E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D3725E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DD76A1" w:rsidRPr="00D3725E">
        <w:rPr>
          <w:rFonts w:ascii="Angsana New" w:hAnsi="Angsana New" w:hint="cs"/>
          <w:sz w:val="28"/>
          <w:szCs w:val="28"/>
          <w:cs/>
        </w:rPr>
        <w:t>รายได้ที่ได้รับยกเว้นภาษีเงินได้จากบัตรส่งเสริมการลงทุน</w:t>
      </w:r>
    </w:p>
    <w:p w14:paraId="13CD1FBF" w14:textId="77777777" w:rsidR="00427705" w:rsidRPr="00D3725E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8"/>
          <w:szCs w:val="28"/>
        </w:rPr>
      </w:pPr>
    </w:p>
    <w:p w14:paraId="16E0B13E" w14:textId="552BD508" w:rsidR="003B14EA" w:rsidRPr="00D3725E" w:rsidRDefault="003B14EA" w:rsidP="005D302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6CDC46BB" w14:textId="77777777" w:rsidR="00855978" w:rsidRPr="00D3725E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9926526" w14:textId="66ECFCDB" w:rsidR="00855978" w:rsidRPr="00D3725E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3725E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D3725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D3725E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4C2C9F2A" w14:textId="752784F3" w:rsidR="003E0EC0" w:rsidRPr="00D3725E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8245F15" w14:textId="76606565" w:rsidR="000F047A" w:rsidRPr="00D3725E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1C9252E2" w14:textId="77777777" w:rsidR="0061073B" w:rsidRPr="00D3725E" w:rsidRDefault="0061073B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61073B" w:rsidRPr="00D3725E" w:rsidSect="00523A37">
          <w:head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8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1170"/>
        <w:gridCol w:w="270"/>
        <w:gridCol w:w="1344"/>
        <w:gridCol w:w="6"/>
      </w:tblGrid>
      <w:tr w:rsidR="0061073B" w:rsidRPr="00D3725E" w14:paraId="7CB10762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347E70E0" w14:textId="77777777" w:rsidR="0061073B" w:rsidRPr="00D3725E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BD0050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7AC1ED14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D3725E" w14:paraId="43E3E306" w14:textId="77777777" w:rsidTr="00766A70">
        <w:trPr>
          <w:gridAfter w:val="1"/>
          <w:wAfter w:w="6" w:type="dxa"/>
          <w:tblHeader/>
        </w:trPr>
        <w:tc>
          <w:tcPr>
            <w:tcW w:w="4590" w:type="dxa"/>
            <w:vAlign w:val="bottom"/>
          </w:tcPr>
          <w:p w14:paraId="2E7522D4" w14:textId="77777777" w:rsidR="0061073B" w:rsidRPr="00D3725E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EC5EBF7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69FA5179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3147AA1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4" w:type="dxa"/>
            <w:gridSpan w:val="7"/>
            <w:vAlign w:val="bottom"/>
            <w:hideMark/>
          </w:tcPr>
          <w:p w14:paraId="03B14D01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D3725E" w14:paraId="45870D25" w14:textId="77777777" w:rsidTr="00766A70">
        <w:trPr>
          <w:tblHeader/>
        </w:trPr>
        <w:tc>
          <w:tcPr>
            <w:tcW w:w="4590" w:type="dxa"/>
            <w:hideMark/>
          </w:tcPr>
          <w:p w14:paraId="188937D8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3302B10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9F0FD99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D3DA8EE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1867DD8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1F96709B" w14:textId="77777777" w:rsidR="0061073B" w:rsidRPr="00D3725E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696AB96F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3E58B579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6C36B287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BE181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AB6BA1A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1F0E3FAE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00ADAD96" w14:textId="77777777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21E90FE3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05133A62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4DB36215" w14:textId="5716F41C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6A2B8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605D6254" w14:textId="03A4FEAA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922986" w14:textId="77777777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774FE0EE" w14:textId="6953E157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4EFFD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77279B8B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D3725E" w14:paraId="1660DF2D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691022C6" w14:textId="1AEF9AB6" w:rsidR="0061073B" w:rsidRPr="00D3725E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12FA12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  <w:hideMark/>
          </w:tcPr>
          <w:p w14:paraId="12104CD9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D3725E" w14:paraId="315A03EF" w14:textId="77777777" w:rsidTr="00766A70">
        <w:trPr>
          <w:gridAfter w:val="1"/>
          <w:wAfter w:w="6" w:type="dxa"/>
          <w:tblHeader/>
        </w:trPr>
        <w:tc>
          <w:tcPr>
            <w:tcW w:w="4590" w:type="dxa"/>
          </w:tcPr>
          <w:p w14:paraId="57B22C5B" w14:textId="21A38BCF" w:rsidR="00AD22D8" w:rsidRPr="00D3725E" w:rsidRDefault="00AD22D8" w:rsidP="00E4122B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C0A5F" w:rsidRPr="00D372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36C22" w:rsidRPr="00D372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 </w:t>
            </w:r>
            <w:r w:rsidR="004C0A5F" w:rsidRPr="00D3725E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95C8389" w14:textId="77777777" w:rsidR="00AD22D8" w:rsidRPr="00D3725E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74" w:type="dxa"/>
            <w:gridSpan w:val="15"/>
          </w:tcPr>
          <w:p w14:paraId="1D2F0EDD" w14:textId="77777777" w:rsidR="00AD22D8" w:rsidRPr="00D3725E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D3725E" w14:paraId="34419983" w14:textId="77777777" w:rsidTr="00766A70">
        <w:tc>
          <w:tcPr>
            <w:tcW w:w="4590" w:type="dxa"/>
            <w:hideMark/>
          </w:tcPr>
          <w:p w14:paraId="1D5E799F" w14:textId="77777777" w:rsidR="0061073B" w:rsidRPr="00D3725E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C6C8C0C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B45868A" w14:textId="77777777" w:rsidR="0061073B" w:rsidRPr="00D3725E" w:rsidRDefault="0061073B" w:rsidP="00E4122B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4768B3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</w:tcPr>
          <w:p w14:paraId="0F886B94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93CA5A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C6EABC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281ADE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B980E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53006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B00EFA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3B5A85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0C8804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CAEA46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8A840E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F8D40B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26EB845D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073B" w:rsidRPr="00D3725E" w14:paraId="6CF6AE4C" w14:textId="77777777" w:rsidTr="00766A70">
        <w:tc>
          <w:tcPr>
            <w:tcW w:w="4590" w:type="dxa"/>
            <w:shd w:val="clear" w:color="auto" w:fill="auto"/>
          </w:tcPr>
          <w:p w14:paraId="53AAF322" w14:textId="77777777" w:rsidR="0061073B" w:rsidRPr="00D3725E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603E3033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BEDFE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675FE78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7B0093A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5EC26B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558699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195BA6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DAE65" w14:textId="77777777" w:rsidR="0061073B" w:rsidRPr="00D3725E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783049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E120F6" w14:textId="77777777" w:rsidR="0061073B" w:rsidRPr="00D3725E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BA38F0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7122C" w14:textId="77777777" w:rsidR="0061073B" w:rsidRPr="00D3725E" w:rsidRDefault="0061073B" w:rsidP="00E4122B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F10AA9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2C5CA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AD2C3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CD470C3" w14:textId="77777777" w:rsidR="0061073B" w:rsidRPr="00D3725E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D3725E" w14:paraId="58F34F64" w14:textId="77777777" w:rsidTr="00766A70">
        <w:tc>
          <w:tcPr>
            <w:tcW w:w="4590" w:type="dxa"/>
            <w:shd w:val="clear" w:color="auto" w:fill="auto"/>
          </w:tcPr>
          <w:p w14:paraId="4E89820F" w14:textId="56B3D354" w:rsidR="003A7D58" w:rsidRPr="00D3725E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  <w:shd w:val="clear" w:color="auto" w:fill="auto"/>
          </w:tcPr>
          <w:p w14:paraId="0C4F5B62" w14:textId="77777777" w:rsidR="003A7D58" w:rsidRPr="00D3725E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718196" w14:textId="4B8C5C23" w:rsidR="003A7D58" w:rsidRPr="00D3725E" w:rsidRDefault="00D819CC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85402B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0EFB81F3" w14:textId="59396B67" w:rsidR="003A7D58" w:rsidRPr="00D3725E" w:rsidRDefault="004C0A5F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61B4EFF6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566A268" w14:textId="62B78048" w:rsidR="003A7D58" w:rsidRPr="00D3725E" w:rsidRDefault="00D819CC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15B26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C2CC40" w14:textId="6EF975A1" w:rsidR="003A7D58" w:rsidRPr="00D3725E" w:rsidRDefault="004C0A5F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6813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FF7CEA" w14:textId="0EC5018A" w:rsidR="003A7D58" w:rsidRPr="00D3725E" w:rsidRDefault="004C0A5F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8046A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7DFD18" w14:textId="268B190E" w:rsidR="003A7D58" w:rsidRPr="00D3725E" w:rsidRDefault="00D819CC" w:rsidP="002A572F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637077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DE4A8A" w14:textId="414CE3CF" w:rsidR="003A7D58" w:rsidRPr="00D3725E" w:rsidRDefault="00D819CC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E6AA5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9AE25F6" w14:textId="34CD3011" w:rsidR="003A7D58" w:rsidRPr="00D3725E" w:rsidRDefault="004C0A5F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A7D58" w:rsidRPr="00D3725E" w14:paraId="142F8004" w14:textId="77777777" w:rsidTr="00766A70">
        <w:tc>
          <w:tcPr>
            <w:tcW w:w="4590" w:type="dxa"/>
            <w:shd w:val="clear" w:color="auto" w:fill="auto"/>
          </w:tcPr>
          <w:p w14:paraId="75D5961B" w14:textId="7275FBF4" w:rsidR="003A7D58" w:rsidRPr="00D3725E" w:rsidRDefault="003A7D58" w:rsidP="003A7D58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  <w:shd w:val="clear" w:color="auto" w:fill="auto"/>
          </w:tcPr>
          <w:p w14:paraId="1DEC8119" w14:textId="77777777" w:rsidR="003A7D58" w:rsidRPr="00D3725E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15628" w14:textId="5FD893F1" w:rsidR="003A7D58" w:rsidRPr="00D3725E" w:rsidRDefault="00D819CC" w:rsidP="003A7D58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F2E73E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39DFD88" w14:textId="5D3CCC07" w:rsidR="003A7D58" w:rsidRPr="00D3725E" w:rsidRDefault="004C0A5F" w:rsidP="003A7D5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14133D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32D3EB" w14:textId="06B31030" w:rsidR="003A7D58" w:rsidRPr="00D3725E" w:rsidRDefault="00D819CC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8A029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50ACD" w14:textId="77620C65" w:rsidR="003A7D58" w:rsidRPr="00D3725E" w:rsidRDefault="004C0A5F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C465E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C47391" w14:textId="361C904C" w:rsidR="003A7D58" w:rsidRPr="00D3725E" w:rsidRDefault="009421FD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25F57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604208" w14:textId="4CF0A1E1" w:rsidR="003A7D58" w:rsidRPr="00D3725E" w:rsidRDefault="004C0A5F" w:rsidP="00EF0BEA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EF0BEA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1F3F1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81F86" w14:textId="3469FBA1" w:rsidR="003A7D58" w:rsidRPr="00D3725E" w:rsidRDefault="00D819CC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2E0949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F26F26F" w14:textId="0B8BBDA8" w:rsidR="003A7D58" w:rsidRPr="00D3725E" w:rsidRDefault="004C0A5F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D819CC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3A7D58" w:rsidRPr="00D3725E" w14:paraId="41469749" w14:textId="77777777" w:rsidTr="00766A70">
        <w:tc>
          <w:tcPr>
            <w:tcW w:w="4590" w:type="dxa"/>
            <w:shd w:val="clear" w:color="auto" w:fill="auto"/>
          </w:tcPr>
          <w:p w14:paraId="0939A74B" w14:textId="1C50D8D8" w:rsidR="003A7D58" w:rsidRPr="00D3725E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03D3944F" w14:textId="77777777" w:rsidR="003A7D58" w:rsidRPr="00D3725E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D46AE" w14:textId="42FDD26F" w:rsidR="003A7D58" w:rsidRPr="00D3725E" w:rsidRDefault="004C0A5F" w:rsidP="003A7D5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BD72F4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79EFCA23" w14:textId="1FCAAD8B" w:rsidR="003A7D58" w:rsidRPr="00D3725E" w:rsidRDefault="003E4116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A9633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D11B8A" w14:textId="3D70616C" w:rsidR="003A7D58" w:rsidRPr="00D3725E" w:rsidRDefault="003E4116" w:rsidP="003A7D58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A3E19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D0B10" w14:textId="7F8AF62D" w:rsidR="003A7D58" w:rsidRPr="00D3725E" w:rsidRDefault="004C0A5F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2E57AD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E67339" w14:textId="2A70687E" w:rsidR="003A7D58" w:rsidRPr="00D3725E" w:rsidRDefault="003E4116" w:rsidP="003A7D58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DF106C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85DA59" w14:textId="2726A8EE" w:rsidR="003A7D58" w:rsidRPr="00D3725E" w:rsidRDefault="004C0A5F" w:rsidP="003A7D58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67462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7B843B" w14:textId="0056D988" w:rsidR="003A7D58" w:rsidRPr="00D3725E" w:rsidRDefault="003E4116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CA0DA" w14:textId="77777777" w:rsidR="003A7D58" w:rsidRPr="00D3725E" w:rsidRDefault="003A7D58" w:rsidP="003A7D58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03A7BB" w14:textId="4E9858CF" w:rsidR="003A7D58" w:rsidRPr="00D3725E" w:rsidRDefault="004C0A5F" w:rsidP="003A7D58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795967" w:rsidRPr="00D3725E" w14:paraId="020EC805" w14:textId="77777777" w:rsidTr="00766A70">
        <w:tc>
          <w:tcPr>
            <w:tcW w:w="4590" w:type="dxa"/>
            <w:shd w:val="clear" w:color="auto" w:fill="auto"/>
          </w:tcPr>
          <w:p w14:paraId="580F0E60" w14:textId="77777777" w:rsidR="00795967" w:rsidRPr="00D3725E" w:rsidRDefault="00795967" w:rsidP="009A7B37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4A754E3" w14:textId="77777777" w:rsidR="00795967" w:rsidRPr="00D3725E" w:rsidRDefault="00795967" w:rsidP="009A7B37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06467" w14:textId="594FE591" w:rsidR="00795967" w:rsidRPr="00D3725E" w:rsidRDefault="003E4116" w:rsidP="009A7B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CC89864" w14:textId="77777777" w:rsidR="00795967" w:rsidRPr="00D3725E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568AE70E" w14:textId="55603207" w:rsidR="00795967" w:rsidRPr="00D3725E" w:rsidRDefault="004C0A5F" w:rsidP="003E4116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36" w:type="dxa"/>
            <w:shd w:val="clear" w:color="auto" w:fill="auto"/>
          </w:tcPr>
          <w:p w14:paraId="29CEDCCD" w14:textId="77777777" w:rsidR="00795967" w:rsidRPr="00D3725E" w:rsidRDefault="00795967" w:rsidP="009A7B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F980B5" w14:textId="000B67C1" w:rsidR="00795967" w:rsidRPr="00D3725E" w:rsidRDefault="003E4116" w:rsidP="009A7B37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CB9099" w14:textId="77777777" w:rsidR="00795967" w:rsidRPr="00D3725E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70657" w14:textId="5B4A2AEF" w:rsidR="00795967" w:rsidRPr="00D3725E" w:rsidRDefault="004C0A5F" w:rsidP="009A7B3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AF965" w14:textId="77777777" w:rsidR="00795967" w:rsidRPr="00D3725E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7E5D9A" w14:textId="0AD6F9B6" w:rsidR="00795967" w:rsidRPr="00D3725E" w:rsidRDefault="003E4116" w:rsidP="009A7B37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D9A27A" w14:textId="77777777" w:rsidR="00795967" w:rsidRPr="00D3725E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3B11BD" w14:textId="7D777772" w:rsidR="00795967" w:rsidRPr="00D3725E" w:rsidRDefault="004C0A5F" w:rsidP="009A7B37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245D52" w14:textId="77777777" w:rsidR="00795967" w:rsidRPr="00D3725E" w:rsidRDefault="00795967" w:rsidP="009A7B37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1CEE94" w14:textId="3AC53FA9" w:rsidR="00795967" w:rsidRPr="00D3725E" w:rsidRDefault="003E4116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6ACC" w14:textId="77777777" w:rsidR="00795967" w:rsidRPr="00D3725E" w:rsidRDefault="00795967" w:rsidP="009A7B37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82F570" w14:textId="6B9DE625" w:rsidR="00795967" w:rsidRPr="00D3725E" w:rsidRDefault="004C0A5F" w:rsidP="009A7B37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4116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61073B" w:rsidRPr="00D3725E" w14:paraId="5BCC7CBD" w14:textId="77777777" w:rsidTr="00766A70">
        <w:tc>
          <w:tcPr>
            <w:tcW w:w="4590" w:type="dxa"/>
            <w:shd w:val="clear" w:color="auto" w:fill="auto"/>
          </w:tcPr>
          <w:p w14:paraId="4C26AA01" w14:textId="77777777" w:rsidR="0061073B" w:rsidRPr="00D3725E" w:rsidRDefault="0061073B" w:rsidP="00E4122B">
            <w:pPr>
              <w:tabs>
                <w:tab w:val="left" w:pos="340"/>
              </w:tabs>
              <w:spacing w:line="240" w:lineRule="auto"/>
              <w:ind w:left="-14"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54C414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2F355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6B6DC2F8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72" w:type="dxa"/>
            <w:shd w:val="clear" w:color="auto" w:fill="auto"/>
          </w:tcPr>
          <w:p w14:paraId="6CDD92AD" w14:textId="77777777" w:rsidR="0061073B" w:rsidRPr="00D3725E" w:rsidRDefault="0061073B" w:rsidP="00E4122B">
            <w:pPr>
              <w:pStyle w:val="acctfourfigures"/>
              <w:tabs>
                <w:tab w:val="decimal" w:pos="56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50EBD0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84" w:type="dxa"/>
            <w:shd w:val="clear" w:color="auto" w:fill="auto"/>
          </w:tcPr>
          <w:p w14:paraId="3A7352DE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3EF359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B0AA255" w14:textId="77777777" w:rsidR="0061073B" w:rsidRPr="00D3725E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2025A3E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F4CBB51" w14:textId="77777777" w:rsidR="0061073B" w:rsidRPr="00D3725E" w:rsidRDefault="0061073B" w:rsidP="00E4122B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BACE24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283325D" w14:textId="77777777" w:rsidR="0061073B" w:rsidRPr="00D3725E" w:rsidRDefault="0061073B" w:rsidP="00E4122B">
            <w:pPr>
              <w:pStyle w:val="acctfourfigures"/>
              <w:tabs>
                <w:tab w:val="decimal" w:pos="43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E2FFA37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19F076A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CEC5BE0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28D8FA6" w14:textId="77777777" w:rsidR="0061073B" w:rsidRPr="00D3725E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1073B" w:rsidRPr="00D3725E" w14:paraId="2E76BB7D" w14:textId="77777777" w:rsidTr="00766A70">
        <w:tc>
          <w:tcPr>
            <w:tcW w:w="4590" w:type="dxa"/>
            <w:shd w:val="clear" w:color="auto" w:fill="auto"/>
            <w:hideMark/>
          </w:tcPr>
          <w:p w14:paraId="4EDA49A8" w14:textId="77777777" w:rsidR="0061073B" w:rsidRPr="00D3725E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shd w:val="clear" w:color="auto" w:fill="auto"/>
          </w:tcPr>
          <w:p w14:paraId="27489A8F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5E2256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581488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</w:tcPr>
          <w:p w14:paraId="0B1896B4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95A1D14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11A701E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4BFF4D" w14:textId="77777777" w:rsidR="0061073B" w:rsidRPr="00D3725E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DDCA1" w14:textId="77777777" w:rsidR="0061073B" w:rsidRPr="00D3725E" w:rsidRDefault="0061073B" w:rsidP="00E4122B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5D40C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B495BD" w14:textId="77777777" w:rsidR="0061073B" w:rsidRPr="00D3725E" w:rsidRDefault="0061073B" w:rsidP="00E4122B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E17B81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4BE9D7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56BF1C" w14:textId="77777777" w:rsidR="0061073B" w:rsidRPr="00D3725E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EE857E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83F0F8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C0046E" w14:textId="77777777" w:rsidR="0061073B" w:rsidRPr="00D3725E" w:rsidRDefault="0061073B" w:rsidP="00E4122B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7D58" w:rsidRPr="00D3725E" w14:paraId="1FA32A88" w14:textId="77777777" w:rsidTr="00766A70">
        <w:tc>
          <w:tcPr>
            <w:tcW w:w="4590" w:type="dxa"/>
            <w:shd w:val="clear" w:color="auto" w:fill="auto"/>
          </w:tcPr>
          <w:p w14:paraId="1C0387D9" w14:textId="631F0F3F" w:rsidR="003A7D58" w:rsidRPr="00D3725E" w:rsidRDefault="003A7D58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4E7F56B7" w14:textId="77777777" w:rsidR="003A7D58" w:rsidRPr="00D3725E" w:rsidRDefault="003A7D58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E7DE1" w14:textId="43BAFB53" w:rsidR="003A7D58" w:rsidRPr="00D3725E" w:rsidRDefault="00056ED5" w:rsidP="003A7D5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09FDA95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4F9168A9" w14:textId="77486D4D" w:rsidR="003A7D58" w:rsidRPr="00D3725E" w:rsidRDefault="00056ED5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68EFC4" w14:textId="77777777" w:rsidR="003A7D58" w:rsidRPr="00D3725E" w:rsidRDefault="003A7D58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C2F9EA" w14:textId="536B4F47" w:rsidR="003A7D58" w:rsidRPr="00D3725E" w:rsidRDefault="00056ED5" w:rsidP="003A7D58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32F7" w14:textId="77777777" w:rsidR="003A7D58" w:rsidRPr="00D3725E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8206F8" w14:textId="1B730A22" w:rsidR="003A7D58" w:rsidRPr="00D3725E" w:rsidRDefault="00056ED5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23EBF" w14:textId="77777777" w:rsidR="003A7D58" w:rsidRPr="00D3725E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3DF961" w14:textId="3405C518" w:rsidR="003A7D58" w:rsidRPr="00D3725E" w:rsidRDefault="00056ED5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4EFD4" w14:textId="77777777" w:rsidR="003A7D58" w:rsidRPr="00D3725E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17FF2" w14:textId="5C6708CD" w:rsidR="003A7D58" w:rsidRPr="00D3725E" w:rsidRDefault="00056ED5" w:rsidP="003A7D58">
            <w:pPr>
              <w:pStyle w:val="BodyText"/>
              <w:tabs>
                <w:tab w:val="decimal" w:pos="4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617FD" w14:textId="77777777" w:rsidR="003A7D58" w:rsidRPr="00D3725E" w:rsidRDefault="003A7D58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E34424" w14:textId="5ADEBC9F" w:rsidR="003A7D58" w:rsidRPr="00D3725E" w:rsidRDefault="00766A70" w:rsidP="00766A70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9DCE3" w14:textId="77777777" w:rsidR="003A7D58" w:rsidRPr="00D3725E" w:rsidRDefault="003A7D58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55BD911" w14:textId="78F761EA" w:rsidR="003A7D58" w:rsidRPr="00D3725E" w:rsidRDefault="00766A70" w:rsidP="00766A7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60990" w:rsidRPr="00D3725E" w14:paraId="63EC6686" w14:textId="77777777" w:rsidTr="00766A70">
        <w:tc>
          <w:tcPr>
            <w:tcW w:w="4590" w:type="dxa"/>
            <w:shd w:val="clear" w:color="auto" w:fill="auto"/>
          </w:tcPr>
          <w:p w14:paraId="0E493276" w14:textId="1C1DD94C" w:rsidR="00E60990" w:rsidRPr="00D3725E" w:rsidRDefault="00E60990" w:rsidP="003A7D5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92194E3" w14:textId="77777777" w:rsidR="00E60990" w:rsidRPr="00D3725E" w:rsidRDefault="00E60990" w:rsidP="003A7D58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598EE7" w14:textId="12155755" w:rsidR="00E60990" w:rsidRPr="00D3725E" w:rsidRDefault="00E60990" w:rsidP="00E6099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ECBDD80" w14:textId="77777777" w:rsidR="00E60990" w:rsidRPr="00D3725E" w:rsidRDefault="00E60990" w:rsidP="00E60990">
            <w:pPr>
              <w:pStyle w:val="acctfourfigures"/>
              <w:tabs>
                <w:tab w:val="clear" w:pos="765"/>
                <w:tab w:val="decimal" w:pos="522"/>
                <w:tab w:val="decimal" w:pos="701"/>
                <w:tab w:val="decimal" w:pos="796"/>
              </w:tabs>
              <w:spacing w:line="240" w:lineRule="auto"/>
              <w:ind w:left="-43"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1DFD7070" w14:textId="5EFDF97A" w:rsidR="00E60990" w:rsidRPr="00D3725E" w:rsidRDefault="00E60990" w:rsidP="003A7D5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CF32C2" w14:textId="77777777" w:rsidR="00E60990" w:rsidRPr="00D3725E" w:rsidRDefault="00E60990" w:rsidP="003A7D5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DB0D8D" w14:textId="3022835B" w:rsidR="00E60990" w:rsidRPr="00D3725E" w:rsidRDefault="00E60990" w:rsidP="0000217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A3A23B" w14:textId="77777777" w:rsidR="00E60990" w:rsidRPr="00D3725E" w:rsidRDefault="00E60990" w:rsidP="003A7D58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937A43" w14:textId="481013A9" w:rsidR="00E60990" w:rsidRPr="00D3725E" w:rsidRDefault="00E60990" w:rsidP="003A7D58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64B75" w14:textId="77777777" w:rsidR="00E60990" w:rsidRPr="00D3725E" w:rsidRDefault="00E60990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49AFA8" w14:textId="6CBD1B5D" w:rsidR="00E60990" w:rsidRPr="00D3725E" w:rsidRDefault="00E60990" w:rsidP="003A7D58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48617" w14:textId="77777777" w:rsidR="00E60990" w:rsidRPr="00D3725E" w:rsidRDefault="00E60990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8F3D3" w14:textId="3164252E" w:rsidR="00E60990" w:rsidRPr="00D3725E" w:rsidRDefault="00E60990" w:rsidP="00E6099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AECCD4" w14:textId="77777777" w:rsidR="00E60990" w:rsidRPr="00D3725E" w:rsidRDefault="00E60990" w:rsidP="00E60990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F4BF7F" w14:textId="65B52B4B" w:rsidR="00E60990" w:rsidRPr="00D3725E" w:rsidRDefault="00E60990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36D36" w14:textId="77777777" w:rsidR="00E60990" w:rsidRPr="00D3725E" w:rsidRDefault="00E60990" w:rsidP="003A7D58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61970B" w14:textId="09011FDD" w:rsidR="00E60990" w:rsidRPr="00D3725E" w:rsidRDefault="00E60990" w:rsidP="00766A7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B950D3" w:rsidRPr="00D3725E" w14:paraId="2E52BCBD" w14:textId="77777777" w:rsidTr="00766A70">
        <w:tc>
          <w:tcPr>
            <w:tcW w:w="4590" w:type="dxa"/>
            <w:shd w:val="clear" w:color="auto" w:fill="auto"/>
          </w:tcPr>
          <w:p w14:paraId="201BA499" w14:textId="7360615C" w:rsidR="00B950D3" w:rsidRPr="00D3725E" w:rsidRDefault="00B950D3" w:rsidP="00915591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14:paraId="5F863368" w14:textId="77777777" w:rsidR="00B950D3" w:rsidRPr="00D3725E" w:rsidRDefault="00B950D3" w:rsidP="00915591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6F14F8" w14:textId="4D2333DF" w:rsidR="00B950D3" w:rsidRPr="00D3725E" w:rsidRDefault="004329FC" w:rsidP="00E60990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42F0E" w14:textId="77777777" w:rsidR="00B950D3" w:rsidRPr="00D3725E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2" w:type="dxa"/>
            <w:shd w:val="clear" w:color="auto" w:fill="auto"/>
            <w:vAlign w:val="bottom"/>
          </w:tcPr>
          <w:p w14:paraId="340E186F" w14:textId="56B852FB" w:rsidR="00B950D3" w:rsidRPr="00D3725E" w:rsidRDefault="004329FC" w:rsidP="00B950D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CC26D4" w14:textId="77777777" w:rsidR="00B950D3" w:rsidRPr="00D3725E" w:rsidRDefault="00B950D3" w:rsidP="0091559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1FA57F4" w14:textId="612DEFDD" w:rsidR="00B950D3" w:rsidRPr="00D3725E" w:rsidRDefault="004329FC" w:rsidP="0000217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E34F" w14:textId="77777777" w:rsidR="00B950D3" w:rsidRPr="00D3725E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794C55" w14:textId="532CD667" w:rsidR="00B950D3" w:rsidRPr="00D3725E" w:rsidRDefault="004329FC" w:rsidP="00915591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722262" w14:textId="77777777" w:rsidR="00B950D3" w:rsidRPr="00D3725E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DEAB5" w14:textId="2A0D5923" w:rsidR="00B950D3" w:rsidRPr="00D3725E" w:rsidRDefault="004329FC" w:rsidP="00915591">
            <w:pPr>
              <w:pStyle w:val="acctfourfigures"/>
              <w:tabs>
                <w:tab w:val="decimal" w:pos="3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20B2D" w14:textId="77777777" w:rsidR="00B950D3" w:rsidRPr="00D3725E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3ACFE" w14:textId="3B032E07" w:rsidR="00B950D3" w:rsidRPr="00D3725E" w:rsidRDefault="004329FC" w:rsidP="00915591">
            <w:pPr>
              <w:pStyle w:val="acctfourfigures"/>
              <w:tabs>
                <w:tab w:val="clear" w:pos="765"/>
                <w:tab w:val="decimal" w:pos="-21"/>
              </w:tabs>
              <w:spacing w:line="240" w:lineRule="auto"/>
              <w:ind w:left="-43" w:right="-293" w:hanging="2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0589F" w14:textId="77777777" w:rsidR="00B950D3" w:rsidRPr="00D3725E" w:rsidRDefault="00B950D3" w:rsidP="00915591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4CF7C" w14:textId="04F7A7F5" w:rsidR="00B950D3" w:rsidRPr="00D3725E" w:rsidRDefault="004329FC" w:rsidP="0038737B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8AE79" w14:textId="77777777" w:rsidR="00B950D3" w:rsidRPr="00D3725E" w:rsidRDefault="00B950D3" w:rsidP="00915591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D3A3D69" w14:textId="7D03CCD3" w:rsidR="00B950D3" w:rsidRPr="00D3725E" w:rsidRDefault="004329FC" w:rsidP="00915591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B1EB971" w14:textId="14BD17AB" w:rsidR="000F047A" w:rsidRPr="00D3725E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3541B916" w14:textId="35666326" w:rsidR="000F047A" w:rsidRPr="00D3725E" w:rsidRDefault="000F047A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tbl>
      <w:tblPr>
        <w:tblW w:w="156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60"/>
        <w:gridCol w:w="270"/>
        <w:gridCol w:w="1170"/>
        <w:gridCol w:w="238"/>
        <w:gridCol w:w="1472"/>
        <w:gridCol w:w="236"/>
        <w:gridCol w:w="1384"/>
        <w:gridCol w:w="270"/>
        <w:gridCol w:w="1080"/>
        <w:gridCol w:w="270"/>
        <w:gridCol w:w="720"/>
        <w:gridCol w:w="270"/>
        <w:gridCol w:w="810"/>
        <w:gridCol w:w="270"/>
        <w:gridCol w:w="990"/>
        <w:gridCol w:w="270"/>
        <w:gridCol w:w="1080"/>
      </w:tblGrid>
      <w:tr w:rsidR="0061073B" w:rsidRPr="00D3725E" w14:paraId="778E95F8" w14:textId="77777777" w:rsidTr="0066238A">
        <w:trPr>
          <w:tblHeader/>
        </w:trPr>
        <w:tc>
          <w:tcPr>
            <w:tcW w:w="4860" w:type="dxa"/>
            <w:vAlign w:val="bottom"/>
          </w:tcPr>
          <w:p w14:paraId="2B17BFB0" w14:textId="77777777" w:rsidR="0061073B" w:rsidRPr="00D3725E" w:rsidRDefault="0061073B" w:rsidP="00E4122B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2191E9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27E782B8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1073B" w:rsidRPr="00D3725E" w14:paraId="1CA7F443" w14:textId="77777777" w:rsidTr="0066238A">
        <w:trPr>
          <w:tblHeader/>
        </w:trPr>
        <w:tc>
          <w:tcPr>
            <w:tcW w:w="4860" w:type="dxa"/>
            <w:vAlign w:val="bottom"/>
          </w:tcPr>
          <w:p w14:paraId="341C5616" w14:textId="77777777" w:rsidR="0061073B" w:rsidRPr="00D3725E" w:rsidRDefault="0061073B" w:rsidP="00E4122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1F61BC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hideMark/>
          </w:tcPr>
          <w:p w14:paraId="54F537AC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E659B2C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  <w:vAlign w:val="bottom"/>
            <w:hideMark/>
          </w:tcPr>
          <w:p w14:paraId="7AFED114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073B" w:rsidRPr="00D3725E" w14:paraId="647F7D54" w14:textId="77777777" w:rsidTr="0066238A">
        <w:trPr>
          <w:tblHeader/>
        </w:trPr>
        <w:tc>
          <w:tcPr>
            <w:tcW w:w="4860" w:type="dxa"/>
            <w:hideMark/>
          </w:tcPr>
          <w:p w14:paraId="72527BE3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167B397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2619912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53A32FC" w14:textId="77777777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34C2D985" w14:textId="083AF110" w:rsidR="0061073B" w:rsidRPr="00D3725E" w:rsidRDefault="0061073B" w:rsidP="00E4122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21F9357" w14:textId="77777777" w:rsidR="0061073B" w:rsidRPr="00D3725E" w:rsidRDefault="0061073B" w:rsidP="00E4122B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00644A26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</w:tcPr>
          <w:p w14:paraId="227D499B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hideMark/>
          </w:tcPr>
          <w:p w14:paraId="3B7D82D2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108D67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6B0D7D76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F92F7EC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vAlign w:val="bottom"/>
          </w:tcPr>
          <w:p w14:paraId="443E13D7" w14:textId="77777777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C8C09BB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435E109E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  <w:hideMark/>
          </w:tcPr>
          <w:p w14:paraId="0AB05465" w14:textId="0BE5A983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A255C0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  <w:hideMark/>
          </w:tcPr>
          <w:p w14:paraId="53C05CEC" w14:textId="3F07A1B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B9B017" w14:textId="77777777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  <w:hideMark/>
          </w:tcPr>
          <w:p w14:paraId="0FA51A7B" w14:textId="620C10D3" w:rsidR="0061073B" w:rsidRPr="00D3725E" w:rsidRDefault="0061073B" w:rsidP="00E4122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F59608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7899756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073B" w:rsidRPr="00D3725E" w14:paraId="4983941C" w14:textId="77777777" w:rsidTr="0066238A">
        <w:trPr>
          <w:tblHeader/>
        </w:trPr>
        <w:tc>
          <w:tcPr>
            <w:tcW w:w="4860" w:type="dxa"/>
          </w:tcPr>
          <w:p w14:paraId="09F7FD79" w14:textId="5E9CA25E" w:rsidR="0061073B" w:rsidRPr="00D3725E" w:rsidRDefault="0061073B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9C3CB66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  <w:hideMark/>
          </w:tcPr>
          <w:p w14:paraId="375EC3A0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AD22D8" w:rsidRPr="00D3725E" w14:paraId="71131093" w14:textId="77777777" w:rsidTr="0066238A">
        <w:trPr>
          <w:tblHeader/>
        </w:trPr>
        <w:tc>
          <w:tcPr>
            <w:tcW w:w="4860" w:type="dxa"/>
          </w:tcPr>
          <w:p w14:paraId="2053BE16" w14:textId="42845873" w:rsidR="00AD22D8" w:rsidRPr="00D3725E" w:rsidRDefault="00AD22D8" w:rsidP="00E4122B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7B0234A" w14:textId="77777777" w:rsidR="00AD22D8" w:rsidRPr="00D3725E" w:rsidRDefault="00AD22D8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530" w:type="dxa"/>
            <w:gridSpan w:val="15"/>
          </w:tcPr>
          <w:p w14:paraId="4B46AACB" w14:textId="77777777" w:rsidR="00AD22D8" w:rsidRPr="00D3725E" w:rsidRDefault="00AD22D8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61073B" w:rsidRPr="00D3725E" w14:paraId="0035DC73" w14:textId="77777777" w:rsidTr="0066238A">
        <w:tc>
          <w:tcPr>
            <w:tcW w:w="4860" w:type="dxa"/>
            <w:hideMark/>
          </w:tcPr>
          <w:p w14:paraId="57D5DED8" w14:textId="77777777" w:rsidR="0061073B" w:rsidRPr="00D3725E" w:rsidRDefault="0061073B" w:rsidP="00E4122B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2D2FB28" w14:textId="77777777" w:rsidR="0061073B" w:rsidRPr="00D3725E" w:rsidRDefault="0061073B" w:rsidP="00E4122B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2F9FC95" w14:textId="77777777" w:rsidR="0061073B" w:rsidRPr="00D3725E" w:rsidRDefault="0061073B" w:rsidP="00E4122B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B5BABCF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6DAE935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17B42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20526720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4AE96E" w14:textId="77777777" w:rsidR="0061073B" w:rsidRPr="00D3725E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E9DA49" w14:textId="77777777" w:rsidR="0061073B" w:rsidRPr="00D3725E" w:rsidRDefault="0061073B" w:rsidP="00E4122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67D445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50474C48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6519A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6B56CEA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204366" w14:textId="77777777" w:rsidR="0061073B" w:rsidRPr="00D3725E" w:rsidRDefault="0061073B" w:rsidP="00E4122B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5C6533B" w14:textId="77777777" w:rsidR="0061073B" w:rsidRPr="00D3725E" w:rsidRDefault="0061073B" w:rsidP="00E4122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3DA99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95E318" w14:textId="77777777" w:rsidR="0061073B" w:rsidRPr="00D3725E" w:rsidRDefault="0061073B" w:rsidP="00E4122B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D3725E" w14:paraId="53398211" w14:textId="77777777" w:rsidTr="00636C22">
        <w:tc>
          <w:tcPr>
            <w:tcW w:w="4860" w:type="dxa"/>
            <w:hideMark/>
          </w:tcPr>
          <w:p w14:paraId="2D56DB41" w14:textId="78CB78EA" w:rsidR="0002668F" w:rsidRPr="00D3725E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สินทรัพย์ทางการเงินหมุนเวียน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70" w:type="dxa"/>
          </w:tcPr>
          <w:p w14:paraId="78261E49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64BE4B" w14:textId="59195CFE" w:rsidR="0002668F" w:rsidRPr="00D3725E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E5331D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6BE6C0A4" w14:textId="1A76C2BC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793D01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C2618B7" w14:textId="5BB3C418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8F1E04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7F4AC1" w14:textId="0C8EC1F6" w:rsidR="0002668F" w:rsidRPr="00D3725E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3BD03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56C8F9" w14:textId="479725B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68CABB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362C58" w14:textId="4DDA37AF" w:rsidR="0002668F" w:rsidRPr="00D3725E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C4FFF97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0D129B" w14:textId="1C358FCC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48F9A7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260FD0" w14:textId="78382021" w:rsidR="0002668F" w:rsidRPr="00D3725E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D3725E" w14:paraId="15026942" w14:textId="77777777" w:rsidTr="00636C22">
        <w:tc>
          <w:tcPr>
            <w:tcW w:w="4860" w:type="dxa"/>
          </w:tcPr>
          <w:p w14:paraId="00C5D2CB" w14:textId="30EA99ED" w:rsidR="0002668F" w:rsidRPr="00D3725E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034639A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4DDEB15" w14:textId="4E582807" w:rsidR="0002668F" w:rsidRPr="00D3725E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090454B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79BF1EB7" w14:textId="4FFB9F00" w:rsidR="0002668F" w:rsidRPr="00D3725E" w:rsidRDefault="004C0A5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14:paraId="340A55D5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0B8B8FE5" w14:textId="7044F4AF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1BEA8F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2236D" w14:textId="0AF7BF26" w:rsidR="0002668F" w:rsidRPr="00D3725E" w:rsidRDefault="004C0A5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vAlign w:val="bottom"/>
          </w:tcPr>
          <w:p w14:paraId="7315DE44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8FCD675" w14:textId="32632E47" w:rsidR="0002668F" w:rsidRPr="00D3725E" w:rsidRDefault="004C0A5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14:paraId="06BC14CF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76F58E" w14:textId="752F8DF4" w:rsidR="0002668F" w:rsidRPr="00D3725E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6B736CF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BE5E2B" w14:textId="3C65C1C0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2F6F96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8B0C5" w14:textId="09AEE3ED" w:rsidR="0002668F" w:rsidRPr="00D3725E" w:rsidRDefault="004C0A5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2668F" w:rsidRPr="00D3725E" w14:paraId="5A8949D6" w14:textId="77777777" w:rsidTr="00636C22">
        <w:tc>
          <w:tcPr>
            <w:tcW w:w="4860" w:type="dxa"/>
          </w:tcPr>
          <w:p w14:paraId="4D3CDABB" w14:textId="331FE8BF" w:rsidR="0002668F" w:rsidRPr="00D3725E" w:rsidRDefault="0002668F" w:rsidP="0002668F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70" w:type="dxa"/>
          </w:tcPr>
          <w:p w14:paraId="32A01AC4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2F9B15" w14:textId="323AB326" w:rsidR="0002668F" w:rsidRPr="00D3725E" w:rsidRDefault="0002668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145D5238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5B27DCCC" w14:textId="0F460BB5" w:rsidR="0002668F" w:rsidRPr="00D3725E" w:rsidRDefault="004C0A5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6" w:type="dxa"/>
            <w:vAlign w:val="bottom"/>
          </w:tcPr>
          <w:p w14:paraId="234E6FA1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31D2E16" w14:textId="02157466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7DB71D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E6CB6C" w14:textId="3C0533AD" w:rsidR="0002668F" w:rsidRPr="00D3725E" w:rsidRDefault="004C0A5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6716B9AF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DDE6B67" w14:textId="1EA07092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CB3FC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5AD51D" w14:textId="7D33EE2C" w:rsidR="0002668F" w:rsidRPr="00D3725E" w:rsidRDefault="004C0A5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vAlign w:val="bottom"/>
          </w:tcPr>
          <w:p w14:paraId="4FAEA43B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DF5E72" w14:textId="27C5CC5A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3734A7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EB9A40" w14:textId="79820EAF" w:rsidR="0002668F" w:rsidRPr="00D3725E" w:rsidRDefault="004C0A5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</w:tr>
      <w:tr w:rsidR="0002668F" w:rsidRPr="00D3725E" w14:paraId="5E2AAA6E" w14:textId="77777777" w:rsidTr="00636C22">
        <w:tc>
          <w:tcPr>
            <w:tcW w:w="4860" w:type="dxa"/>
          </w:tcPr>
          <w:p w14:paraId="151D6D52" w14:textId="6A30C472" w:rsidR="0002668F" w:rsidRPr="00D3725E" w:rsidRDefault="0002668F" w:rsidP="0002668F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สินทรัพย์อนุพันธ์ 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- </w:t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4F79418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8F92420" w14:textId="0AC15E6B" w:rsidR="0002668F" w:rsidRPr="00D3725E" w:rsidRDefault="004C0A5F" w:rsidP="0002668F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  <w:tc>
          <w:tcPr>
            <w:tcW w:w="238" w:type="dxa"/>
            <w:vAlign w:val="bottom"/>
          </w:tcPr>
          <w:p w14:paraId="18EBBD70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26CF350D" w14:textId="2FF047A9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32F282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B8E6DAC" w14:textId="2FF9ECFF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12307B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DAC616" w14:textId="0F045E00" w:rsidR="0002668F" w:rsidRPr="00D3725E" w:rsidRDefault="004C0A5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39EE06F2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B8D3A4B" w14:textId="50DEB462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023AE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9B23F6" w14:textId="752AE59F" w:rsidR="0002668F" w:rsidRPr="00D3725E" w:rsidRDefault="004C0A5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vAlign w:val="bottom"/>
          </w:tcPr>
          <w:p w14:paraId="1EBF5F13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AF130D" w14:textId="4189EA55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7AA794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7B81AD" w14:textId="7269F7A5" w:rsidR="0002668F" w:rsidRPr="00D3725E" w:rsidRDefault="004C0A5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02668F" w:rsidRPr="00D3725E" w14:paraId="193E506D" w14:textId="77777777" w:rsidTr="00636C22">
        <w:tc>
          <w:tcPr>
            <w:tcW w:w="4860" w:type="dxa"/>
            <w:hideMark/>
          </w:tcPr>
          <w:p w14:paraId="603FA868" w14:textId="77777777" w:rsidR="0002668F" w:rsidRPr="00D3725E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52C7CA5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B677C6" w14:textId="1DF06EF0" w:rsidR="0002668F" w:rsidRPr="00D3725E" w:rsidRDefault="0002668F" w:rsidP="0002668F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11D9263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1685C74B" w14:textId="6B49FA40" w:rsidR="0002668F" w:rsidRPr="00D3725E" w:rsidRDefault="004C0A5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236" w:type="dxa"/>
          </w:tcPr>
          <w:p w14:paraId="253B4E4E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6F37D9CE" w14:textId="4E1FDC7C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B9B03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66A092" w14:textId="2D83F78B" w:rsidR="0002668F" w:rsidRPr="00D3725E" w:rsidRDefault="004C0A5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722B031D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72355F6" w14:textId="2054E88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A5A3E6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A8D66D3" w14:textId="645C30E0" w:rsidR="0002668F" w:rsidRPr="00D3725E" w:rsidRDefault="004C0A5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270" w:type="dxa"/>
            <w:vAlign w:val="bottom"/>
          </w:tcPr>
          <w:p w14:paraId="4DAE964D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C8E628" w14:textId="0526696E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F3272BB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866D9" w14:textId="0E57541C" w:rsidR="0002668F" w:rsidRPr="00D3725E" w:rsidRDefault="004C0A5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2668F"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2668F" w:rsidRPr="00D3725E" w14:paraId="6F8B15BD" w14:textId="77777777" w:rsidTr="0066238A">
        <w:tc>
          <w:tcPr>
            <w:tcW w:w="4860" w:type="dxa"/>
          </w:tcPr>
          <w:p w14:paraId="06A024EA" w14:textId="77777777" w:rsidR="0002668F" w:rsidRPr="00D3725E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8B4EB24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AD9E84" w14:textId="77777777" w:rsidR="0002668F" w:rsidRPr="00D3725E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2A71103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72" w:type="dxa"/>
          </w:tcPr>
          <w:p w14:paraId="7E445882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F046AD0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</w:tcPr>
          <w:p w14:paraId="07828382" w14:textId="77777777" w:rsidR="0002668F" w:rsidRPr="00D3725E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4FBD2D1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D3656E" w14:textId="77777777" w:rsidR="0002668F" w:rsidRPr="00D3725E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E70E12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138B9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DF5C3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1E1E945" w14:textId="77777777" w:rsidR="0002668F" w:rsidRPr="00D3725E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BEF1DB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25126B6" w14:textId="77777777" w:rsidR="0002668F" w:rsidRPr="00D3725E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E47113F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676D84C3" w14:textId="77777777" w:rsidR="0002668F" w:rsidRPr="00D3725E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2668F" w:rsidRPr="00D3725E" w14:paraId="679A9F3E" w14:textId="77777777" w:rsidTr="0066238A">
        <w:tc>
          <w:tcPr>
            <w:tcW w:w="4860" w:type="dxa"/>
          </w:tcPr>
          <w:p w14:paraId="45CDD8E3" w14:textId="77777777" w:rsidR="0002668F" w:rsidRPr="00D3725E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066598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425A0" w14:textId="77777777" w:rsidR="0002668F" w:rsidRPr="00D3725E" w:rsidRDefault="0002668F" w:rsidP="0002668F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D447D0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</w:tcPr>
          <w:p w14:paraId="4DD3C47D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25C5A7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541C7421" w14:textId="77777777" w:rsidR="0002668F" w:rsidRPr="00D3725E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FF55F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95201E" w14:textId="77777777" w:rsidR="0002668F" w:rsidRPr="00D3725E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FDFA3C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675B9BF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63A815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3340358" w14:textId="77777777" w:rsidR="0002668F" w:rsidRPr="00D3725E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713F61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99421B" w14:textId="77777777" w:rsidR="0002668F" w:rsidRPr="00D3725E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89E5C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416A60" w14:textId="77777777" w:rsidR="0002668F" w:rsidRPr="00D3725E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668F" w:rsidRPr="00D3725E" w14:paraId="66259218" w14:textId="77777777" w:rsidTr="0066238A">
        <w:tc>
          <w:tcPr>
            <w:tcW w:w="4860" w:type="dxa"/>
          </w:tcPr>
          <w:p w14:paraId="31DBFA78" w14:textId="77777777" w:rsidR="0002668F" w:rsidRPr="00D3725E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F24AB7A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D35804" w14:textId="1FB4FCCD" w:rsidR="0002668F" w:rsidRPr="00D3725E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E44C1F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B4923B8" w14:textId="7D530AC1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EC1764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4A5775" w14:textId="5D75ABD8" w:rsidR="0002668F" w:rsidRPr="00D3725E" w:rsidRDefault="0002668F" w:rsidP="0002668F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09EE5D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0A0481" w14:textId="35B2FAB6" w:rsidR="0002668F" w:rsidRPr="00D3725E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55BB4D6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A355CC6" w14:textId="17A06E30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34C20A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04D69E" w14:textId="00AFF478" w:rsidR="0002668F" w:rsidRPr="00D3725E" w:rsidRDefault="0002668F" w:rsidP="0002668F">
            <w:pPr>
              <w:pStyle w:val="BodyText"/>
              <w:tabs>
                <w:tab w:val="decimal" w:pos="43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A5533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934B49" w14:textId="57D38E62" w:rsidR="0002668F" w:rsidRPr="00D3725E" w:rsidRDefault="0002668F" w:rsidP="0002668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9BC0D7B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5DF8FB" w14:textId="23E04725" w:rsidR="0002668F" w:rsidRPr="00D3725E" w:rsidRDefault="0002668F" w:rsidP="0066238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668F" w:rsidRPr="00D3725E" w14:paraId="1B41F923" w14:textId="77777777" w:rsidTr="0066238A">
        <w:tc>
          <w:tcPr>
            <w:tcW w:w="4860" w:type="dxa"/>
          </w:tcPr>
          <w:p w14:paraId="03D727E8" w14:textId="77777777" w:rsidR="0002668F" w:rsidRPr="00D3725E" w:rsidRDefault="0002668F" w:rsidP="0002668F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022A201" w14:textId="77777777" w:rsidR="0002668F" w:rsidRPr="00D3725E" w:rsidRDefault="0002668F" w:rsidP="0002668F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BADFF70" w14:textId="082832DB" w:rsidR="0002668F" w:rsidRPr="00D3725E" w:rsidRDefault="0002668F" w:rsidP="0002668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D2D6E49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2" w:type="dxa"/>
            <w:vAlign w:val="bottom"/>
          </w:tcPr>
          <w:p w14:paraId="32ECD770" w14:textId="33029515" w:rsidR="0002668F" w:rsidRPr="00D3725E" w:rsidRDefault="0002668F" w:rsidP="0002668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11B343" w14:textId="77777777" w:rsidR="0002668F" w:rsidRPr="00D3725E" w:rsidRDefault="0002668F" w:rsidP="000266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916E76F" w14:textId="208F29C5" w:rsidR="0002668F" w:rsidRPr="00D3725E" w:rsidRDefault="0002668F" w:rsidP="0002668F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EB95BDA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057B75" w14:textId="6D8EA742" w:rsidR="0002668F" w:rsidRPr="00D3725E" w:rsidRDefault="0002668F" w:rsidP="0002668F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55E195D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5FFC0CD" w14:textId="17DA8E69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946545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AFDD805" w14:textId="451EA530" w:rsidR="0002668F" w:rsidRPr="00D3725E" w:rsidRDefault="0002668F" w:rsidP="0002668F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754E406" w14:textId="77777777" w:rsidR="0002668F" w:rsidRPr="00D3725E" w:rsidRDefault="0002668F" w:rsidP="0002668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BC9A77" w14:textId="362E61BE" w:rsidR="0002668F" w:rsidRPr="00D3725E" w:rsidRDefault="0002668F" w:rsidP="0002668F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7E8A5E" w14:textId="77777777" w:rsidR="0002668F" w:rsidRPr="00D3725E" w:rsidRDefault="0002668F" w:rsidP="0002668F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8F0866" w14:textId="6B5D9BE7" w:rsidR="0002668F" w:rsidRPr="00D3725E" w:rsidRDefault="0002668F" w:rsidP="0002668F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C0A5F" w:rsidRPr="00D3725E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Pr="00D3725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5B003444" w14:textId="31E2003A" w:rsidR="00E86254" w:rsidRPr="00D3725E" w:rsidRDefault="00E86254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p w14:paraId="514D54D6" w14:textId="77777777" w:rsidR="0061073B" w:rsidRPr="00D3725E" w:rsidRDefault="0061073B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cs/>
          <w:lang w:bidi="th-TH"/>
        </w:rPr>
        <w:sectPr w:rsidR="0061073B" w:rsidRPr="00D3725E" w:rsidSect="00523A37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58EBDC8B" w14:textId="77777777" w:rsidR="00EC7CA2" w:rsidRPr="00D3725E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D3725E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B78B921" w14:textId="77777777" w:rsidR="00EC7CA2" w:rsidRPr="00D3725E" w:rsidRDefault="00EC7CA2" w:rsidP="00EC7CA2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bidi="th-TH"/>
        </w:rPr>
      </w:pPr>
    </w:p>
    <w:p w14:paraId="116311C4" w14:textId="77777777" w:rsidR="00EC7CA2" w:rsidRPr="00D3725E" w:rsidRDefault="00EC7CA2" w:rsidP="00EC7CA2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D3725E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4E4C2180" w14:textId="0A82A0DE" w:rsidR="00852525" w:rsidRPr="00D3725E" w:rsidRDefault="00852525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708186D7" w14:textId="77777777" w:rsidR="00EC7CA2" w:rsidRPr="00D3725E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lang w:bidi="th-TH"/>
        </w:rPr>
      </w:pPr>
      <w:r w:rsidRPr="00D3725E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50620CF6" w14:textId="5C980891" w:rsidR="00EC7CA2" w:rsidRPr="00D3725E" w:rsidRDefault="00EC7CA2" w:rsidP="00852525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EC7CA2" w:rsidRPr="00D3725E" w14:paraId="5218F0C1" w14:textId="77777777" w:rsidTr="00E4122B">
        <w:tc>
          <w:tcPr>
            <w:tcW w:w="3870" w:type="dxa"/>
            <w:hideMark/>
          </w:tcPr>
          <w:p w14:paraId="14CD8109" w14:textId="77777777" w:rsidR="00EC7CA2" w:rsidRPr="00D3725E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2ADBECD2" w14:textId="77777777" w:rsidR="00EC7CA2" w:rsidRPr="00D3725E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D3725E" w14:paraId="280C7AC3" w14:textId="77777777" w:rsidTr="00E4122B">
        <w:tc>
          <w:tcPr>
            <w:tcW w:w="3870" w:type="dxa"/>
            <w:hideMark/>
          </w:tcPr>
          <w:p w14:paraId="21D90C5C" w14:textId="77777777" w:rsidR="00EC7CA2" w:rsidRPr="00D3725E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  <w:hideMark/>
          </w:tcPr>
          <w:p w14:paraId="1EBBDCA5" w14:textId="77777777" w:rsidR="00EC7CA2" w:rsidRPr="00D3725E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</w:t>
            </w:r>
            <w:r w:rsidRPr="00D3725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l</w:t>
            </w: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โดยใช้เส้นอัตราผลตอบแทนที่สังเกตได้</w:t>
            </w:r>
          </w:p>
        </w:tc>
      </w:tr>
      <w:tr w:rsidR="00EC7CA2" w:rsidRPr="00D3725E" w14:paraId="371EFCED" w14:textId="77777777" w:rsidTr="00E4122B">
        <w:tc>
          <w:tcPr>
            <w:tcW w:w="3870" w:type="dxa"/>
            <w:hideMark/>
          </w:tcPr>
          <w:p w14:paraId="01CE55FF" w14:textId="77777777" w:rsidR="00EC7CA2" w:rsidRPr="00D3725E" w:rsidRDefault="00EC7CA2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63C5D23B" w14:textId="77777777" w:rsidR="00EC7CA2" w:rsidRPr="00D3725E" w:rsidRDefault="00EC7CA2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36D00" w:rsidRPr="00D3725E" w14:paraId="75F7439D" w14:textId="77777777" w:rsidTr="00E4122B">
        <w:tc>
          <w:tcPr>
            <w:tcW w:w="3870" w:type="dxa"/>
          </w:tcPr>
          <w:p w14:paraId="55E398BD" w14:textId="31D0E849" w:rsidR="00B36D00" w:rsidRPr="00D3725E" w:rsidRDefault="00B36D00" w:rsidP="00B36D00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535" w:type="dxa"/>
          </w:tcPr>
          <w:p w14:paraId="17676E18" w14:textId="4E24A6B7" w:rsidR="00B36D00" w:rsidRPr="00D3725E" w:rsidRDefault="00943F8B" w:rsidP="00B36D00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</w:t>
            </w:r>
            <w:r w:rsidR="00B36D00"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  <w:tr w:rsidR="00EC7CA2" w:rsidRPr="00D3725E" w14:paraId="07C8B4DE" w14:textId="77777777" w:rsidTr="00E4122B">
        <w:tc>
          <w:tcPr>
            <w:tcW w:w="3870" w:type="dxa"/>
          </w:tcPr>
          <w:p w14:paraId="3AD9D243" w14:textId="1C0E6422" w:rsidR="00EC7CA2" w:rsidRPr="00D3725E" w:rsidRDefault="00B36D00" w:rsidP="00E4122B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535" w:type="dxa"/>
          </w:tcPr>
          <w:p w14:paraId="516416BA" w14:textId="4C7E3E9D" w:rsidR="00EC7CA2" w:rsidRPr="00D3725E" w:rsidRDefault="00B36D00" w:rsidP="00E4122B">
            <w:pPr>
              <w:pStyle w:val="block"/>
              <w:spacing w:after="0" w:line="240" w:lineRule="auto"/>
              <w:ind w:left="340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การวัด</w:t>
            </w:r>
            <w:r w:rsidRPr="00D3725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163EB2CF" w14:textId="77777777" w:rsidR="00636C22" w:rsidRPr="00D3725E" w:rsidRDefault="00636C22" w:rsidP="00852525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szCs w:val="22"/>
          <w:lang w:bidi="th-TH"/>
        </w:rPr>
      </w:pPr>
    </w:p>
    <w:p w14:paraId="1815E4CC" w14:textId="77777777" w:rsidR="00EC7CA2" w:rsidRPr="00D3725E" w:rsidRDefault="00EC7CA2" w:rsidP="00EC7CA2">
      <w:pPr>
        <w:pStyle w:val="block"/>
        <w:spacing w:after="0" w:line="240" w:lineRule="auto"/>
        <w:ind w:right="-7" w:hanging="27"/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</w:rPr>
      </w:pPr>
      <w:r w:rsidRPr="00D3725E">
        <w:rPr>
          <w:rFonts w:asciiTheme="majorBidi" w:eastAsia="AngsanaNew,Bold" w:hAnsiTheme="majorBidi" w:cstheme="majorBidi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6CAA3BEB" w14:textId="32819DDC" w:rsidR="00D65CB2" w:rsidRPr="00D3725E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423" w:type="dxa"/>
        <w:tblInd w:w="270" w:type="dxa"/>
        <w:tblLook w:val="04A0" w:firstRow="1" w:lastRow="0" w:firstColumn="1" w:lastColumn="0" w:noHBand="0" w:noVBand="1"/>
      </w:tblPr>
      <w:tblGrid>
        <w:gridCol w:w="3852"/>
        <w:gridCol w:w="5571"/>
      </w:tblGrid>
      <w:tr w:rsidR="00EC7CA2" w:rsidRPr="00D3725E" w14:paraId="66B76D97" w14:textId="77777777" w:rsidTr="00E4122B">
        <w:tc>
          <w:tcPr>
            <w:tcW w:w="3852" w:type="dxa"/>
            <w:hideMark/>
          </w:tcPr>
          <w:p w14:paraId="403242AA" w14:textId="77777777" w:rsidR="00EC7CA2" w:rsidRPr="00D3725E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71" w:type="dxa"/>
            <w:hideMark/>
          </w:tcPr>
          <w:p w14:paraId="6334413B" w14:textId="77777777" w:rsidR="00EC7CA2" w:rsidRPr="00D3725E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EC7CA2" w:rsidRPr="00D3725E" w14:paraId="0D924DA6" w14:textId="77777777" w:rsidTr="00E4122B">
        <w:tc>
          <w:tcPr>
            <w:tcW w:w="3852" w:type="dxa"/>
          </w:tcPr>
          <w:p w14:paraId="0AD90817" w14:textId="77777777" w:rsidR="00EC7CA2" w:rsidRPr="00D3725E" w:rsidRDefault="00EC7CA2" w:rsidP="00E4122B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5571" w:type="dxa"/>
          </w:tcPr>
          <w:p w14:paraId="431812B4" w14:textId="77777777" w:rsidR="00EC7CA2" w:rsidRPr="00D3725E" w:rsidRDefault="00EC7CA2" w:rsidP="00E4122B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3725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</w:tbl>
    <w:p w14:paraId="262918A5" w14:textId="6F231364" w:rsidR="00837E90" w:rsidRPr="00D3725E" w:rsidRDefault="00837E90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5D5E420" w14:textId="5AF9026E" w:rsidR="003B14EA" w:rsidRPr="00D3725E" w:rsidRDefault="003B14EA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D3725E" w:rsidRDefault="00793A45" w:rsidP="00094F2D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CC5E69" w:rsidRPr="00D3725E" w14:paraId="3F8B08B6" w14:textId="77777777" w:rsidTr="00607D77">
        <w:trPr>
          <w:tblHeader/>
        </w:trPr>
        <w:tc>
          <w:tcPr>
            <w:tcW w:w="3971" w:type="pct"/>
          </w:tcPr>
          <w:p w14:paraId="73F95E2B" w14:textId="642E80D8" w:rsidR="00CC5E69" w:rsidRPr="00D3725E" w:rsidRDefault="00CC5E69" w:rsidP="00607D7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C0A5F"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636C22"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36C22"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29" w:type="pct"/>
          </w:tcPr>
          <w:p w14:paraId="19507AFD" w14:textId="7454B2D5" w:rsidR="00CC5E69" w:rsidRPr="00D3725E" w:rsidRDefault="00CC5E69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CC5E69" w:rsidRPr="00D3725E" w14:paraId="530AC0C2" w14:textId="77777777" w:rsidTr="00607D77">
        <w:trPr>
          <w:tblHeader/>
        </w:trPr>
        <w:tc>
          <w:tcPr>
            <w:tcW w:w="3971" w:type="pct"/>
          </w:tcPr>
          <w:p w14:paraId="0B9D904F" w14:textId="1A220FB3" w:rsidR="00CC5E69" w:rsidRPr="00D3725E" w:rsidRDefault="00CC5E69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45A4818C" w14:textId="705D9D5F" w:rsidR="00CC5E69" w:rsidRPr="00D3725E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3725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C5E69" w:rsidRPr="00D3725E" w14:paraId="2EBB27CF" w14:textId="77777777" w:rsidTr="00607D77">
        <w:tc>
          <w:tcPr>
            <w:tcW w:w="3971" w:type="pct"/>
          </w:tcPr>
          <w:p w14:paraId="3973A84F" w14:textId="6F8857E6" w:rsidR="00CC5E69" w:rsidRPr="00D3725E" w:rsidRDefault="00CC5E69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709F6A3A" w14:textId="77777777" w:rsidR="00CC5E69" w:rsidRPr="00D3725E" w:rsidRDefault="00CC5E69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D3725E" w14:paraId="5E82F9D7" w14:textId="77777777" w:rsidTr="00607D77">
        <w:tc>
          <w:tcPr>
            <w:tcW w:w="3971" w:type="pct"/>
          </w:tcPr>
          <w:p w14:paraId="37A999B5" w14:textId="743A58E1" w:rsidR="003926DC" w:rsidRPr="00D3725E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D3725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1029" w:type="pct"/>
          </w:tcPr>
          <w:p w14:paraId="280B8F3E" w14:textId="5FF45D9E" w:rsidR="003926DC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107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</w:tr>
      <w:tr w:rsidR="003926DC" w:rsidRPr="00D3725E" w14:paraId="151B51CA" w14:textId="77777777" w:rsidTr="00607D77">
        <w:tc>
          <w:tcPr>
            <w:tcW w:w="3971" w:type="pct"/>
          </w:tcPr>
          <w:p w14:paraId="7E4D7BA0" w14:textId="7B11D9ED" w:rsidR="003926DC" w:rsidRPr="00D3725E" w:rsidRDefault="003926DC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สัญญาออกแบบและก่อสร้างระบบผลิตกระแสไฟฟ้าจากพลังงานแสงอาทิตย์บนหลังคา</w:t>
            </w: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7D8C941F" w14:textId="63495D7D" w:rsidR="003926DC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</w:tr>
      <w:tr w:rsidR="00EC7CA2" w:rsidRPr="00D3725E" w14:paraId="7DDE397A" w14:textId="77777777" w:rsidTr="00607D77">
        <w:tc>
          <w:tcPr>
            <w:tcW w:w="3971" w:type="pct"/>
          </w:tcPr>
          <w:p w14:paraId="12771D11" w14:textId="55BCAC7B" w:rsidR="00EC7CA2" w:rsidRPr="00D3725E" w:rsidRDefault="00EC7CA2" w:rsidP="00607D77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60AFEF36" w:rsidR="00EC7CA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111</w:t>
            </w:r>
            <w:r w:rsidR="002847E0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</w:t>
            </w:r>
          </w:p>
        </w:tc>
      </w:tr>
      <w:tr w:rsidR="00302287" w:rsidRPr="00D3725E" w14:paraId="4889B49B" w14:textId="77777777" w:rsidTr="00607D77">
        <w:tc>
          <w:tcPr>
            <w:tcW w:w="3971" w:type="pct"/>
          </w:tcPr>
          <w:p w14:paraId="7E883924" w14:textId="77777777" w:rsidR="00302287" w:rsidRPr="00D3725E" w:rsidRDefault="0030228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723DA1" w14:textId="77777777" w:rsidR="00607D77" w:rsidRPr="00D3725E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A1EA41" w14:textId="77777777" w:rsidR="00607D77" w:rsidRPr="00D3725E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3D94D5" w14:textId="65B30A60" w:rsidR="00607D77" w:rsidRPr="00D3725E" w:rsidRDefault="00607D77" w:rsidP="00607D77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9" w:type="pct"/>
          </w:tcPr>
          <w:p w14:paraId="04839F7A" w14:textId="77777777" w:rsidR="00302287" w:rsidRPr="00D3725E" w:rsidRDefault="00302287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C7CA2" w:rsidRPr="00D3725E" w14:paraId="70788A3F" w14:textId="77777777" w:rsidTr="00607D77">
        <w:tc>
          <w:tcPr>
            <w:tcW w:w="3971" w:type="pct"/>
          </w:tcPr>
          <w:p w14:paraId="116C0EAA" w14:textId="5F62FF6A" w:rsidR="00EC7CA2" w:rsidRPr="00D3725E" w:rsidRDefault="00EC7CA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2894D33D" w14:textId="77777777" w:rsidR="00EC7CA2" w:rsidRPr="00D3725E" w:rsidRDefault="00EC7CA2" w:rsidP="00607D77">
            <w:pPr>
              <w:pStyle w:val="BodyText"/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26DC" w:rsidRPr="00D3725E" w14:paraId="2096579B" w14:textId="77777777" w:rsidTr="00607D77">
        <w:tc>
          <w:tcPr>
            <w:tcW w:w="3971" w:type="pct"/>
          </w:tcPr>
          <w:p w14:paraId="23D78EBA" w14:textId="6151E9F5" w:rsidR="003926DC" w:rsidRPr="00D3725E" w:rsidRDefault="003926DC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372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ภาระผูกพันตามสัญญาเช่าและบริการระยะสั้น</w:t>
            </w:r>
          </w:p>
        </w:tc>
        <w:tc>
          <w:tcPr>
            <w:tcW w:w="1029" w:type="pct"/>
          </w:tcPr>
          <w:p w14:paraId="650C3691" w14:textId="07EAAED1" w:rsidR="00B84AF0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982532" w:rsidRPr="00D3725E" w14:paraId="77D58B43" w14:textId="77777777" w:rsidTr="00607D77">
        <w:tc>
          <w:tcPr>
            <w:tcW w:w="3971" w:type="pct"/>
          </w:tcPr>
          <w:p w14:paraId="2323C907" w14:textId="445378CA" w:rsidR="00982532" w:rsidRPr="00D3725E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</w:t>
            </w:r>
            <w:r w:rsidRPr="00D372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ตถุดิบ</w:t>
            </w:r>
            <w:r w:rsidRPr="00D372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ตกลงแล้ว</w:t>
            </w:r>
          </w:p>
        </w:tc>
        <w:tc>
          <w:tcPr>
            <w:tcW w:w="1029" w:type="pct"/>
          </w:tcPr>
          <w:p w14:paraId="2EE3E504" w14:textId="2818A19A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982532" w:rsidRPr="00D3725E" w14:paraId="27208EC6" w14:textId="77777777" w:rsidTr="00607D77">
        <w:tc>
          <w:tcPr>
            <w:tcW w:w="3971" w:type="pct"/>
          </w:tcPr>
          <w:p w14:paraId="376C521D" w14:textId="15B2B0C4" w:rsidR="00982532" w:rsidRPr="00D3725E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5196F422" w14:textId="152957BD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718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27</w:t>
            </w:r>
          </w:p>
        </w:tc>
      </w:tr>
      <w:tr w:rsidR="00982532" w:rsidRPr="00D3725E" w14:paraId="36257792" w14:textId="77777777" w:rsidTr="00607D77">
        <w:tc>
          <w:tcPr>
            <w:tcW w:w="3971" w:type="pct"/>
          </w:tcPr>
          <w:p w14:paraId="23003C19" w14:textId="522B6B5B" w:rsidR="00982532" w:rsidRPr="00D3725E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79F13905" w14:textId="4DCD38E2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</w:tr>
      <w:tr w:rsidR="00982532" w:rsidRPr="00D3725E" w14:paraId="78AA18C1" w14:textId="77777777" w:rsidTr="00607D77">
        <w:tc>
          <w:tcPr>
            <w:tcW w:w="3971" w:type="pct"/>
          </w:tcPr>
          <w:p w14:paraId="74B41330" w14:textId="1BDB6AA9" w:rsidR="00982532" w:rsidRPr="00D3725E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สัญญาอื่น 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0174CB5B" w14:textId="53D9BCC8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2847E0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</w:tr>
      <w:tr w:rsidR="00982532" w:rsidRPr="00D3725E" w14:paraId="40A2D898" w14:textId="77777777" w:rsidTr="00607D77">
        <w:tc>
          <w:tcPr>
            <w:tcW w:w="3971" w:type="pct"/>
          </w:tcPr>
          <w:p w14:paraId="4D990071" w14:textId="33BC75CA" w:rsidR="00982532" w:rsidRPr="00D3725E" w:rsidRDefault="00982532" w:rsidP="00607D77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3725E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712F5A29" w14:textId="55E03825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2847E0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123</w:t>
            </w:r>
            <w:r w:rsidR="002847E0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35</w:t>
            </w:r>
          </w:p>
        </w:tc>
      </w:tr>
      <w:tr w:rsidR="00982532" w:rsidRPr="00D3725E" w14:paraId="430E2055" w14:textId="77777777" w:rsidTr="00607D77">
        <w:tc>
          <w:tcPr>
            <w:tcW w:w="3971" w:type="pct"/>
          </w:tcPr>
          <w:p w14:paraId="590820CF" w14:textId="77777777" w:rsidR="00982532" w:rsidRPr="00D3725E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27DF7812" w14:textId="77777777" w:rsidR="00982532" w:rsidRPr="00D3725E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35180" w:rsidRPr="00D3725E" w14:paraId="307842CE" w14:textId="77777777" w:rsidTr="00607D77">
        <w:tc>
          <w:tcPr>
            <w:tcW w:w="3971" w:type="pct"/>
          </w:tcPr>
          <w:p w14:paraId="44FAA4FF" w14:textId="77777777" w:rsidR="00B35180" w:rsidRPr="00D3725E" w:rsidRDefault="00B35180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1D917F0" w14:textId="20DCB245" w:rsidR="00B35180" w:rsidRPr="00D3725E" w:rsidRDefault="00B35180" w:rsidP="00607D77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D3725E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D3725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982532" w:rsidRPr="00D3725E" w14:paraId="5FE1EF41" w14:textId="77777777" w:rsidTr="00607D77">
        <w:tc>
          <w:tcPr>
            <w:tcW w:w="3971" w:type="pct"/>
          </w:tcPr>
          <w:p w14:paraId="6AFB107A" w14:textId="77777777" w:rsidR="00982532" w:rsidRPr="00D3725E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3CB3FC46" w14:textId="4DAFC9BF" w:rsidR="00982532" w:rsidRPr="00D3725E" w:rsidRDefault="00982532" w:rsidP="00607D77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D3725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82532" w:rsidRPr="00D3725E" w14:paraId="30227507" w14:textId="77777777" w:rsidTr="00607D77">
        <w:tc>
          <w:tcPr>
            <w:tcW w:w="3971" w:type="pct"/>
          </w:tcPr>
          <w:p w14:paraId="30A161CF" w14:textId="1F4DF5D9" w:rsidR="00982532" w:rsidRPr="00D3725E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D3725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3725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3A3220D6" w14:textId="77777777" w:rsidR="00982532" w:rsidRPr="00D3725E" w:rsidRDefault="00982532" w:rsidP="00607D7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82532" w:rsidRPr="00D3725E" w14:paraId="6EF69A5E" w14:textId="77777777" w:rsidTr="00607D77">
        <w:tc>
          <w:tcPr>
            <w:tcW w:w="3971" w:type="pct"/>
          </w:tcPr>
          <w:p w14:paraId="57613856" w14:textId="0CDD45AD" w:rsidR="00982532" w:rsidRPr="00D3725E" w:rsidRDefault="00982532" w:rsidP="00607D77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25E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47BB13E2" w14:textId="3F2F31D9" w:rsidR="00982532" w:rsidRPr="00D3725E" w:rsidRDefault="004C0A5F" w:rsidP="00607D77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</w:t>
            </w:r>
            <w:r w:rsidR="00C574F6"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26</w:t>
            </w:r>
          </w:p>
        </w:tc>
      </w:tr>
    </w:tbl>
    <w:p w14:paraId="1A925C51" w14:textId="77777777" w:rsidR="001F316F" w:rsidRPr="00D3725E" w:rsidRDefault="001F316F" w:rsidP="00636C22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221AC03E" w14:textId="2E5E04AA" w:rsidR="00837E90" w:rsidRPr="00D3725E" w:rsidRDefault="00972BBE" w:rsidP="00636C22">
      <w:pPr>
        <w:spacing w:line="216" w:lineRule="auto"/>
        <w:ind w:left="540" w:right="-43"/>
        <w:rPr>
          <w:rFonts w:ascii="Angsana New" w:hAnsi="Angsana New"/>
          <w:i/>
          <w:iCs/>
          <w:spacing w:val="-2"/>
          <w:sz w:val="28"/>
          <w:szCs w:val="28"/>
        </w:rPr>
      </w:pPr>
      <w:r w:rsidRPr="00D3725E">
        <w:rPr>
          <w:rFonts w:ascii="Angsana New" w:hAnsi="Angsana New"/>
          <w:sz w:val="28"/>
          <w:szCs w:val="28"/>
          <w:cs/>
        </w:rPr>
        <w:t>บริษัทย่อยแห่งหนึ่งได้ทำคำสั่งซื้อวัตถุดิบล่วงหน้ากับบริษัททั้งในและต่างประเทศ โดยมีระยะเวลา</w:t>
      </w:r>
      <w:r w:rsidR="00210C35"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 xml:space="preserve">ปริมาณ และราคาตามที่ได้ระบุไว้ในคำสั่งซื้อ ณ วันที่ </w:t>
      </w:r>
      <w:r w:rsidR="004C0A5F" w:rsidRPr="00D3725E">
        <w:rPr>
          <w:rFonts w:asciiTheme="majorBidi" w:hAnsiTheme="majorBidi"/>
          <w:spacing w:val="-2"/>
          <w:sz w:val="28"/>
          <w:szCs w:val="28"/>
        </w:rPr>
        <w:t>31</w:t>
      </w:r>
      <w:r w:rsidR="00636C22" w:rsidRPr="00D3725E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="004C0A5F" w:rsidRPr="00D3725E">
        <w:rPr>
          <w:rFonts w:ascii="Angsana New" w:hAnsi="Angsana New"/>
          <w:sz w:val="28"/>
          <w:szCs w:val="28"/>
        </w:rPr>
        <w:t>2566</w:t>
      </w:r>
      <w:r w:rsidRPr="00D3725E">
        <w:rPr>
          <w:rFonts w:ascii="Angsana New" w:hAnsi="Angsana New"/>
          <w:sz w:val="28"/>
          <w:szCs w:val="28"/>
        </w:rPr>
        <w:t xml:space="preserve"> </w:t>
      </w:r>
      <w:r w:rsidRPr="00D3725E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 w:rsidRPr="00D3725E">
        <w:rPr>
          <w:rFonts w:ascii="Angsana New" w:hAnsi="Angsana New"/>
          <w:sz w:val="28"/>
          <w:szCs w:val="28"/>
        </w:rPr>
        <w:t xml:space="preserve"> </w:t>
      </w:r>
      <w:r w:rsidR="004C0A5F" w:rsidRPr="00D3725E">
        <w:rPr>
          <w:rFonts w:ascii="Angsana New" w:hAnsi="Angsana New"/>
          <w:sz w:val="28"/>
          <w:szCs w:val="28"/>
        </w:rPr>
        <w:t>0</w:t>
      </w:r>
      <w:r w:rsidR="00C81F89" w:rsidRPr="00D3725E">
        <w:rPr>
          <w:rFonts w:ascii="Angsana New" w:hAnsi="Angsana New"/>
          <w:sz w:val="28"/>
          <w:szCs w:val="28"/>
        </w:rPr>
        <w:t>.</w:t>
      </w:r>
      <w:r w:rsidR="004C0A5F" w:rsidRPr="00D3725E">
        <w:rPr>
          <w:rFonts w:ascii="Angsana New" w:hAnsi="Angsana New"/>
          <w:sz w:val="28"/>
          <w:szCs w:val="28"/>
        </w:rPr>
        <w:t>13</w:t>
      </w:r>
      <w:r w:rsidR="0066236B" w:rsidRPr="00D3725E">
        <w:rPr>
          <w:rFonts w:ascii="Angsana New" w:hAnsi="Angsana New"/>
          <w:sz w:val="28"/>
          <w:szCs w:val="28"/>
        </w:rPr>
        <w:br/>
      </w:r>
      <w:r w:rsidR="003404ED" w:rsidRPr="00D3725E">
        <w:rPr>
          <w:rFonts w:ascii="Angsana New" w:hAnsi="Angsana New"/>
          <w:spacing w:val="-2"/>
          <w:sz w:val="28"/>
          <w:szCs w:val="28"/>
          <w:cs/>
        </w:rPr>
        <w:t xml:space="preserve">ล้านเหรียญสหรัฐอเมริกา </w:t>
      </w:r>
      <w:r w:rsidR="002D2C50" w:rsidRPr="00D3725E">
        <w:rPr>
          <w:rFonts w:ascii="Angsana New" w:hAnsi="Angsana New" w:hint="cs"/>
          <w:spacing w:val="-2"/>
          <w:sz w:val="28"/>
          <w:szCs w:val="28"/>
          <w:cs/>
        </w:rPr>
        <w:t xml:space="preserve">และมีปริมาณคงเหลือ </w:t>
      </w:r>
      <w:r w:rsidR="004C0A5F" w:rsidRPr="00D3725E">
        <w:rPr>
          <w:rFonts w:ascii="Angsana New" w:hAnsi="Angsana New"/>
          <w:sz w:val="28"/>
          <w:szCs w:val="28"/>
        </w:rPr>
        <w:t>999</w:t>
      </w:r>
      <w:r w:rsidR="00763945" w:rsidRPr="00D3725E">
        <w:rPr>
          <w:rFonts w:ascii="Angsana New" w:hAnsi="Angsana New"/>
          <w:sz w:val="28"/>
          <w:szCs w:val="28"/>
        </w:rPr>
        <w:t>.</w:t>
      </w:r>
      <w:r w:rsidR="004C0A5F" w:rsidRPr="00D3725E">
        <w:rPr>
          <w:rFonts w:ascii="Angsana New" w:hAnsi="Angsana New"/>
          <w:sz w:val="28"/>
          <w:szCs w:val="28"/>
        </w:rPr>
        <w:t>08</w:t>
      </w:r>
      <w:r w:rsidR="00763945" w:rsidRPr="00D3725E">
        <w:rPr>
          <w:rFonts w:ascii="Angsana New" w:hAnsi="Angsana New"/>
          <w:sz w:val="28"/>
          <w:szCs w:val="28"/>
        </w:rPr>
        <w:t xml:space="preserve"> </w:t>
      </w:r>
      <w:r w:rsidR="002D2C50" w:rsidRPr="00D3725E">
        <w:rPr>
          <w:rFonts w:ascii="Angsana New" w:hAnsi="Angsana New" w:hint="cs"/>
          <w:spacing w:val="-2"/>
          <w:sz w:val="28"/>
          <w:szCs w:val="28"/>
          <w:cs/>
        </w:rPr>
        <w:t xml:space="preserve">ตัน </w:t>
      </w:r>
      <w:r w:rsidRPr="00D3725E">
        <w:rPr>
          <w:rFonts w:ascii="Angsana New" w:hAnsi="Angsana New"/>
          <w:i/>
          <w:iCs/>
          <w:spacing w:val="-2"/>
          <w:sz w:val="28"/>
          <w:szCs w:val="28"/>
        </w:rPr>
        <w:t>(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30</w:t>
      </w:r>
      <w:r w:rsidR="006D397A" w:rsidRPr="00D3725E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6D397A" w:rsidRPr="00D3725E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กันยายน 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2566</w:t>
      </w:r>
      <w:r w:rsidRPr="00D3725E">
        <w:rPr>
          <w:rFonts w:ascii="Angsana New" w:hAnsi="Angsana New"/>
          <w:i/>
          <w:iCs/>
          <w:spacing w:val="-2"/>
          <w:sz w:val="28"/>
          <w:szCs w:val="28"/>
        </w:rPr>
        <w:t>:</w:t>
      </w:r>
      <w:r w:rsidRPr="00D3725E">
        <w:rPr>
          <w:rFonts w:ascii="Angsana New" w:hAnsi="Angsana New"/>
          <w:i/>
          <w:iCs/>
          <w:spacing w:val="-2"/>
          <w:sz w:val="28"/>
          <w:szCs w:val="28"/>
          <w:cs/>
        </w:rPr>
        <w:t xml:space="preserve"> 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20</w:t>
      </w:r>
      <w:r w:rsidR="00CC5E69" w:rsidRPr="00D3725E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84</w:t>
      </w:r>
      <w:r w:rsidR="00007BC2" w:rsidRPr="00D3725E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AA39F7" w:rsidRPr="00D3725E">
        <w:rPr>
          <w:rFonts w:ascii="Angsana New" w:hAnsi="Angsana New"/>
          <w:i/>
          <w:iCs/>
          <w:spacing w:val="-2"/>
          <w:sz w:val="28"/>
          <w:szCs w:val="28"/>
          <w:cs/>
        </w:rPr>
        <w:t>ล้าน</w:t>
      </w:r>
      <w:r w:rsidR="001F316F" w:rsidRPr="00D3725E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บาท </w:t>
      </w:r>
      <w:r w:rsidR="00C71579" w:rsidRPr="00D3725E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D3725E">
        <w:rPr>
          <w:rFonts w:ascii="Angsana New" w:hAnsi="Angsana New" w:hint="cs"/>
          <w:i/>
          <w:iCs/>
          <w:spacing w:val="-2"/>
          <w:sz w:val="28"/>
          <w:szCs w:val="28"/>
          <w:cs/>
        </w:rPr>
        <w:t xml:space="preserve">และมีปริมาณคงเหลือ 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2</w:t>
      </w:r>
      <w:r w:rsidR="00CC5E69" w:rsidRPr="00D3725E">
        <w:rPr>
          <w:rFonts w:ascii="Angsana New" w:hAnsi="Angsana New"/>
          <w:i/>
          <w:iCs/>
          <w:spacing w:val="-2"/>
          <w:sz w:val="28"/>
          <w:szCs w:val="28"/>
        </w:rPr>
        <w:t>,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901</w:t>
      </w:r>
      <w:r w:rsidR="00CC5E69" w:rsidRPr="00D3725E">
        <w:rPr>
          <w:rFonts w:ascii="Angsana New" w:hAnsi="Angsana New"/>
          <w:i/>
          <w:iCs/>
          <w:spacing w:val="-2"/>
          <w:sz w:val="28"/>
          <w:szCs w:val="28"/>
        </w:rPr>
        <w:t>.</w:t>
      </w:r>
      <w:r w:rsidR="004C0A5F" w:rsidRPr="00D3725E">
        <w:rPr>
          <w:rFonts w:ascii="Angsana New" w:hAnsi="Angsana New"/>
          <w:i/>
          <w:iCs/>
          <w:spacing w:val="-2"/>
          <w:sz w:val="28"/>
          <w:szCs w:val="28"/>
        </w:rPr>
        <w:t>39</w:t>
      </w:r>
      <w:r w:rsidR="00C71579" w:rsidRPr="00D3725E">
        <w:rPr>
          <w:rFonts w:ascii="Angsana New" w:hAnsi="Angsana New"/>
          <w:i/>
          <w:iCs/>
          <w:spacing w:val="-2"/>
          <w:sz w:val="28"/>
          <w:szCs w:val="28"/>
        </w:rPr>
        <w:t xml:space="preserve"> </w:t>
      </w:r>
      <w:r w:rsidR="00C71579" w:rsidRPr="00D3725E">
        <w:rPr>
          <w:rFonts w:ascii="Angsana New" w:hAnsi="Angsana New" w:hint="cs"/>
          <w:i/>
          <w:iCs/>
          <w:spacing w:val="-2"/>
          <w:sz w:val="28"/>
          <w:szCs w:val="28"/>
          <w:cs/>
        </w:rPr>
        <w:t>ตัน</w:t>
      </w:r>
      <w:r w:rsidRPr="00D3725E">
        <w:rPr>
          <w:rFonts w:ascii="Angsana New" w:hAnsi="Angsana New"/>
          <w:i/>
          <w:iCs/>
          <w:spacing w:val="-2"/>
          <w:sz w:val="28"/>
          <w:szCs w:val="28"/>
        </w:rPr>
        <w:t>)</w:t>
      </w:r>
    </w:p>
    <w:p w14:paraId="2AE36B93" w14:textId="71A2B90C" w:rsidR="00FC0565" w:rsidRPr="00D3725E" w:rsidRDefault="00FC0565" w:rsidP="00E51C26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A11193" w14:textId="78525C6A" w:rsidR="00F6083E" w:rsidRPr="00D3725E" w:rsidRDefault="00F6083E" w:rsidP="007C6B94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0AB04B44" w14:textId="77777777" w:rsidR="00F6083E" w:rsidRPr="00D3725E" w:rsidRDefault="00F6083E" w:rsidP="00FB315A">
      <w:pPr>
        <w:spacing w:line="216" w:lineRule="auto"/>
        <w:rPr>
          <w:rFonts w:asciiTheme="majorBidi" w:hAnsiTheme="majorBidi" w:cstheme="majorBidi"/>
          <w:sz w:val="22"/>
          <w:szCs w:val="22"/>
        </w:rPr>
      </w:pPr>
    </w:p>
    <w:p w14:paraId="5835A70B" w14:textId="2F4A17EC" w:rsidR="006E6798" w:rsidRPr="00D3725E" w:rsidRDefault="006E6798" w:rsidP="006E6798">
      <w:pPr>
        <w:spacing w:line="240" w:lineRule="auto"/>
        <w:ind w:left="540"/>
        <w:rPr>
          <w:rFonts w:asciiTheme="majorBidi" w:hAnsiTheme="majorBidi" w:cstheme="majorBidi"/>
          <w:strike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25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C0A5F" w:rsidRPr="00D3725E">
        <w:rPr>
          <w:rFonts w:asciiTheme="majorBidi" w:hAnsiTheme="majorBidi" w:cstheme="majorBidi"/>
          <w:sz w:val="28"/>
          <w:szCs w:val="28"/>
        </w:rPr>
        <w:t>2561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</w:t>
      </w:r>
      <w:r w:rsidRPr="00D3725E">
        <w:rPr>
          <w:rFonts w:asciiTheme="majorBidi" w:hAnsiTheme="majorBidi" w:cstheme="majorBidi"/>
          <w:sz w:val="28"/>
          <w:szCs w:val="28"/>
          <w:cs/>
        </w:rPr>
        <w:br/>
        <w:t xml:space="preserve">ประกันหลักประกันสัญญา พร้อมค่าธรรมเนียมหนังสือค้ำประกัน และให้ชําระค่าความเสียหายจากการเสียโอกาส </w:t>
      </w:r>
      <w:r w:rsidR="00305DB3" w:rsidRPr="00D3725E">
        <w:rPr>
          <w:rFonts w:asciiTheme="majorBidi" w:hAnsiTheme="majorBidi"/>
          <w:sz w:val="28"/>
          <w:szCs w:val="28"/>
          <w:cs/>
        </w:rPr>
        <w:t>ต่อมา</w:t>
      </w:r>
      <w:r w:rsidR="00AD1030" w:rsidRPr="00D3725E">
        <w:rPr>
          <w:rFonts w:asciiTheme="majorBidi" w:hAnsiTheme="majorBidi"/>
          <w:sz w:val="28"/>
          <w:szCs w:val="28"/>
        </w:rPr>
        <w:br/>
      </w:r>
      <w:r w:rsidR="00305DB3" w:rsidRPr="00D3725E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4C0A5F" w:rsidRPr="00D3725E">
        <w:rPr>
          <w:rFonts w:asciiTheme="majorBidi" w:hAnsiTheme="majorBidi"/>
          <w:sz w:val="28"/>
          <w:szCs w:val="28"/>
        </w:rPr>
        <w:t>7</w:t>
      </w:r>
      <w:r w:rsidR="00305DB3" w:rsidRPr="00D3725E">
        <w:rPr>
          <w:rFonts w:asciiTheme="majorBidi" w:hAnsiTheme="majorBidi"/>
          <w:sz w:val="28"/>
          <w:szCs w:val="28"/>
          <w:cs/>
        </w:rPr>
        <w:t xml:space="preserve"> พฤษภาคม</w:t>
      </w:r>
      <w:r w:rsidR="00C9050D" w:rsidRPr="00D3725E">
        <w:rPr>
          <w:rFonts w:asciiTheme="majorBidi" w:hAnsiTheme="majorBidi"/>
          <w:sz w:val="28"/>
          <w:szCs w:val="28"/>
        </w:rPr>
        <w:t xml:space="preserve"> </w:t>
      </w:r>
      <w:r w:rsidR="004C0A5F" w:rsidRPr="00D3725E">
        <w:rPr>
          <w:rFonts w:asciiTheme="majorBidi" w:hAnsiTheme="majorBidi"/>
          <w:sz w:val="28"/>
          <w:szCs w:val="28"/>
        </w:rPr>
        <w:t>2562</w:t>
      </w:r>
      <w:r w:rsidR="00305DB3" w:rsidRPr="00D3725E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รวมทั้งดําเนินการฟ้องแย้งกลุ่มของผู้รับเหมาเพื่อเรียกร้องค่าเสียหายกลับ     ทั้งจํานวนที่เกิดขึ้นพร้อมดอกเบี้ย ในปี </w:t>
      </w:r>
      <w:r w:rsidR="004C0A5F" w:rsidRPr="00D3725E">
        <w:rPr>
          <w:rFonts w:asciiTheme="majorBidi" w:hAnsiTheme="majorBidi"/>
          <w:sz w:val="28"/>
          <w:szCs w:val="28"/>
        </w:rPr>
        <w:t>2563</w:t>
      </w:r>
      <w:r w:rsidR="00305DB3" w:rsidRPr="00D3725E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อนุญาโตตุลาการได้กําหนดประเด็นข้อพิพาทและกระบวนการพิจารณา</w:t>
      </w:r>
      <w:r w:rsidR="008C2750" w:rsidRPr="00D3725E">
        <w:rPr>
          <w:rFonts w:asciiTheme="majorBidi" w:hAnsiTheme="majorBidi"/>
          <w:sz w:val="28"/>
          <w:szCs w:val="28"/>
          <w:cs/>
        </w:rPr>
        <w:br/>
      </w:r>
      <w:r w:rsidR="00305DB3" w:rsidRPr="00D3725E">
        <w:rPr>
          <w:rFonts w:asciiTheme="majorBidi" w:hAnsiTheme="majorBidi"/>
          <w:sz w:val="28"/>
          <w:szCs w:val="28"/>
          <w:cs/>
        </w:rPr>
        <w:t xml:space="preserve"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 การสืบพยานได้ดําเนินการเสร็จเรียบร้อยแล้ว </w:t>
      </w:r>
      <w:r w:rsidRPr="00D3725E">
        <w:rPr>
          <w:rFonts w:asciiTheme="majorBidi" w:hAnsiTheme="majorBidi"/>
          <w:sz w:val="28"/>
          <w:szCs w:val="28"/>
          <w:cs/>
        </w:rPr>
        <w:t xml:space="preserve">อนุญาโตตุลาการได้ลงนามคำชี้ขาดแล้วในวันที่ </w:t>
      </w:r>
      <w:r w:rsidR="004C0A5F" w:rsidRPr="00D3725E">
        <w:rPr>
          <w:rFonts w:asciiTheme="majorBidi" w:hAnsiTheme="majorBidi"/>
          <w:sz w:val="28"/>
          <w:szCs w:val="28"/>
        </w:rPr>
        <w:t>10</w:t>
      </w:r>
      <w:r w:rsidRPr="00D3725E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4C0A5F" w:rsidRPr="00D3725E">
        <w:rPr>
          <w:rFonts w:asciiTheme="majorBidi" w:hAnsiTheme="majorBidi"/>
          <w:sz w:val="28"/>
          <w:szCs w:val="28"/>
        </w:rPr>
        <w:t>2565</w:t>
      </w:r>
      <w:r w:rsidRPr="00D3725E">
        <w:rPr>
          <w:rFonts w:asciiTheme="majorBidi" w:hAnsiTheme="majorBidi"/>
          <w:sz w:val="28"/>
          <w:szCs w:val="28"/>
          <w:cs/>
        </w:rPr>
        <w:t xml:space="preserve"> </w:t>
      </w:r>
      <w:r w:rsidRPr="00D3725E">
        <w:rPr>
          <w:rFonts w:asciiTheme="majorBidi" w:hAnsiTheme="majorBidi" w:hint="cs"/>
          <w:sz w:val="28"/>
          <w:szCs w:val="28"/>
          <w:cs/>
        </w:rPr>
        <w:t>และลงนามแก้ไข</w:t>
      </w:r>
      <w:r w:rsidR="00E82464" w:rsidRPr="00D3725E">
        <w:rPr>
          <w:rFonts w:asciiTheme="majorBidi" w:hAnsiTheme="majorBidi"/>
          <w:sz w:val="28"/>
          <w:szCs w:val="28"/>
        </w:rPr>
        <w:br/>
      </w:r>
      <w:r w:rsidRPr="00D3725E">
        <w:rPr>
          <w:rFonts w:asciiTheme="majorBidi" w:hAnsiTheme="majorBidi" w:hint="cs"/>
          <w:sz w:val="28"/>
          <w:szCs w:val="28"/>
          <w:cs/>
        </w:rPr>
        <w:t xml:space="preserve">คำชี้ขาดในวันที่ </w:t>
      </w:r>
      <w:r w:rsidR="004C0A5F" w:rsidRPr="00D3725E">
        <w:rPr>
          <w:rFonts w:asciiTheme="majorBidi" w:hAnsiTheme="majorBidi"/>
          <w:sz w:val="28"/>
          <w:szCs w:val="28"/>
        </w:rPr>
        <w:t>10</w:t>
      </w:r>
      <w:r w:rsidRPr="00D3725E">
        <w:rPr>
          <w:rFonts w:asciiTheme="majorBidi" w:hAnsiTheme="majorBidi"/>
          <w:sz w:val="28"/>
          <w:szCs w:val="28"/>
        </w:rPr>
        <w:t xml:space="preserve"> </w:t>
      </w:r>
      <w:r w:rsidRPr="00D3725E">
        <w:rPr>
          <w:rFonts w:asciiTheme="majorBidi" w:hAnsiTheme="majorBidi" w:hint="cs"/>
          <w:sz w:val="28"/>
          <w:szCs w:val="28"/>
          <w:cs/>
        </w:rPr>
        <w:t xml:space="preserve">ตุลาคม </w:t>
      </w:r>
      <w:r w:rsidR="004C0A5F" w:rsidRPr="00D3725E">
        <w:rPr>
          <w:rFonts w:asciiTheme="majorBidi" w:hAnsiTheme="majorBidi"/>
          <w:sz w:val="28"/>
          <w:szCs w:val="28"/>
        </w:rPr>
        <w:t>2565</w:t>
      </w:r>
      <w:r w:rsidRPr="00D3725E">
        <w:rPr>
          <w:rFonts w:asciiTheme="majorBidi" w:hAnsiTheme="majorBidi" w:hint="cs"/>
          <w:sz w:val="28"/>
          <w:szCs w:val="28"/>
          <w:cs/>
        </w:rPr>
        <w:t xml:space="preserve"> </w:t>
      </w:r>
      <w:r w:rsidRPr="00D3725E">
        <w:rPr>
          <w:rFonts w:asciiTheme="majorBidi" w:hAnsiTheme="majorBidi"/>
          <w:sz w:val="28"/>
          <w:szCs w:val="28"/>
          <w:cs/>
        </w:rPr>
        <w:t xml:space="preserve">อย่างไรก็ตาม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4C0A5F" w:rsidRPr="00D3725E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พฤศจิกายน </w:t>
      </w:r>
      <w:r w:rsidR="004C0A5F" w:rsidRPr="00D3725E">
        <w:rPr>
          <w:rFonts w:asciiTheme="majorBidi" w:hAnsiTheme="majorBidi" w:cstheme="majorBidi"/>
          <w:spacing w:val="-2"/>
          <w:sz w:val="28"/>
          <w:szCs w:val="28"/>
        </w:rPr>
        <w:t>2565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กลุ่มผู้รับเหมาได้ยื่นคำร้องขอเพิกถอนคำชี้ขาดของอนุญาโตตุลาการต่อศา</w:t>
      </w:r>
      <w:r w:rsidR="009E2DEA"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ล</w:t>
      </w:r>
      <w:r w:rsidR="005E5E93"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แพ่ง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เมื่อวันที่ </w:t>
      </w:r>
      <w:r w:rsidR="004C0A5F" w:rsidRPr="00D3725E">
        <w:rPr>
          <w:rFonts w:asciiTheme="majorBidi" w:hAnsiTheme="majorBidi" w:cstheme="majorBidi"/>
          <w:spacing w:val="-2"/>
          <w:sz w:val="28"/>
          <w:szCs w:val="28"/>
        </w:rPr>
        <w:t>23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4C0A5F" w:rsidRPr="00D3725E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D3725E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บริษัทย่อยทางอ้อมสองแห่งดำเนินการยื่นคำร้องขอบังคับตาม</w:t>
      </w:r>
      <w:r w:rsidR="00417622" w:rsidRPr="00D3725E">
        <w:rPr>
          <w:rFonts w:asciiTheme="majorBidi" w:hAnsiTheme="majorBidi" w:cstheme="majorBidi"/>
          <w:spacing w:val="-2"/>
          <w:sz w:val="28"/>
          <w:szCs w:val="28"/>
        </w:rPr>
        <w:br/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คำชี้ขาดของอนุญาโตตุลาการ</w:t>
      </w:r>
      <w:r w:rsidR="00511CB4"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>ต่อศาลแพ่ง</w:t>
      </w:r>
      <w:r w:rsidRPr="00D3725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E25EB0" w:rsidRPr="00D3725E">
        <w:rPr>
          <w:rFonts w:asciiTheme="majorBidi" w:hAnsiTheme="majorBidi"/>
          <w:spacing w:val="-2"/>
          <w:sz w:val="28"/>
          <w:szCs w:val="28"/>
          <w:cs/>
        </w:rPr>
        <w:t>ณ</w:t>
      </w:r>
      <w:r w:rsidR="00455949" w:rsidRPr="00D3725E">
        <w:rPr>
          <w:rFonts w:asciiTheme="majorBidi" w:hAnsiTheme="majorBidi" w:hint="cs"/>
          <w:spacing w:val="-2"/>
          <w:sz w:val="28"/>
          <w:szCs w:val="28"/>
          <w:cs/>
        </w:rPr>
        <w:t xml:space="preserve"> วันที่ </w:t>
      </w:r>
      <w:r w:rsidR="004C0A5F" w:rsidRPr="00D3725E">
        <w:rPr>
          <w:rFonts w:asciiTheme="majorBidi" w:hAnsiTheme="majorBidi"/>
          <w:spacing w:val="-2"/>
          <w:sz w:val="28"/>
          <w:szCs w:val="28"/>
        </w:rPr>
        <w:t>31</w:t>
      </w:r>
      <w:r w:rsidR="00E25EB0" w:rsidRPr="00D3725E">
        <w:rPr>
          <w:rFonts w:asciiTheme="majorBidi" w:hAnsiTheme="majorBidi"/>
          <w:spacing w:val="-2"/>
          <w:sz w:val="28"/>
          <w:szCs w:val="28"/>
          <w:cs/>
        </w:rPr>
        <w:t xml:space="preserve"> ธันวาคม </w:t>
      </w:r>
      <w:r w:rsidR="004C0A5F" w:rsidRPr="00D3725E">
        <w:rPr>
          <w:rFonts w:asciiTheme="majorBidi" w:hAnsiTheme="majorBidi"/>
          <w:spacing w:val="-2"/>
          <w:sz w:val="28"/>
          <w:szCs w:val="28"/>
        </w:rPr>
        <w:t>2566</w:t>
      </w:r>
      <w:r w:rsidR="00E25EB0" w:rsidRPr="00D3725E">
        <w:rPr>
          <w:rFonts w:asciiTheme="majorBidi" w:hAnsiTheme="majorBidi"/>
          <w:spacing w:val="-2"/>
          <w:sz w:val="28"/>
          <w:szCs w:val="28"/>
          <w:cs/>
        </w:rPr>
        <w:t xml:space="preserve"> คดียังอย</w:t>
      </w:r>
      <w:r w:rsidR="00455949" w:rsidRPr="00D3725E">
        <w:rPr>
          <w:rFonts w:asciiTheme="majorBidi" w:hAnsiTheme="majorBidi" w:hint="cs"/>
          <w:spacing w:val="-2"/>
          <w:sz w:val="28"/>
          <w:szCs w:val="28"/>
          <w:cs/>
        </w:rPr>
        <w:t>ู่ร</w:t>
      </w:r>
      <w:r w:rsidR="00E25EB0" w:rsidRPr="00D3725E">
        <w:rPr>
          <w:rFonts w:asciiTheme="majorBidi" w:hAnsiTheme="majorBidi"/>
          <w:spacing w:val="-2"/>
          <w:sz w:val="28"/>
          <w:szCs w:val="28"/>
          <w:cs/>
        </w:rPr>
        <w:t>ะหว่างการพ</w:t>
      </w:r>
      <w:r w:rsidR="00455949" w:rsidRPr="00D3725E">
        <w:rPr>
          <w:rFonts w:asciiTheme="majorBidi" w:hAnsiTheme="majorBidi" w:hint="cs"/>
          <w:spacing w:val="-2"/>
          <w:sz w:val="28"/>
          <w:szCs w:val="28"/>
          <w:cs/>
        </w:rPr>
        <w:t>ิจาร</w:t>
      </w:r>
      <w:r w:rsidR="00E25EB0" w:rsidRPr="00D3725E">
        <w:rPr>
          <w:rFonts w:asciiTheme="majorBidi" w:hAnsiTheme="majorBidi"/>
          <w:spacing w:val="-2"/>
          <w:sz w:val="28"/>
          <w:szCs w:val="28"/>
          <w:cs/>
        </w:rPr>
        <w:t>ณาคดีโดยศาลแพ่ง</w:t>
      </w:r>
    </w:p>
    <w:p w14:paraId="0F907014" w14:textId="04EF1156" w:rsidR="006E6798" w:rsidRPr="00D3725E" w:rsidRDefault="006E6798" w:rsidP="006E679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บริษัทย่อยทางอ้อมสองแห่งในฐานะโจทก์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Pr="00D3725E">
        <w:rPr>
          <w:rFonts w:asciiTheme="majorBidi" w:hAnsiTheme="majorBidi" w:cstheme="majorBidi"/>
          <w:sz w:val="28"/>
          <w:szCs w:val="28"/>
          <w:cs/>
        </w:rPr>
        <w:t>) และ</w:t>
      </w:r>
      <w:r w:rsidRPr="00D3725E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2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29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4C0A5F" w:rsidRPr="00D3725E">
        <w:rPr>
          <w:rFonts w:asciiTheme="majorBidi" w:hAnsiTheme="majorBidi" w:cstheme="majorBidi"/>
          <w:sz w:val="28"/>
          <w:szCs w:val="28"/>
        </w:rPr>
        <w:t>2564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C0A5F" w:rsidRPr="00D3725E">
        <w:rPr>
          <w:rFonts w:asciiTheme="majorBidi" w:hAnsiTheme="majorBidi" w:cstheme="majorBidi"/>
          <w:sz w:val="28"/>
          <w:szCs w:val="28"/>
        </w:rPr>
        <w:t>9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4C0A5F" w:rsidRPr="00D3725E">
        <w:rPr>
          <w:rFonts w:asciiTheme="majorBidi" w:hAnsiTheme="majorBidi" w:cstheme="majorBidi"/>
          <w:sz w:val="28"/>
          <w:szCs w:val="28"/>
        </w:rPr>
        <w:t>2564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31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623A" w:rsidRPr="00D3725E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C0A5F" w:rsidRPr="00D3725E">
        <w:rPr>
          <w:rFonts w:asciiTheme="majorBidi" w:hAnsiTheme="majorBidi" w:cstheme="majorBidi"/>
          <w:sz w:val="28"/>
          <w:szCs w:val="28"/>
        </w:rPr>
        <w:t>2566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05D991D9" w14:textId="3EE68713" w:rsidR="00133E52" w:rsidRPr="00D3725E" w:rsidRDefault="00133E52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1C1DDA33" w14:textId="1F99A70C" w:rsidR="00114538" w:rsidRPr="00D3725E" w:rsidRDefault="00E41669" w:rsidP="0011453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เหตุการณ์ภายหลังรอบระยะเวลา</w:t>
      </w:r>
      <w:r w:rsidR="0094752C" w:rsidRPr="00D3725E">
        <w:rPr>
          <w:rFonts w:ascii="Angsana New" w:hAnsi="Angsana New" w:hint="cs"/>
          <w:b/>
          <w:bCs/>
          <w:sz w:val="28"/>
          <w:szCs w:val="28"/>
          <w:cs/>
          <w:lang w:val="th-TH"/>
        </w:rPr>
        <w:t>ที่</w:t>
      </w:r>
      <w:r w:rsidRPr="00D3725E">
        <w:rPr>
          <w:rFonts w:ascii="Angsana New" w:hAnsi="Angsana New"/>
          <w:b/>
          <w:bCs/>
          <w:sz w:val="28"/>
          <w:szCs w:val="28"/>
          <w:cs/>
          <w:lang w:val="th-TH"/>
        </w:rPr>
        <w:t>รายงาน</w:t>
      </w:r>
    </w:p>
    <w:p w14:paraId="7E3A6B3C" w14:textId="77777777" w:rsidR="00114538" w:rsidRPr="00D3725E" w:rsidRDefault="00114538" w:rsidP="0011453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p w14:paraId="31A9E312" w14:textId="77A04266" w:rsidR="00114538" w:rsidRPr="00D3725E" w:rsidRDefault="00114538" w:rsidP="00114538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 xml:space="preserve">ในการประชุมสามัญผู้ถือหุ้นประจำปีของบริษัท เมื่อวันที่ </w:t>
      </w:r>
      <w:r w:rsidR="004C0A5F" w:rsidRPr="00D3725E">
        <w:rPr>
          <w:rFonts w:asciiTheme="majorBidi" w:hAnsiTheme="majorBidi" w:cstheme="majorBidi"/>
          <w:sz w:val="28"/>
          <w:szCs w:val="28"/>
        </w:rPr>
        <w:t>16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4C0A5F" w:rsidRPr="00D3725E">
        <w:rPr>
          <w:rFonts w:asciiTheme="majorBidi" w:hAnsiTheme="majorBidi" w:cstheme="majorBidi"/>
          <w:sz w:val="28"/>
          <w:szCs w:val="28"/>
        </w:rPr>
        <w:t>2567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ผู้ถือหุ้นมีมติอนุมัติ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การจ่ายเงินปันผลในอัตราหุ้นละ </w:t>
      </w:r>
      <w:r w:rsidR="004C0A5F" w:rsidRPr="00D3725E">
        <w:rPr>
          <w:rFonts w:asciiTheme="majorBidi" w:hAnsiTheme="majorBidi" w:cstheme="majorBidi"/>
          <w:sz w:val="28"/>
          <w:szCs w:val="28"/>
        </w:rPr>
        <w:t>0</w:t>
      </w:r>
      <w:r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09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บาท สำหรับหุ้นสามัญจำนวน </w:t>
      </w:r>
      <w:r w:rsidR="004C0A5F" w:rsidRPr="00D3725E">
        <w:rPr>
          <w:rFonts w:asciiTheme="majorBidi" w:hAnsiTheme="majorBidi" w:cstheme="majorBidi"/>
          <w:sz w:val="28"/>
          <w:szCs w:val="28"/>
        </w:rPr>
        <w:t>1</w:t>
      </w:r>
      <w:r w:rsidRPr="00D3725E">
        <w:rPr>
          <w:rFonts w:asciiTheme="majorBidi" w:hAnsiTheme="majorBidi" w:cstheme="majorBidi"/>
          <w:sz w:val="28"/>
          <w:szCs w:val="28"/>
        </w:rPr>
        <w:t>,</w:t>
      </w:r>
      <w:r w:rsidR="004C0A5F" w:rsidRPr="00D3725E">
        <w:rPr>
          <w:rFonts w:asciiTheme="majorBidi" w:hAnsiTheme="majorBidi" w:cstheme="majorBidi"/>
          <w:sz w:val="28"/>
          <w:szCs w:val="28"/>
        </w:rPr>
        <w:t>911</w:t>
      </w:r>
      <w:r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93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ล้านหุ้น เป็นจำนวนเงินทั้งสิ้น </w:t>
      </w:r>
      <w:r w:rsidR="004C0A5F" w:rsidRPr="00D3725E">
        <w:rPr>
          <w:rFonts w:asciiTheme="majorBidi" w:hAnsiTheme="majorBidi" w:cstheme="majorBidi"/>
          <w:sz w:val="28"/>
          <w:szCs w:val="28"/>
        </w:rPr>
        <w:t>172</w:t>
      </w:r>
      <w:r w:rsidRPr="00D3725E">
        <w:rPr>
          <w:rFonts w:asciiTheme="majorBidi" w:hAnsiTheme="majorBidi" w:cstheme="majorBidi"/>
          <w:sz w:val="28"/>
          <w:szCs w:val="28"/>
        </w:rPr>
        <w:t>.</w:t>
      </w:r>
      <w:r w:rsidR="004C0A5F" w:rsidRPr="00D3725E">
        <w:rPr>
          <w:rFonts w:asciiTheme="majorBidi" w:hAnsiTheme="majorBidi" w:cstheme="majorBidi"/>
          <w:sz w:val="28"/>
          <w:szCs w:val="28"/>
        </w:rPr>
        <w:t>07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="009E64E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1E3A">
        <w:rPr>
          <w:rFonts w:asciiTheme="majorBidi" w:hAnsiTheme="majorBidi" w:cstheme="majorBidi" w:hint="cs"/>
          <w:sz w:val="28"/>
          <w:szCs w:val="28"/>
          <w:cs/>
        </w:rPr>
        <w:t>โดยกำหนดจ่าย</w:t>
      </w:r>
      <w:r w:rsidR="007247DC">
        <w:rPr>
          <w:rFonts w:asciiTheme="majorBidi" w:hAnsiTheme="majorBidi" w:cstheme="majorBidi"/>
          <w:sz w:val="28"/>
          <w:szCs w:val="28"/>
        </w:rPr>
        <w:br/>
      </w:r>
      <w:r w:rsidRPr="00D3725E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  <w:r w:rsidR="00CC775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CC7755">
        <w:rPr>
          <w:rFonts w:asciiTheme="majorBidi" w:hAnsiTheme="majorBidi" w:cstheme="majorBidi"/>
          <w:sz w:val="28"/>
          <w:szCs w:val="28"/>
        </w:rPr>
        <w:t xml:space="preserve">6 </w:t>
      </w:r>
      <w:r w:rsidRPr="00D3725E">
        <w:rPr>
          <w:rFonts w:asciiTheme="majorBidi" w:hAnsiTheme="majorBidi" w:cstheme="majorBidi" w:hint="cs"/>
          <w:sz w:val="28"/>
          <w:szCs w:val="28"/>
          <w:cs/>
        </w:rPr>
        <w:t xml:space="preserve">กุมภาพันธ์ </w:t>
      </w:r>
      <w:r w:rsidR="004C0A5F" w:rsidRPr="00D3725E">
        <w:rPr>
          <w:rFonts w:asciiTheme="majorBidi" w:hAnsiTheme="majorBidi" w:cstheme="majorBidi"/>
          <w:sz w:val="28"/>
          <w:szCs w:val="28"/>
        </w:rPr>
        <w:t>2567</w:t>
      </w:r>
    </w:p>
    <w:p w14:paraId="37C3B775" w14:textId="77777777" w:rsidR="00114538" w:rsidRPr="00D3725E" w:rsidRDefault="00114538" w:rsidP="00114538">
      <w:pPr>
        <w:pStyle w:val="ListParagraph"/>
        <w:tabs>
          <w:tab w:val="left" w:pos="540"/>
        </w:tabs>
        <w:spacing w:line="240" w:lineRule="auto"/>
        <w:ind w:left="900"/>
        <w:rPr>
          <w:rFonts w:ascii="Angsana New" w:hAnsi="Angsana New"/>
          <w:sz w:val="28"/>
          <w:szCs w:val="28"/>
          <w:cs/>
          <w:lang w:val="th-TH"/>
        </w:rPr>
      </w:pPr>
    </w:p>
    <w:p w14:paraId="3DFB4BF8" w14:textId="35868B7D" w:rsidR="00CD15A3" w:rsidRPr="00D3725E" w:rsidRDefault="00CD15A3" w:rsidP="00CD15A3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D3725E">
        <w:rPr>
          <w:rFonts w:asciiTheme="majorBidi" w:hAnsiTheme="majorBidi" w:cstheme="majorBidi"/>
          <w:b/>
          <w:bCs/>
          <w:sz w:val="28"/>
          <w:szCs w:val="28"/>
          <w:cs/>
        </w:rPr>
        <w:t>การจัดประเภทรายการใหม่</w:t>
      </w:r>
    </w:p>
    <w:p w14:paraId="6C9E4DDF" w14:textId="77777777" w:rsidR="00CD15A3" w:rsidRPr="00D3725E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101E499E" w14:textId="4850590F" w:rsidR="00CD15A3" w:rsidRPr="00D3725E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D3725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4C0A5F" w:rsidRPr="00D3725E">
        <w:rPr>
          <w:rFonts w:asciiTheme="majorBidi" w:hAnsiTheme="majorBidi" w:cstheme="majorBidi"/>
          <w:sz w:val="28"/>
          <w:szCs w:val="28"/>
        </w:rPr>
        <w:t>256</w:t>
      </w:r>
      <w:r w:rsidR="004C0A5F" w:rsidRPr="00D3725E">
        <w:rPr>
          <w:rFonts w:asciiTheme="majorBidi" w:hAnsiTheme="majorBidi" w:cstheme="majorBidi" w:hint="cs"/>
          <w:sz w:val="28"/>
          <w:szCs w:val="28"/>
        </w:rPr>
        <w:t>6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="004C0A5F" w:rsidRPr="00D3725E">
        <w:rPr>
          <w:rFonts w:asciiTheme="majorBidi" w:hAnsiTheme="majorBidi" w:cstheme="majorBidi"/>
          <w:sz w:val="28"/>
          <w:szCs w:val="28"/>
        </w:rPr>
        <w:t>256</w:t>
      </w:r>
      <w:r w:rsidR="004C0A5F" w:rsidRPr="00D3725E">
        <w:rPr>
          <w:rFonts w:asciiTheme="majorBidi" w:hAnsiTheme="majorBidi" w:cstheme="majorBidi" w:hint="cs"/>
          <w:sz w:val="28"/>
          <w:szCs w:val="28"/>
        </w:rPr>
        <w:t>7</w:t>
      </w:r>
      <w:r w:rsidRPr="00D3725E">
        <w:rPr>
          <w:rFonts w:asciiTheme="majorBidi" w:hAnsiTheme="majorBidi" w:cstheme="majorBidi"/>
          <w:sz w:val="28"/>
          <w:szCs w:val="28"/>
        </w:rPr>
        <w:t xml:space="preserve"> </w:t>
      </w:r>
      <w:r w:rsidRPr="00D3725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4FAF18F" w14:textId="77777777" w:rsidR="00CD15A3" w:rsidRPr="00D3725E" w:rsidRDefault="00CD15A3" w:rsidP="00CD15A3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CD15A3" w:rsidRPr="00D3725E" w14:paraId="1CD1585A" w14:textId="77777777" w:rsidTr="009564EA">
        <w:trPr>
          <w:tblHeader/>
        </w:trPr>
        <w:tc>
          <w:tcPr>
            <w:tcW w:w="4860" w:type="dxa"/>
          </w:tcPr>
          <w:p w14:paraId="5A11FFDF" w14:textId="77777777" w:rsidR="00CD15A3" w:rsidRPr="00D3725E" w:rsidRDefault="00CD15A3" w:rsidP="009564E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7F91F0D7" w14:textId="77777777" w:rsidR="00CD15A3" w:rsidRPr="00D3725E" w:rsidRDefault="00CD15A3" w:rsidP="009564E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15A3" w:rsidRPr="00D3725E" w14:paraId="26ECBC93" w14:textId="77777777" w:rsidTr="00217157">
        <w:trPr>
          <w:tblHeader/>
        </w:trPr>
        <w:tc>
          <w:tcPr>
            <w:tcW w:w="4860" w:type="dxa"/>
            <w:vAlign w:val="bottom"/>
          </w:tcPr>
          <w:p w14:paraId="26372C12" w14:textId="77777777" w:rsidR="00CD15A3" w:rsidRPr="00D3725E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A26AEF" w14:textId="77777777" w:rsidR="00CD15A3" w:rsidRPr="00D3725E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AED15BC" w14:textId="77777777" w:rsidR="00CD15A3" w:rsidRPr="00D3725E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67AF02" w14:textId="03444E9B" w:rsidR="00CD15A3" w:rsidRPr="00D3725E" w:rsidRDefault="00B1635C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="00CD15A3" w:rsidRPr="00D3725E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8B18DCF" w14:textId="77777777" w:rsidR="00CD15A3" w:rsidRPr="00D3725E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9A0CDF" w14:textId="77777777" w:rsidR="00CD15A3" w:rsidRPr="00D3725E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CD15A3" w:rsidRPr="00D3725E" w14:paraId="3C4626C6" w14:textId="77777777" w:rsidTr="00217157">
        <w:trPr>
          <w:tblHeader/>
        </w:trPr>
        <w:tc>
          <w:tcPr>
            <w:tcW w:w="4860" w:type="dxa"/>
            <w:vAlign w:val="bottom"/>
          </w:tcPr>
          <w:p w14:paraId="630B2D17" w14:textId="77777777" w:rsidR="00CD15A3" w:rsidRPr="00D3725E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CDB574" w14:textId="23C1574B" w:rsidR="00CD15A3" w:rsidRPr="00D3725E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4B704C5" w14:textId="77777777" w:rsidR="00CD15A3" w:rsidRPr="00D3725E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3EED68" w14:textId="79D76F70" w:rsidR="00CD15A3" w:rsidRPr="00D3725E" w:rsidRDefault="00217157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052681BB" w14:textId="77777777" w:rsidR="00CD15A3" w:rsidRPr="00D3725E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14B9955" w14:textId="648E33E7" w:rsidR="00CD15A3" w:rsidRPr="00D3725E" w:rsidRDefault="00CD15A3" w:rsidP="009564E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  <w:r w:rsidR="00B1635C" w:rsidRPr="00D3725E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</w:tr>
      <w:tr w:rsidR="00CD15A3" w:rsidRPr="00D3725E" w14:paraId="163FFED9" w14:textId="77777777" w:rsidTr="009564EA">
        <w:trPr>
          <w:tblHeader/>
        </w:trPr>
        <w:tc>
          <w:tcPr>
            <w:tcW w:w="4860" w:type="dxa"/>
            <w:vAlign w:val="bottom"/>
          </w:tcPr>
          <w:p w14:paraId="3E17245C" w14:textId="77777777" w:rsidR="00CD15A3" w:rsidRPr="00D3725E" w:rsidRDefault="00CD15A3" w:rsidP="009564E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18DAA030" w14:textId="77777777" w:rsidR="00CD15A3" w:rsidRPr="00D3725E" w:rsidRDefault="00CD15A3" w:rsidP="009564E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D15A3" w:rsidRPr="00D3725E" w14:paraId="1DC1F3B4" w14:textId="77777777" w:rsidTr="00217157">
        <w:tc>
          <w:tcPr>
            <w:tcW w:w="4860" w:type="dxa"/>
            <w:shd w:val="clear" w:color="auto" w:fill="auto"/>
          </w:tcPr>
          <w:p w14:paraId="30208128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แสดงฐานะการเงิน</w:t>
            </w:r>
          </w:p>
        </w:tc>
        <w:tc>
          <w:tcPr>
            <w:tcW w:w="1260" w:type="dxa"/>
            <w:shd w:val="clear" w:color="auto" w:fill="auto"/>
          </w:tcPr>
          <w:p w14:paraId="6A07A974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FCC3BF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EE52D8" w14:textId="77777777" w:rsidR="00CD15A3" w:rsidRPr="00D3725E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ED2E37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12D6A9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15A3" w:rsidRPr="00D3725E" w14:paraId="7E5B51A3" w14:textId="77777777" w:rsidTr="00217157">
        <w:tc>
          <w:tcPr>
            <w:tcW w:w="4860" w:type="dxa"/>
            <w:shd w:val="clear" w:color="auto" w:fill="auto"/>
          </w:tcPr>
          <w:p w14:paraId="34AEFFDB" w14:textId="68D03CB3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3725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="004C0A5F" w:rsidRPr="00D3725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389A48A1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E11AB0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C98F62" w14:textId="77777777" w:rsidR="00CD15A3" w:rsidRPr="00D3725E" w:rsidRDefault="00CD15A3" w:rsidP="009564EA">
            <w:pPr>
              <w:tabs>
                <w:tab w:val="decimal" w:pos="51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8E53FA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38928E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67E1" w:rsidRPr="00D3725E" w14:paraId="3572DC8E" w14:textId="77777777" w:rsidTr="00D66FAA">
        <w:tc>
          <w:tcPr>
            <w:tcW w:w="4860" w:type="dxa"/>
            <w:shd w:val="clear" w:color="auto" w:fill="auto"/>
          </w:tcPr>
          <w:p w14:paraId="56546D0A" w14:textId="54487622" w:rsidR="002F67E1" w:rsidRPr="00D3725E" w:rsidRDefault="002F67E1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7FE7F325" w14:textId="757FD927" w:rsidR="002F67E1" w:rsidRPr="00D3725E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274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67BC78" w14:textId="77777777" w:rsidR="002F67E1" w:rsidRPr="00D3725E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B5FBF8" w14:textId="5012ED2F" w:rsidR="002F67E1" w:rsidRPr="00D3725E" w:rsidRDefault="004C0A5F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="002F67E1"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2E9031A9" w14:textId="77777777" w:rsidR="002F67E1" w:rsidRPr="00D3725E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DFD14" w14:textId="44D412B6" w:rsidR="002F67E1" w:rsidRPr="00D3725E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F67E1" w:rsidRPr="00D3725E" w14:paraId="2CECFEB5" w14:textId="77777777" w:rsidTr="00D66FAA">
        <w:tc>
          <w:tcPr>
            <w:tcW w:w="4860" w:type="dxa"/>
            <w:shd w:val="clear" w:color="auto" w:fill="auto"/>
          </w:tcPr>
          <w:p w14:paraId="79B62328" w14:textId="7F674E31" w:rsidR="002F67E1" w:rsidRPr="00D3725E" w:rsidRDefault="00C741AE" w:rsidP="002F67E1">
            <w:pPr>
              <w:spacing w:line="240" w:lineRule="auto"/>
              <w:ind w:right="-29"/>
              <w:rPr>
                <w:rFonts w:asciiTheme="majorBidi" w:hAnsiTheme="majorBidi"/>
                <w:sz w:val="28"/>
                <w:szCs w:val="28"/>
                <w:cs/>
              </w:rPr>
            </w:pPr>
            <w:r w:rsidRPr="00D3725E">
              <w:rPr>
                <w:rFonts w:asciiTheme="majorBidi" w:hAnsiTheme="majorBidi" w:hint="cs"/>
                <w:sz w:val="28"/>
                <w:szCs w:val="28"/>
                <w:cs/>
              </w:rPr>
              <w:t>หนี้สิน</w:t>
            </w:r>
            <w:r w:rsidR="002F67E1" w:rsidRPr="00D3725E">
              <w:rPr>
                <w:rFonts w:asciiTheme="majorBidi" w:hAnsi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5B6FAB18" w14:textId="48B30731" w:rsidR="002F67E1" w:rsidRPr="00D3725E" w:rsidRDefault="00271782" w:rsidP="005D2052">
            <w:pPr>
              <w:pStyle w:val="BodyText"/>
              <w:tabs>
                <w:tab w:val="decimal" w:pos="79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72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039168" w14:textId="77777777" w:rsidR="002F67E1" w:rsidRPr="00D3725E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EE2CE2" w14:textId="3AD24F88" w:rsidR="002F67E1" w:rsidRPr="00D3725E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403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08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3C955F" w14:textId="77777777" w:rsidR="002F67E1" w:rsidRPr="00D3725E" w:rsidRDefault="002F67E1" w:rsidP="002F67E1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43B2AFD" w14:textId="46234DB4" w:rsidR="002F67E1" w:rsidRPr="00D3725E" w:rsidRDefault="002F67E1" w:rsidP="003D4ED9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D3725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4C0A5F" w:rsidRPr="00D3725E"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Pr="00D3725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D15A3" w:rsidRPr="00D3725E" w14:paraId="5646399E" w14:textId="77777777" w:rsidTr="00D66FAA">
        <w:tc>
          <w:tcPr>
            <w:tcW w:w="4860" w:type="dxa"/>
            <w:shd w:val="clear" w:color="auto" w:fill="auto"/>
          </w:tcPr>
          <w:p w14:paraId="5D55CD2F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AD6841" w14:textId="77777777" w:rsidR="00CD15A3" w:rsidRPr="00D3725E" w:rsidRDefault="00CD15A3" w:rsidP="009564E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8559D4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42082" w14:textId="77777777" w:rsidR="00CD15A3" w:rsidRPr="00D3725E" w:rsidRDefault="00CD15A3" w:rsidP="000F0A2E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2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01D3B" w14:textId="77777777" w:rsidR="00CD15A3" w:rsidRPr="00D3725E" w:rsidRDefault="00CD15A3" w:rsidP="009564E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29E1988" w14:textId="77777777" w:rsidR="00CD15A3" w:rsidRPr="00D3725E" w:rsidRDefault="00CD15A3" w:rsidP="009564E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81B4A0" w14:textId="77777777" w:rsidR="00CD15A3" w:rsidRPr="00D3725E" w:rsidRDefault="00CD15A3" w:rsidP="00123A9A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22"/>
        </w:rPr>
      </w:pPr>
    </w:p>
    <w:p w14:paraId="49B82370" w14:textId="40E502D8" w:rsidR="00860D0C" w:rsidRPr="00C22C3D" w:rsidRDefault="00217157" w:rsidP="00F0319B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D3725E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</w:t>
      </w:r>
      <w:r w:rsidR="00C22C3D" w:rsidRPr="00D3725E">
        <w:rPr>
          <w:rFonts w:ascii="Angsana New" w:hAnsi="Angsana New" w:hint="cs"/>
          <w:sz w:val="28"/>
          <w:szCs w:val="28"/>
          <w:cs/>
        </w:rPr>
        <w:t>นื่องจากผู้บริหารเห็นว่ามีความเหมาะสมกับธุรกิจของกลุ่มบริษัทมากกว่า</w:t>
      </w:r>
    </w:p>
    <w:sectPr w:rsidR="00860D0C" w:rsidRPr="00C22C3D" w:rsidSect="00523A37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27334" w14:textId="77777777" w:rsidR="00127D64" w:rsidRDefault="00127D64">
      <w:r>
        <w:separator/>
      </w:r>
    </w:p>
  </w:endnote>
  <w:endnote w:type="continuationSeparator" w:id="0">
    <w:p w14:paraId="6E2D9757" w14:textId="77777777" w:rsidR="00127D64" w:rsidRDefault="00127D64">
      <w:r>
        <w:continuationSeparator/>
      </w:r>
    </w:p>
  </w:endnote>
  <w:endnote w:type="continuationNotice" w:id="1">
    <w:p w14:paraId="2229E2F3" w14:textId="77777777" w:rsidR="00127D64" w:rsidRDefault="00127D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782353FA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="004C0A5F" w:rsidRPr="004C0A5F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D653" w14:textId="65733244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4C0A5F" w:rsidRPr="004C0A5F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B8EB" w14:textId="77777777" w:rsidR="00B43E83" w:rsidRPr="00643A2D" w:rsidRDefault="00B43E83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4C0A5F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9DCE8" w14:textId="77777777" w:rsidR="00127D64" w:rsidRDefault="00127D64">
      <w:r>
        <w:separator/>
      </w:r>
    </w:p>
  </w:footnote>
  <w:footnote w:type="continuationSeparator" w:id="0">
    <w:p w14:paraId="09EAA02E" w14:textId="77777777" w:rsidR="00127D64" w:rsidRDefault="00127D64">
      <w:r>
        <w:continuationSeparator/>
      </w:r>
    </w:p>
  </w:footnote>
  <w:footnote w:type="continuationNotice" w:id="1">
    <w:p w14:paraId="3B1FA65A" w14:textId="77777777" w:rsidR="00127D64" w:rsidRDefault="00127D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AF8B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37B241B6" w14:textId="77777777" w:rsidR="000F047A" w:rsidRPr="00E20DE2" w:rsidRDefault="000F047A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9EC749D" w14:textId="48613623" w:rsidR="00AE5C2C" w:rsidRPr="00FF2798" w:rsidRDefault="00EE06F7" w:rsidP="00AE5C2C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4C0A5F"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4C0A5F" w:rsidRPr="004C0A5F">
      <w:rPr>
        <w:rFonts w:ascii="Angsana New" w:hAnsi="Angsana New"/>
        <w:b/>
        <w:bCs/>
        <w:sz w:val="30"/>
        <w:szCs w:val="30"/>
      </w:rPr>
      <w:t>2566</w:t>
    </w:r>
    <w:r w:rsidR="00AE5C2C"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="00AE5C2C" w:rsidRPr="00FF2798">
      <w:rPr>
        <w:rFonts w:ascii="Angsana New" w:hAnsi="Angsana New"/>
        <w:b/>
        <w:bCs/>
        <w:sz w:val="30"/>
        <w:szCs w:val="30"/>
      </w:rPr>
      <w:t>(</w:t>
    </w:r>
    <w:r w:rsidR="00AE5C2C"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AE5C2C" w:rsidRPr="00FF2798">
      <w:rPr>
        <w:rFonts w:ascii="Angsana New" w:hAnsi="Angsana New"/>
        <w:b/>
        <w:bCs/>
        <w:sz w:val="30"/>
        <w:szCs w:val="30"/>
      </w:rPr>
      <w:t>)</w:t>
    </w:r>
  </w:p>
  <w:p w14:paraId="3F9068DA" w14:textId="77777777" w:rsidR="000F047A" w:rsidRPr="009E75F3" w:rsidRDefault="000F047A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278A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6EBBFDD" w14:textId="77777777" w:rsidR="009C4D49" w:rsidRPr="00E20DE2" w:rsidRDefault="009C4D49" w:rsidP="00572F16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9C7ED00" w14:textId="30635238" w:rsidR="00572F16" w:rsidRPr="00FF2798" w:rsidRDefault="00A92BEC" w:rsidP="00572F16">
    <w:pPr>
      <w:pStyle w:val="Header"/>
      <w:tabs>
        <w:tab w:val="clear" w:pos="4536"/>
        <w:tab w:val="clear" w:pos="9072"/>
      </w:tabs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4C0A5F"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4C0A5F" w:rsidRPr="004C0A5F">
      <w:rPr>
        <w:rFonts w:ascii="Angsana New" w:hAnsi="Angsana New"/>
        <w:b/>
        <w:bCs/>
        <w:sz w:val="30"/>
        <w:szCs w:val="30"/>
      </w:rPr>
      <w:t>2566</w:t>
    </w:r>
    <w:r w:rsidR="00572F16"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="00572F16" w:rsidRPr="00FF2798">
      <w:rPr>
        <w:rFonts w:ascii="Angsana New" w:hAnsi="Angsana New"/>
        <w:b/>
        <w:bCs/>
        <w:sz w:val="30"/>
        <w:szCs w:val="30"/>
      </w:rPr>
      <w:t>(</w:t>
    </w:r>
    <w:r w:rsidR="00572F16"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572F16" w:rsidRPr="00FF2798">
      <w:rPr>
        <w:rFonts w:ascii="Angsana New" w:hAnsi="Angsana New"/>
        <w:b/>
        <w:bCs/>
        <w:sz w:val="30"/>
        <w:szCs w:val="30"/>
      </w:rPr>
      <w:t>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6211F77" w14:textId="1F51043A" w:rsidR="00572F16" w:rsidRPr="00FF2798" w:rsidRDefault="00636C22" w:rsidP="00572F16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4C0A5F"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="004C0A5F" w:rsidRPr="004C0A5F">
      <w:rPr>
        <w:rFonts w:ascii="Angsana New" w:hAnsi="Angsana New"/>
        <w:b/>
        <w:bCs/>
        <w:sz w:val="30"/>
        <w:szCs w:val="30"/>
      </w:rPr>
      <w:t>2566</w:t>
    </w:r>
    <w:r w:rsidR="00572F16"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="00572F16" w:rsidRPr="00FF2798">
      <w:rPr>
        <w:rFonts w:ascii="Angsana New" w:hAnsi="Angsana New"/>
        <w:b/>
        <w:bCs/>
        <w:sz w:val="30"/>
        <w:szCs w:val="30"/>
      </w:rPr>
      <w:t>(</w:t>
    </w:r>
    <w:r w:rsidR="00572F16"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="00572F16" w:rsidRPr="00FF2798">
      <w:rPr>
        <w:rFonts w:ascii="Angsana New" w:hAnsi="Angsana New"/>
        <w:b/>
        <w:bCs/>
        <w:sz w:val="30"/>
        <w:szCs w:val="30"/>
      </w:rPr>
      <w:t>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92B8B" w14:textId="77777777" w:rsidR="00B43E83" w:rsidRPr="00E20DE2" w:rsidRDefault="00B43E83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679842FE" w14:textId="77777777" w:rsidR="00B43E83" w:rsidRPr="00E20DE2" w:rsidRDefault="00B43E83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574EFFC3" w14:textId="77777777" w:rsidR="00B43E83" w:rsidRPr="00FF2798" w:rsidRDefault="00B43E83" w:rsidP="00572F16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4C0A5F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4C0A5F">
      <w:rPr>
        <w:rFonts w:ascii="Angsana New" w:hAnsi="Angsana New"/>
        <w:b/>
        <w:bCs/>
        <w:sz w:val="30"/>
        <w:szCs w:val="30"/>
      </w:rPr>
      <w:t>2566</w:t>
    </w:r>
    <w:r w:rsidRPr="00FF2798">
      <w:rPr>
        <w:rFonts w:ascii="Angsana New" w:hAnsi="Angsana New"/>
        <w:b/>
        <w:bCs/>
        <w:sz w:val="30"/>
        <w:szCs w:val="30"/>
        <w:cs/>
      </w:rPr>
      <w:t xml:space="preserve"> </w:t>
    </w:r>
    <w:r w:rsidRPr="00FF2798">
      <w:rPr>
        <w:rFonts w:ascii="Angsana New" w:hAnsi="Angsana New"/>
        <w:b/>
        <w:bCs/>
        <w:sz w:val="30"/>
        <w:szCs w:val="30"/>
      </w:rPr>
      <w:t>(</w:t>
    </w:r>
    <w:r w:rsidRPr="00FF2798">
      <w:rPr>
        <w:rFonts w:ascii="Angsana New" w:hAnsi="Angsana New"/>
        <w:b/>
        <w:bCs/>
        <w:sz w:val="30"/>
        <w:szCs w:val="30"/>
        <w:cs/>
      </w:rPr>
      <w:t>ไม่ได้ตรวจสอบ</w:t>
    </w:r>
    <w:r w:rsidRPr="00FF2798">
      <w:rPr>
        <w:rFonts w:ascii="Angsana New" w:hAnsi="Angsana New"/>
        <w:b/>
        <w:bCs/>
        <w:sz w:val="30"/>
        <w:szCs w:val="30"/>
      </w:rPr>
      <w:t>)</w:t>
    </w:r>
  </w:p>
  <w:p w14:paraId="0CB6AE7D" w14:textId="77777777" w:rsidR="00B43E83" w:rsidRPr="00DC1873" w:rsidRDefault="00B43E8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0A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5191"/>
    <w:rsid w:val="0008535C"/>
    <w:rsid w:val="000853E1"/>
    <w:rsid w:val="00085533"/>
    <w:rsid w:val="00085550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51"/>
    <w:rsid w:val="000D10E6"/>
    <w:rsid w:val="000D13E2"/>
    <w:rsid w:val="000D14A1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EC"/>
    <w:rsid w:val="000D434F"/>
    <w:rsid w:val="000D452E"/>
    <w:rsid w:val="000D46F2"/>
    <w:rsid w:val="000D4773"/>
    <w:rsid w:val="000D4795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50A"/>
    <w:rsid w:val="000E5931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CE6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1F1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50E"/>
    <w:rsid w:val="00205770"/>
    <w:rsid w:val="00205914"/>
    <w:rsid w:val="00205AC7"/>
    <w:rsid w:val="00205AF7"/>
    <w:rsid w:val="00205B2B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5AE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1D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4A34"/>
    <w:rsid w:val="002A4D72"/>
    <w:rsid w:val="002A5020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EB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775"/>
    <w:rsid w:val="003A7A36"/>
    <w:rsid w:val="003A7A81"/>
    <w:rsid w:val="003A7C2F"/>
    <w:rsid w:val="003A7D58"/>
    <w:rsid w:val="003B02BC"/>
    <w:rsid w:val="003B06A2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768"/>
    <w:rsid w:val="003C07D3"/>
    <w:rsid w:val="003C0B0A"/>
    <w:rsid w:val="003C0C86"/>
    <w:rsid w:val="003C0D59"/>
    <w:rsid w:val="003C0D76"/>
    <w:rsid w:val="003C0EA1"/>
    <w:rsid w:val="003C0F00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68B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3CC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7D8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EF"/>
    <w:rsid w:val="0078040E"/>
    <w:rsid w:val="00780CDF"/>
    <w:rsid w:val="0078100C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80003F"/>
    <w:rsid w:val="0080026A"/>
    <w:rsid w:val="008002FD"/>
    <w:rsid w:val="008003B8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520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20F"/>
    <w:rsid w:val="008A7408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BE5"/>
    <w:rsid w:val="00941D47"/>
    <w:rsid w:val="00941F49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5F6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5DE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83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69B"/>
    <w:rsid w:val="00BE7A75"/>
    <w:rsid w:val="00BE7C03"/>
    <w:rsid w:val="00BE7C8E"/>
    <w:rsid w:val="00BE7D6D"/>
    <w:rsid w:val="00BE7F62"/>
    <w:rsid w:val="00BF005D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BB7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49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8B6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5CD"/>
    <w:rsid w:val="00D977B0"/>
    <w:rsid w:val="00D9798F"/>
    <w:rsid w:val="00D97B45"/>
    <w:rsid w:val="00D97E31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704E"/>
    <w:rsid w:val="00E070A6"/>
    <w:rsid w:val="00E07203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207E"/>
    <w:rsid w:val="00E126B8"/>
    <w:rsid w:val="00E12821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5EF8"/>
    <w:rsid w:val="00E464C2"/>
    <w:rsid w:val="00E4697C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23C"/>
    <w:rsid w:val="00E848F1"/>
    <w:rsid w:val="00E84C44"/>
    <w:rsid w:val="00E84CED"/>
    <w:rsid w:val="00E84D28"/>
    <w:rsid w:val="00E84DCA"/>
    <w:rsid w:val="00E84FFE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2C12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2E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7C666D-CA8A-44B1-9D25-D0E7D8FA2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17</Pages>
  <Words>4107</Words>
  <Characters>18273</Characters>
  <Application>Microsoft Office Word</Application>
  <DocSecurity>0</DocSecurity>
  <Lines>152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2024-02-01T10:43:00Z</cp:lastPrinted>
  <dcterms:created xsi:type="dcterms:W3CDTF">2024-02-13T08:50:00Z</dcterms:created>
  <dcterms:modified xsi:type="dcterms:W3CDTF">2024-02-13T08:50:00Z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