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9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6"/>
        <w:gridCol w:w="269"/>
        <w:gridCol w:w="8070"/>
      </w:tblGrid>
      <w:tr w:rsidR="00014212" w:rsidRPr="000F5DD3" w14:paraId="67C3BFF8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013091B" w14:textId="77777777" w:rsidR="00014212" w:rsidRPr="000F5DD3" w:rsidRDefault="00DA0A21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F55EC1" w:rsidRPr="000F5DD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014212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5512089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6459E56F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3852EC" w:rsidRPr="000F5DD3" w14:paraId="3BB3BD9B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BA87578" w14:textId="77777777" w:rsidR="003852EC" w:rsidRPr="000F5DD3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8AF5768" w14:textId="77777777" w:rsidR="003852EC" w:rsidRPr="000F5DD3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29B91051" w14:textId="77777777" w:rsidR="003852EC" w:rsidRPr="000F5DD3" w:rsidRDefault="003852EC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</w:tr>
      <w:tr w:rsidR="00014212" w:rsidRPr="000F5DD3" w14:paraId="76E56B1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97DB667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6CB781D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6CBE38D" w14:textId="77777777" w:rsidR="00014212" w:rsidRPr="000F5DD3" w:rsidRDefault="00796172" w:rsidP="00FD1980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ข้อมูล</w:t>
            </w:r>
            <w:r w:rsidR="00014212"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ทั่วไป</w:t>
            </w:r>
          </w:p>
        </w:tc>
      </w:tr>
      <w:tr w:rsidR="00014212" w:rsidRPr="000F5DD3" w14:paraId="52630A5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A4A4D83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6F8C73AD" w14:textId="77777777" w:rsidR="00014212" w:rsidRPr="000F5DD3" w:rsidRDefault="00014212" w:rsidP="000E69F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A3EB2EC" w14:textId="77777777" w:rsidR="00014212" w:rsidRPr="000F5DD3" w:rsidRDefault="00014212" w:rsidP="00FD1980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</w:p>
        </w:tc>
      </w:tr>
      <w:tr w:rsidR="009168B2" w:rsidRPr="000F5DD3" w14:paraId="069AB95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FE75FC0" w14:textId="4858CDD5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14:paraId="6A5146C7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B152E36" w14:textId="64D8E6CA" w:rsidR="009168B2" w:rsidRPr="000F5DD3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9168B2" w:rsidRPr="000F5DD3" w14:paraId="08C695A6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3C904FCC" w14:textId="11DD388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14:paraId="075214B0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2F053AA" w14:textId="701AB1B7" w:rsidR="009168B2" w:rsidRPr="000F5DD3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9168B2" w:rsidRPr="000F5DD3" w14:paraId="47E38C2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4E5A16D" w14:textId="064D7355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286ED8A5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3F7A0A22" w14:textId="4B20AD9E" w:rsidR="009168B2" w:rsidRPr="000F5DD3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9168B2" w:rsidRPr="000F5DD3" w14:paraId="7621A8D0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567C291" w14:textId="644E498F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38A01688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08D41C9" w14:textId="3FB17538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สินค้าคงเหลือ  </w:t>
            </w:r>
          </w:p>
        </w:tc>
      </w:tr>
      <w:tr w:rsidR="009168B2" w:rsidRPr="000F5DD3" w14:paraId="59C66DB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045629E1" w14:textId="2A68F04E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78914905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8AB2C11" w14:textId="15EAB1A0" w:rsidR="009168B2" w:rsidRPr="000F5DD3" w:rsidRDefault="009168B2" w:rsidP="009168B2">
            <w:pPr>
              <w:pStyle w:val="index"/>
              <w:tabs>
                <w:tab w:val="clear" w:pos="1134"/>
                <w:tab w:val="num" w:pos="35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Cs w:val="30"/>
                <w:cs/>
              </w:rPr>
              <w:t>เงินลงทุนในบริษัทย่อย</w:t>
            </w:r>
          </w:p>
        </w:tc>
      </w:tr>
      <w:tr w:rsidR="009168B2" w:rsidRPr="000F5DD3" w14:paraId="67DAC81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1A93F7B" w14:textId="16D7B5C2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14:paraId="04F535B8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E1A73D6" w14:textId="085E48D3" w:rsidR="009168B2" w:rsidRPr="000F5DD3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9168B2" w:rsidRPr="000F5DD3" w14:paraId="6B2B803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F3ACAAF" w14:textId="6C6489A6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1D7E7B7C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18540AB5" w14:textId="241C84B2" w:rsidR="009168B2" w:rsidRPr="000F5DD3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 xml:space="preserve">ที่ดิน อาคารและอุปกรณ์  </w:t>
            </w:r>
          </w:p>
        </w:tc>
      </w:tr>
      <w:tr w:rsidR="009168B2" w:rsidRPr="000F5DD3" w14:paraId="247EB5D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EE3B717" w14:textId="68018BA8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00F3F534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A128B82" w14:textId="751B636C" w:rsidR="009168B2" w:rsidRPr="000F5DD3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สัญญาเช่า</w:t>
            </w:r>
          </w:p>
        </w:tc>
      </w:tr>
      <w:tr w:rsidR="009168B2" w:rsidRPr="000F5DD3" w14:paraId="60E154F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C140178" w14:textId="1E578AAB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14:paraId="16892570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266DE470" w14:textId="36C2205E" w:rsidR="009168B2" w:rsidRPr="000F5DD3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หนี้สินที่มีภาระดอกเบี้ย</w:t>
            </w:r>
          </w:p>
        </w:tc>
      </w:tr>
      <w:tr w:rsidR="009168B2" w:rsidRPr="000F5DD3" w14:paraId="4C711F3B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3F869497" w14:textId="1F6F8569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14:paraId="28FF2DD6" w14:textId="77777777" w:rsidR="009168B2" w:rsidRPr="000F5DD3" w:rsidRDefault="009168B2" w:rsidP="009168B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608E416F" w14:textId="506092FC" w:rsidR="009168B2" w:rsidRPr="000F5DD3" w:rsidRDefault="009168B2" w:rsidP="009168B2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4306F" w:rsidRPr="000F5DD3" w14:paraId="50BE62E5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6295EAED" w14:textId="1F61BBEE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14:paraId="2C626A81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69C99A0" w14:textId="657829B7" w:rsidR="0044306F" w:rsidRPr="000F5DD3" w:rsidRDefault="000D6831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ประมาณการหนี้สิน</w:t>
            </w:r>
          </w:p>
        </w:tc>
      </w:tr>
      <w:tr w:rsidR="0044306F" w:rsidRPr="000F5DD3" w14:paraId="4CEDE4E0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AC80775" w14:textId="03735F73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</w:tcPr>
          <w:p w14:paraId="56D2D1FE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0CEE9D8" w14:textId="23F3A969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ทุนเรือนหุ้น</w:t>
            </w:r>
          </w:p>
        </w:tc>
      </w:tr>
      <w:tr w:rsidR="0044306F" w:rsidRPr="000F5DD3" w14:paraId="7965BD76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D72444F" w14:textId="7C2164EA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</w:tcPr>
          <w:p w14:paraId="03B369DD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14F0EAA0" w14:textId="55B6EF25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สำรองตามกฎหมาย</w:t>
            </w:r>
          </w:p>
        </w:tc>
      </w:tr>
      <w:tr w:rsidR="0044306F" w:rsidRPr="000F5DD3" w14:paraId="1CDE8E3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37CA369" w14:textId="2829504F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</w:tcPr>
          <w:p w14:paraId="1F95C678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FEB9C78" w14:textId="46314114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4306F" w:rsidRPr="000F5DD3" w14:paraId="0EC1AEB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F2240B1" w14:textId="53FA9E5F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7018A4A2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7C70CEFD" w14:textId="6A9A7BB9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44306F" w:rsidRPr="000F5DD3" w14:paraId="6C76F40B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37590849" w14:textId="509A7AC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D9FB5E1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23115F04" w14:textId="43895D3F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rtl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ค่าใช้จ่ายตามลักษณะ</w:t>
            </w:r>
          </w:p>
        </w:tc>
      </w:tr>
      <w:tr w:rsidR="0044306F" w:rsidRPr="000F5DD3" w14:paraId="3A9251DC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2A7D30CD" w14:textId="5164FD15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C5E40B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05CA3CFC" w14:textId="07CB0917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ภาษีเงินได้</w:t>
            </w:r>
          </w:p>
        </w:tc>
      </w:tr>
      <w:tr w:rsidR="0044306F" w:rsidRPr="000F5DD3" w14:paraId="5EDB03A8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A5B353F" w14:textId="2A4DF1D6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81680F0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25D42DD" w14:textId="13286A9C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กำไรต่อหุ้นขั้นพื้นฐาน</w:t>
            </w: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</w:rPr>
              <w:t xml:space="preserve">                     </w:t>
            </w:r>
          </w:p>
        </w:tc>
      </w:tr>
      <w:tr w:rsidR="0044306F" w:rsidRPr="000F5DD3" w14:paraId="0B83B72C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1328290A" w14:textId="0B43651A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6BB126B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1BE45AC" w14:textId="108E9F71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เงินปันผล</w:t>
            </w:r>
          </w:p>
        </w:tc>
      </w:tr>
      <w:tr w:rsidR="0044306F" w:rsidRPr="000F5DD3" w14:paraId="2412173E" w14:textId="77777777" w:rsidTr="00416456"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5716C4BC" w14:textId="338A5F6D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F865184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7EF1FA09" w14:textId="4A877171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เครื่องมือทางการเงิน</w:t>
            </w:r>
          </w:p>
        </w:tc>
      </w:tr>
      <w:tr w:rsidR="0044306F" w:rsidRPr="000F5DD3" w14:paraId="6BF0A60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6512759F" w14:textId="5E7BAF4A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0373546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3103701C" w14:textId="4917C927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การบริหารจัดการทุน</w:t>
            </w: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</w:rPr>
              <w:t xml:space="preserve">  </w:t>
            </w:r>
          </w:p>
        </w:tc>
      </w:tr>
      <w:tr w:rsidR="0044306F" w:rsidRPr="000F5DD3" w14:paraId="3D92ECEC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0A1F56A8" w14:textId="4A0089CA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F4C3056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8E7541E" w14:textId="308CB37D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4306F" w:rsidRPr="000F5DD3" w14:paraId="41E047B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</w:tcPr>
          <w:p w14:paraId="4897F466" w14:textId="4E47BD22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887BEA8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  <w:tcBorders>
              <w:top w:val="nil"/>
              <w:left w:val="nil"/>
              <w:bottom w:val="nil"/>
              <w:right w:val="nil"/>
            </w:tcBorders>
          </w:tcPr>
          <w:p w14:paraId="5AA9DF16" w14:textId="20CE7F7B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  <w:tr w:rsidR="0044306F" w:rsidRPr="000F5DD3" w14:paraId="40BDF39E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42B8FC5" w14:textId="72D9ADD9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6374811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31D4834D" w14:textId="7F97A2CC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</w:p>
        </w:tc>
      </w:tr>
      <w:tr w:rsidR="0044306F" w:rsidRPr="000F5DD3" w14:paraId="3106FF1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5237DBA6" w14:textId="23EF64DB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F254AF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42A78E32" w14:textId="774D6710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</w:p>
        </w:tc>
      </w:tr>
      <w:tr w:rsidR="0044306F" w:rsidRPr="000F5DD3" w14:paraId="1F311AB7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2A063A33" w14:textId="6C8EA298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BF37A69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6ABFDB6" w14:textId="0093E4B9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4306F" w:rsidRPr="000F5DD3" w14:paraId="30A1B484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7474D08C" w14:textId="4C2C8083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7177BB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C0B17ED" w14:textId="42ED1458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44306F" w:rsidRPr="000F5DD3" w14:paraId="74B337DD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4697087D" w14:textId="53395D4C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14:paraId="2B2D89C4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70" w:type="dxa"/>
          </w:tcPr>
          <w:p w14:paraId="0D0ADC54" w14:textId="79AF7592" w:rsidR="0044306F" w:rsidRPr="000F5DD3" w:rsidRDefault="0044306F" w:rsidP="0044306F">
            <w:pPr>
              <w:pStyle w:val="Heading1"/>
              <w:numPr>
                <w:ilvl w:val="0"/>
                <w:numId w:val="0"/>
              </w:numPr>
              <w:ind w:left="540"/>
              <w:rPr>
                <w:rFonts w:asciiTheme="majorBidi" w:hAnsiTheme="majorBidi" w:cstheme="majorBidi"/>
                <w:b w:val="0"/>
                <w:bCs w:val="0"/>
                <w:szCs w:val="30"/>
                <w:cs/>
              </w:rPr>
            </w:pPr>
          </w:p>
        </w:tc>
      </w:tr>
      <w:tr w:rsidR="0044306F" w:rsidRPr="000F5DD3" w14:paraId="2418072F" w14:textId="77777777" w:rsidTr="004164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6" w:type="dxa"/>
          </w:tcPr>
          <w:p w14:paraId="1A72FFB7" w14:textId="65ED4603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14:paraId="48C8CEA5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</w:rPr>
            </w:pPr>
          </w:p>
        </w:tc>
        <w:tc>
          <w:tcPr>
            <w:tcW w:w="8070" w:type="dxa"/>
          </w:tcPr>
          <w:p w14:paraId="5AAC6E80" w14:textId="77777777" w:rsidR="0044306F" w:rsidRPr="000F5DD3" w:rsidRDefault="0044306F" w:rsidP="0044306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both"/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 w:val="0"/>
                <w:bCs w:val="0"/>
                <w:color w:val="FFFFFF" w:themeColor="background1"/>
                <w:sz w:val="30"/>
                <w:szCs w:val="30"/>
                <w:cs/>
              </w:rPr>
              <w:t>มาตรฐานการรายงานทางการเงินที่ยังไม่ใช้</w:t>
            </w:r>
          </w:p>
        </w:tc>
      </w:tr>
    </w:tbl>
    <w:p w14:paraId="48D85204" w14:textId="77777777" w:rsidR="00014212" w:rsidRPr="000F5DD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br w:type="page"/>
      </w: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DCF4948" w14:textId="77777777" w:rsidR="00014212" w:rsidRPr="000F5DD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B233B" w14:textId="12C4F9BB" w:rsidR="00014212" w:rsidRPr="000F5DD3" w:rsidRDefault="0001421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314A8" w:rsidRPr="000F5DD3">
        <w:rPr>
          <w:rFonts w:asciiTheme="majorBidi" w:hAnsiTheme="majorBidi" w:cstheme="majorBidi"/>
          <w:sz w:val="30"/>
          <w:szCs w:val="30"/>
          <w:cs/>
        </w:rPr>
        <w:t>นี้</w:t>
      </w:r>
      <w:r w:rsidRPr="000F5DD3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9769AA" w:rsidRPr="000F5DD3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0F5DD3">
        <w:rPr>
          <w:rFonts w:asciiTheme="majorBidi" w:hAnsiTheme="majorBidi" w:cstheme="majorBidi"/>
          <w:sz w:val="30"/>
          <w:szCs w:val="30"/>
          <w:cs/>
        </w:rPr>
        <w:t>จาก</w:t>
      </w:r>
      <w:r w:rsidR="006317B7" w:rsidRPr="000F5DD3">
        <w:rPr>
          <w:rFonts w:asciiTheme="majorBidi" w:hAnsiTheme="majorBidi" w:cstheme="majorBidi"/>
          <w:sz w:val="30"/>
          <w:szCs w:val="30"/>
          <w:cs/>
        </w:rPr>
        <w:t>คณะ</w:t>
      </w:r>
      <w:r w:rsidRPr="000F5DD3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70254A" w:rsidRPr="000F5DD3">
        <w:rPr>
          <w:rFonts w:asciiTheme="majorBidi" w:hAnsiTheme="majorBidi" w:cstheme="majorBidi"/>
          <w:sz w:val="30"/>
          <w:szCs w:val="30"/>
          <w:cs/>
        </w:rPr>
        <w:t>เ</w:t>
      </w:r>
      <w:r w:rsidRPr="000F5DD3">
        <w:rPr>
          <w:rFonts w:asciiTheme="majorBidi" w:hAnsiTheme="majorBidi" w:cstheme="majorBidi"/>
          <w:sz w:val="30"/>
          <w:szCs w:val="30"/>
          <w:cs/>
        </w:rPr>
        <w:t>มื่อวันที่</w:t>
      </w:r>
      <w:r w:rsidR="00774627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CD78E7">
        <w:rPr>
          <w:rFonts w:asciiTheme="majorBidi" w:hAnsiTheme="majorBidi" w:cstheme="majorBidi"/>
          <w:sz w:val="30"/>
          <w:szCs w:val="30"/>
        </w:rPr>
        <w:t>27</w:t>
      </w:r>
      <w:r w:rsidR="00774627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0E3DB8" w:rsidRPr="000F5DD3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9A6F45">
        <w:rPr>
          <w:rFonts w:asciiTheme="majorBidi" w:hAnsiTheme="majorBidi" w:cstheme="majorBidi"/>
          <w:sz w:val="30"/>
          <w:szCs w:val="30"/>
        </w:rPr>
        <w:t>2567</w:t>
      </w:r>
    </w:p>
    <w:p w14:paraId="6BC33A44" w14:textId="77777777" w:rsidR="00014212" w:rsidRPr="000F5DD3" w:rsidRDefault="0001421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B9F2682" w14:textId="77777777" w:rsidR="00014212" w:rsidRPr="000F5DD3" w:rsidRDefault="009769AA" w:rsidP="004E0E01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ข้อมูล</w:t>
      </w:r>
      <w:r w:rsidR="00014212" w:rsidRPr="000F5DD3">
        <w:rPr>
          <w:rFonts w:asciiTheme="majorBidi" w:hAnsiTheme="majorBidi" w:cstheme="majorBidi"/>
          <w:szCs w:val="30"/>
          <w:cs/>
        </w:rPr>
        <w:t>ทั่วไป</w:t>
      </w:r>
    </w:p>
    <w:p w14:paraId="639520F7" w14:textId="77777777" w:rsidR="00014212" w:rsidRPr="000F5DD3" w:rsidRDefault="00014212" w:rsidP="00EB6969">
      <w:pPr>
        <w:pStyle w:val="NoSpacing"/>
        <w:rPr>
          <w:rFonts w:asciiTheme="majorBidi" w:hAnsiTheme="majorBidi" w:cstheme="majorBidi"/>
        </w:rPr>
      </w:pPr>
    </w:p>
    <w:p w14:paraId="6B1E9877" w14:textId="77777777" w:rsidR="00014212" w:rsidRPr="000F5DD3" w:rsidRDefault="00014212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บริษัท ทรอปิคอลแคนนิ่ง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0F5DD3">
        <w:rPr>
          <w:rFonts w:asciiTheme="majorBidi" w:hAnsiTheme="majorBidi" w:cstheme="majorBidi"/>
          <w:sz w:val="30"/>
          <w:szCs w:val="30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0F5DD3">
        <w:rPr>
          <w:rFonts w:asciiTheme="majorBidi" w:hAnsiTheme="majorBidi" w:cstheme="majorBidi"/>
          <w:sz w:val="30"/>
          <w:szCs w:val="30"/>
        </w:rPr>
        <w:t>) “</w:t>
      </w:r>
      <w:r w:rsidRPr="000F5DD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F5DD3">
        <w:rPr>
          <w:rFonts w:asciiTheme="majorBidi" w:hAnsiTheme="majorBidi" w:cstheme="majorBidi"/>
          <w:sz w:val="30"/>
          <w:szCs w:val="30"/>
        </w:rPr>
        <w:t>”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</w:t>
      </w:r>
      <w:r w:rsidR="000D0AFC" w:rsidRPr="000F5DD3">
        <w:rPr>
          <w:rFonts w:asciiTheme="majorBidi" w:hAnsiTheme="majorBidi" w:cstheme="majorBidi"/>
          <w:sz w:val="30"/>
          <w:szCs w:val="30"/>
          <w:cs/>
        </w:rPr>
        <w:t>ทย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และ</w:t>
      </w:r>
      <w:r w:rsidR="006934DA" w:rsidRPr="000F5DD3">
        <w:rPr>
          <w:rFonts w:asciiTheme="majorBidi" w:hAnsiTheme="majorBidi" w:cstheme="majorBidi"/>
          <w:sz w:val="30"/>
          <w:szCs w:val="30"/>
        </w:rPr>
        <w:t xml:space="preserve">     </w:t>
      </w:r>
      <w:r w:rsidR="008859F5" w:rsidRPr="000F5DD3">
        <w:rPr>
          <w:rFonts w:asciiTheme="majorBidi" w:hAnsiTheme="majorBidi" w:cstheme="majorBidi"/>
          <w:sz w:val="30"/>
          <w:szCs w:val="30"/>
          <w:cs/>
        </w:rPr>
        <w:t xml:space="preserve">จดทะเบียนกับตลาดหลักทรัพย์แห่งประเทศไทยเมื่อปี </w:t>
      </w:r>
      <w:r w:rsidR="008859F5" w:rsidRPr="000F5DD3">
        <w:rPr>
          <w:rFonts w:asciiTheme="majorBidi" w:hAnsiTheme="majorBidi" w:cstheme="majorBidi"/>
          <w:sz w:val="30"/>
          <w:szCs w:val="30"/>
        </w:rPr>
        <w:t xml:space="preserve">2533 </w:t>
      </w:r>
      <w:r w:rsidR="0066466C" w:rsidRPr="000F5DD3">
        <w:rPr>
          <w:rFonts w:asciiTheme="majorBidi" w:hAnsiTheme="majorBidi" w:cstheme="majorBidi"/>
          <w:sz w:val="30"/>
          <w:szCs w:val="30"/>
          <w:cs/>
        </w:rPr>
        <w:t>โดย</w:t>
      </w:r>
      <w:r w:rsidR="00D2559E" w:rsidRPr="000F5DD3">
        <w:rPr>
          <w:rFonts w:asciiTheme="majorBidi" w:hAnsiTheme="majorBidi" w:cstheme="majorBidi"/>
          <w:sz w:val="30"/>
          <w:szCs w:val="30"/>
          <w:cs/>
        </w:rPr>
        <w:t>มี</w:t>
      </w:r>
      <w:r w:rsidR="0070254A" w:rsidRPr="000F5DD3">
        <w:rPr>
          <w:rFonts w:asciiTheme="majorBidi" w:hAnsiTheme="majorBidi" w:cstheme="majorBidi"/>
          <w:sz w:val="30"/>
          <w:szCs w:val="30"/>
          <w:cs/>
        </w:rPr>
        <w:t>ที่</w:t>
      </w:r>
      <w:r w:rsidRPr="000F5DD3">
        <w:rPr>
          <w:rFonts w:asciiTheme="majorBidi" w:hAnsiTheme="majorBidi" w:cstheme="majorBidi"/>
          <w:sz w:val="30"/>
          <w:szCs w:val="30"/>
          <w:cs/>
        </w:rPr>
        <w:t>อยู่จดทะเบียน</w:t>
      </w:r>
      <w:r w:rsidR="0066466C" w:rsidRPr="000F5DD3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="00CD3450" w:rsidRPr="000F5DD3">
        <w:rPr>
          <w:rFonts w:asciiTheme="majorBidi" w:hAnsiTheme="majorBidi" w:cstheme="majorBidi"/>
          <w:sz w:val="30"/>
          <w:szCs w:val="30"/>
        </w:rPr>
        <w:t>1/1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CD3450" w:rsidRPr="000F5DD3">
        <w:rPr>
          <w:rFonts w:asciiTheme="majorBidi" w:hAnsiTheme="majorBidi" w:cstheme="majorBidi"/>
          <w:sz w:val="30"/>
          <w:szCs w:val="30"/>
        </w:rPr>
        <w:t>2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ตำบลทุ่งใหญ่ อำเภอหาดใหญ่ จังหวัดสงขลา </w:t>
      </w:r>
      <w:r w:rsidR="00CD3450" w:rsidRPr="000F5DD3">
        <w:rPr>
          <w:rFonts w:asciiTheme="majorBidi" w:hAnsiTheme="majorBidi" w:cstheme="majorBidi"/>
          <w:sz w:val="30"/>
          <w:szCs w:val="30"/>
        </w:rPr>
        <w:t>90110</w:t>
      </w:r>
      <w:r w:rsidR="00B36B04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ประเทศไทย</w:t>
      </w:r>
    </w:p>
    <w:p w14:paraId="0FCC0D49" w14:textId="77777777" w:rsidR="00B314A8" w:rsidRPr="000F5DD3" w:rsidRDefault="00B314A8" w:rsidP="00664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66D55" w14:textId="01853DA1" w:rsidR="00B314A8" w:rsidRPr="00E15F8C" w:rsidRDefault="00B314A8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94005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ผู้ถือหุ้นรายใหญ</w:t>
      </w:r>
      <w:r w:rsidR="002B5725" w:rsidRPr="00094005">
        <w:rPr>
          <w:rFonts w:asciiTheme="majorBidi" w:hAnsiTheme="majorBidi" w:cstheme="majorBidi"/>
          <w:spacing w:val="-6"/>
          <w:sz w:val="30"/>
          <w:szCs w:val="30"/>
          <w:cs/>
        </w:rPr>
        <w:t>่ในระหว่างปีได้แก่ นาย</w:t>
      </w:r>
      <w:r w:rsidR="008B16EB" w:rsidRPr="0009400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2B5725" w:rsidRPr="00094005">
        <w:rPr>
          <w:rFonts w:asciiTheme="majorBidi" w:hAnsiTheme="majorBidi" w:cstheme="majorBidi"/>
          <w:spacing w:val="-6"/>
          <w:sz w:val="30"/>
          <w:szCs w:val="30"/>
          <w:cs/>
        </w:rPr>
        <w:t>ตัน บุน ปิ</w:t>
      </w:r>
      <w:r w:rsidRPr="00094005">
        <w:rPr>
          <w:rFonts w:asciiTheme="majorBidi" w:hAnsiTheme="majorBidi" w:cstheme="majorBidi"/>
          <w:spacing w:val="-6"/>
          <w:sz w:val="30"/>
          <w:szCs w:val="30"/>
          <w:cs/>
        </w:rPr>
        <w:t xml:space="preserve">น (ถือหุ้นร้อยละ </w:t>
      </w:r>
      <w:r w:rsidR="00CD3450" w:rsidRPr="00094005">
        <w:rPr>
          <w:rFonts w:asciiTheme="majorBidi" w:hAnsiTheme="majorBidi" w:cstheme="majorBidi"/>
          <w:spacing w:val="-6"/>
          <w:sz w:val="30"/>
          <w:szCs w:val="30"/>
        </w:rPr>
        <w:t>24.6</w:t>
      </w:r>
      <w:r w:rsidRPr="00094005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  <w:r w:rsidR="004C7240" w:rsidRPr="0009400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4C7240" w:rsidRPr="00094005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และนายตัน เซา ปอ (ถือหุ้นร้อยละ </w:t>
      </w:r>
      <w:r w:rsidR="004C7240" w:rsidRPr="00094005">
        <w:rPr>
          <w:rFonts w:asciiTheme="majorBidi" w:hAnsiTheme="majorBidi" w:cstheme="majorBidi"/>
          <w:spacing w:val="-6"/>
          <w:sz w:val="30"/>
          <w:szCs w:val="30"/>
        </w:rPr>
        <w:t>13.6</w:t>
      </w:r>
      <w:r w:rsidR="004C7240" w:rsidRPr="00094005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373D181E" w14:textId="77777777" w:rsidR="00014212" w:rsidRPr="000F5DD3" w:rsidRDefault="00014212" w:rsidP="00EB6969">
      <w:pPr>
        <w:pStyle w:val="NoSpacing"/>
        <w:rPr>
          <w:rFonts w:asciiTheme="majorBidi" w:hAnsiTheme="majorBidi" w:cstheme="majorBidi"/>
        </w:rPr>
      </w:pPr>
    </w:p>
    <w:p w14:paraId="3DD30041" w14:textId="63EB1B13" w:rsidR="002756E2" w:rsidRPr="000F5DD3" w:rsidRDefault="002756E2" w:rsidP="00456F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</w:t>
      </w:r>
      <w:r w:rsidR="009769AA" w:rsidRPr="000F5DD3">
        <w:rPr>
          <w:rFonts w:asciiTheme="majorBidi" w:hAnsiTheme="majorBidi" w:cstheme="majorBidi"/>
          <w:sz w:val="30"/>
          <w:szCs w:val="30"/>
          <w:cs/>
        </w:rPr>
        <w:t>จำหน่าย</w:t>
      </w:r>
      <w:r w:rsidR="00436F4F" w:rsidRPr="000F5DD3">
        <w:rPr>
          <w:rFonts w:asciiTheme="majorBidi" w:hAnsiTheme="majorBidi" w:cstheme="majorBidi"/>
          <w:sz w:val="30"/>
          <w:szCs w:val="30"/>
          <w:cs/>
        </w:rPr>
        <w:t>อาหารทะเลบรรจุกระป๋อง</w:t>
      </w:r>
      <w:r w:rsidR="0015620C" w:rsidRPr="000F5DD3">
        <w:rPr>
          <w:rFonts w:asciiTheme="majorBidi" w:hAnsiTheme="majorBidi" w:cstheme="majorBidi"/>
          <w:sz w:val="30"/>
          <w:szCs w:val="30"/>
          <w:cs/>
        </w:rPr>
        <w:t>และบรรจุซอง</w:t>
      </w:r>
      <w:r w:rsidR="00C67873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885BD6" w:rsidRPr="000F5DD3">
        <w:rPr>
          <w:rFonts w:asciiTheme="majorBidi" w:hAnsiTheme="majorBidi" w:cstheme="majorBidi"/>
          <w:sz w:val="30"/>
          <w:szCs w:val="30"/>
          <w:cs/>
        </w:rPr>
        <w:t>โดย</w:t>
      </w:r>
      <w:r w:rsidRPr="000F5DD3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7873DC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91067E" w:rsidRPr="000F5DD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31 </w:t>
      </w:r>
      <w:r w:rsidR="0091067E" w:rsidRPr="000F5DD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A6F45">
        <w:rPr>
          <w:rFonts w:asciiTheme="majorBidi" w:hAnsiTheme="majorBidi" w:cstheme="majorBidi"/>
          <w:sz w:val="30"/>
          <w:szCs w:val="30"/>
        </w:rPr>
        <w:t>2566</w:t>
      </w:r>
      <w:r w:rsidR="003041E9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3041E9" w:rsidRPr="000F5DD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A6F45">
        <w:rPr>
          <w:rFonts w:asciiTheme="majorBidi" w:hAnsiTheme="majorBidi" w:cstheme="majorBidi"/>
          <w:sz w:val="30"/>
          <w:szCs w:val="30"/>
        </w:rPr>
        <w:t>2565</w:t>
      </w:r>
      <w:r w:rsidR="0091067E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F9113E" w:rsidRPr="000F5DD3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291AE8" w:rsidRPr="000F5DD3">
        <w:rPr>
          <w:rFonts w:asciiTheme="majorBidi" w:hAnsiTheme="majorBidi" w:cstheme="majorBidi"/>
          <w:sz w:val="30"/>
          <w:szCs w:val="30"/>
        </w:rPr>
        <w:t>7</w:t>
      </w:r>
    </w:p>
    <w:p w14:paraId="62BD90C8" w14:textId="77777777" w:rsidR="00F17282" w:rsidRPr="000F5DD3" w:rsidRDefault="00F1728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683A53" w14:textId="77777777" w:rsidR="00014212" w:rsidRPr="000F5DD3" w:rsidRDefault="009769AA" w:rsidP="004E0E01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เกณฑ์</w:t>
      </w:r>
      <w:r w:rsidR="00014212" w:rsidRPr="000F5DD3">
        <w:rPr>
          <w:rFonts w:asciiTheme="majorBidi" w:hAnsiTheme="majorBidi" w:cstheme="majorBidi"/>
          <w:szCs w:val="30"/>
          <w:cs/>
        </w:rPr>
        <w:t>การจัดทำงบการเงิน</w:t>
      </w:r>
    </w:p>
    <w:p w14:paraId="3FA1C090" w14:textId="77777777" w:rsidR="008D5EFE" w:rsidRPr="000F5DD3" w:rsidRDefault="008D5EFE" w:rsidP="00470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3B6518B9" w14:textId="215D3344" w:rsidR="00B66DCC" w:rsidRPr="000F5DD3" w:rsidRDefault="00C50B57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56F57"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="006934DA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 </w:t>
      </w:r>
      <w:r w:rsidR="00813682" w:rsidRPr="000F5DD3">
        <w:rPr>
          <w:rFonts w:asciiTheme="majorBidi" w:hAnsiTheme="majorBidi" w:cstheme="majorBidi"/>
          <w:sz w:val="30"/>
          <w:szCs w:val="30"/>
          <w:cs/>
        </w:rPr>
        <w:t xml:space="preserve">            </w:t>
      </w:r>
      <w:r w:rsidR="0047030E" w:rsidRPr="000F5DD3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3072504B" w14:textId="21837446" w:rsidR="00F560DE" w:rsidRPr="000F5DD3" w:rsidRDefault="00F560DE" w:rsidP="00B66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89D14" w14:textId="26796A76" w:rsidR="00432FCB" w:rsidRPr="000F5DD3" w:rsidRDefault="0047030E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0F5DD3">
        <w:rPr>
          <w:rFonts w:asciiTheme="majorBidi" w:hAnsiTheme="majorBidi" w:cstheme="majorBidi"/>
          <w:sz w:val="30"/>
          <w:szCs w:val="30"/>
        </w:rPr>
        <w:t xml:space="preserve"> (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รวมกันเรียกว่า </w:t>
      </w:r>
      <w:r w:rsidRPr="000F5DD3">
        <w:rPr>
          <w:rFonts w:asciiTheme="majorBidi" w:hAnsiTheme="majorBidi" w:cstheme="majorBidi"/>
          <w:sz w:val="30"/>
          <w:szCs w:val="30"/>
        </w:rPr>
        <w:t>"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</w:rPr>
        <w:t xml:space="preserve">") </w:t>
      </w:r>
      <w:r w:rsidRPr="000F5DD3">
        <w:rPr>
          <w:rFonts w:asciiTheme="majorBidi" w:hAnsiTheme="majorBidi" w:cstheme="majorBidi"/>
          <w:sz w:val="30"/>
          <w:szCs w:val="30"/>
          <w:cs/>
        </w:rPr>
        <w:t>ในการจัดทำ</w:t>
      </w:r>
      <w:r w:rsidR="009A3C31" w:rsidRPr="000F5DD3">
        <w:rPr>
          <w:rFonts w:asciiTheme="majorBidi" w:hAnsiTheme="majorBidi" w:cstheme="majorBidi"/>
          <w:sz w:val="30"/>
          <w:szCs w:val="30"/>
          <w:cs/>
        </w:rPr>
        <w:t xml:space="preserve"> 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งบการเงินให้เป็นไปตามมาตรฐานการรายงานทางการเงิน ผู้บริหารใช้วิจารณญาณ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</w:t>
      </w:r>
      <w:r w:rsidR="005B0F31" w:rsidRPr="000F5DD3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19A89F86" w14:textId="7DA24536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461ACF" w14:textId="7D7F4A24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4C4A35" w14:textId="64C781EF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D08DE2" w14:textId="5FDFEBB2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61E847" w14:textId="4318B2C0" w:rsidR="00750053" w:rsidRPr="000F5DD3" w:rsidRDefault="00750053" w:rsidP="00E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8FF260" w14:textId="003D21D5" w:rsidR="00F200E4" w:rsidRPr="000F5DD3" w:rsidRDefault="007245B0" w:rsidP="00123469">
      <w:pPr>
        <w:pStyle w:val="Heading1"/>
        <w:numPr>
          <w:ilvl w:val="0"/>
          <w:numId w:val="23"/>
        </w:numPr>
        <w:tabs>
          <w:tab w:val="num" w:pos="540"/>
        </w:tabs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>บุคคลหรือกิจการที่เกี่ยวข้องกัน</w:t>
      </w:r>
    </w:p>
    <w:p w14:paraId="485239F8" w14:textId="71E38548" w:rsidR="00F200E4" w:rsidRPr="000F5DD3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ab/>
      </w:r>
    </w:p>
    <w:p w14:paraId="1A27EED4" w14:textId="3024FF9F" w:rsidR="00BB2247" w:rsidRPr="000F5DD3" w:rsidRDefault="00BB2247" w:rsidP="00BB22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407D18A9" w14:textId="77777777" w:rsidR="00BB2247" w:rsidRPr="000F5DD3" w:rsidRDefault="00BB2247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586CAEB" w14:textId="0E9A4E53" w:rsidR="00F200E4" w:rsidRPr="000F5DD3" w:rsidRDefault="008F2689" w:rsidP="00DE1E6C">
      <w:pPr>
        <w:spacing w:line="240" w:lineRule="auto"/>
        <w:ind w:left="518" w:right="-72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00F88" w:rsidRPr="000F5DD3">
        <w:rPr>
          <w:rFonts w:asciiTheme="majorBidi" w:hAnsiTheme="majorBidi" w:cstheme="majorBidi"/>
          <w:b/>
          <w:sz w:val="30"/>
          <w:szCs w:val="30"/>
          <w:cs/>
        </w:rPr>
        <w:t>บริษัทย่อยได้เปิดเผยในหมายเหตุข้อ</w:t>
      </w:r>
      <w:r w:rsidR="00327019"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91AE8" w:rsidRPr="000F5DD3">
        <w:rPr>
          <w:rFonts w:asciiTheme="majorBidi" w:hAnsiTheme="majorBidi" w:cstheme="majorBidi"/>
          <w:bCs/>
          <w:sz w:val="30"/>
          <w:szCs w:val="30"/>
        </w:rPr>
        <w:t>7</w:t>
      </w:r>
      <w:r w:rsidR="00327019" w:rsidRPr="000F5DD3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F51A9A" w:rsidRPr="000F5DD3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F200E4" w:rsidRPr="000F5DD3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F235B75" w14:textId="77777777" w:rsidR="00F200E4" w:rsidRPr="000F5DD3" w:rsidRDefault="00F200E4" w:rsidP="00F20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171" w:type="dxa"/>
        <w:tblInd w:w="432" w:type="dxa"/>
        <w:tblLook w:val="01E0" w:firstRow="1" w:lastRow="1" w:firstColumn="1" w:lastColumn="1" w:noHBand="0" w:noVBand="0"/>
      </w:tblPr>
      <w:tblGrid>
        <w:gridCol w:w="4286"/>
        <w:gridCol w:w="1429"/>
        <w:gridCol w:w="3456"/>
      </w:tblGrid>
      <w:tr w:rsidR="00A42E54" w:rsidRPr="000F5DD3" w14:paraId="6A7BD1B3" w14:textId="77777777" w:rsidTr="007053E4">
        <w:trPr>
          <w:tblHeader/>
        </w:trPr>
        <w:tc>
          <w:tcPr>
            <w:tcW w:w="4286" w:type="dxa"/>
          </w:tcPr>
          <w:p w14:paraId="3A787949" w14:textId="77777777" w:rsidR="00A42E54" w:rsidRPr="000F5DD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29" w:type="dxa"/>
          </w:tcPr>
          <w:p w14:paraId="3AD1C102" w14:textId="77777777" w:rsidR="00A42E54" w:rsidRPr="000F5DD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456" w:type="dxa"/>
          </w:tcPr>
          <w:p w14:paraId="1BE63B40" w14:textId="77777777" w:rsidR="00A42E54" w:rsidRPr="000F5DD3" w:rsidRDefault="00A42E54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F683A" w:rsidRPr="000F5DD3" w14:paraId="245DFBA1" w14:textId="77777777" w:rsidTr="007053E4">
        <w:trPr>
          <w:tblHeader/>
        </w:trPr>
        <w:tc>
          <w:tcPr>
            <w:tcW w:w="4286" w:type="dxa"/>
          </w:tcPr>
          <w:p w14:paraId="2B28BCDC" w14:textId="77777777" w:rsidR="00AF683A" w:rsidRPr="000F5DD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54E20EED" w14:textId="77777777" w:rsidR="00AF683A" w:rsidRPr="000F5DD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56" w:type="dxa"/>
          </w:tcPr>
          <w:p w14:paraId="7F636D1D" w14:textId="77777777" w:rsidR="00AF683A" w:rsidRPr="000F5DD3" w:rsidRDefault="00AF683A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50D0" w:rsidRPr="000F5DD3" w14:paraId="2CACE3FF" w14:textId="77777777" w:rsidTr="007053E4">
        <w:tc>
          <w:tcPr>
            <w:tcW w:w="4286" w:type="dxa"/>
          </w:tcPr>
          <w:p w14:paraId="448B2056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รอแยล</w:t>
            </w:r>
            <w:r w:rsidR="00543C5D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พริ้นท์เฮ้าส์ จำกัด</w:t>
            </w:r>
          </w:p>
        </w:tc>
        <w:tc>
          <w:tcPr>
            <w:tcW w:w="1429" w:type="dxa"/>
          </w:tcPr>
          <w:p w14:paraId="28645CB5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59A511E8" w14:textId="14A074A8" w:rsidR="006E50D0" w:rsidRPr="000F5DD3" w:rsidRDefault="00F673AD" w:rsidP="002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0F5DD3" w14:paraId="1319CA63" w14:textId="77777777" w:rsidTr="007053E4">
        <w:tc>
          <w:tcPr>
            <w:tcW w:w="4286" w:type="dxa"/>
          </w:tcPr>
          <w:p w14:paraId="7FB38AFE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ปัตตานีผลิตภัณฑ์อาหาร จำกัด</w:t>
            </w:r>
          </w:p>
        </w:tc>
        <w:tc>
          <w:tcPr>
            <w:tcW w:w="1429" w:type="dxa"/>
          </w:tcPr>
          <w:p w14:paraId="25E83EEA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59C26E99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6E50D0" w:rsidRPr="000F5DD3" w14:paraId="11BFF2B6" w14:textId="77777777" w:rsidTr="007053E4">
        <w:tc>
          <w:tcPr>
            <w:tcW w:w="4286" w:type="dxa"/>
          </w:tcPr>
          <w:p w14:paraId="5F75F388" w14:textId="77777777" w:rsidR="006E50D0" w:rsidRPr="000F5DD3" w:rsidRDefault="006A3FF3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ทรอปิคอล คอนโซ</w:t>
            </w:r>
            <w:r w:rsidR="006E50D0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ลิเดตเตด</w:t>
            </w:r>
          </w:p>
        </w:tc>
        <w:tc>
          <w:tcPr>
            <w:tcW w:w="1429" w:type="dxa"/>
          </w:tcPr>
          <w:p w14:paraId="4B0C91C1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3C4081CA" w14:textId="77777777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E50D0" w:rsidRPr="000F5DD3" w14:paraId="0E615060" w14:textId="77777777" w:rsidTr="007053E4">
        <w:tc>
          <w:tcPr>
            <w:tcW w:w="4286" w:type="dxa"/>
          </w:tcPr>
          <w:p w14:paraId="0BCED8CF" w14:textId="64302E2C" w:rsidR="006E50D0" w:rsidRPr="000F5DD3" w:rsidRDefault="006E50D0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คอปอเรชั่น เอสดีเอ็น บีเอชดี</w:t>
            </w:r>
            <w:r w:rsidR="00D630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30B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29" w:type="dxa"/>
          </w:tcPr>
          <w:p w14:paraId="19602284" w14:textId="77777777" w:rsidR="006E50D0" w:rsidRPr="000F5DD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1818E6F7" w14:textId="77777777" w:rsidR="006E50D0" w:rsidRPr="000F5DD3" w:rsidRDefault="00C72491" w:rsidP="00123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0F5DD3" w14:paraId="15537BF3" w14:textId="77777777" w:rsidTr="007053E4">
        <w:tc>
          <w:tcPr>
            <w:tcW w:w="4286" w:type="dxa"/>
          </w:tcPr>
          <w:p w14:paraId="465520A8" w14:textId="77777777" w:rsidR="000073CB" w:rsidRPr="000F5DD3" w:rsidRDefault="000073CB" w:rsidP="00E32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เมดาน ทรอปิคอล </w:t>
            </w:r>
          </w:p>
        </w:tc>
        <w:tc>
          <w:tcPr>
            <w:tcW w:w="1429" w:type="dxa"/>
          </w:tcPr>
          <w:p w14:paraId="4AD2A632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56" w:type="dxa"/>
          </w:tcPr>
          <w:p w14:paraId="0E3EABDA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74228D" w:rsidRPr="000F5DD3" w14:paraId="341AC2B5" w14:textId="77777777" w:rsidTr="007053E4">
        <w:tc>
          <w:tcPr>
            <w:tcW w:w="4286" w:type="dxa"/>
          </w:tcPr>
          <w:p w14:paraId="3EC6E422" w14:textId="6367A8D4" w:rsidR="0074228D" w:rsidRPr="000F5DD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แคนนิ่ง แอนด์ โฟรเซ่น อินดัสทรี่ส์</w:t>
            </w:r>
            <w:r w:rsidR="00D630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30B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29" w:type="dxa"/>
          </w:tcPr>
          <w:p w14:paraId="6F2AB16F" w14:textId="77777777" w:rsidR="0074228D" w:rsidRPr="000F5DD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456" w:type="dxa"/>
          </w:tcPr>
          <w:p w14:paraId="53E5DB4C" w14:textId="77777777" w:rsidR="0074228D" w:rsidRPr="000F5DD3" w:rsidRDefault="0074228D" w:rsidP="00742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0073CB" w:rsidRPr="000F5DD3" w14:paraId="24AA369F" w14:textId="77777777" w:rsidTr="007053E4">
        <w:tc>
          <w:tcPr>
            <w:tcW w:w="4286" w:type="dxa"/>
          </w:tcPr>
          <w:p w14:paraId="01AC7A44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ทรอปิคอล แคนนิ่ง คอปอเรชั่น</w:t>
            </w:r>
          </w:p>
        </w:tc>
        <w:tc>
          <w:tcPr>
            <w:tcW w:w="1429" w:type="dxa"/>
          </w:tcPr>
          <w:p w14:paraId="50DB3461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6" w:type="dxa"/>
          </w:tcPr>
          <w:p w14:paraId="0475577E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073CB" w:rsidRPr="000F5DD3" w14:paraId="6416F550" w14:textId="77777777" w:rsidTr="007053E4">
        <w:tc>
          <w:tcPr>
            <w:tcW w:w="4286" w:type="dxa"/>
          </w:tcPr>
          <w:p w14:paraId="30FE2DEE" w14:textId="08DCA7B8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เอสดีเอ็น บีเอชดี</w:t>
            </w:r>
            <w:r w:rsidR="00D630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30B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29" w:type="dxa"/>
          </w:tcPr>
          <w:p w14:paraId="2234D7D5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6048CE15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0073CB" w:rsidRPr="000F5DD3" w14:paraId="32E16991" w14:textId="77777777" w:rsidTr="007053E4">
        <w:tc>
          <w:tcPr>
            <w:tcW w:w="4286" w:type="dxa"/>
          </w:tcPr>
          <w:p w14:paraId="5FCDD74D" w14:textId="6B9126F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 บอย มาร์เก็ตติ้ง เอสดีเอ็น บีเอชดี</w:t>
            </w:r>
            <w:r w:rsidR="00D630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30B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29" w:type="dxa"/>
          </w:tcPr>
          <w:p w14:paraId="76C98B9F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2CFE4D1F" w14:textId="77777777" w:rsidR="000073CB" w:rsidRPr="000F5DD3" w:rsidRDefault="000073CB" w:rsidP="00007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1E0177" w:rsidRPr="000F5DD3" w14:paraId="5C169C56" w14:textId="77777777" w:rsidTr="007053E4">
        <w:tc>
          <w:tcPr>
            <w:tcW w:w="4286" w:type="dxa"/>
          </w:tcPr>
          <w:p w14:paraId="0C9BA836" w14:textId="0590EB3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ซาฟโคล สิงคโปร์ พีทีอี จำกัด</w:t>
            </w:r>
          </w:p>
        </w:tc>
        <w:tc>
          <w:tcPr>
            <w:tcW w:w="1429" w:type="dxa"/>
          </w:tcPr>
          <w:p w14:paraId="4A90CC80" w14:textId="239C49DD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456" w:type="dxa"/>
          </w:tcPr>
          <w:p w14:paraId="30021CC6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1E0177" w:rsidRPr="000F5DD3" w14:paraId="1BD11800" w14:textId="77777777" w:rsidTr="007053E4">
        <w:tc>
          <w:tcPr>
            <w:tcW w:w="4286" w:type="dxa"/>
          </w:tcPr>
          <w:p w14:paraId="6A788939" w14:textId="5149A40B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ซาฟโคล ออสเตรเลีย พีทีวาย จำกัด</w:t>
            </w:r>
          </w:p>
        </w:tc>
        <w:tc>
          <w:tcPr>
            <w:tcW w:w="1429" w:type="dxa"/>
          </w:tcPr>
          <w:p w14:paraId="2D3544D2" w14:textId="21875D8E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3456" w:type="dxa"/>
          </w:tcPr>
          <w:p w14:paraId="6F9E0274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1E0177" w:rsidRPr="000F5DD3" w14:paraId="520196D7" w14:textId="77777777" w:rsidTr="007053E4">
        <w:tc>
          <w:tcPr>
            <w:tcW w:w="4286" w:type="dxa"/>
          </w:tcPr>
          <w:p w14:paraId="48BF2817" w14:textId="5C0726B8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ซาฟโคล ชิลี เอส เอ</w:t>
            </w:r>
            <w:r w:rsidR="00D630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30B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29" w:type="dxa"/>
          </w:tcPr>
          <w:p w14:paraId="6871C342" w14:textId="1D399F16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ชิลี</w:t>
            </w:r>
          </w:p>
        </w:tc>
        <w:tc>
          <w:tcPr>
            <w:tcW w:w="3456" w:type="dxa"/>
          </w:tcPr>
          <w:p w14:paraId="6F5CB110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5" w:right="-43" w:hanging="15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1E0177" w:rsidRPr="000F5DD3" w14:paraId="64328EBE" w14:textId="77777777" w:rsidTr="007053E4">
        <w:tc>
          <w:tcPr>
            <w:tcW w:w="4286" w:type="dxa"/>
          </w:tcPr>
          <w:p w14:paraId="00F1B0AD" w14:textId="5AB746AF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แกมมาอินเวสท์เม้นท์ อิงค์</w:t>
            </w:r>
            <w:r w:rsidR="00D630B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D630B3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29" w:type="dxa"/>
          </w:tcPr>
          <w:p w14:paraId="531395A4" w14:textId="4764D371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บริติช เวอร์จิน</w:t>
            </w:r>
          </w:p>
        </w:tc>
        <w:tc>
          <w:tcPr>
            <w:tcW w:w="3456" w:type="dxa"/>
          </w:tcPr>
          <w:p w14:paraId="3160A8A5" w14:textId="021060FC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E0177" w:rsidRPr="000F5DD3" w14:paraId="6600A9C4" w14:textId="77777777" w:rsidTr="007053E4">
        <w:tc>
          <w:tcPr>
            <w:tcW w:w="4286" w:type="dxa"/>
          </w:tcPr>
          <w:p w14:paraId="029AEFD6" w14:textId="4965493C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0CEF8BEF" w14:textId="108349B5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ไอร์แลนด์</w:t>
            </w:r>
          </w:p>
        </w:tc>
        <w:tc>
          <w:tcPr>
            <w:tcW w:w="3456" w:type="dxa"/>
          </w:tcPr>
          <w:p w14:paraId="5CD8033A" w14:textId="17AF71B5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มีผู้ถือหุ้นในลำดับสูงสุดร่วมกัน</w:t>
            </w:r>
          </w:p>
        </w:tc>
      </w:tr>
      <w:tr w:rsidR="001E0177" w:rsidRPr="000F5DD3" w14:paraId="1784D9BF" w14:textId="77777777" w:rsidTr="007053E4">
        <w:tc>
          <w:tcPr>
            <w:tcW w:w="4286" w:type="dxa"/>
          </w:tcPr>
          <w:p w14:paraId="427DAFBA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6ACB3F25" w14:textId="54AA41A2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  <w:tab w:val="left" w:pos="540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6" w:type="dxa"/>
          </w:tcPr>
          <w:p w14:paraId="124260B6" w14:textId="4CC5A07A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40"/>
              </w:tabs>
              <w:spacing w:line="240" w:lineRule="auto"/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0177" w:rsidRPr="000F5DD3" w14:paraId="1397CA88" w14:textId="77777777" w:rsidTr="007053E4">
        <w:trPr>
          <w:trHeight w:val="2333"/>
        </w:trPr>
        <w:tc>
          <w:tcPr>
            <w:tcW w:w="4286" w:type="dxa"/>
          </w:tcPr>
          <w:p w14:paraId="5EA22DA1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429" w:type="dxa"/>
          </w:tcPr>
          <w:p w14:paraId="0EBD7101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56" w:type="dxa"/>
          </w:tcPr>
          <w:p w14:paraId="14A4DBFA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     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1E0177" w:rsidRPr="000F5DD3" w14:paraId="366E6CD9" w14:textId="77777777" w:rsidTr="007053E4">
        <w:tc>
          <w:tcPr>
            <w:tcW w:w="4286" w:type="dxa"/>
          </w:tcPr>
          <w:p w14:paraId="41418C89" w14:textId="005F6EDC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นายตัน  บุน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ปิน</w:t>
            </w:r>
          </w:p>
        </w:tc>
        <w:tc>
          <w:tcPr>
            <w:tcW w:w="1429" w:type="dxa"/>
          </w:tcPr>
          <w:p w14:paraId="0AB94867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011B48BA" w14:textId="4F3A02DC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ถือหุ้นร้อยละ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หรือ</w:t>
            </w:r>
          </w:p>
          <w:p w14:paraId="0EC1A89E" w14:textId="00C31D01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มากกว่า</w:t>
            </w:r>
          </w:p>
        </w:tc>
      </w:tr>
      <w:tr w:rsidR="001E0177" w:rsidRPr="000F5DD3" w14:paraId="371AB1AA" w14:textId="77777777" w:rsidTr="007053E4">
        <w:tc>
          <w:tcPr>
            <w:tcW w:w="4286" w:type="dxa"/>
          </w:tcPr>
          <w:p w14:paraId="45528FB2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นายตัน เซา ปอ</w:t>
            </w:r>
          </w:p>
        </w:tc>
        <w:tc>
          <w:tcPr>
            <w:tcW w:w="1429" w:type="dxa"/>
          </w:tcPr>
          <w:p w14:paraId="0B5F6D25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7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56" w:type="dxa"/>
          </w:tcPr>
          <w:p w14:paraId="66EAD0DF" w14:textId="5F1EE514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ผู้ถือหุ้นรายใหญ่ ถือหุ้นร้อยละ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หรือ</w:t>
            </w:r>
          </w:p>
          <w:p w14:paraId="595BF033" w14:textId="77777777" w:rsidR="001E0177" w:rsidRPr="000F5DD3" w:rsidRDefault="001E0177" w:rsidP="001E0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มากกว่าและเป็นกรรมการของบริษัท</w:t>
            </w:r>
          </w:p>
        </w:tc>
      </w:tr>
    </w:tbl>
    <w:p w14:paraId="161E9822" w14:textId="77777777" w:rsidR="00E324E8" w:rsidRPr="000F5DD3" w:rsidRDefault="00E324E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2EBF0DDE" w14:textId="77777777" w:rsidR="00014212" w:rsidRPr="000F5DD3" w:rsidRDefault="00014212" w:rsidP="0052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นโยบายการกำหนดราคาสำหรับ</w:t>
      </w:r>
      <w:r w:rsidR="00984209" w:rsidRPr="000F5DD3">
        <w:rPr>
          <w:rFonts w:asciiTheme="majorBidi" w:hAnsiTheme="majorBidi" w:cstheme="majorBidi"/>
          <w:sz w:val="30"/>
          <w:szCs w:val="30"/>
          <w:cs/>
          <w:lang w:val="th-TH"/>
        </w:rPr>
        <w:t>รายการ</w:t>
      </w:r>
      <w:r w:rsidR="00542064" w:rsidRPr="000F5DD3">
        <w:rPr>
          <w:rFonts w:asciiTheme="majorBidi" w:hAnsiTheme="majorBidi" w:cstheme="majorBidi"/>
          <w:sz w:val="30"/>
          <w:szCs w:val="30"/>
          <w:cs/>
        </w:rPr>
        <w:t>แต่ละประเภท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อธิบายได้ดังต่อไปนี้</w:t>
      </w:r>
    </w:p>
    <w:p w14:paraId="7283DC5B" w14:textId="77777777" w:rsidR="00014212" w:rsidRPr="000F5DD3" w:rsidRDefault="00014212" w:rsidP="00E32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both"/>
        <w:rPr>
          <w:rFonts w:asciiTheme="majorBidi" w:hAnsiTheme="majorBidi" w:cstheme="majorBidi"/>
          <w:sz w:val="16"/>
          <w:szCs w:val="16"/>
          <w:cs/>
          <w:lang w:val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553"/>
        <w:gridCol w:w="3717"/>
      </w:tblGrid>
      <w:tr w:rsidR="00294F10" w:rsidRPr="000F5DD3" w14:paraId="61845617" w14:textId="77777777" w:rsidTr="005242E0">
        <w:trPr>
          <w:tblHeader/>
        </w:trPr>
        <w:tc>
          <w:tcPr>
            <w:tcW w:w="5553" w:type="dxa"/>
          </w:tcPr>
          <w:p w14:paraId="47A97FAD" w14:textId="77777777" w:rsidR="00294F10" w:rsidRPr="000F5DD3" w:rsidRDefault="00984209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3717" w:type="dxa"/>
          </w:tcPr>
          <w:p w14:paraId="4C93E9FC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294F10" w:rsidRPr="000F5DD3" w14:paraId="509F44DC" w14:textId="77777777" w:rsidTr="005242E0">
        <w:tc>
          <w:tcPr>
            <w:tcW w:w="5553" w:type="dxa"/>
          </w:tcPr>
          <w:p w14:paraId="2CE79FA0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3717" w:type="dxa"/>
          </w:tcPr>
          <w:p w14:paraId="4CE38CD9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0F5DD3" w14:paraId="7B6E5C88" w14:textId="77777777" w:rsidTr="005242E0">
        <w:tc>
          <w:tcPr>
            <w:tcW w:w="5553" w:type="dxa"/>
          </w:tcPr>
          <w:p w14:paraId="09219892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3717" w:type="dxa"/>
          </w:tcPr>
          <w:p w14:paraId="68E6DB0C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0F5DD3" w14:paraId="597077EB" w14:textId="77777777" w:rsidTr="005242E0">
        <w:tc>
          <w:tcPr>
            <w:tcW w:w="5553" w:type="dxa"/>
          </w:tcPr>
          <w:p w14:paraId="53E0D34D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717" w:type="dxa"/>
          </w:tcPr>
          <w:p w14:paraId="73172196" w14:textId="77777777" w:rsidR="00294F10" w:rsidRPr="000F5DD3" w:rsidRDefault="00B96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7E033E" w:rsidRPr="000F5DD3" w14:paraId="590A6677" w14:textId="77777777" w:rsidTr="005242E0">
        <w:tc>
          <w:tcPr>
            <w:tcW w:w="5553" w:type="dxa"/>
          </w:tcPr>
          <w:p w14:paraId="4AB55919" w14:textId="77777777" w:rsidR="007E033E" w:rsidRPr="000F5DD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3717" w:type="dxa"/>
          </w:tcPr>
          <w:p w14:paraId="2A27EF0C" w14:textId="77777777" w:rsidR="007E033E" w:rsidRPr="000F5DD3" w:rsidRDefault="007E03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294F10" w:rsidRPr="000F5DD3" w14:paraId="52941EFB" w14:textId="77777777" w:rsidTr="005242E0">
        <w:tc>
          <w:tcPr>
            <w:tcW w:w="5553" w:type="dxa"/>
          </w:tcPr>
          <w:p w14:paraId="7F09CB87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3717" w:type="dxa"/>
          </w:tcPr>
          <w:p w14:paraId="35D1F441" w14:textId="77777777" w:rsidR="00294F10" w:rsidRPr="000F5DD3" w:rsidRDefault="00294F1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ราคาตลาด</w:t>
            </w:r>
          </w:p>
        </w:tc>
      </w:tr>
      <w:tr w:rsidR="004C69E0" w:rsidRPr="000F5DD3" w14:paraId="4CD9F7D0" w14:textId="77777777" w:rsidTr="005242E0">
        <w:tc>
          <w:tcPr>
            <w:tcW w:w="5553" w:type="dxa"/>
          </w:tcPr>
          <w:p w14:paraId="177553F6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3717" w:type="dxa"/>
          </w:tcPr>
          <w:p w14:paraId="0B22B081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4C69E0" w:rsidRPr="000F5DD3" w14:paraId="4D11DBE1" w14:textId="77777777" w:rsidTr="005242E0">
        <w:tc>
          <w:tcPr>
            <w:tcW w:w="5553" w:type="dxa"/>
          </w:tcPr>
          <w:p w14:paraId="6104D42E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3717" w:type="dxa"/>
          </w:tcPr>
          <w:p w14:paraId="114CDEF3" w14:textId="77777777" w:rsidR="004C69E0" w:rsidRPr="000F5DD3" w:rsidRDefault="004F48A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ตามอัตราที่ตกลงกัน</w:t>
            </w:r>
          </w:p>
        </w:tc>
      </w:tr>
      <w:tr w:rsidR="004C69E0" w:rsidRPr="000F5DD3" w14:paraId="4284B7A9" w14:textId="77777777" w:rsidTr="005242E0">
        <w:tc>
          <w:tcPr>
            <w:tcW w:w="5553" w:type="dxa"/>
          </w:tcPr>
          <w:p w14:paraId="412D2B24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3717" w:type="dxa"/>
          </w:tcPr>
          <w:p w14:paraId="7CDCED33" w14:textId="77777777" w:rsidR="004C69E0" w:rsidRPr="000F5DD3" w:rsidRDefault="004C69E0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ตามที่ได้รับอนุมัติโดยกรรมการและผู้ถือหุ้น</w:t>
            </w:r>
          </w:p>
        </w:tc>
      </w:tr>
    </w:tbl>
    <w:p w14:paraId="72CDA5A2" w14:textId="77777777" w:rsidR="00841333" w:rsidRPr="000F5DD3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th-TH"/>
        </w:rPr>
      </w:pPr>
    </w:p>
    <w:p w14:paraId="1176C252" w14:textId="77777777" w:rsidR="00841333" w:rsidRPr="000F5DD3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8B2EE93" w14:textId="7C067DAF" w:rsidR="00841333" w:rsidRPr="000F5DD3" w:rsidRDefault="00841333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010A121" w14:textId="390240E3" w:rsidR="00CF1684" w:rsidRPr="000F5DD3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6800C66" w14:textId="196866EB" w:rsidR="00CF1684" w:rsidRPr="000F5DD3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541123F" w14:textId="3C65E2AA" w:rsidR="00CF1684" w:rsidRPr="000F5DD3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BB55D30" w14:textId="77777777" w:rsidR="00CF1684" w:rsidRPr="000F5DD3" w:rsidRDefault="00CF1684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27BEB00" w14:textId="46F34F18" w:rsidR="00875AD8" w:rsidRPr="000F5DD3" w:rsidRDefault="00875AD8" w:rsidP="000F7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163D24B" w14:textId="77777777" w:rsidR="00522303" w:rsidRPr="000F5DD3" w:rsidRDefault="00522303" w:rsidP="00E61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sz w:val="22"/>
          <w:szCs w:val="22"/>
          <w:cs/>
          <w:lang w:val="th-TH"/>
        </w:rPr>
      </w:pP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43"/>
        <w:gridCol w:w="270"/>
        <w:gridCol w:w="1107"/>
        <w:gridCol w:w="270"/>
        <w:gridCol w:w="1098"/>
        <w:gridCol w:w="9"/>
        <w:gridCol w:w="270"/>
        <w:gridCol w:w="1125"/>
      </w:tblGrid>
      <w:tr w:rsidR="000E42AE" w:rsidRPr="000F5DD3" w14:paraId="5955EB05" w14:textId="77777777" w:rsidTr="000E2EE7">
        <w:tc>
          <w:tcPr>
            <w:tcW w:w="4230" w:type="dxa"/>
          </w:tcPr>
          <w:p w14:paraId="4D877BC2" w14:textId="4A43C88F" w:rsidR="000E42AE" w:rsidRPr="000F5DD3" w:rsidRDefault="000E2EE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61A3AC9F" w14:textId="77777777" w:rsidR="000E42AE" w:rsidRPr="000F5DD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F224639" w14:textId="77777777" w:rsidR="000E42AE" w:rsidRPr="000F5DD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4"/>
          </w:tcPr>
          <w:p w14:paraId="40ECD937" w14:textId="77777777" w:rsidR="000E42AE" w:rsidRPr="000F5DD3" w:rsidRDefault="000E42A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7AA" w:rsidRPr="000F5DD3" w14:paraId="083B532E" w14:textId="77777777" w:rsidTr="000E2EE7">
        <w:tc>
          <w:tcPr>
            <w:tcW w:w="4230" w:type="dxa"/>
          </w:tcPr>
          <w:p w14:paraId="50260910" w14:textId="77777777" w:rsidR="002E47AA" w:rsidRPr="000F5DD3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3" w:type="dxa"/>
          </w:tcPr>
          <w:p w14:paraId="5E369A61" w14:textId="168FA9D1" w:rsidR="002E47AA" w:rsidRPr="000F5DD3" w:rsidRDefault="009A6F45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FCD66D5" w14:textId="77777777" w:rsidR="002E47AA" w:rsidRPr="000F5DD3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5EEF34A" w14:textId="654FF349" w:rsidR="002E47AA" w:rsidRPr="000F5DD3" w:rsidRDefault="009A6F45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AF825BE" w14:textId="77777777" w:rsidR="002E47AA" w:rsidRPr="000F5DD3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0CCCA4EC" w14:textId="2C86D44E" w:rsidR="002E47AA" w:rsidRPr="000F5DD3" w:rsidRDefault="009A6F45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1DF9C5F" w14:textId="77777777" w:rsidR="002E47AA" w:rsidRPr="000F5DD3" w:rsidRDefault="002E47AA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A7EA98D" w14:textId="1759FA91" w:rsidR="002E47AA" w:rsidRPr="000F5DD3" w:rsidRDefault="009A6F45" w:rsidP="002E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71F5E" w:rsidRPr="000F5DD3" w14:paraId="184CB90A" w14:textId="77777777" w:rsidTr="000E2EE7">
        <w:trPr>
          <w:trHeight w:hRule="exact" w:val="362"/>
        </w:trPr>
        <w:tc>
          <w:tcPr>
            <w:tcW w:w="4230" w:type="dxa"/>
          </w:tcPr>
          <w:p w14:paraId="66F2ADBA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92" w:type="dxa"/>
            <w:gridSpan w:val="8"/>
          </w:tcPr>
          <w:p w14:paraId="06FFA43F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71F5E" w:rsidRPr="000F5DD3" w14:paraId="00F5BECD" w14:textId="77777777" w:rsidTr="000E2EE7">
        <w:tc>
          <w:tcPr>
            <w:tcW w:w="4230" w:type="dxa"/>
          </w:tcPr>
          <w:p w14:paraId="5263784B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4D0AAFE9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B4F3E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2EBCFF3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954943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9285AB9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3C2D2B59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4BB64" w14:textId="77777777" w:rsidR="00671F5E" w:rsidRPr="000F5DD3" w:rsidRDefault="00671F5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45" w:rsidRPr="000F5DD3" w14:paraId="7E57A9D4" w14:textId="77777777" w:rsidTr="000E2EE7">
        <w:tc>
          <w:tcPr>
            <w:tcW w:w="4230" w:type="dxa"/>
          </w:tcPr>
          <w:p w14:paraId="6EA57F4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43" w:type="dxa"/>
          </w:tcPr>
          <w:p w14:paraId="5E10F1EE" w14:textId="692E7D01" w:rsidR="009A6F45" w:rsidRPr="000F5DD3" w:rsidRDefault="00F3089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1E17B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81BD85" w14:textId="457D751E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508DE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61AB8B" w14:textId="7AF4E38A" w:rsidR="009A6F45" w:rsidRPr="000F5DD3" w:rsidRDefault="009A29D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80,</w:t>
            </w:r>
            <w:r w:rsidR="00F308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508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847F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9" w:type="dxa"/>
            <w:gridSpan w:val="2"/>
          </w:tcPr>
          <w:p w14:paraId="4EFEC37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E9CBEFD" w14:textId="14DDE909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62,186</w:t>
            </w:r>
          </w:p>
        </w:tc>
      </w:tr>
      <w:tr w:rsidR="009A6F45" w:rsidRPr="000F5DD3" w14:paraId="0E4394E8" w14:textId="77777777" w:rsidTr="000E2EE7">
        <w:tc>
          <w:tcPr>
            <w:tcW w:w="4230" w:type="dxa"/>
          </w:tcPr>
          <w:p w14:paraId="041B138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1DC87F34" w14:textId="377E7C3C" w:rsidR="009A6F45" w:rsidRPr="000F5DD3" w:rsidRDefault="00F3089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C4B5F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2885E142" w14:textId="7B992E26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F659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689FA32" w14:textId="799F5FB5" w:rsidR="009A6F45" w:rsidRPr="000F5DD3" w:rsidRDefault="00F3089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D4B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C3FF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9" w:type="dxa"/>
            <w:gridSpan w:val="2"/>
          </w:tcPr>
          <w:p w14:paraId="065038E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EA4404C" w14:textId="16439BEB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</w:tr>
      <w:tr w:rsidR="009A6F45" w:rsidRPr="000F5DD3" w14:paraId="247CDEA2" w14:textId="77777777" w:rsidTr="000E2EE7">
        <w:tc>
          <w:tcPr>
            <w:tcW w:w="4230" w:type="dxa"/>
          </w:tcPr>
          <w:p w14:paraId="51B42DF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8546AF3" w14:textId="0A70E0B8" w:rsidR="009A6F45" w:rsidRPr="000F5DD3" w:rsidRDefault="00F3089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97965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376E5115" w14:textId="2D229398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295A3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375A8D2" w14:textId="49239A69" w:rsidR="009A6F45" w:rsidRPr="000F5DD3" w:rsidRDefault="00F3089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585FC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9" w:type="dxa"/>
            <w:gridSpan w:val="2"/>
          </w:tcPr>
          <w:p w14:paraId="43DA61C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BE5A878" w14:textId="2572A1DD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246</w:t>
            </w:r>
          </w:p>
        </w:tc>
      </w:tr>
      <w:tr w:rsidR="009A6F45" w:rsidRPr="000F5DD3" w14:paraId="2E52237C" w14:textId="77777777" w:rsidTr="000E2EE7">
        <w:trPr>
          <w:trHeight w:hRule="exact" w:val="288"/>
        </w:trPr>
        <w:tc>
          <w:tcPr>
            <w:tcW w:w="4230" w:type="dxa"/>
          </w:tcPr>
          <w:p w14:paraId="6575BAE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7090FA4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DE4A0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5ECA353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68A74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E5DA8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0FFE674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DCD0C0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45" w:rsidRPr="000F5DD3" w14:paraId="109B1DE3" w14:textId="77777777" w:rsidTr="000E2EE7">
        <w:tc>
          <w:tcPr>
            <w:tcW w:w="4230" w:type="dxa"/>
          </w:tcPr>
          <w:p w14:paraId="3B26367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43" w:type="dxa"/>
          </w:tcPr>
          <w:p w14:paraId="44047F1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DA6D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445A8F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0147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9CE52C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4B49861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A8E66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45" w:rsidRPr="000F5DD3" w14:paraId="2B358FBD" w14:textId="77777777" w:rsidTr="000E2EE7">
        <w:trPr>
          <w:trHeight w:val="362"/>
        </w:trPr>
        <w:tc>
          <w:tcPr>
            <w:tcW w:w="4230" w:type="dxa"/>
          </w:tcPr>
          <w:p w14:paraId="29D6509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43" w:type="dxa"/>
          </w:tcPr>
          <w:p w14:paraId="1DDEF432" w14:textId="339D4F94" w:rsidR="009A6F45" w:rsidRPr="000F5DD3" w:rsidRDefault="00CF01C6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2,900,035</w:t>
            </w:r>
          </w:p>
        </w:tc>
        <w:tc>
          <w:tcPr>
            <w:tcW w:w="270" w:type="dxa"/>
          </w:tcPr>
          <w:p w14:paraId="0D4AEA4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E0942B0" w14:textId="619EFB22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3,554,236</w:t>
            </w:r>
          </w:p>
        </w:tc>
        <w:tc>
          <w:tcPr>
            <w:tcW w:w="270" w:type="dxa"/>
          </w:tcPr>
          <w:p w14:paraId="14501E9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0B1AF90" w14:textId="302F90B8" w:rsidR="009A6F45" w:rsidRPr="000F5DD3" w:rsidRDefault="00D1057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2,889,630</w:t>
            </w:r>
          </w:p>
        </w:tc>
        <w:tc>
          <w:tcPr>
            <w:tcW w:w="279" w:type="dxa"/>
            <w:gridSpan w:val="2"/>
          </w:tcPr>
          <w:p w14:paraId="1BA9101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DA0D1B" w14:textId="70FCC62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3,537,089</w:t>
            </w:r>
          </w:p>
        </w:tc>
      </w:tr>
      <w:tr w:rsidR="009A6F45" w:rsidRPr="000F5DD3" w14:paraId="5DD51CC7" w14:textId="77777777" w:rsidTr="000E2EE7">
        <w:tc>
          <w:tcPr>
            <w:tcW w:w="4230" w:type="dxa"/>
          </w:tcPr>
          <w:p w14:paraId="40D811B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1143" w:type="dxa"/>
          </w:tcPr>
          <w:p w14:paraId="3C2C5AF8" w14:textId="35D6366E" w:rsidR="009A6F45" w:rsidRPr="000F5DD3" w:rsidRDefault="002F4E68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17,584</w:t>
            </w:r>
          </w:p>
        </w:tc>
        <w:tc>
          <w:tcPr>
            <w:tcW w:w="270" w:type="dxa"/>
          </w:tcPr>
          <w:p w14:paraId="0CAAAC7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AA833CB" w14:textId="6608B69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6,705</w:t>
            </w:r>
          </w:p>
        </w:tc>
        <w:tc>
          <w:tcPr>
            <w:tcW w:w="270" w:type="dxa"/>
          </w:tcPr>
          <w:p w14:paraId="71D7BA4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C1307B7" w14:textId="47230519" w:rsidR="009A6F45" w:rsidRPr="000F5DD3" w:rsidRDefault="000D04C9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70C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F4E68">
              <w:rPr>
                <w:rFonts w:asciiTheme="majorBidi" w:hAnsiTheme="majorBidi" w:cstheme="majorBidi"/>
                <w:sz w:val="30"/>
                <w:szCs w:val="30"/>
              </w:rPr>
              <w:t>,584</w:t>
            </w:r>
          </w:p>
        </w:tc>
        <w:tc>
          <w:tcPr>
            <w:tcW w:w="279" w:type="dxa"/>
            <w:gridSpan w:val="2"/>
          </w:tcPr>
          <w:p w14:paraId="011BFF7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A24B8DF" w14:textId="23D806DA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6,705</w:t>
            </w:r>
          </w:p>
        </w:tc>
      </w:tr>
      <w:tr w:rsidR="009A6F45" w:rsidRPr="000F5DD3" w14:paraId="508CAF13" w14:textId="77777777" w:rsidTr="000E2EE7">
        <w:tc>
          <w:tcPr>
            <w:tcW w:w="4230" w:type="dxa"/>
          </w:tcPr>
          <w:p w14:paraId="53BDD47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3" w:type="dxa"/>
          </w:tcPr>
          <w:p w14:paraId="348DF856" w14:textId="3CD588F2" w:rsidR="009A6F45" w:rsidRPr="000F5DD3" w:rsidRDefault="00736082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5,534</w:t>
            </w:r>
          </w:p>
        </w:tc>
        <w:tc>
          <w:tcPr>
            <w:tcW w:w="270" w:type="dxa"/>
          </w:tcPr>
          <w:p w14:paraId="457CB9C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CF10760" w14:textId="6C92B27F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5,130</w:t>
            </w:r>
          </w:p>
        </w:tc>
        <w:tc>
          <w:tcPr>
            <w:tcW w:w="270" w:type="dxa"/>
          </w:tcPr>
          <w:p w14:paraId="25B4CB2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3E2C335" w14:textId="0673C214" w:rsidR="009A6F45" w:rsidRPr="000F5DD3" w:rsidRDefault="00BA7F0E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3,783</w:t>
            </w:r>
          </w:p>
        </w:tc>
        <w:tc>
          <w:tcPr>
            <w:tcW w:w="279" w:type="dxa"/>
            <w:gridSpan w:val="2"/>
          </w:tcPr>
          <w:p w14:paraId="4D677D8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6478381" w14:textId="5221CE56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3,771</w:t>
            </w:r>
          </w:p>
        </w:tc>
      </w:tr>
      <w:tr w:rsidR="009A6F45" w:rsidRPr="000F5DD3" w14:paraId="23C175B3" w14:textId="77777777" w:rsidTr="000E2EE7">
        <w:tc>
          <w:tcPr>
            <w:tcW w:w="4230" w:type="dxa"/>
          </w:tcPr>
          <w:p w14:paraId="4025431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43" w:type="dxa"/>
          </w:tcPr>
          <w:p w14:paraId="708CC038" w14:textId="268B7C84" w:rsidR="009A6F45" w:rsidRPr="000F5DD3" w:rsidRDefault="006E52D0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13,477</w:t>
            </w:r>
          </w:p>
        </w:tc>
        <w:tc>
          <w:tcPr>
            <w:tcW w:w="270" w:type="dxa"/>
          </w:tcPr>
          <w:p w14:paraId="62B71AE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8F115E" w14:textId="0DBEB0CF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25,033</w:t>
            </w:r>
          </w:p>
        </w:tc>
        <w:tc>
          <w:tcPr>
            <w:tcW w:w="270" w:type="dxa"/>
          </w:tcPr>
          <w:p w14:paraId="7C99FEA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CABBF6" w14:textId="27B1AE14" w:rsidR="009A6F45" w:rsidRPr="000F5DD3" w:rsidRDefault="00BA7F0E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13,477</w:t>
            </w:r>
          </w:p>
        </w:tc>
        <w:tc>
          <w:tcPr>
            <w:tcW w:w="279" w:type="dxa"/>
            <w:gridSpan w:val="2"/>
          </w:tcPr>
          <w:p w14:paraId="0E9992E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4A4724B" w14:textId="69FB7415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25,033</w:t>
            </w:r>
          </w:p>
        </w:tc>
      </w:tr>
      <w:tr w:rsidR="009A6F45" w:rsidRPr="000F5DD3" w14:paraId="06C8A4A4" w14:textId="77777777" w:rsidTr="000E2EE7">
        <w:tc>
          <w:tcPr>
            <w:tcW w:w="4230" w:type="dxa"/>
          </w:tcPr>
          <w:p w14:paraId="4FCD0E5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43" w:type="dxa"/>
          </w:tcPr>
          <w:p w14:paraId="08AB45C5" w14:textId="0270B1CB" w:rsidR="009A6F45" w:rsidRPr="000F5DD3" w:rsidRDefault="00FB5749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8333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24D68" w:rsidRPr="00783334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054383" w:rsidRPr="007833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08E9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70" w:type="dxa"/>
          </w:tcPr>
          <w:p w14:paraId="2DA0523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7EAB91" w14:textId="5B84D50F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14:paraId="6888E49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6B66C10" w14:textId="6D53E67C" w:rsidR="009A6F45" w:rsidRPr="000F5DD3" w:rsidRDefault="00BA7F0E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508E9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508E9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79" w:type="dxa"/>
            <w:gridSpan w:val="2"/>
          </w:tcPr>
          <w:p w14:paraId="7F5CA1A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FB1E5C6" w14:textId="39C022E6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782A">
              <w:rPr>
                <w:rFonts w:asciiTheme="majorBidi" w:hAnsiTheme="majorBidi" w:cstheme="majorBidi"/>
                <w:sz w:val="30"/>
                <w:szCs w:val="30"/>
              </w:rPr>
              <w:t>721,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9A6F45" w:rsidRPr="000F5DD3" w14:paraId="10144B49" w14:textId="77777777" w:rsidTr="000E2EE7">
        <w:tc>
          <w:tcPr>
            <w:tcW w:w="4230" w:type="dxa"/>
          </w:tcPr>
          <w:p w14:paraId="5A60D48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43" w:type="dxa"/>
          </w:tcPr>
          <w:p w14:paraId="4FC66502" w14:textId="612818D3" w:rsidR="009A6F45" w:rsidRPr="000F5DD3" w:rsidRDefault="001414C2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2,878</w:t>
            </w:r>
          </w:p>
        </w:tc>
        <w:tc>
          <w:tcPr>
            <w:tcW w:w="270" w:type="dxa"/>
          </w:tcPr>
          <w:p w14:paraId="091DE46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ACF313B" w14:textId="07A1FA5B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  <w:tc>
          <w:tcPr>
            <w:tcW w:w="270" w:type="dxa"/>
          </w:tcPr>
          <w:p w14:paraId="59A0960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0A84C1C" w14:textId="2D327AA3" w:rsidR="009A6F45" w:rsidRPr="000F5DD3" w:rsidRDefault="00966472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2,878</w:t>
            </w:r>
          </w:p>
        </w:tc>
        <w:tc>
          <w:tcPr>
            <w:tcW w:w="279" w:type="dxa"/>
            <w:gridSpan w:val="2"/>
          </w:tcPr>
          <w:p w14:paraId="537C7F2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6A27B33E" w14:textId="11D98143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1,168</w:t>
            </w:r>
          </w:p>
        </w:tc>
      </w:tr>
      <w:tr w:rsidR="009A6F45" w:rsidRPr="000F5DD3" w14:paraId="4D8E6A81" w14:textId="77777777" w:rsidTr="000E2EE7">
        <w:tc>
          <w:tcPr>
            <w:tcW w:w="4230" w:type="dxa"/>
          </w:tcPr>
          <w:p w14:paraId="7598E95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43" w:type="dxa"/>
          </w:tcPr>
          <w:p w14:paraId="063D7752" w14:textId="7AE6D340" w:rsidR="009A6F45" w:rsidRPr="000F5DD3" w:rsidRDefault="001414C2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38,6</w:t>
            </w:r>
            <w:r w:rsidR="006508E9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7F1732D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80763B0" w14:textId="77977188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49,333</w:t>
            </w:r>
          </w:p>
        </w:tc>
        <w:tc>
          <w:tcPr>
            <w:tcW w:w="270" w:type="dxa"/>
          </w:tcPr>
          <w:p w14:paraId="0E88264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31A613" w14:textId="6F3C0471" w:rsidR="009A6F45" w:rsidRPr="000F5DD3" w:rsidRDefault="00966472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F50DA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508E9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9" w:type="dxa"/>
            <w:gridSpan w:val="2"/>
          </w:tcPr>
          <w:p w14:paraId="43BCDB6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F3ACB1A" w14:textId="293558F6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49,333</w:t>
            </w:r>
          </w:p>
        </w:tc>
      </w:tr>
      <w:tr w:rsidR="009A6F45" w:rsidRPr="000F5DD3" w14:paraId="69870CBF" w14:textId="77777777" w:rsidTr="000E2EE7">
        <w:tc>
          <w:tcPr>
            <w:tcW w:w="4230" w:type="dxa"/>
          </w:tcPr>
          <w:p w14:paraId="6B98AA5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143" w:type="dxa"/>
          </w:tcPr>
          <w:p w14:paraId="5ACB660E" w14:textId="7429BB44" w:rsidR="009A6F45" w:rsidRPr="000F5DD3" w:rsidRDefault="00F50DAC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4817059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63D8DC1" w14:textId="6CB77729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0" w:type="dxa"/>
          </w:tcPr>
          <w:p w14:paraId="7273E52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32BD4CC" w14:textId="62A32A6C" w:rsidR="009A6F45" w:rsidRPr="000F5DD3" w:rsidRDefault="00F50DAC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279" w:type="dxa"/>
            <w:gridSpan w:val="2"/>
          </w:tcPr>
          <w:p w14:paraId="238F943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635D05B" w14:textId="40E66469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9A6F45" w:rsidRPr="000F5DD3" w14:paraId="08775830" w14:textId="77777777" w:rsidTr="000E2EE7">
        <w:tc>
          <w:tcPr>
            <w:tcW w:w="4230" w:type="dxa"/>
          </w:tcPr>
          <w:p w14:paraId="7D00E57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14:paraId="2670A7A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DD8BC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047919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9B20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D1EFA9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6880B3C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7E686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45" w:rsidRPr="000F5DD3" w14:paraId="019D13A5" w14:textId="77777777" w:rsidTr="000E2EE7">
        <w:tc>
          <w:tcPr>
            <w:tcW w:w="4230" w:type="dxa"/>
          </w:tcPr>
          <w:p w14:paraId="657EE21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43" w:type="dxa"/>
          </w:tcPr>
          <w:p w14:paraId="4FB425C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94D0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EADFA2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62DC3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2A65A2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12DE85C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7DBE1E4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45" w:rsidRPr="000F5DD3" w14:paraId="7AB4EA4A" w14:textId="77777777" w:rsidTr="000E2EE7">
        <w:tc>
          <w:tcPr>
            <w:tcW w:w="4230" w:type="dxa"/>
          </w:tcPr>
          <w:p w14:paraId="02073FB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43" w:type="dxa"/>
          </w:tcPr>
          <w:p w14:paraId="6B25023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D3B59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25E926E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68B1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091DD8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gridSpan w:val="2"/>
          </w:tcPr>
          <w:p w14:paraId="06EC292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CF2D3D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6F45" w:rsidRPr="000F5DD3" w14:paraId="03925397" w14:textId="77777777" w:rsidTr="000E2EE7">
        <w:tc>
          <w:tcPr>
            <w:tcW w:w="4230" w:type="dxa"/>
          </w:tcPr>
          <w:p w14:paraId="5D1932F5" w14:textId="4E43F648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22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1143" w:type="dxa"/>
          </w:tcPr>
          <w:p w14:paraId="2AC4B96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0A249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82ADC8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BADF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B2DC50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gridSpan w:val="2"/>
          </w:tcPr>
          <w:p w14:paraId="65EC97C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086846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45" w:rsidRPr="000F5DD3" w14:paraId="3D33432D" w14:textId="77777777" w:rsidTr="000E2EE7">
        <w:tc>
          <w:tcPr>
            <w:tcW w:w="4230" w:type="dxa"/>
          </w:tcPr>
          <w:p w14:paraId="098D1245" w14:textId="1FF259EE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 w:firstLine="22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   (รวมค่าตอบแทนกรรมการ)</w:t>
            </w:r>
          </w:p>
        </w:tc>
        <w:tc>
          <w:tcPr>
            <w:tcW w:w="1143" w:type="dxa"/>
          </w:tcPr>
          <w:p w14:paraId="04029E70" w14:textId="1D801835" w:rsidR="009A6F45" w:rsidRPr="000F5DD3" w:rsidRDefault="00F447A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534E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6806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70" w:type="dxa"/>
          </w:tcPr>
          <w:p w14:paraId="7384D91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4A896694" w14:textId="5D0EF76C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60,178</w:t>
            </w:r>
          </w:p>
        </w:tc>
        <w:tc>
          <w:tcPr>
            <w:tcW w:w="270" w:type="dxa"/>
          </w:tcPr>
          <w:p w14:paraId="1431152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A056DC2" w14:textId="7CD09E31" w:rsidR="009A6F45" w:rsidRPr="000F5DD3" w:rsidRDefault="00F447A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534E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6806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79" w:type="dxa"/>
            <w:gridSpan w:val="2"/>
          </w:tcPr>
          <w:p w14:paraId="7D50773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2FADE6A" w14:textId="5B8DB8AA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56,774</w:t>
            </w:r>
          </w:p>
        </w:tc>
      </w:tr>
      <w:tr w:rsidR="009A6F45" w:rsidRPr="000F5DD3" w14:paraId="72A5602A" w14:textId="77777777" w:rsidTr="000E2EE7">
        <w:tc>
          <w:tcPr>
            <w:tcW w:w="4230" w:type="dxa"/>
          </w:tcPr>
          <w:p w14:paraId="72A4F7C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ผลประโยชน์หลังออกจากงาน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DC3673D" w14:textId="11AC63F1" w:rsidR="009A6F45" w:rsidRPr="000F5DD3" w:rsidRDefault="00534EEF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6E764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5C5B1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E1E4EBA" w14:textId="2AAAF776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1,365</w:t>
            </w:r>
          </w:p>
        </w:tc>
        <w:tc>
          <w:tcPr>
            <w:tcW w:w="270" w:type="dxa"/>
          </w:tcPr>
          <w:p w14:paraId="7BBF0E3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B9102E2" w14:textId="5E6E6D0A" w:rsidR="009A6F45" w:rsidRPr="000F5DD3" w:rsidRDefault="00534EEF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3368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9" w:type="dxa"/>
            <w:gridSpan w:val="2"/>
          </w:tcPr>
          <w:p w14:paraId="35288D3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6FBE4D38" w14:textId="77846FF4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1,310</w:t>
            </w:r>
          </w:p>
        </w:tc>
      </w:tr>
      <w:tr w:rsidR="009A6F45" w:rsidRPr="000F5DD3" w14:paraId="15428F45" w14:textId="77777777" w:rsidTr="000E2EE7">
        <w:tc>
          <w:tcPr>
            <w:tcW w:w="4230" w:type="dxa"/>
          </w:tcPr>
          <w:p w14:paraId="4D67312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0AD595CA" w14:textId="39235320" w:rsidR="009A6F45" w:rsidRPr="000F5DD3" w:rsidRDefault="00F447A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534E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36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70" w:type="dxa"/>
          </w:tcPr>
          <w:p w14:paraId="3EE01A1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6557E35" w14:textId="7F7C231F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2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61,543</w:t>
            </w:r>
          </w:p>
        </w:tc>
        <w:tc>
          <w:tcPr>
            <w:tcW w:w="270" w:type="dxa"/>
          </w:tcPr>
          <w:p w14:paraId="08D7844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4EFA8D81" w14:textId="24F0FC7E" w:rsidR="009A6F45" w:rsidRPr="000F5DD3" w:rsidRDefault="00F447A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534E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368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79" w:type="dxa"/>
            <w:gridSpan w:val="2"/>
          </w:tcPr>
          <w:p w14:paraId="7D13756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6E8C3E65" w14:textId="42CAC641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58,084</w:t>
            </w:r>
          </w:p>
        </w:tc>
      </w:tr>
    </w:tbl>
    <w:p w14:paraId="357F172B" w14:textId="77777777" w:rsidR="00251292" w:rsidRPr="000F5DD3" w:rsidRDefault="00251292" w:rsidP="006C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67A8A2F0" w14:textId="77777777" w:rsidR="00AD7B8E" w:rsidRPr="000F5DD3" w:rsidRDefault="005D22D0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ab/>
      </w:r>
    </w:p>
    <w:p w14:paraId="4B7FB49E" w14:textId="77777777" w:rsidR="00AD7B8E" w:rsidRPr="000F5DD3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D40ECA8" w14:textId="77777777" w:rsidR="00AD7B8E" w:rsidRPr="000F5DD3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3EC3F260" w14:textId="77777777" w:rsidR="00AD7B8E" w:rsidRPr="000F5DD3" w:rsidRDefault="00AD7B8E" w:rsidP="00182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7E3624C3" w14:textId="77777777" w:rsidR="00DA3D92" w:rsidRPr="000F5DD3" w:rsidRDefault="00DA3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br w:type="page"/>
      </w:r>
    </w:p>
    <w:p w14:paraId="7E2D4F83" w14:textId="5605B9FF" w:rsidR="00AD7B8E" w:rsidRPr="000F5DD3" w:rsidRDefault="00014212" w:rsidP="005242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270"/>
        </w:tabs>
        <w:spacing w:line="240" w:lineRule="auto"/>
        <w:ind w:right="-43" w:firstLine="540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</w:t>
      </w:r>
      <w:r w:rsidR="000E42AE" w:rsidRPr="000F5DD3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กับบุคคลหรือกิจการที่เกี่ยวข้องกัน</w:t>
      </w:r>
      <w:r w:rsidR="007474E0" w:rsidRPr="000F5DD3">
        <w:rPr>
          <w:rFonts w:asciiTheme="majorBidi" w:hAnsiTheme="majorBidi" w:cstheme="majorBidi"/>
          <w:sz w:val="30"/>
          <w:szCs w:val="30"/>
          <w:cs/>
        </w:rPr>
        <w:t xml:space="preserve"> ณ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32666B" w:rsidRPr="000F5DD3">
        <w:rPr>
          <w:rFonts w:asciiTheme="majorBidi" w:hAnsiTheme="majorBidi" w:cstheme="majorBidi"/>
          <w:sz w:val="30"/>
          <w:szCs w:val="30"/>
        </w:rPr>
        <w:t>31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ธันวาคม มีดังนี้</w:t>
      </w:r>
    </w:p>
    <w:p w14:paraId="2B504C67" w14:textId="26FBF69D" w:rsidR="000E42AE" w:rsidRPr="000F5DD3" w:rsidRDefault="000E42A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453" w:type="dxa"/>
        <w:tblInd w:w="447" w:type="dxa"/>
        <w:tblLayout w:type="fixed"/>
        <w:tblLook w:val="0000" w:firstRow="0" w:lastRow="0" w:firstColumn="0" w:lastColumn="0" w:noHBand="0" w:noVBand="0"/>
      </w:tblPr>
      <w:tblGrid>
        <w:gridCol w:w="4143"/>
        <w:gridCol w:w="1170"/>
        <w:gridCol w:w="270"/>
        <w:gridCol w:w="1080"/>
        <w:gridCol w:w="270"/>
        <w:gridCol w:w="1170"/>
        <w:gridCol w:w="270"/>
        <w:gridCol w:w="1080"/>
      </w:tblGrid>
      <w:tr w:rsidR="00B31FEB" w:rsidRPr="000F5DD3" w14:paraId="2884CE4F" w14:textId="77777777" w:rsidTr="0072631B">
        <w:tc>
          <w:tcPr>
            <w:tcW w:w="4143" w:type="dxa"/>
          </w:tcPr>
          <w:p w14:paraId="03C79AB6" w14:textId="0736C725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520" w:type="dxa"/>
            <w:gridSpan w:val="3"/>
          </w:tcPr>
          <w:p w14:paraId="1B86F4BD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367A81D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AA935E1" w14:textId="77777777" w:rsidR="00B31FEB" w:rsidRPr="000F5DD3" w:rsidRDefault="00B31FEB" w:rsidP="00B31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F45" w:rsidRPr="000F5DD3" w14:paraId="492A0BDF" w14:textId="77777777" w:rsidTr="0072631B">
        <w:tc>
          <w:tcPr>
            <w:tcW w:w="4143" w:type="dxa"/>
          </w:tcPr>
          <w:p w14:paraId="09EB70D0" w14:textId="187BFFB5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ณ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28539350" w14:textId="42C782F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9471CE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DD17F" w14:textId="7010588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7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0CAB25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290FE4" w14:textId="2013B0A2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1539EE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04F4A4" w14:textId="7F03536C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7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5354F" w:rsidRPr="000F5DD3" w14:paraId="1DB12962" w14:textId="77777777" w:rsidTr="0072631B">
        <w:tc>
          <w:tcPr>
            <w:tcW w:w="4143" w:type="dxa"/>
          </w:tcPr>
          <w:p w14:paraId="00425378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0B88E476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320ED" w:rsidRPr="000F5DD3" w14:paraId="375B8C36" w14:textId="77777777" w:rsidTr="0072631B">
        <w:tc>
          <w:tcPr>
            <w:tcW w:w="4143" w:type="dxa"/>
          </w:tcPr>
          <w:p w14:paraId="04603CFC" w14:textId="24F9E1BA" w:rsidR="005320ED" w:rsidRPr="000F5DD3" w:rsidRDefault="005320ED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310" w:type="dxa"/>
            <w:gridSpan w:val="7"/>
          </w:tcPr>
          <w:p w14:paraId="7B103203" w14:textId="77777777" w:rsidR="005320ED" w:rsidRPr="000F5DD3" w:rsidRDefault="005320ED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9A6F45" w:rsidRPr="000F5DD3" w14:paraId="51F8802B" w14:textId="77777777" w:rsidTr="0072631B">
        <w:tc>
          <w:tcPr>
            <w:tcW w:w="4143" w:type="dxa"/>
          </w:tcPr>
          <w:p w14:paraId="308D646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B512C14" w14:textId="3FEBD052" w:rsidR="009A6F45" w:rsidRPr="000F5DD3" w:rsidRDefault="00F70BA6" w:rsidP="0093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14D1F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8F3D0" w14:textId="0DA866A8" w:rsidR="009A6F45" w:rsidRPr="000F5DD3" w:rsidRDefault="009A6F45" w:rsidP="0093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E33A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5147C5" w14:textId="1611A792" w:rsidR="009A6F45" w:rsidRPr="000F5DD3" w:rsidRDefault="004F536B" w:rsidP="006303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12,358</w:t>
            </w:r>
          </w:p>
        </w:tc>
        <w:tc>
          <w:tcPr>
            <w:tcW w:w="270" w:type="dxa"/>
          </w:tcPr>
          <w:p w14:paraId="6B3B14D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9ACEB3" w14:textId="26E6EB5C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9,434</w:t>
            </w:r>
          </w:p>
        </w:tc>
      </w:tr>
      <w:tr w:rsidR="009A6F45" w:rsidRPr="000F5DD3" w14:paraId="6B4B49F5" w14:textId="77777777" w:rsidTr="00646EAA">
        <w:tc>
          <w:tcPr>
            <w:tcW w:w="4143" w:type="dxa"/>
          </w:tcPr>
          <w:p w14:paraId="4559D4F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center"/>
          </w:tcPr>
          <w:p w14:paraId="224C4F1E" w14:textId="0D346F4C" w:rsidR="009A6F45" w:rsidRPr="000F5DD3" w:rsidRDefault="00FB1846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3D1381">
              <w:rPr>
                <w:rFonts w:asciiTheme="majorBidi" w:hAnsiTheme="majorBidi" w:cstheme="majorBidi"/>
                <w:sz w:val="30"/>
                <w:szCs w:val="30"/>
              </w:rPr>
              <w:t>2,769</w:t>
            </w:r>
          </w:p>
        </w:tc>
        <w:tc>
          <w:tcPr>
            <w:tcW w:w="270" w:type="dxa"/>
          </w:tcPr>
          <w:p w14:paraId="6483F2A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5002EA8" w14:textId="3F01B361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402,110</w:t>
            </w:r>
          </w:p>
        </w:tc>
        <w:tc>
          <w:tcPr>
            <w:tcW w:w="270" w:type="dxa"/>
          </w:tcPr>
          <w:p w14:paraId="630ABBE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DD72A5E" w14:textId="24B2C9B5" w:rsidR="009A6F45" w:rsidRPr="000F5DD3" w:rsidRDefault="004F536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732,769</w:t>
            </w:r>
          </w:p>
        </w:tc>
        <w:tc>
          <w:tcPr>
            <w:tcW w:w="270" w:type="dxa"/>
          </w:tcPr>
          <w:p w14:paraId="32811A6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DDE1152" w14:textId="41C3ED08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401,551</w:t>
            </w:r>
          </w:p>
        </w:tc>
      </w:tr>
      <w:tr w:rsidR="009A6F45" w:rsidRPr="000F5DD3" w14:paraId="6614E1E6" w14:textId="77777777" w:rsidTr="00646EAA">
        <w:tc>
          <w:tcPr>
            <w:tcW w:w="4143" w:type="dxa"/>
          </w:tcPr>
          <w:p w14:paraId="42612DA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521E818" w14:textId="499E356F" w:rsidR="009A6F45" w:rsidRPr="000F5DD3" w:rsidRDefault="004F536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732,769</w:t>
            </w:r>
          </w:p>
        </w:tc>
        <w:tc>
          <w:tcPr>
            <w:tcW w:w="270" w:type="dxa"/>
          </w:tcPr>
          <w:p w14:paraId="20D1949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33D7331" w14:textId="4BC10C79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402,110</w:t>
            </w:r>
          </w:p>
        </w:tc>
        <w:tc>
          <w:tcPr>
            <w:tcW w:w="270" w:type="dxa"/>
          </w:tcPr>
          <w:p w14:paraId="0778E39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3BFC197" w14:textId="50BDA118" w:rsidR="009A6F45" w:rsidRPr="000F5DD3" w:rsidRDefault="00D819D2" w:rsidP="00D63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1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745,127</w:t>
            </w:r>
          </w:p>
        </w:tc>
        <w:tc>
          <w:tcPr>
            <w:tcW w:w="270" w:type="dxa"/>
          </w:tcPr>
          <w:p w14:paraId="2E729E5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E322DD3" w14:textId="217ADAD2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410,985</w:t>
            </w:r>
          </w:p>
        </w:tc>
      </w:tr>
      <w:tr w:rsidR="009A6F45" w:rsidRPr="000F5DD3" w14:paraId="35BD69D1" w14:textId="77777777" w:rsidTr="0072631B">
        <w:tc>
          <w:tcPr>
            <w:tcW w:w="4143" w:type="dxa"/>
          </w:tcPr>
          <w:p w14:paraId="4A2B2446" w14:textId="2E13449D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1B6499" w14:textId="46D32ECC" w:rsidR="009A6F45" w:rsidRPr="00934E98" w:rsidRDefault="00692B4F" w:rsidP="0093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EF333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8DE6DB" w14:textId="00E99822" w:rsidR="009A6F45" w:rsidRPr="000F5DD3" w:rsidRDefault="009A6F45" w:rsidP="0069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   (2)</w:t>
            </w:r>
          </w:p>
        </w:tc>
        <w:tc>
          <w:tcPr>
            <w:tcW w:w="270" w:type="dxa"/>
          </w:tcPr>
          <w:p w14:paraId="06DE39C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5B2F15" w14:textId="7ACC3B52" w:rsidR="009A6F45" w:rsidRPr="000F5DD3" w:rsidRDefault="00692B4F" w:rsidP="0093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92B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9FD6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EB9B9B" w14:textId="2AD6BBB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9A6F45" w:rsidRPr="000F5DD3" w14:paraId="6B02648A" w14:textId="77777777" w:rsidTr="00EE54A9">
        <w:trPr>
          <w:trHeight w:val="334"/>
        </w:trPr>
        <w:tc>
          <w:tcPr>
            <w:tcW w:w="4143" w:type="dxa"/>
          </w:tcPr>
          <w:p w14:paraId="3E914EF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8F43FA" w14:textId="2807C59B" w:rsidR="009A6F45" w:rsidRPr="000F5DD3" w:rsidRDefault="00692B4F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53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732,769</w:t>
            </w:r>
          </w:p>
        </w:tc>
        <w:tc>
          <w:tcPr>
            <w:tcW w:w="270" w:type="dxa"/>
          </w:tcPr>
          <w:p w14:paraId="7E2FBD6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816A91" w14:textId="29A4EAD8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402,108</w:t>
            </w:r>
          </w:p>
        </w:tc>
        <w:tc>
          <w:tcPr>
            <w:tcW w:w="270" w:type="dxa"/>
          </w:tcPr>
          <w:p w14:paraId="67E1E9D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D564B4" w14:textId="2E743938" w:rsidR="009A6F45" w:rsidRPr="000F5DD3" w:rsidRDefault="00692B4F" w:rsidP="007E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19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745,127</w:t>
            </w:r>
            <w:r w:rsidR="007E29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58527A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501355" w14:textId="779CD91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410,983</w:t>
            </w:r>
          </w:p>
        </w:tc>
      </w:tr>
      <w:tr w:rsidR="009A6F45" w:rsidRPr="000F5DD3" w14:paraId="05CC5B86" w14:textId="77777777" w:rsidTr="006A294E">
        <w:trPr>
          <w:trHeight w:val="30"/>
        </w:trPr>
        <w:tc>
          <w:tcPr>
            <w:tcW w:w="4143" w:type="dxa"/>
          </w:tcPr>
          <w:p w14:paraId="55D7F8F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9771F3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9F5EBC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A6421B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E6E483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7D44A0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629D53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DE5D94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A6F45" w:rsidRPr="000F5DD3" w14:paraId="0F4B65B1" w14:textId="77777777" w:rsidTr="0072631B">
        <w:tc>
          <w:tcPr>
            <w:tcW w:w="4143" w:type="dxa"/>
          </w:tcPr>
          <w:p w14:paraId="0BDFCD0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47814530"/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23C9DCAA" w14:textId="591D61D5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32C0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D640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27B8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A3CAA" w14:textId="77777777" w:rsidR="009A6F45" w:rsidRPr="000F5DD3" w:rsidRDefault="009A6F45" w:rsidP="007E2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6364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DFB3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6F45" w:rsidRPr="000F5DD3" w14:paraId="7ED08473" w14:textId="77777777" w:rsidTr="00646EAA">
        <w:tc>
          <w:tcPr>
            <w:tcW w:w="4143" w:type="dxa"/>
          </w:tcPr>
          <w:p w14:paraId="5A8902A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5389CB5" w14:textId="397A97E8" w:rsidR="009A6F45" w:rsidRPr="000F5DD3" w:rsidRDefault="00084C49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1,548</w:t>
            </w:r>
          </w:p>
        </w:tc>
        <w:tc>
          <w:tcPr>
            <w:tcW w:w="270" w:type="dxa"/>
          </w:tcPr>
          <w:p w14:paraId="77E0C13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4623A2C" w14:textId="39A50F5A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475E6AF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C39B244" w14:textId="0A5D5ADF" w:rsidR="009A6F45" w:rsidRPr="000F5DD3" w:rsidRDefault="00326B19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  <w:tc>
          <w:tcPr>
            <w:tcW w:w="270" w:type="dxa"/>
          </w:tcPr>
          <w:p w14:paraId="1C7880D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5F3A367" w14:textId="7A5C8918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</w:tr>
      <w:tr w:rsidR="009A6F45" w:rsidRPr="000F5DD3" w14:paraId="4B6ABF2F" w14:textId="77777777" w:rsidTr="00646EAA">
        <w:tc>
          <w:tcPr>
            <w:tcW w:w="4143" w:type="dxa"/>
          </w:tcPr>
          <w:p w14:paraId="20762E6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0DF24B8" w14:textId="07D89FAC" w:rsidR="009A6F45" w:rsidRPr="00326B19" w:rsidRDefault="00326B19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1,548</w:t>
            </w:r>
          </w:p>
        </w:tc>
        <w:tc>
          <w:tcPr>
            <w:tcW w:w="270" w:type="dxa"/>
          </w:tcPr>
          <w:p w14:paraId="3B9097F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523832D" w14:textId="29F7976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2E6C2D0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07B9DD" w14:textId="7352FC5E" w:rsidR="009A6F45" w:rsidRPr="00326B19" w:rsidRDefault="00326B19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1,242</w:t>
            </w:r>
          </w:p>
        </w:tc>
        <w:tc>
          <w:tcPr>
            <w:tcW w:w="270" w:type="dxa"/>
          </w:tcPr>
          <w:p w14:paraId="4E720AB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81291A9" w14:textId="0043A7B1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</w:t>
            </w:r>
          </w:p>
        </w:tc>
      </w:tr>
      <w:tr w:rsidR="009A6F45" w:rsidRPr="000F5DD3" w14:paraId="13E56F42" w14:textId="77777777" w:rsidTr="0072631B">
        <w:tc>
          <w:tcPr>
            <w:tcW w:w="4143" w:type="dxa"/>
          </w:tcPr>
          <w:p w14:paraId="59355027" w14:textId="65748B7A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50DF74" w14:textId="6B1E99D9" w:rsidR="009A6F45" w:rsidRPr="00934E98" w:rsidRDefault="00692B4F" w:rsidP="0093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99459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0EE98C" w14:textId="0C78BC25" w:rsidR="009A6F45" w:rsidRPr="000F5DD3" w:rsidRDefault="009A6F45" w:rsidP="00692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2022953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C28A3C" w14:textId="0DC876B4" w:rsidR="009A6F45" w:rsidRPr="000F5DD3" w:rsidRDefault="00692B4F" w:rsidP="00934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E0F4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DD6E83" w14:textId="0AD39D46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</w:tr>
      <w:tr w:rsidR="009A6F45" w:rsidRPr="000F5DD3" w14:paraId="3C4CF992" w14:textId="77777777" w:rsidTr="0072631B">
        <w:tc>
          <w:tcPr>
            <w:tcW w:w="4143" w:type="dxa"/>
          </w:tcPr>
          <w:p w14:paraId="5F95A94E" w14:textId="38918805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D10D2" w14:textId="733B40F8" w:rsidR="009A6F45" w:rsidRPr="000F5DD3" w:rsidRDefault="00692B4F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6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1,548</w:t>
            </w:r>
          </w:p>
        </w:tc>
        <w:tc>
          <w:tcPr>
            <w:tcW w:w="270" w:type="dxa"/>
          </w:tcPr>
          <w:p w14:paraId="3DCB08F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23491D" w14:textId="599EB3E4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0" w:type="dxa"/>
          </w:tcPr>
          <w:p w14:paraId="31B8BA8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D86A1E" w14:textId="4210713D" w:rsidR="009A6F45" w:rsidRPr="000F5DD3" w:rsidRDefault="00692B4F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20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6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1,242</w:t>
            </w:r>
          </w:p>
        </w:tc>
        <w:tc>
          <w:tcPr>
            <w:tcW w:w="270" w:type="dxa"/>
          </w:tcPr>
          <w:p w14:paraId="076BC6A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B0F8FE" w14:textId="40753A58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</w:tr>
      <w:bookmarkEnd w:id="0"/>
    </w:tbl>
    <w:p w14:paraId="2B30A21A" w14:textId="77777777" w:rsidR="0065354F" w:rsidRPr="000F5DD3" w:rsidRDefault="0065354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26"/>
        <w:gridCol w:w="961"/>
        <w:gridCol w:w="239"/>
        <w:gridCol w:w="974"/>
        <w:gridCol w:w="236"/>
        <w:gridCol w:w="1020"/>
        <w:gridCol w:w="242"/>
        <w:gridCol w:w="846"/>
        <w:gridCol w:w="276"/>
        <w:gridCol w:w="877"/>
        <w:gridCol w:w="291"/>
        <w:gridCol w:w="990"/>
      </w:tblGrid>
      <w:tr w:rsidR="0065354F" w:rsidRPr="000F5DD3" w14:paraId="2BF58EC2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2909B44E" w14:textId="3C446E78" w:rsidR="0065354F" w:rsidRPr="000F5DD3" w:rsidRDefault="00700F4E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174" w:type="dxa"/>
            <w:gridSpan w:val="3"/>
            <w:shd w:val="clear" w:color="auto" w:fill="auto"/>
            <w:vAlign w:val="bottom"/>
          </w:tcPr>
          <w:p w14:paraId="7456DE10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9201D3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  <w:vAlign w:val="bottom"/>
          </w:tcPr>
          <w:p w14:paraId="535CD8CA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65354F" w:rsidRPr="000F5DD3" w14:paraId="5F114BCA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067265FF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DBF9FFB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B6950CC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24DA29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764284B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86A951F" w14:textId="13FBF9B9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E791D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DD3AFB1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07DC11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1922596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5EB8A1D0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6C249CDA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3A238E7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1" w:type="dxa"/>
          </w:tcPr>
          <w:p w14:paraId="116DCA5E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BF92076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F5F1E11" w14:textId="4A216570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5354F" w:rsidRPr="000F5DD3" w14:paraId="4179559F" w14:textId="77777777" w:rsidTr="001E05E5">
        <w:trPr>
          <w:tblHeader/>
        </w:trPr>
        <w:tc>
          <w:tcPr>
            <w:tcW w:w="2326" w:type="dxa"/>
            <w:shd w:val="clear" w:color="auto" w:fill="auto"/>
            <w:vAlign w:val="bottom"/>
          </w:tcPr>
          <w:p w14:paraId="35956784" w14:textId="20DF942E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3FB0F258" w14:textId="21951E61" w:rsidR="0065354F" w:rsidRPr="000F5DD3" w:rsidRDefault="009A6F45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4DE713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1A673DC" w14:textId="668EC131" w:rsidR="0065354F" w:rsidRPr="000F5DD3" w:rsidRDefault="009A6F45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77BF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1C8B2C" w14:textId="151E3ADA" w:rsidR="0065354F" w:rsidRPr="000F5DD3" w:rsidRDefault="009A6F45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513DDCB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630812D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2DD85951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FE73438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91" w:type="dxa"/>
          </w:tcPr>
          <w:p w14:paraId="43CB203C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2A07A1B" w14:textId="75F95B37" w:rsidR="0065354F" w:rsidRPr="000F5DD3" w:rsidRDefault="009A6F45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5354F" w:rsidRPr="000F5DD3" w14:paraId="180EEC43" w14:textId="77777777" w:rsidTr="001E05E5">
        <w:trPr>
          <w:tblHeader/>
        </w:trPr>
        <w:tc>
          <w:tcPr>
            <w:tcW w:w="2326" w:type="dxa"/>
            <w:shd w:val="clear" w:color="auto" w:fill="auto"/>
          </w:tcPr>
          <w:p w14:paraId="66D6793E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74" w:type="dxa"/>
            <w:gridSpan w:val="3"/>
            <w:shd w:val="clear" w:color="auto" w:fill="auto"/>
          </w:tcPr>
          <w:p w14:paraId="4CF64079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0F5DD3" w:rsidDel="00D316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1E1452F4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42" w:type="dxa"/>
            <w:gridSpan w:val="7"/>
            <w:shd w:val="clear" w:color="auto" w:fill="auto"/>
          </w:tcPr>
          <w:p w14:paraId="0CBF0AD3" w14:textId="77777777" w:rsidR="0065354F" w:rsidRPr="000F5DD3" w:rsidRDefault="0065354F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F45" w:rsidRPr="000F5DD3" w14:paraId="0CEE99E1" w14:textId="77777777" w:rsidTr="001E05E5">
        <w:tc>
          <w:tcPr>
            <w:tcW w:w="2326" w:type="dxa"/>
            <w:shd w:val="clear" w:color="auto" w:fill="auto"/>
          </w:tcPr>
          <w:p w14:paraId="0F8A953E" w14:textId="77777777" w:rsidR="009A6F45" w:rsidRPr="000F5DD3" w:rsidRDefault="009A6F45" w:rsidP="009A6F45">
            <w:pPr>
              <w:tabs>
                <w:tab w:val="clear" w:pos="227"/>
                <w:tab w:val="left" w:pos="156"/>
              </w:tabs>
              <w:spacing w:line="240" w:lineRule="auto"/>
              <w:ind w:left="336" w:right="-105" w:hanging="3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61" w:type="dxa"/>
            <w:shd w:val="clear" w:color="auto" w:fill="auto"/>
          </w:tcPr>
          <w:p w14:paraId="528C2943" w14:textId="39D11E7F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617E2F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D6A8EE5" w14:textId="3A4110C9" w:rsidR="009A6F45" w:rsidRPr="000F5DD3" w:rsidRDefault="005368A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F8C26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5145DF40" w14:textId="78F4E4AA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0092763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0DCCE469" w14:textId="7CC813E5" w:rsidR="009A6F45" w:rsidRPr="000F5DD3" w:rsidRDefault="005368A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6" w:type="dxa"/>
            <w:shd w:val="clear" w:color="auto" w:fill="auto"/>
          </w:tcPr>
          <w:p w14:paraId="086342E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6309493A" w14:textId="1475C5A3" w:rsidR="009A6F45" w:rsidRPr="000F5DD3" w:rsidRDefault="005368A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</w:tcPr>
          <w:p w14:paraId="764B20F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3C21EF" w14:textId="79C7780F" w:rsidR="009A6F45" w:rsidRPr="000F5DD3" w:rsidRDefault="002B65D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5,590</w:t>
            </w:r>
          </w:p>
        </w:tc>
      </w:tr>
      <w:tr w:rsidR="009A6F45" w:rsidRPr="000F5DD3" w14:paraId="22814A0E" w14:textId="77777777" w:rsidTr="001E05E5">
        <w:tc>
          <w:tcPr>
            <w:tcW w:w="2326" w:type="dxa"/>
            <w:shd w:val="clear" w:color="auto" w:fill="auto"/>
          </w:tcPr>
          <w:p w14:paraId="38920E3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61" w:type="dxa"/>
            <w:shd w:val="clear" w:color="auto" w:fill="auto"/>
          </w:tcPr>
          <w:p w14:paraId="5638977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5417AC9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2B45CA9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79EE9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73C36B6D" w14:textId="0B0812CC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42" w:type="dxa"/>
            <w:shd w:val="clear" w:color="auto" w:fill="auto"/>
          </w:tcPr>
          <w:p w14:paraId="2AFD1A8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AEE7B8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3A062B3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19B4747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3AE39A8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8ACA6A1" w14:textId="7455C032" w:rsidR="009A6F45" w:rsidRPr="000F5DD3" w:rsidRDefault="002B65D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</w:tr>
      <w:tr w:rsidR="009A6F45" w:rsidRPr="000F5DD3" w14:paraId="1438F6D4" w14:textId="77777777" w:rsidTr="001E05E5">
        <w:tc>
          <w:tcPr>
            <w:tcW w:w="2326" w:type="dxa"/>
            <w:shd w:val="clear" w:color="auto" w:fill="auto"/>
          </w:tcPr>
          <w:p w14:paraId="62BBDE4F" w14:textId="66FCD9AF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961" w:type="dxa"/>
            <w:shd w:val="clear" w:color="auto" w:fill="auto"/>
          </w:tcPr>
          <w:p w14:paraId="5C4C79E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7CED80C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shd w:val="clear" w:color="auto" w:fill="auto"/>
          </w:tcPr>
          <w:p w14:paraId="3E719D9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7B89C1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088F86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633307F" w14:textId="51AD9EF8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(5,590)</w:t>
            </w:r>
          </w:p>
        </w:tc>
        <w:tc>
          <w:tcPr>
            <w:tcW w:w="242" w:type="dxa"/>
            <w:shd w:val="clear" w:color="auto" w:fill="auto"/>
          </w:tcPr>
          <w:p w14:paraId="14D834E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457267A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50FFFE9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07D696D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4E6466A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B3BF9" w14:textId="77777777" w:rsidR="002B65DB" w:rsidRPr="000F5DD3" w:rsidRDefault="002B65DB" w:rsidP="002B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FCEDBB" w14:textId="61F87208" w:rsidR="009A6F45" w:rsidRPr="000F5DD3" w:rsidRDefault="002B65D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(5,590)</w:t>
            </w:r>
          </w:p>
        </w:tc>
      </w:tr>
      <w:tr w:rsidR="009A6F45" w:rsidRPr="000F5DD3" w14:paraId="0F3856FB" w14:textId="77777777" w:rsidTr="001E05E5">
        <w:tc>
          <w:tcPr>
            <w:tcW w:w="2326" w:type="dxa"/>
            <w:shd w:val="clear" w:color="auto" w:fill="auto"/>
          </w:tcPr>
          <w:p w14:paraId="6861D8F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61" w:type="dxa"/>
            <w:shd w:val="clear" w:color="auto" w:fill="auto"/>
          </w:tcPr>
          <w:p w14:paraId="0CCD4D2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3B16A23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tcBorders>
              <w:bottom w:val="nil"/>
            </w:tcBorders>
            <w:shd w:val="clear" w:color="auto" w:fill="auto"/>
          </w:tcPr>
          <w:p w14:paraId="6E5932C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EFCE0B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46AF90" w14:textId="1899D4F3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0CA1FB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</w:tcPr>
          <w:p w14:paraId="352FD22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" w:type="dxa"/>
            <w:shd w:val="clear" w:color="auto" w:fill="auto"/>
          </w:tcPr>
          <w:p w14:paraId="069DE2C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shd w:val="clear" w:color="auto" w:fill="auto"/>
          </w:tcPr>
          <w:p w14:paraId="7210F5F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</w:tcPr>
          <w:p w14:paraId="0FB97F4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55234E" w14:textId="133B8E0D" w:rsidR="009A6F45" w:rsidRPr="000F5DD3" w:rsidRDefault="002B65D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20F29F3" w14:textId="77777777" w:rsidR="00A92444" w:rsidRPr="000F5DD3" w:rsidRDefault="00A92444" w:rsidP="00F82934">
      <w:pPr>
        <w:ind w:firstLine="720"/>
        <w:rPr>
          <w:rFonts w:asciiTheme="majorBidi" w:hAnsiTheme="majorBidi" w:cstheme="majorBidi"/>
          <w:sz w:val="24"/>
          <w:szCs w:val="24"/>
        </w:rPr>
      </w:pPr>
    </w:p>
    <w:p w14:paraId="043DFAC4" w14:textId="6E8C6C54" w:rsidR="00543C5D" w:rsidRPr="000F5DD3" w:rsidRDefault="00913C08" w:rsidP="00EE1349">
      <w:pPr>
        <w:ind w:firstLine="540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เงินให้กู้ยืมระยะสั้นแก่กิจการที่เกี่ยวข้องกันไม่มีดอกเบี้ย</w:t>
      </w:r>
    </w:p>
    <w:p w14:paraId="7674AED5" w14:textId="77777777" w:rsidR="00497C07" w:rsidRPr="000F5DD3" w:rsidRDefault="00497C07" w:rsidP="00EE1349">
      <w:pPr>
        <w:ind w:firstLine="540"/>
        <w:rPr>
          <w:rFonts w:asciiTheme="majorBidi" w:hAnsiTheme="majorBidi" w:cstheme="majorBidi"/>
        </w:rPr>
      </w:pPr>
    </w:p>
    <w:p w14:paraId="5029C81C" w14:textId="40904900" w:rsidR="00972E32" w:rsidRPr="000F5DD3" w:rsidRDefault="00D52F4E" w:rsidP="00666B52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0F5DD3">
        <w:rPr>
          <w:rFonts w:asciiTheme="majorBidi" w:hAnsiTheme="majorBidi" w:cstheme="majorBidi"/>
          <w:spacing w:val="-8"/>
          <w:sz w:val="30"/>
          <w:szCs w:val="30"/>
          <w:cs/>
        </w:rPr>
        <w:t>ไม่มีรายการเคลื่อนไหวของเงินให้กู้</w:t>
      </w:r>
      <w:r w:rsidR="00C66AC9" w:rsidRPr="000F5DD3">
        <w:rPr>
          <w:rFonts w:asciiTheme="majorBidi" w:hAnsiTheme="majorBidi" w:cstheme="majorBidi"/>
          <w:spacing w:val="-8"/>
          <w:sz w:val="30"/>
          <w:szCs w:val="30"/>
          <w:cs/>
        </w:rPr>
        <w:t>ยืม</w:t>
      </w:r>
      <w:r w:rsidRPr="000F5DD3">
        <w:rPr>
          <w:rFonts w:asciiTheme="majorBidi" w:hAnsiTheme="majorBidi" w:cstheme="majorBidi"/>
          <w:spacing w:val="-8"/>
          <w:sz w:val="30"/>
          <w:szCs w:val="30"/>
          <w:cs/>
        </w:rPr>
        <w:t>ระยะสั้นแก่กิ</w:t>
      </w:r>
      <w:r w:rsidR="00C66AC9" w:rsidRPr="000F5DD3">
        <w:rPr>
          <w:rFonts w:asciiTheme="majorBidi" w:hAnsiTheme="majorBidi" w:cstheme="majorBidi"/>
          <w:spacing w:val="-8"/>
          <w:sz w:val="30"/>
          <w:szCs w:val="30"/>
          <w:cs/>
        </w:rPr>
        <w:t>จการที่เกี่ยวข้องกันสำหรับ</w:t>
      </w:r>
      <w:r w:rsidRPr="000F5DD3">
        <w:rPr>
          <w:rFonts w:asciiTheme="majorBidi" w:hAnsiTheme="majorBidi" w:cstheme="majorBidi"/>
          <w:spacing w:val="-8"/>
          <w:sz w:val="30"/>
          <w:szCs w:val="30"/>
          <w:cs/>
        </w:rPr>
        <w:t xml:space="preserve">ปีสิ้นสุดวันที่ </w:t>
      </w:r>
      <w:r w:rsidR="00CD754E" w:rsidRPr="000F5DD3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0F5DD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9A6F45">
        <w:rPr>
          <w:rFonts w:asciiTheme="majorBidi" w:hAnsiTheme="majorBidi" w:cstheme="majorBidi"/>
          <w:spacing w:val="-8"/>
          <w:sz w:val="30"/>
          <w:szCs w:val="30"/>
        </w:rPr>
        <w:t>2566</w:t>
      </w:r>
      <w:r w:rsidR="00D21B00" w:rsidRPr="000F5DD3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="003041E9" w:rsidRPr="000F5DD3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 </w:t>
      </w:r>
      <w:r w:rsidR="009A6F45">
        <w:rPr>
          <w:rFonts w:asciiTheme="majorBidi" w:hAnsiTheme="majorBidi" w:cstheme="majorBidi"/>
          <w:spacing w:val="-8"/>
          <w:sz w:val="30"/>
          <w:szCs w:val="30"/>
        </w:rPr>
        <w:t>2565</w:t>
      </w:r>
    </w:p>
    <w:tbl>
      <w:tblPr>
        <w:tblW w:w="93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1134"/>
        <w:gridCol w:w="270"/>
        <w:gridCol w:w="1170"/>
        <w:gridCol w:w="270"/>
        <w:gridCol w:w="1152"/>
      </w:tblGrid>
      <w:tr w:rsidR="007B344E" w:rsidRPr="000F5DD3" w14:paraId="419CE390" w14:textId="77777777" w:rsidTr="007B344E">
        <w:tc>
          <w:tcPr>
            <w:tcW w:w="3960" w:type="dxa"/>
          </w:tcPr>
          <w:p w14:paraId="7734F534" w14:textId="2D1DE54C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 xml:space="preserve">ยอดคงเหลือกับบุคคลหรือกิจการที่เกี่ยวข้องกัน </w:t>
            </w:r>
          </w:p>
        </w:tc>
        <w:tc>
          <w:tcPr>
            <w:tcW w:w="2576" w:type="dxa"/>
            <w:gridSpan w:val="3"/>
          </w:tcPr>
          <w:p w14:paraId="3F46ED57" w14:textId="4A2DD010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F0BEF69" w14:textId="77777777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14:paraId="7AB9B68B" w14:textId="639A9CDE" w:rsidR="007B344E" w:rsidRPr="000F5DD3" w:rsidRDefault="007B344E" w:rsidP="007B3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F45" w:rsidRPr="000F5DD3" w14:paraId="0078C59A" w14:textId="77777777" w:rsidTr="007B344E">
        <w:tc>
          <w:tcPr>
            <w:tcW w:w="3960" w:type="dxa"/>
          </w:tcPr>
          <w:p w14:paraId="6EC84D49" w14:textId="6EF2684D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ณ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549D365" w14:textId="38D31A7D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4C3F967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E7D4095" w14:textId="04796A19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62361A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6729F9" w14:textId="5FF0DBE3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EC2268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94CC044" w14:textId="7AB2FCF2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A294E" w:rsidRPr="000F5DD3" w14:paraId="649617B5" w14:textId="77777777" w:rsidTr="007B344E">
        <w:tc>
          <w:tcPr>
            <w:tcW w:w="3960" w:type="dxa"/>
          </w:tcPr>
          <w:p w14:paraId="113DBE2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8" w:type="dxa"/>
            <w:gridSpan w:val="7"/>
          </w:tcPr>
          <w:p w14:paraId="594C70F4" w14:textId="5CA004D1" w:rsidR="006A294E" w:rsidRPr="00833C8F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33C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6982" w:rsidRPr="000F5DD3" w14:paraId="716A7E45" w14:textId="77777777" w:rsidTr="007B344E">
        <w:tc>
          <w:tcPr>
            <w:tcW w:w="3960" w:type="dxa"/>
          </w:tcPr>
          <w:p w14:paraId="5736627F" w14:textId="1B5C28C2" w:rsidR="00AD6982" w:rsidRPr="000F5DD3" w:rsidRDefault="00AD698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38" w:type="dxa"/>
            <w:gridSpan w:val="7"/>
          </w:tcPr>
          <w:p w14:paraId="5C6D8A96" w14:textId="77777777" w:rsidR="00AD6982" w:rsidRPr="000F5DD3" w:rsidRDefault="00AD6982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A6F45" w:rsidRPr="000F5DD3" w14:paraId="337713E4" w14:textId="77777777" w:rsidTr="00850299">
        <w:tc>
          <w:tcPr>
            <w:tcW w:w="3960" w:type="dxa"/>
          </w:tcPr>
          <w:p w14:paraId="36E2E458" w14:textId="02CCFC02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EDEC8" w14:textId="7093F8B3" w:rsidR="009A6F45" w:rsidRPr="000F5DD3" w:rsidRDefault="0097031F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141,677</w:t>
            </w:r>
          </w:p>
        </w:tc>
        <w:tc>
          <w:tcPr>
            <w:tcW w:w="272" w:type="dxa"/>
          </w:tcPr>
          <w:p w14:paraId="07957E3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D16E7FC" w14:textId="64C139F6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31,544</w:t>
            </w:r>
          </w:p>
        </w:tc>
        <w:tc>
          <w:tcPr>
            <w:tcW w:w="270" w:type="dxa"/>
          </w:tcPr>
          <w:p w14:paraId="42CE5B4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909D7F" w14:textId="5F48F95D" w:rsidR="009A6F45" w:rsidRPr="000F5DD3" w:rsidRDefault="0097031F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141,677</w:t>
            </w:r>
          </w:p>
        </w:tc>
        <w:tc>
          <w:tcPr>
            <w:tcW w:w="270" w:type="dxa"/>
          </w:tcPr>
          <w:p w14:paraId="23F6B76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AE7A378" w14:textId="1D542C6A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31,544</w:t>
            </w:r>
          </w:p>
        </w:tc>
      </w:tr>
      <w:tr w:rsidR="009A6F45" w:rsidRPr="000F5DD3" w14:paraId="63A0FFA9" w14:textId="77777777" w:rsidTr="00850299">
        <w:tc>
          <w:tcPr>
            <w:tcW w:w="3960" w:type="dxa"/>
          </w:tcPr>
          <w:p w14:paraId="3AF6C62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81BAB3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88444E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544FA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0653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B743D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1B78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DA0FE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45" w:rsidRPr="000F5DD3" w14:paraId="5D217345" w14:textId="77777777" w:rsidTr="007B344E">
        <w:tc>
          <w:tcPr>
            <w:tcW w:w="3960" w:type="dxa"/>
          </w:tcPr>
          <w:p w14:paraId="2CC43701" w14:textId="40019504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170" w:type="dxa"/>
          </w:tcPr>
          <w:p w14:paraId="7E7EF89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813301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328B29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8AC6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A482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DDE9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22624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45" w:rsidRPr="000F5DD3" w14:paraId="55994E8D" w14:textId="77777777" w:rsidTr="007B344E">
        <w:tc>
          <w:tcPr>
            <w:tcW w:w="3960" w:type="dxa"/>
          </w:tcPr>
          <w:p w14:paraId="6933DC5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59912E2" w14:textId="310A9A97" w:rsidR="009A6F45" w:rsidRPr="000F5DD3" w:rsidRDefault="00E23700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C7625B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B90DCFB" w14:textId="2BFB7DAC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A4F5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41B0DD" w14:textId="5944F616" w:rsidR="009A6F45" w:rsidRPr="000F5DD3" w:rsidRDefault="00E23700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471</w:t>
            </w:r>
          </w:p>
        </w:tc>
        <w:tc>
          <w:tcPr>
            <w:tcW w:w="270" w:type="dxa"/>
          </w:tcPr>
          <w:p w14:paraId="3D2AF15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3797564" w14:textId="3710AAFF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</w:tr>
      <w:tr w:rsidR="009A6F45" w:rsidRPr="000F5DD3" w14:paraId="12451276" w14:textId="77777777" w:rsidTr="007B344E">
        <w:tc>
          <w:tcPr>
            <w:tcW w:w="3960" w:type="dxa"/>
          </w:tcPr>
          <w:p w14:paraId="75674D2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17082B36" w14:textId="12130E25" w:rsidR="009A6F45" w:rsidRPr="000F5DD3" w:rsidRDefault="00E17290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2,543</w:t>
            </w:r>
          </w:p>
        </w:tc>
        <w:tc>
          <w:tcPr>
            <w:tcW w:w="272" w:type="dxa"/>
          </w:tcPr>
          <w:p w14:paraId="2F6E804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5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D3BC61C" w14:textId="2AC20546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4,504</w:t>
            </w:r>
          </w:p>
        </w:tc>
        <w:tc>
          <w:tcPr>
            <w:tcW w:w="270" w:type="dxa"/>
          </w:tcPr>
          <w:p w14:paraId="392C015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CCA16" w14:textId="2594F799" w:rsidR="009A6F45" w:rsidRPr="000F5DD3" w:rsidRDefault="00E23700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2,543</w:t>
            </w:r>
          </w:p>
        </w:tc>
        <w:tc>
          <w:tcPr>
            <w:tcW w:w="270" w:type="dxa"/>
          </w:tcPr>
          <w:p w14:paraId="7F21998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70B2988" w14:textId="7152BC1A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4,504</w:t>
            </w:r>
          </w:p>
        </w:tc>
      </w:tr>
      <w:tr w:rsidR="009A6F45" w:rsidRPr="000F5DD3" w14:paraId="7313441D" w14:textId="77777777" w:rsidTr="007B344E">
        <w:tc>
          <w:tcPr>
            <w:tcW w:w="3960" w:type="dxa"/>
          </w:tcPr>
          <w:p w14:paraId="7EE1FA5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4E4575" w14:textId="4B997DE4" w:rsidR="009A6F45" w:rsidRPr="000F5DD3" w:rsidRDefault="00E17290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2,543</w:t>
            </w:r>
          </w:p>
        </w:tc>
        <w:tc>
          <w:tcPr>
            <w:tcW w:w="272" w:type="dxa"/>
          </w:tcPr>
          <w:p w14:paraId="5BCB6F9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05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6850F1C" w14:textId="72C804A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4,504</w:t>
            </w:r>
          </w:p>
        </w:tc>
        <w:tc>
          <w:tcPr>
            <w:tcW w:w="270" w:type="dxa"/>
          </w:tcPr>
          <w:p w14:paraId="59A1666F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E3922F" w14:textId="4DAAEB1D" w:rsidR="009A6F45" w:rsidRPr="000F5DD3" w:rsidRDefault="00E23700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3,014</w:t>
            </w:r>
          </w:p>
        </w:tc>
        <w:tc>
          <w:tcPr>
            <w:tcW w:w="270" w:type="dxa"/>
          </w:tcPr>
          <w:p w14:paraId="786BD11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B414C26" w14:textId="41C9C48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35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5,153</w:t>
            </w:r>
          </w:p>
        </w:tc>
      </w:tr>
      <w:tr w:rsidR="006A294E" w:rsidRPr="000F5DD3" w14:paraId="268D36E1" w14:textId="77777777" w:rsidTr="007B344E">
        <w:tc>
          <w:tcPr>
            <w:tcW w:w="3960" w:type="dxa"/>
          </w:tcPr>
          <w:p w14:paraId="464E1638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CB73B9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C75A9C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decimal" w:pos="837"/>
              </w:tabs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nil"/>
            </w:tcBorders>
          </w:tcPr>
          <w:p w14:paraId="28FF31A7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09EE5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3B7C9F1E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11944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</w:tcPr>
          <w:p w14:paraId="5A631799" w14:textId="77777777" w:rsidR="006A294E" w:rsidRPr="000F5DD3" w:rsidRDefault="006A294E" w:rsidP="006A2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35" w:right="-9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1C3AD07" w14:textId="74844B8C" w:rsidR="00F81043" w:rsidRPr="000F5DD3" w:rsidRDefault="00F81043" w:rsidP="004C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</w:t>
      </w:r>
      <w:r w:rsidR="00AF683A"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ที่ทำ</w:t>
      </w: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กับกิจการที่เกี่ยวข้องกัน</w:t>
      </w:r>
    </w:p>
    <w:p w14:paraId="5AD1B69D" w14:textId="77777777" w:rsidR="005140E7" w:rsidRPr="000F5DD3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3A579368" w14:textId="77777777" w:rsidR="00014212" w:rsidRPr="000F5DD3" w:rsidRDefault="00014212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4B7E"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ซื้อขายผลิตภัณฑ์และการตลาด</w:t>
      </w:r>
    </w:p>
    <w:p w14:paraId="4CBEC59C" w14:textId="77777777" w:rsidR="005140E7" w:rsidRPr="000F5DD3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4DAFE0CA" w14:textId="155F2564" w:rsidR="007B1A61" w:rsidRPr="000F5DD3" w:rsidRDefault="00083F2A" w:rsidP="00650E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F5DD3">
        <w:rPr>
          <w:rFonts w:asciiTheme="majorBidi" w:hAnsiTheme="majorBidi" w:cstheme="majorBidi"/>
          <w:sz w:val="30"/>
          <w:szCs w:val="30"/>
        </w:rPr>
        <w:t>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0F5DD3">
        <w:rPr>
          <w:rFonts w:asciiTheme="majorBidi" w:hAnsiTheme="majorBidi" w:cstheme="majorBidi"/>
          <w:sz w:val="30"/>
          <w:szCs w:val="30"/>
        </w:rPr>
        <w:t>256</w:t>
      </w:r>
      <w:r w:rsidR="003B7F8D">
        <w:rPr>
          <w:rFonts w:asciiTheme="majorBidi" w:hAnsiTheme="majorBidi" w:cstheme="majorBidi"/>
          <w:sz w:val="30"/>
          <w:szCs w:val="30"/>
        </w:rPr>
        <w:t>5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บริษัทได้ทำสัญญาซื้อขายผลิตภัณฑ์และการตลาดกับบริษัท ทรอปิคอล คอนโซลิเดตเตด </w:t>
      </w:r>
      <w:r w:rsidRPr="000F5DD3">
        <w:rPr>
          <w:rFonts w:asciiTheme="majorBidi" w:hAnsiTheme="majorBidi" w:cstheme="majorBidi"/>
          <w:sz w:val="30"/>
          <w:szCs w:val="30"/>
        </w:rPr>
        <w:t xml:space="preserve">    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คอปอเรชั่น เอสดีเอ็น บีเอชดี </w:t>
      </w:r>
      <w:r w:rsidRPr="000F5DD3">
        <w:rPr>
          <w:rFonts w:asciiTheme="majorBidi" w:hAnsiTheme="majorBidi" w:cstheme="majorBidi"/>
          <w:sz w:val="30"/>
          <w:szCs w:val="30"/>
        </w:rPr>
        <w:t>(TCC)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โดยบริษัทตกลงให้ </w:t>
      </w:r>
      <w:r w:rsidRPr="000F5DD3">
        <w:rPr>
          <w:rFonts w:asciiTheme="majorBidi" w:hAnsiTheme="majorBidi" w:cstheme="majorBidi"/>
          <w:sz w:val="30"/>
          <w:szCs w:val="30"/>
        </w:rPr>
        <w:t xml:space="preserve">TCC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ทำหน้าที่เป็นตัวแทนทางการตลาดของบริษัทในการติดต่อกับตลาดระหว่างประเทศ สัญญานี้มีกำหนดระยะเวลา </w:t>
      </w:r>
      <w:r w:rsidRPr="000F5DD3">
        <w:rPr>
          <w:rFonts w:asciiTheme="majorBidi" w:hAnsiTheme="majorBidi" w:cstheme="majorBidi"/>
          <w:sz w:val="30"/>
          <w:szCs w:val="30"/>
        </w:rPr>
        <w:t xml:space="preserve">3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ปีโดยเริ่มตั้งแต่เดือนมิถุนายน </w:t>
      </w:r>
      <w:r w:rsidRPr="000F5DD3">
        <w:rPr>
          <w:rFonts w:asciiTheme="majorBidi" w:hAnsiTheme="majorBidi" w:cstheme="majorBidi"/>
          <w:sz w:val="30"/>
          <w:szCs w:val="30"/>
        </w:rPr>
        <w:t>256</w:t>
      </w:r>
      <w:r w:rsidR="003B7F8D">
        <w:rPr>
          <w:rFonts w:asciiTheme="majorBidi" w:hAnsiTheme="majorBidi" w:cstheme="majorBidi"/>
          <w:sz w:val="30"/>
          <w:szCs w:val="30"/>
        </w:rPr>
        <w:t>5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และสามารถต่ออายุสัญญาโดยอัตโนมัติได้อีก </w:t>
      </w:r>
      <w:r w:rsidRPr="000F5DD3">
        <w:rPr>
          <w:rFonts w:asciiTheme="majorBidi" w:hAnsiTheme="majorBidi" w:cstheme="majorBidi"/>
          <w:sz w:val="30"/>
          <w:szCs w:val="30"/>
        </w:rPr>
        <w:t>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ปี เว้นแต่คู่สัญญาฝ่ายใดฝ่ายหนึ่งจะบอกเลิกสัญญา </w:t>
      </w:r>
    </w:p>
    <w:p w14:paraId="6F4F8D88" w14:textId="77777777" w:rsidR="005140E7" w:rsidRPr="000F5DD3" w:rsidRDefault="005140E7" w:rsidP="005140E7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59F586AD" w14:textId="77777777" w:rsidR="00BB53E6" w:rsidRPr="000F5DD3" w:rsidRDefault="00057CF3" w:rsidP="00F50020">
      <w:pPr>
        <w:pStyle w:val="a6"/>
        <w:tabs>
          <w:tab w:val="clear" w:pos="1080"/>
          <w:tab w:val="left" w:pos="540"/>
        </w:tabs>
        <w:ind w:right="-43"/>
        <w:jc w:val="both"/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</w:pPr>
      <w:r w:rsidRPr="000F5DD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74228D" w:rsidRPr="000F5DD3">
        <w:rPr>
          <w:rFonts w:asciiTheme="majorBidi" w:eastAsia="Times New Roman" w:hAnsiTheme="majorBidi" w:cstheme="majorBidi"/>
          <w:b/>
          <w:bCs/>
          <w:i/>
          <w:iCs/>
          <w:snapToGrid/>
          <w:lang w:val="en-US" w:eastAsia="en-US"/>
        </w:rPr>
        <w:tab/>
      </w:r>
      <w:r w:rsidR="00BB53E6" w:rsidRPr="000F5DD3">
        <w:rPr>
          <w:rFonts w:asciiTheme="majorBidi" w:eastAsia="Times New Roman" w:hAnsiTheme="majorBidi" w:cstheme="majorBidi"/>
          <w:b/>
          <w:bCs/>
          <w:i/>
          <w:iCs/>
          <w:snapToGrid/>
          <w:cs/>
          <w:lang w:val="en-US" w:eastAsia="en-US"/>
        </w:rPr>
        <w:t>หนังสือค้ำประกัน</w:t>
      </w:r>
    </w:p>
    <w:p w14:paraId="3B3C86D2" w14:textId="77777777" w:rsidR="00BB53E6" w:rsidRPr="000F5DD3" w:rsidRDefault="00BB53E6" w:rsidP="00057CF3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C0CF651" w14:textId="14256239" w:rsidR="00BB53E6" w:rsidRPr="000F5DD3" w:rsidRDefault="00BB53E6" w:rsidP="003839A0">
      <w:pPr>
        <w:pStyle w:val="a6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snapToGrid/>
          <w:lang w:val="en-US" w:eastAsia="en-US"/>
        </w:rPr>
      </w:pPr>
      <w:r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="00184F64" w:rsidRPr="000F5DD3">
        <w:rPr>
          <w:rFonts w:asciiTheme="majorBidi" w:hAnsiTheme="majorBidi" w:cstheme="majorBidi"/>
        </w:rPr>
        <w:t>31</w:t>
      </w:r>
      <w:r w:rsidR="00184F64" w:rsidRPr="000F5DD3">
        <w:rPr>
          <w:rFonts w:asciiTheme="majorBidi" w:hAnsiTheme="majorBidi" w:cstheme="majorBidi"/>
          <w:cs/>
        </w:rPr>
        <w:t xml:space="preserve"> </w:t>
      </w:r>
      <w:r w:rsidR="00184F64"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>ธันวาค</w:t>
      </w:r>
      <w:r w:rsidR="00FB5964"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ม </w:t>
      </w:r>
      <w:r w:rsidR="009A6F45">
        <w:rPr>
          <w:rFonts w:asciiTheme="majorBidi" w:eastAsia="Times New Roman" w:hAnsiTheme="majorBidi" w:cstheme="majorBidi"/>
          <w:snapToGrid/>
          <w:lang w:val="en-US" w:eastAsia="en-US"/>
        </w:rPr>
        <w:t>2566</w:t>
      </w:r>
      <w:r w:rsidR="00184F64" w:rsidRPr="000F5DD3">
        <w:rPr>
          <w:rFonts w:asciiTheme="majorBidi" w:hAnsiTheme="majorBidi" w:cstheme="majorBidi"/>
          <w:cs/>
        </w:rPr>
        <w:t xml:space="preserve"> </w:t>
      </w:r>
      <w:r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</w:t>
      </w:r>
      <w:r w:rsidR="00833C8F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>สถาบันการเงิน</w:t>
      </w:r>
      <w:r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>ในประเทศแห่งหนึ่งสำหรับการค้ำประกันวงเงินสินเชื่อของบริษัทย่อยและ</w:t>
      </w:r>
      <w:r w:rsidR="00A46DF9"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>กิจการ</w:t>
      </w:r>
      <w:r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>ที่เกี่ยวข้องกันเป็นจำนวนเงินรวม</w:t>
      </w:r>
      <w:r w:rsidR="00650EE6" w:rsidRPr="000F5DD3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="00CD78E7">
        <w:rPr>
          <w:rFonts w:asciiTheme="majorBidi" w:eastAsia="Times New Roman" w:hAnsiTheme="majorBidi" w:cstheme="majorBidi"/>
          <w:snapToGrid/>
          <w:lang w:val="en-US" w:eastAsia="en-US"/>
        </w:rPr>
        <w:t>18</w:t>
      </w:r>
      <w:r w:rsidR="00FA3F00" w:rsidRPr="000F5DD3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ล้านบาท </w:t>
      </w:r>
      <w:r w:rsidRPr="00676D57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(</w:t>
      </w:r>
      <w:r w:rsidR="00D7067A">
        <w:rPr>
          <w:rFonts w:asciiTheme="majorBidi" w:hAnsiTheme="majorBidi" w:cstheme="majorBidi"/>
          <w:i/>
          <w:iCs/>
          <w:lang w:val="en-US"/>
        </w:rPr>
        <w:t>2565</w:t>
      </w:r>
      <w:r w:rsidR="00E847A7" w:rsidRPr="00676D57">
        <w:rPr>
          <w:rFonts w:asciiTheme="majorBidi" w:hAnsiTheme="majorBidi" w:cstheme="majorBidi"/>
          <w:i/>
          <w:iCs/>
        </w:rPr>
        <w:t>:</w:t>
      </w:r>
      <w:r w:rsidR="00E847A7" w:rsidRPr="00676D57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 </w:t>
      </w:r>
      <w:r w:rsidR="00E847A7" w:rsidRPr="00676D57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18</w:t>
      </w:r>
      <w:r w:rsidR="00EC474F" w:rsidRPr="00676D57">
        <w:rPr>
          <w:rFonts w:asciiTheme="majorBidi" w:eastAsia="Times New Roman" w:hAnsiTheme="majorBidi" w:cstheme="majorBidi"/>
          <w:i/>
          <w:iCs/>
          <w:snapToGrid/>
          <w:lang w:val="en-US" w:eastAsia="en-US"/>
        </w:rPr>
        <w:t xml:space="preserve"> </w:t>
      </w:r>
      <w:r w:rsidRPr="00676D57"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  <w:t>ล้านบาท)</w:t>
      </w:r>
      <w:r w:rsidRPr="000F5DD3">
        <w:rPr>
          <w:rFonts w:asciiTheme="majorBidi" w:eastAsia="Times New Roman" w:hAnsiTheme="majorBidi" w:cstheme="majorBidi"/>
          <w:snapToGrid/>
          <w:cs/>
          <w:lang w:val="en-US" w:eastAsia="en-US"/>
        </w:rPr>
        <w:tab/>
      </w:r>
    </w:p>
    <w:p w14:paraId="3852349A" w14:textId="186C661B" w:rsidR="00C26D06" w:rsidRPr="000F5DD3" w:rsidRDefault="00C26D06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195C8B8" w14:textId="56C5CBA7" w:rsidR="004E1047" w:rsidRPr="000F5DD3" w:rsidRDefault="004E1047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D22B8D4" w14:textId="515F2FEC" w:rsidR="00877070" w:rsidRPr="000F5DD3" w:rsidRDefault="00877070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BBE5EF4" w14:textId="614D97E5" w:rsidR="0078714A" w:rsidRPr="000F5DD3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66AEAC3" w14:textId="77777777" w:rsidR="0078714A" w:rsidRPr="000F5DD3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516F82B" w14:textId="77777777" w:rsidR="004754FA" w:rsidRDefault="00475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Cs w:val="30"/>
        </w:rPr>
        <w:br w:type="page"/>
      </w:r>
    </w:p>
    <w:p w14:paraId="44B8D41B" w14:textId="404EAB86" w:rsidR="001E472F" w:rsidRPr="000F5DD3" w:rsidRDefault="001E472F" w:rsidP="0008799A">
      <w:pPr>
        <w:pStyle w:val="Heading1"/>
        <w:numPr>
          <w:ilvl w:val="0"/>
          <w:numId w:val="23"/>
        </w:numPr>
        <w:tabs>
          <w:tab w:val="num" w:pos="540"/>
        </w:tabs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lastRenderedPageBreak/>
        <w:tab/>
      </w:r>
      <w:r w:rsidRPr="000F5DD3">
        <w:rPr>
          <w:rFonts w:asciiTheme="majorBidi" w:hAnsiTheme="majorBidi" w:cstheme="majorBidi"/>
          <w:szCs w:val="30"/>
          <w:cs/>
        </w:rPr>
        <w:t>เงินสดและรายการเทียบเท่าเงินสด</w:t>
      </w:r>
    </w:p>
    <w:p w14:paraId="01ADF9B0" w14:textId="53FB8563" w:rsidR="001E472F" w:rsidRPr="000F5DD3" w:rsidRDefault="001E472F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55F7F67" w14:textId="41DE784E" w:rsidR="00480D54" w:rsidRPr="000F5DD3" w:rsidRDefault="00480D54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</w:p>
    <w:p w14:paraId="0EBA0F72" w14:textId="77777777" w:rsidR="00480D54" w:rsidRPr="000F5DD3" w:rsidRDefault="00480D54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C3DD1" w14:textId="5B78FE62" w:rsidR="0078714A" w:rsidRPr="000F5DD3" w:rsidRDefault="0078714A" w:rsidP="007871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</w:t>
      </w:r>
      <w:r w:rsidRPr="000F5DD3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153C4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0F5DD3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</w:t>
      </w:r>
      <w:r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เผื่อเรียก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="0074568B">
        <w:rPr>
          <w:rFonts w:asciiTheme="majorBidi" w:hAnsiTheme="majorBidi" w:cstheme="majorBidi"/>
          <w:sz w:val="30"/>
          <w:szCs w:val="30"/>
          <w:cs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</w:p>
    <w:p w14:paraId="41514120" w14:textId="77777777" w:rsidR="0078714A" w:rsidRPr="000F5DD3" w:rsidRDefault="0078714A" w:rsidP="00F50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70"/>
        <w:gridCol w:w="270"/>
        <w:gridCol w:w="1170"/>
      </w:tblGrid>
      <w:tr w:rsidR="001E472F" w:rsidRPr="000F5DD3" w14:paraId="4DEA34E8" w14:textId="77777777" w:rsidTr="001E0E6E">
        <w:trPr>
          <w:trHeight w:val="288"/>
        </w:trPr>
        <w:tc>
          <w:tcPr>
            <w:tcW w:w="3870" w:type="dxa"/>
          </w:tcPr>
          <w:p w14:paraId="0A507B4E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C9712D0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B99E3A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DF7FE79" w14:textId="77777777" w:rsidR="001E472F" w:rsidRPr="000F5DD3" w:rsidRDefault="001E472F" w:rsidP="00F50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964" w:rsidRPr="000F5DD3" w14:paraId="58490AE2" w14:textId="77777777" w:rsidTr="001E0E6E">
        <w:trPr>
          <w:trHeight w:val="288"/>
        </w:trPr>
        <w:tc>
          <w:tcPr>
            <w:tcW w:w="3870" w:type="dxa"/>
          </w:tcPr>
          <w:p w14:paraId="2CFC9707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3AACD9" w14:textId="28FFE4EA" w:rsidR="00FB5964" w:rsidRPr="000F5DD3" w:rsidRDefault="009A6F45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30601B5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7C66C7" w14:textId="32B2C250" w:rsidR="00FB5964" w:rsidRPr="000F5DD3" w:rsidRDefault="009A6F45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77FBB07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36FA79" w14:textId="7CDA46D1" w:rsidR="00FB5964" w:rsidRPr="000F5DD3" w:rsidRDefault="009A6F45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A33C242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030B2" w14:textId="64934EBD" w:rsidR="00FB5964" w:rsidRPr="000F5DD3" w:rsidRDefault="009A6F45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66899" w:rsidRPr="000F5DD3" w14:paraId="49970B46" w14:textId="77777777" w:rsidTr="001E0E6E">
        <w:trPr>
          <w:trHeight w:val="288"/>
        </w:trPr>
        <w:tc>
          <w:tcPr>
            <w:tcW w:w="3870" w:type="dxa"/>
          </w:tcPr>
          <w:p w14:paraId="0533615D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F2AD76C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พันบาท)</w:t>
            </w:r>
          </w:p>
        </w:tc>
      </w:tr>
      <w:tr w:rsidR="009A6F45" w:rsidRPr="000F5DD3" w14:paraId="5335D897" w14:textId="77777777" w:rsidTr="001E0E6E">
        <w:trPr>
          <w:trHeight w:val="288"/>
        </w:trPr>
        <w:tc>
          <w:tcPr>
            <w:tcW w:w="3870" w:type="dxa"/>
          </w:tcPr>
          <w:p w14:paraId="42984962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6743FCFB" w14:textId="74EE562B" w:rsidR="009A6F45" w:rsidRPr="000F5DD3" w:rsidRDefault="00565B2E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364D14D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5F012" w14:textId="6B25422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14:paraId="3877CC9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EF8AF9" w14:textId="05389195" w:rsidR="009A6F45" w:rsidRPr="000F5DD3" w:rsidRDefault="00A30C56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0EB36A6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065D4C" w14:textId="65692D1B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9A6F45" w:rsidRPr="000F5DD3" w14:paraId="68B3A730" w14:textId="77777777" w:rsidTr="001E0E6E">
        <w:trPr>
          <w:trHeight w:val="288"/>
        </w:trPr>
        <w:tc>
          <w:tcPr>
            <w:tcW w:w="3870" w:type="dxa"/>
          </w:tcPr>
          <w:p w14:paraId="53C30A9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7C7A5F14" w14:textId="791B0E3A" w:rsidR="009A6F45" w:rsidRPr="000F5DD3" w:rsidRDefault="000C4E17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7D9E77C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64F9C2" w14:textId="72F9FC31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13CE6EC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D9AD1" w14:textId="3292B02F" w:rsidR="009A6F45" w:rsidRPr="000F5DD3" w:rsidRDefault="00A30C56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7AA936C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7CEC1" w14:textId="4EC5ED6E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9A6F45" w:rsidRPr="000F5DD3" w14:paraId="73B02A20" w14:textId="77777777" w:rsidTr="001E0E6E">
        <w:trPr>
          <w:trHeight w:val="288"/>
        </w:trPr>
        <w:tc>
          <w:tcPr>
            <w:tcW w:w="3870" w:type="dxa"/>
          </w:tcPr>
          <w:p w14:paraId="4F21DDEA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14B2F0D" w14:textId="3ADB7A11" w:rsidR="009A6F45" w:rsidRPr="000F5DD3" w:rsidRDefault="000C4E17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127,179</w:t>
            </w:r>
          </w:p>
        </w:tc>
        <w:tc>
          <w:tcPr>
            <w:tcW w:w="270" w:type="dxa"/>
          </w:tcPr>
          <w:p w14:paraId="1C58E5C9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73FE41" w14:textId="50A5A298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383,676</w:t>
            </w:r>
          </w:p>
        </w:tc>
        <w:tc>
          <w:tcPr>
            <w:tcW w:w="270" w:type="dxa"/>
          </w:tcPr>
          <w:p w14:paraId="11EDB9DD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001A3D" w14:textId="0AFD79DD" w:rsidR="009A6F45" w:rsidRPr="000F5DD3" w:rsidRDefault="002662FC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74,439</w:t>
            </w:r>
          </w:p>
        </w:tc>
        <w:tc>
          <w:tcPr>
            <w:tcW w:w="270" w:type="dxa"/>
          </w:tcPr>
          <w:p w14:paraId="66FB96E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D85E8D" w14:textId="19C9378E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336,172</w:t>
            </w:r>
          </w:p>
        </w:tc>
      </w:tr>
      <w:tr w:rsidR="009A6F45" w:rsidRPr="000F5DD3" w14:paraId="44634BF0" w14:textId="77777777" w:rsidTr="001E0E6E">
        <w:trPr>
          <w:trHeight w:val="288"/>
        </w:trPr>
        <w:tc>
          <w:tcPr>
            <w:tcW w:w="3870" w:type="dxa"/>
          </w:tcPr>
          <w:p w14:paraId="484D04D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BF5F48" w14:textId="64821C58" w:rsidR="009A6F45" w:rsidRPr="000F5DD3" w:rsidRDefault="000C4E17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3C22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,37</w:t>
            </w:r>
            <w:r w:rsidR="00C459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1B7295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B8F24D" w14:textId="3A67364B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383,907</w:t>
            </w:r>
          </w:p>
        </w:tc>
        <w:tc>
          <w:tcPr>
            <w:tcW w:w="270" w:type="dxa"/>
          </w:tcPr>
          <w:p w14:paraId="143440B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A2ECDE" w14:textId="35F593EE" w:rsidR="009A6F45" w:rsidRPr="000F5DD3" w:rsidRDefault="002662FC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74,574</w:t>
            </w:r>
          </w:p>
        </w:tc>
        <w:tc>
          <w:tcPr>
            <w:tcW w:w="270" w:type="dxa"/>
          </w:tcPr>
          <w:p w14:paraId="0C65D25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426D2E" w14:textId="59BBD8E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336,341</w:t>
            </w:r>
          </w:p>
        </w:tc>
      </w:tr>
    </w:tbl>
    <w:p w14:paraId="1DABC7AE" w14:textId="0C0CFC8D" w:rsidR="00B03512" w:rsidRPr="004754FA" w:rsidRDefault="001E472F" w:rsidP="00A866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754FA">
        <w:rPr>
          <w:rFonts w:asciiTheme="majorBidi" w:hAnsiTheme="majorBidi" w:cstheme="majorBidi"/>
          <w:b/>
          <w:sz w:val="30"/>
          <w:szCs w:val="30"/>
        </w:rPr>
        <w:tab/>
      </w:r>
      <w:r w:rsidR="00C83006" w:rsidRPr="004754FA">
        <w:rPr>
          <w:rFonts w:asciiTheme="majorBidi" w:hAnsiTheme="majorBidi" w:cstheme="majorBidi"/>
          <w:b/>
          <w:sz w:val="30"/>
          <w:szCs w:val="30"/>
          <w:cs/>
        </w:rPr>
        <w:tab/>
      </w:r>
    </w:p>
    <w:p w14:paraId="59B457C0" w14:textId="69458553" w:rsidR="00AC4F19" w:rsidRPr="004754FA" w:rsidRDefault="00AC4F19" w:rsidP="0008799A">
      <w:pPr>
        <w:pStyle w:val="Heading1"/>
        <w:numPr>
          <w:ilvl w:val="0"/>
          <w:numId w:val="23"/>
        </w:numPr>
        <w:tabs>
          <w:tab w:val="num" w:pos="540"/>
        </w:tabs>
        <w:ind w:hanging="540"/>
        <w:rPr>
          <w:rFonts w:asciiTheme="majorBidi" w:hAnsiTheme="majorBidi" w:cstheme="majorBidi"/>
          <w:szCs w:val="30"/>
        </w:rPr>
      </w:pPr>
      <w:r w:rsidRPr="004754FA">
        <w:rPr>
          <w:rFonts w:asciiTheme="majorBidi" w:hAnsiTheme="majorBidi" w:cstheme="majorBidi"/>
          <w:szCs w:val="30"/>
          <w:cs/>
        </w:rPr>
        <w:t>ลูกหนี้การค้า</w:t>
      </w:r>
    </w:p>
    <w:p w14:paraId="14693FB5" w14:textId="26CCCCF9" w:rsidR="00EA0A71" w:rsidRPr="004754FA" w:rsidRDefault="00EA0A71" w:rsidP="00EA0A71">
      <w:pPr>
        <w:rPr>
          <w:rFonts w:asciiTheme="majorBidi" w:hAnsiTheme="majorBidi" w:cstheme="majorBidi"/>
          <w:sz w:val="30"/>
          <w:szCs w:val="30"/>
        </w:rPr>
      </w:pPr>
    </w:p>
    <w:p w14:paraId="46A60074" w14:textId="3F422997" w:rsidR="00EA0A71" w:rsidRPr="004754FA" w:rsidRDefault="00EA0A71" w:rsidP="00EA0A7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4754FA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684260AB" w14:textId="77777777" w:rsidR="0007469A" w:rsidRPr="004754FA" w:rsidRDefault="0007469A" w:rsidP="00EA0A71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696C3443" w14:textId="4B740C1C" w:rsidR="00EA0A71" w:rsidRPr="004754FA" w:rsidRDefault="00EA0A71" w:rsidP="00EA0A7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4F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 </w:t>
      </w:r>
      <w:r w:rsidR="00D46237" w:rsidRPr="004754FA">
        <w:rPr>
          <w:rFonts w:asciiTheme="majorBidi" w:hAnsiTheme="majorBidi" w:cstheme="majorBidi"/>
          <w:sz w:val="30"/>
          <w:szCs w:val="30"/>
        </w:rPr>
        <w:t xml:space="preserve">          </w:t>
      </w:r>
      <w:r w:rsidRPr="004754FA">
        <w:rPr>
          <w:rFonts w:asciiTheme="majorBidi" w:hAnsiTheme="majorBidi" w:cstheme="majorBidi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 </w:t>
      </w:r>
    </w:p>
    <w:p w14:paraId="771DCB2C" w14:textId="77777777" w:rsidR="00EA0A71" w:rsidRPr="004754FA" w:rsidRDefault="00EA0A71" w:rsidP="00EA0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D085936" w14:textId="1048CCEA" w:rsidR="00EA0A71" w:rsidRPr="004754FA" w:rsidRDefault="00EA0A71" w:rsidP="00EA0A71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754FA">
        <w:rPr>
          <w:rFonts w:asciiTheme="majorBidi" w:hAnsiTheme="majorBidi" w:cstheme="majorBidi"/>
          <w:sz w:val="30"/>
          <w:szCs w:val="30"/>
          <w:cs/>
        </w:rPr>
        <w:t>กลุ่มบริษัทประมาณ</w:t>
      </w:r>
      <w:r w:rsidRPr="004754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D46237" w:rsidRPr="004754FA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4754FA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9E022DC" w14:textId="77777777" w:rsidR="00EA0A71" w:rsidRPr="004754FA" w:rsidRDefault="00EA0A71" w:rsidP="00EA0A71">
      <w:pPr>
        <w:rPr>
          <w:rFonts w:asciiTheme="majorBidi" w:hAnsiTheme="majorBidi" w:cstheme="majorBidi"/>
          <w:sz w:val="30"/>
          <w:szCs w:val="30"/>
        </w:rPr>
      </w:pPr>
    </w:p>
    <w:p w14:paraId="76975483" w14:textId="77777777" w:rsidR="00AC4F19" w:rsidRPr="004754FA" w:rsidRDefault="00AC4F19" w:rsidP="00AC4F1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1"/>
        <w:gridCol w:w="1188"/>
        <w:gridCol w:w="180"/>
        <w:gridCol w:w="1161"/>
        <w:gridCol w:w="178"/>
        <w:gridCol w:w="1181"/>
        <w:gridCol w:w="180"/>
        <w:gridCol w:w="1170"/>
      </w:tblGrid>
      <w:tr w:rsidR="00AC4F19" w:rsidRPr="000F5DD3" w14:paraId="3A3C846D" w14:textId="77777777" w:rsidTr="004C158F">
        <w:trPr>
          <w:cantSplit/>
          <w:tblHeader/>
        </w:trPr>
        <w:tc>
          <w:tcPr>
            <w:tcW w:w="3771" w:type="dxa"/>
            <w:vAlign w:val="bottom"/>
            <w:hideMark/>
          </w:tcPr>
          <w:p w14:paraId="269217C8" w14:textId="77777777" w:rsidR="00AC4F19" w:rsidRPr="000F5DD3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29" w:type="dxa"/>
            <w:gridSpan w:val="3"/>
            <w:vAlign w:val="bottom"/>
          </w:tcPr>
          <w:p w14:paraId="4DA7269A" w14:textId="77777777" w:rsidR="00AC4F19" w:rsidRPr="000F5DD3" w:rsidRDefault="00AC4F19" w:rsidP="009860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080BEB5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0620FAA7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799A" w:rsidRPr="000F5DD3" w14:paraId="0518C5FB" w14:textId="77777777" w:rsidTr="004C158F">
        <w:trPr>
          <w:cantSplit/>
          <w:tblHeader/>
        </w:trPr>
        <w:tc>
          <w:tcPr>
            <w:tcW w:w="3771" w:type="dxa"/>
            <w:vAlign w:val="bottom"/>
          </w:tcPr>
          <w:p w14:paraId="3EB1266F" w14:textId="1BD79F84" w:rsidR="0008799A" w:rsidRPr="000F5DD3" w:rsidRDefault="0008799A" w:rsidP="0008799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88" w:type="dxa"/>
          </w:tcPr>
          <w:p w14:paraId="2D1C4C30" w14:textId="229987DA" w:rsidR="0008799A" w:rsidRPr="000F5DD3" w:rsidRDefault="009A6F45" w:rsidP="000879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1A39B70" w14:textId="77777777" w:rsidR="0008799A" w:rsidRPr="000F5DD3" w:rsidRDefault="0008799A" w:rsidP="0008799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6C8EF4E5" w14:textId="0132D0DF" w:rsidR="0008799A" w:rsidRPr="000F5DD3" w:rsidRDefault="009A6F45" w:rsidP="0008799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4355F3E5" w14:textId="77777777" w:rsidR="0008799A" w:rsidRPr="000F5DD3" w:rsidRDefault="0008799A" w:rsidP="0008799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537A7806" w14:textId="1F8A2151" w:rsidR="0008799A" w:rsidRPr="000F5DD3" w:rsidRDefault="009A6F45" w:rsidP="0008799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C5B643C" w14:textId="77777777" w:rsidR="0008799A" w:rsidRPr="000F5DD3" w:rsidRDefault="0008799A" w:rsidP="0008799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11468" w14:textId="12F95E1C" w:rsidR="0008799A" w:rsidRPr="000F5DD3" w:rsidRDefault="009A6F45" w:rsidP="0008799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AC4F19" w:rsidRPr="000F5DD3" w14:paraId="6412B762" w14:textId="77777777" w:rsidTr="004C158F">
        <w:trPr>
          <w:cantSplit/>
          <w:tblHeader/>
        </w:trPr>
        <w:tc>
          <w:tcPr>
            <w:tcW w:w="3771" w:type="dxa"/>
            <w:vAlign w:val="bottom"/>
            <w:hideMark/>
          </w:tcPr>
          <w:p w14:paraId="226FECC0" w14:textId="77777777" w:rsidR="00AC4F19" w:rsidRPr="000F5DD3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38" w:type="dxa"/>
            <w:gridSpan w:val="7"/>
            <w:vAlign w:val="bottom"/>
            <w:hideMark/>
          </w:tcPr>
          <w:p w14:paraId="3ADA4EED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6F45" w:rsidRPr="000F5DD3" w14:paraId="0C54119A" w14:textId="77777777" w:rsidTr="004C158F">
        <w:trPr>
          <w:cantSplit/>
        </w:trPr>
        <w:tc>
          <w:tcPr>
            <w:tcW w:w="3771" w:type="dxa"/>
            <w:hideMark/>
          </w:tcPr>
          <w:p w14:paraId="3D1209E9" w14:textId="4138AEE7" w:rsidR="009A6F45" w:rsidRPr="000F5DD3" w:rsidRDefault="009A6F45" w:rsidP="008328E6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  <w:r w:rsidR="008328E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88" w:type="dxa"/>
          </w:tcPr>
          <w:p w14:paraId="78130B47" w14:textId="122647C9" w:rsidR="009A6F45" w:rsidRPr="00F650A0" w:rsidRDefault="00A64826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A6548">
              <w:rPr>
                <w:rFonts w:asciiTheme="majorBidi" w:hAnsiTheme="majorBidi" w:cstheme="majorBidi"/>
                <w:sz w:val="30"/>
                <w:szCs w:val="30"/>
              </w:rPr>
              <w:t>955,09</w:t>
            </w:r>
            <w:r w:rsidR="005D4AC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0DA4A89E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E578C3" w14:textId="2627B1B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581,560</w:t>
            </w:r>
          </w:p>
        </w:tc>
        <w:tc>
          <w:tcPr>
            <w:tcW w:w="178" w:type="dxa"/>
          </w:tcPr>
          <w:p w14:paraId="7E568FA0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9D0F592" w14:textId="0C758D3A" w:rsidR="009A6F45" w:rsidRPr="000F5DD3" w:rsidRDefault="00A336EF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956,183</w:t>
            </w:r>
          </w:p>
        </w:tc>
        <w:tc>
          <w:tcPr>
            <w:tcW w:w="180" w:type="dxa"/>
          </w:tcPr>
          <w:p w14:paraId="4069BE93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0F3C1" w14:textId="32D6D88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583,808</w:t>
            </w:r>
          </w:p>
        </w:tc>
      </w:tr>
      <w:tr w:rsidR="009A6F45" w:rsidRPr="000F5DD3" w14:paraId="63910D4A" w14:textId="77777777" w:rsidTr="004C158F">
        <w:trPr>
          <w:cantSplit/>
        </w:trPr>
        <w:tc>
          <w:tcPr>
            <w:tcW w:w="3771" w:type="dxa"/>
            <w:hideMark/>
          </w:tcPr>
          <w:p w14:paraId="1033F64C" w14:textId="77777777" w:rsidR="009A6F45" w:rsidRPr="000F5DD3" w:rsidRDefault="009A6F45" w:rsidP="009A6F4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88" w:type="dxa"/>
          </w:tcPr>
          <w:p w14:paraId="347C81AD" w14:textId="469AB6B5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78788F0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59D36C8" w14:textId="5BD87ED5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B4B5718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45915A7" w14:textId="6A7BD77D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8A06AA8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87159" w14:textId="773C6703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F45" w:rsidRPr="000F5DD3" w14:paraId="23A5E985" w14:textId="77777777" w:rsidTr="004C158F">
        <w:trPr>
          <w:cantSplit/>
        </w:trPr>
        <w:tc>
          <w:tcPr>
            <w:tcW w:w="3771" w:type="dxa"/>
            <w:hideMark/>
          </w:tcPr>
          <w:p w14:paraId="4EB7C54B" w14:textId="77777777" w:rsidR="009A6F45" w:rsidRPr="000F5DD3" w:rsidRDefault="009A6F45" w:rsidP="009A6F4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1 -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7B18C049" w14:textId="245AF25E" w:rsidR="009A6F45" w:rsidRPr="000F5DD3" w:rsidRDefault="00001AC6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50,6</w:t>
            </w:r>
            <w:r w:rsidR="00F447AB">
              <w:rPr>
                <w:rFonts w:asciiTheme="majorBidi" w:hAnsiTheme="majorBidi" w:cstheme="majorBidi"/>
                <w:sz w:val="30"/>
                <w:szCs w:val="30"/>
              </w:rPr>
              <w:t>09</w:t>
            </w:r>
          </w:p>
        </w:tc>
        <w:tc>
          <w:tcPr>
            <w:tcW w:w="180" w:type="dxa"/>
          </w:tcPr>
          <w:p w14:paraId="7F959BE3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8A5EE8" w14:textId="16A871B6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178" w:type="dxa"/>
          </w:tcPr>
          <w:p w14:paraId="3C67C578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40F689A" w14:textId="25B7733C" w:rsidR="009A6F45" w:rsidRPr="000F5DD3" w:rsidRDefault="00840244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50,496</w:t>
            </w:r>
          </w:p>
        </w:tc>
        <w:tc>
          <w:tcPr>
            <w:tcW w:w="180" w:type="dxa"/>
          </w:tcPr>
          <w:p w14:paraId="0E2CDE40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56EBEE" w14:textId="7A06BD23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</w:tr>
      <w:tr w:rsidR="00F650A0" w:rsidRPr="000F5DD3" w14:paraId="186654BC" w14:textId="77777777" w:rsidTr="004C158F">
        <w:trPr>
          <w:cantSplit/>
        </w:trPr>
        <w:tc>
          <w:tcPr>
            <w:tcW w:w="3771" w:type="dxa"/>
            <w:hideMark/>
          </w:tcPr>
          <w:p w14:paraId="2EFC67E9" w14:textId="77777777" w:rsidR="00F650A0" w:rsidRPr="000F5DD3" w:rsidRDefault="00F650A0" w:rsidP="00F650A0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</w:tcPr>
          <w:p w14:paraId="242B3242" w14:textId="1AAF091F" w:rsidR="00F650A0" w:rsidRPr="000F5DD3" w:rsidRDefault="00F650A0" w:rsidP="00F6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33D4EF" w14:textId="77777777" w:rsidR="00F650A0" w:rsidRPr="000F5DD3" w:rsidRDefault="00F650A0" w:rsidP="00F650A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77CAF30" w14:textId="601B3B0C" w:rsidR="00F650A0" w:rsidRPr="000F5DD3" w:rsidRDefault="00F650A0" w:rsidP="00F6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78" w:type="dxa"/>
          </w:tcPr>
          <w:p w14:paraId="3559A086" w14:textId="77777777" w:rsidR="00F650A0" w:rsidRPr="000F5DD3" w:rsidRDefault="00F650A0" w:rsidP="00F650A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A701796" w14:textId="4444EB75" w:rsidR="00F650A0" w:rsidRPr="000F5DD3" w:rsidRDefault="00F650A0" w:rsidP="00F6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945A657" w14:textId="77777777" w:rsidR="00F650A0" w:rsidRPr="000F5DD3" w:rsidRDefault="00F650A0" w:rsidP="00F650A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B3113" w14:textId="6E5FBC27" w:rsidR="00F650A0" w:rsidRPr="000F5DD3" w:rsidRDefault="00F650A0" w:rsidP="00F6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F650A0" w:rsidRPr="000F5DD3" w14:paraId="25EEDB24" w14:textId="77777777" w:rsidTr="004C158F">
        <w:trPr>
          <w:cantSplit/>
        </w:trPr>
        <w:tc>
          <w:tcPr>
            <w:tcW w:w="3771" w:type="dxa"/>
            <w:hideMark/>
          </w:tcPr>
          <w:p w14:paraId="28CD77EE" w14:textId="77777777" w:rsidR="00F650A0" w:rsidRPr="000F5DD3" w:rsidRDefault="00F650A0" w:rsidP="00F650A0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- 12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88" w:type="dxa"/>
          </w:tcPr>
          <w:p w14:paraId="6D7EB1CF" w14:textId="6C2DF891" w:rsidR="00F650A0" w:rsidRPr="000F5DD3" w:rsidRDefault="00F650A0" w:rsidP="00F6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07855ED" w14:textId="77777777" w:rsidR="00F650A0" w:rsidRPr="000F5DD3" w:rsidRDefault="00F650A0" w:rsidP="00F650A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385252A" w14:textId="3445514F" w:rsidR="00F650A0" w:rsidRPr="000F5DD3" w:rsidRDefault="00F650A0" w:rsidP="00F6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78" w:type="dxa"/>
          </w:tcPr>
          <w:p w14:paraId="75EF7B58" w14:textId="77777777" w:rsidR="00F650A0" w:rsidRPr="000F5DD3" w:rsidRDefault="00F650A0" w:rsidP="00F650A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F5BDCEB" w14:textId="2309B0C9" w:rsidR="00F650A0" w:rsidRPr="000F5DD3" w:rsidRDefault="00F650A0" w:rsidP="00F6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5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37309D" w14:textId="77777777" w:rsidR="00F650A0" w:rsidRPr="000F5DD3" w:rsidRDefault="00F650A0" w:rsidP="00F650A0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0B9A6" w14:textId="488DE9DF" w:rsidR="00F650A0" w:rsidRPr="000F5DD3" w:rsidRDefault="00F650A0" w:rsidP="00F6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F45" w:rsidRPr="000F5DD3" w14:paraId="424762BE" w14:textId="77777777" w:rsidTr="004C158F">
        <w:trPr>
          <w:cantSplit/>
        </w:trPr>
        <w:tc>
          <w:tcPr>
            <w:tcW w:w="3771" w:type="dxa"/>
            <w:hideMark/>
          </w:tcPr>
          <w:p w14:paraId="5759C9A5" w14:textId="77777777" w:rsidR="009A6F45" w:rsidRPr="000F5DD3" w:rsidRDefault="009A6F45" w:rsidP="009A6F45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9A96B" w14:textId="59AED9CA" w:rsidR="009A6F45" w:rsidRPr="000F5DD3" w:rsidRDefault="00CF20B4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13,894</w:t>
            </w:r>
          </w:p>
        </w:tc>
        <w:tc>
          <w:tcPr>
            <w:tcW w:w="180" w:type="dxa"/>
          </w:tcPr>
          <w:p w14:paraId="6405259E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0FDA2" w14:textId="40A74902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178" w:type="dxa"/>
          </w:tcPr>
          <w:p w14:paraId="538F048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D45E6" w14:textId="21595DF5" w:rsidR="009A6F45" w:rsidRPr="000F5DD3" w:rsidRDefault="00215397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13,80</w:t>
            </w:r>
            <w:r w:rsidR="005D4AC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025F4B65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C1612" w14:textId="72CCE44D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</w:tr>
      <w:tr w:rsidR="009A6F45" w:rsidRPr="000F5DD3" w14:paraId="0824104C" w14:textId="77777777" w:rsidTr="004C158F">
        <w:trPr>
          <w:cantSplit/>
        </w:trPr>
        <w:tc>
          <w:tcPr>
            <w:tcW w:w="3771" w:type="dxa"/>
            <w:hideMark/>
          </w:tcPr>
          <w:p w14:paraId="47A3F854" w14:textId="77777777" w:rsidR="009A6F45" w:rsidRPr="000F5DD3" w:rsidRDefault="009A6F45" w:rsidP="009A6F4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A782B" w14:textId="541E7718" w:rsidR="009A6F45" w:rsidRPr="000F5DD3" w:rsidRDefault="000E37C2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1,019,59</w:t>
            </w:r>
            <w:r w:rsidR="005D4A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D60F8AB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07317" w14:textId="1C469CCF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636,121</w:t>
            </w:r>
          </w:p>
        </w:tc>
        <w:tc>
          <w:tcPr>
            <w:tcW w:w="178" w:type="dxa"/>
          </w:tcPr>
          <w:p w14:paraId="49BC1152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15A12" w14:textId="603DE8EA" w:rsidR="009A6F45" w:rsidRPr="000F5DD3" w:rsidRDefault="00C544C3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1,020,4</w:t>
            </w:r>
            <w:r w:rsidR="0043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80" w:type="dxa"/>
          </w:tcPr>
          <w:p w14:paraId="1C1931DE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D9AD683" w14:textId="1A539A08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637,558</w:t>
            </w:r>
          </w:p>
        </w:tc>
      </w:tr>
      <w:tr w:rsidR="009A6F45" w:rsidRPr="000F5DD3" w14:paraId="142A714C" w14:textId="77777777" w:rsidTr="004C158F">
        <w:trPr>
          <w:cantSplit/>
          <w:trHeight w:val="71"/>
        </w:trPr>
        <w:tc>
          <w:tcPr>
            <w:tcW w:w="3771" w:type="dxa"/>
            <w:vAlign w:val="bottom"/>
            <w:hideMark/>
          </w:tcPr>
          <w:p w14:paraId="6A91E9A1" w14:textId="77777777" w:rsidR="009A6F45" w:rsidRPr="000F5DD3" w:rsidRDefault="009A6F45" w:rsidP="009A6F45">
            <w:pPr>
              <w:spacing w:line="240" w:lineRule="auto"/>
              <w:ind w:left="1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จะเกิดขึ้น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1553A" w14:textId="77777777" w:rsidR="009A6F45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BCC444" w14:textId="402DD0E5" w:rsidR="009A6F45" w:rsidRPr="000F5DD3" w:rsidRDefault="00FC2010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(11,429)</w:t>
            </w:r>
          </w:p>
        </w:tc>
        <w:tc>
          <w:tcPr>
            <w:tcW w:w="180" w:type="dxa"/>
            <w:vAlign w:val="bottom"/>
          </w:tcPr>
          <w:p w14:paraId="36C24B6E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971EE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</w:p>
          <w:p w14:paraId="56D495FF" w14:textId="75248E26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(12,997)</w:t>
            </w:r>
          </w:p>
        </w:tc>
        <w:tc>
          <w:tcPr>
            <w:tcW w:w="178" w:type="dxa"/>
            <w:vAlign w:val="bottom"/>
          </w:tcPr>
          <w:p w14:paraId="348B4C1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08704" w14:textId="77777777" w:rsidR="009A6F45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F25914" w14:textId="03892497" w:rsidR="009A6F45" w:rsidRPr="000F5DD3" w:rsidRDefault="005F577C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</w:t>
            </w:r>
            <w:r w:rsidR="00FC2010">
              <w:rPr>
                <w:rFonts w:asciiTheme="majorBidi" w:hAnsiTheme="majorBidi" w:cstheme="majorBidi"/>
                <w:sz w:val="30"/>
                <w:szCs w:val="30"/>
              </w:rPr>
              <w:t>367)</w:t>
            </w:r>
          </w:p>
        </w:tc>
        <w:tc>
          <w:tcPr>
            <w:tcW w:w="180" w:type="dxa"/>
            <w:vAlign w:val="bottom"/>
          </w:tcPr>
          <w:p w14:paraId="12504EDA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</w:tcPr>
          <w:p w14:paraId="4B76843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DBAF7" w14:textId="1CBA380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(12,568)</w:t>
            </w:r>
          </w:p>
        </w:tc>
      </w:tr>
      <w:tr w:rsidR="002465EE" w:rsidRPr="000F5DD3" w14:paraId="7352F91D" w14:textId="77777777" w:rsidTr="00DF714B">
        <w:trPr>
          <w:cantSplit/>
          <w:trHeight w:val="71"/>
        </w:trPr>
        <w:tc>
          <w:tcPr>
            <w:tcW w:w="3771" w:type="dxa"/>
          </w:tcPr>
          <w:p w14:paraId="22EBDDCF" w14:textId="7A0129FF" w:rsidR="002465EE" w:rsidRPr="00495F98" w:rsidRDefault="00495F98" w:rsidP="00495F9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95F9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A92304" w14:textId="37B66B9E" w:rsidR="002465EE" w:rsidRPr="00B81672" w:rsidRDefault="0038548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1,008,16</w:t>
            </w:r>
            <w:r w:rsidR="005D4A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6CB141F8" w14:textId="77777777" w:rsidR="002465EE" w:rsidRPr="00B81672" w:rsidRDefault="002465EE" w:rsidP="009A6F45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3CA80D" w14:textId="091363E5" w:rsidR="002465EE" w:rsidRPr="00B81672" w:rsidRDefault="007D2400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623,124</w:t>
            </w:r>
          </w:p>
        </w:tc>
        <w:tc>
          <w:tcPr>
            <w:tcW w:w="178" w:type="dxa"/>
          </w:tcPr>
          <w:p w14:paraId="1D07D65D" w14:textId="77777777" w:rsidR="002465EE" w:rsidRPr="00B81672" w:rsidRDefault="002465EE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766E1" w14:textId="7839BDB6" w:rsidR="002465EE" w:rsidRPr="00B81672" w:rsidRDefault="007D2400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1,009,11</w:t>
            </w:r>
            <w:r w:rsidR="004319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26F2AF50" w14:textId="77777777" w:rsidR="002465EE" w:rsidRPr="00B81672" w:rsidRDefault="002465EE" w:rsidP="009A6F45">
            <w:pPr>
              <w:pStyle w:val="acctfourfigures"/>
              <w:tabs>
                <w:tab w:val="clear" w:pos="765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473C6747" w14:textId="3D708A1A" w:rsidR="002465EE" w:rsidRPr="00B81672" w:rsidRDefault="00D2465A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76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6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624,990</w:t>
            </w:r>
          </w:p>
        </w:tc>
      </w:tr>
    </w:tbl>
    <w:p w14:paraId="4FBAA5EC" w14:textId="77777777" w:rsidR="00AC4F19" w:rsidRPr="000F5DD3" w:rsidRDefault="00AC4F19" w:rsidP="00AC4F19">
      <w:pPr>
        <w:rPr>
          <w:rFonts w:asciiTheme="majorBidi" w:hAnsiTheme="majorBidi" w:cstheme="majorBidi"/>
          <w:sz w:val="36"/>
          <w:szCs w:val="36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178"/>
        <w:gridCol w:w="1172"/>
        <w:gridCol w:w="178"/>
        <w:gridCol w:w="1181"/>
        <w:gridCol w:w="178"/>
        <w:gridCol w:w="1163"/>
      </w:tblGrid>
      <w:tr w:rsidR="00AC4F19" w:rsidRPr="000F5DD3" w14:paraId="787A8368" w14:textId="77777777" w:rsidTr="00BF098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467C24D4" w14:textId="657212CD" w:rsidR="00AC4F19" w:rsidRPr="000F5DD3" w:rsidRDefault="0062276B" w:rsidP="009860E5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="00AC4F19"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</w:t>
            </w:r>
          </w:p>
        </w:tc>
        <w:tc>
          <w:tcPr>
            <w:tcW w:w="2520" w:type="dxa"/>
            <w:gridSpan w:val="3"/>
            <w:vAlign w:val="bottom"/>
          </w:tcPr>
          <w:p w14:paraId="239DA78B" w14:textId="77777777" w:rsidR="00AC4F19" w:rsidRPr="000F5DD3" w:rsidRDefault="00AC4F19" w:rsidP="009860E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723140C2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668E3455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A6F45" w:rsidRPr="000F5DD3" w14:paraId="69360766" w14:textId="77777777">
        <w:trPr>
          <w:cantSplit/>
          <w:tblHeader/>
        </w:trPr>
        <w:tc>
          <w:tcPr>
            <w:tcW w:w="3780" w:type="dxa"/>
          </w:tcPr>
          <w:p w14:paraId="0F102784" w14:textId="644838C8" w:rsidR="009A6F45" w:rsidRPr="000F5DD3" w:rsidRDefault="009A6F45" w:rsidP="009A6F45">
            <w:pPr>
              <w:pStyle w:val="acctfourfigures"/>
              <w:tabs>
                <w:tab w:val="left" w:pos="720"/>
              </w:tabs>
              <w:spacing w:line="240" w:lineRule="auto"/>
              <w:ind w:left="188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</w:p>
        </w:tc>
        <w:tc>
          <w:tcPr>
            <w:tcW w:w="1170" w:type="dxa"/>
          </w:tcPr>
          <w:p w14:paraId="79C8BACE" w14:textId="1BE024EF" w:rsidR="009A6F45" w:rsidRPr="009A6F45" w:rsidRDefault="009A6F45" w:rsidP="009A6F4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A6F45">
              <w:rPr>
                <w:rFonts w:asciiTheme="majorBidi" w:hAnsiTheme="majorBidi" w:cstheme="majorBidi"/>
                <w:b w:val="0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24B37875" w14:textId="77777777" w:rsidR="009A6F45" w:rsidRPr="009A6F45" w:rsidRDefault="009A6F45" w:rsidP="009A6F4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20F1A7" w14:textId="68EEF2FF" w:rsidR="009A6F45" w:rsidRPr="009A6F45" w:rsidRDefault="009A6F45" w:rsidP="009A6F4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A6F45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4EE362A4" w14:textId="77777777" w:rsidR="009A6F45" w:rsidRPr="000F5DD3" w:rsidRDefault="009A6F45" w:rsidP="009A6F4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044C18A8" w14:textId="59AA69DC" w:rsidR="009A6F45" w:rsidRPr="009A6F45" w:rsidRDefault="009A6F45" w:rsidP="009A6F4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A6F4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8" w:type="dxa"/>
          </w:tcPr>
          <w:p w14:paraId="765A87CC" w14:textId="77777777" w:rsidR="009A6F45" w:rsidRPr="009A6F45" w:rsidRDefault="009A6F45" w:rsidP="009A6F4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A1881BE" w14:textId="57EC6891" w:rsidR="009A6F45" w:rsidRPr="009A6F45" w:rsidRDefault="009A6F45" w:rsidP="009A6F4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9A6F45">
              <w:rPr>
                <w:rFonts w:asciiTheme="majorBidi" w:hAnsiTheme="majorBidi" w:cstheme="majorBidi"/>
                <w:b w:val="0"/>
                <w:sz w:val="30"/>
                <w:szCs w:val="30"/>
              </w:rPr>
              <w:t>2565</w:t>
            </w:r>
          </w:p>
        </w:tc>
      </w:tr>
      <w:tr w:rsidR="00AC4F19" w:rsidRPr="000F5DD3" w14:paraId="13CEA56D" w14:textId="77777777" w:rsidTr="00BF098C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8C6C8CB" w14:textId="77777777" w:rsidR="00AC4F19" w:rsidRPr="000F5DD3" w:rsidRDefault="00AC4F19" w:rsidP="009860E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D11ED6F" w14:textId="77777777" w:rsidR="00AC4F19" w:rsidRPr="000F5DD3" w:rsidRDefault="00AC4F19" w:rsidP="009860E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6F45" w:rsidRPr="000F5DD3" w14:paraId="7C5753D7" w14:textId="77777777" w:rsidTr="00BF098C">
        <w:trPr>
          <w:cantSplit/>
        </w:trPr>
        <w:tc>
          <w:tcPr>
            <w:tcW w:w="3780" w:type="dxa"/>
          </w:tcPr>
          <w:p w14:paraId="05439281" w14:textId="1C335DA9" w:rsidR="009A6F45" w:rsidRPr="000F5DD3" w:rsidRDefault="009A6F45" w:rsidP="009A6F4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C580275" w14:textId="6EA68CE2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9A6F45">
              <w:rPr>
                <w:rFonts w:asciiTheme="majorBidi" w:hAnsiTheme="majorBidi" w:cstheme="majorBidi"/>
                <w:sz w:val="30"/>
                <w:szCs w:val="30"/>
              </w:rPr>
              <w:t>12,997</w:t>
            </w:r>
          </w:p>
        </w:tc>
        <w:tc>
          <w:tcPr>
            <w:tcW w:w="178" w:type="dxa"/>
          </w:tcPr>
          <w:p w14:paraId="276300B2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C1E7D5D" w14:textId="0C76A2A1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11,213</w:t>
            </w:r>
          </w:p>
        </w:tc>
        <w:tc>
          <w:tcPr>
            <w:tcW w:w="178" w:type="dxa"/>
          </w:tcPr>
          <w:p w14:paraId="58BC2450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4C9EE80" w14:textId="5596C44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9A6F45">
              <w:rPr>
                <w:rFonts w:asciiTheme="majorBidi" w:hAnsiTheme="majorBidi" w:cstheme="majorBidi"/>
                <w:sz w:val="30"/>
                <w:szCs w:val="30"/>
              </w:rPr>
              <w:t>12,568</w:t>
            </w:r>
          </w:p>
        </w:tc>
        <w:tc>
          <w:tcPr>
            <w:tcW w:w="178" w:type="dxa"/>
          </w:tcPr>
          <w:p w14:paraId="11CF6B63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D5761FF" w14:textId="1C9C6DED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11,213</w:t>
            </w:r>
          </w:p>
        </w:tc>
      </w:tr>
      <w:tr w:rsidR="009A6F45" w:rsidRPr="000F5DD3" w14:paraId="48BC3090" w14:textId="77777777" w:rsidTr="00BF098C">
        <w:trPr>
          <w:cantSplit/>
          <w:trHeight w:val="407"/>
        </w:trPr>
        <w:tc>
          <w:tcPr>
            <w:tcW w:w="3780" w:type="dxa"/>
          </w:tcPr>
          <w:p w14:paraId="79AD01DD" w14:textId="5E5C5861" w:rsidR="009A6F45" w:rsidRPr="000F5DD3" w:rsidRDefault="009A6F45" w:rsidP="00FA3D2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0"/>
                <w:tab w:val="center" w:pos="1811"/>
                <w:tab w:val="left" w:pos="22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="00FA3D29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FA3D2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ลดลง)</w:t>
            </w:r>
            <w:r w:rsidR="00FA3D2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FA3D2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</w:tcPr>
          <w:p w14:paraId="7D2D6F1F" w14:textId="47151EF5" w:rsidR="009A6F45" w:rsidRPr="000F5DD3" w:rsidRDefault="00FA3D29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(1,568)</w:t>
            </w:r>
          </w:p>
        </w:tc>
        <w:tc>
          <w:tcPr>
            <w:tcW w:w="178" w:type="dxa"/>
          </w:tcPr>
          <w:p w14:paraId="530CF192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9C4AE0" w14:textId="29E34294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1,784</w:t>
            </w:r>
          </w:p>
        </w:tc>
        <w:tc>
          <w:tcPr>
            <w:tcW w:w="178" w:type="dxa"/>
          </w:tcPr>
          <w:p w14:paraId="30F14F3D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3479A529" w14:textId="7CF5FC6F" w:rsidR="009A6F45" w:rsidRPr="000F5DD3" w:rsidRDefault="00FA3D29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0899">
              <w:rPr>
                <w:rFonts w:asciiTheme="majorBidi" w:hAnsiTheme="majorBidi" w:cstheme="majorBidi"/>
                <w:sz w:val="30"/>
                <w:szCs w:val="30"/>
              </w:rPr>
              <w:t>1,201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39C1F31B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60982B26" w14:textId="6C37D0C2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1,355</w:t>
            </w:r>
          </w:p>
        </w:tc>
      </w:tr>
      <w:tr w:rsidR="009A6F45" w:rsidRPr="000F5DD3" w14:paraId="6B2E5D7E" w14:textId="77777777" w:rsidTr="00A762FD">
        <w:trPr>
          <w:cantSplit/>
        </w:trPr>
        <w:tc>
          <w:tcPr>
            <w:tcW w:w="3780" w:type="dxa"/>
          </w:tcPr>
          <w:p w14:paraId="78448B2E" w14:textId="6F7BAB78" w:rsidR="009A6F45" w:rsidRPr="000F5DD3" w:rsidRDefault="009A6F45" w:rsidP="009A6F4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C5154" w14:textId="78B538C1" w:rsidR="009A6F45" w:rsidRPr="000F5DD3" w:rsidRDefault="007B07D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4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11,429</w:t>
            </w:r>
          </w:p>
        </w:tc>
        <w:tc>
          <w:tcPr>
            <w:tcW w:w="178" w:type="dxa"/>
          </w:tcPr>
          <w:p w14:paraId="1FE8F9D4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7C50CA9" w14:textId="119AB9CC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12,997</w:t>
            </w:r>
          </w:p>
        </w:tc>
        <w:tc>
          <w:tcPr>
            <w:tcW w:w="178" w:type="dxa"/>
          </w:tcPr>
          <w:p w14:paraId="6D8396A5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14:paraId="6C371D51" w14:textId="4072E210" w:rsidR="009A6F45" w:rsidRPr="000F5DD3" w:rsidRDefault="007B07DB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left="-202"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2E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11,367</w:t>
            </w:r>
          </w:p>
        </w:tc>
        <w:tc>
          <w:tcPr>
            <w:tcW w:w="178" w:type="dxa"/>
          </w:tcPr>
          <w:p w14:paraId="196CA37D" w14:textId="77777777" w:rsidR="009A6F45" w:rsidRPr="000F5DD3" w:rsidRDefault="009A6F45" w:rsidP="009A6F4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202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77C8BE02" w14:textId="134D0CAB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12,568</w:t>
            </w:r>
          </w:p>
        </w:tc>
      </w:tr>
    </w:tbl>
    <w:p w14:paraId="57EE272F" w14:textId="73563E9C" w:rsidR="00AC4F19" w:rsidRPr="000F5DD3" w:rsidRDefault="00057CF3" w:rsidP="00AC4F19">
      <w:pPr>
        <w:pStyle w:val="Heading1"/>
        <w:numPr>
          <w:ilvl w:val="0"/>
          <w:numId w:val="0"/>
        </w:numPr>
        <w:ind w:left="36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ab/>
      </w:r>
    </w:p>
    <w:p w14:paraId="572B1343" w14:textId="5AA6148F" w:rsidR="008152CE" w:rsidRPr="000F5DD3" w:rsidRDefault="008152CE" w:rsidP="00815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655F09" w:rsidRPr="000F5DD3">
        <w:rPr>
          <w:rFonts w:asciiTheme="majorBidi" w:hAnsiTheme="majorBidi" w:cstheme="majorBidi"/>
          <w:sz w:val="30"/>
          <w:szCs w:val="30"/>
          <w:cs/>
        </w:rPr>
        <w:t>เ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Pr="000F5DD3">
        <w:rPr>
          <w:rFonts w:asciiTheme="majorBidi" w:hAnsiTheme="majorBidi" w:cstheme="majorBidi"/>
          <w:sz w:val="30"/>
          <w:szCs w:val="30"/>
        </w:rPr>
        <w:t>2</w:t>
      </w:r>
      <w:r w:rsidR="00604D81" w:rsidRPr="000F5DD3">
        <w:rPr>
          <w:rFonts w:asciiTheme="majorBidi" w:hAnsiTheme="majorBidi" w:cstheme="majorBidi"/>
          <w:sz w:val="30"/>
          <w:szCs w:val="30"/>
        </w:rPr>
        <w:t>2</w:t>
      </w:r>
      <w:r w:rsidRPr="000F5DD3">
        <w:rPr>
          <w:rFonts w:asciiTheme="majorBidi" w:hAnsiTheme="majorBidi" w:cstheme="majorBidi"/>
          <w:sz w:val="30"/>
          <w:szCs w:val="30"/>
        </w:rPr>
        <w:t xml:space="preserve"> (</w:t>
      </w:r>
      <w:r w:rsidRPr="000F5DD3">
        <w:rPr>
          <w:rFonts w:asciiTheme="majorBidi" w:hAnsiTheme="majorBidi" w:cstheme="majorBidi"/>
          <w:sz w:val="30"/>
          <w:szCs w:val="30"/>
          <w:cs/>
        </w:rPr>
        <w:t>ข.</w:t>
      </w:r>
      <w:r w:rsidRPr="000F5DD3">
        <w:rPr>
          <w:rFonts w:asciiTheme="majorBidi" w:hAnsiTheme="majorBidi" w:cstheme="majorBidi"/>
          <w:sz w:val="30"/>
          <w:szCs w:val="30"/>
        </w:rPr>
        <w:t>1</w:t>
      </w:r>
      <w:r w:rsidR="005C5EB6">
        <w:rPr>
          <w:rFonts w:asciiTheme="majorBidi" w:hAnsiTheme="majorBidi" w:cstheme="majorBidi"/>
          <w:sz w:val="30"/>
          <w:szCs w:val="30"/>
        </w:rPr>
        <w:t>.1</w:t>
      </w:r>
      <w:r w:rsidR="00F12952">
        <w:rPr>
          <w:rFonts w:asciiTheme="majorBidi" w:hAnsiTheme="majorBidi" w:cstheme="majorBidi"/>
          <w:sz w:val="30"/>
          <w:szCs w:val="30"/>
        </w:rPr>
        <w:tab/>
      </w:r>
      <w:r w:rsidRPr="000F5DD3">
        <w:rPr>
          <w:rFonts w:asciiTheme="majorBidi" w:hAnsiTheme="majorBidi" w:cstheme="majorBidi"/>
          <w:sz w:val="30"/>
          <w:szCs w:val="30"/>
        </w:rPr>
        <w:t>)</w:t>
      </w:r>
    </w:p>
    <w:p w14:paraId="4EACD318" w14:textId="4FE263EE" w:rsidR="008152CE" w:rsidRPr="000F5DD3" w:rsidRDefault="008152CE" w:rsidP="008152CE">
      <w:pPr>
        <w:rPr>
          <w:rFonts w:asciiTheme="majorBidi" w:hAnsiTheme="majorBidi" w:cstheme="majorBidi"/>
          <w:sz w:val="32"/>
          <w:szCs w:val="32"/>
        </w:rPr>
      </w:pPr>
    </w:p>
    <w:p w14:paraId="3B20741C" w14:textId="6713170F" w:rsidR="002A195A" w:rsidRPr="000F5DD3" w:rsidRDefault="002A195A" w:rsidP="008152CE">
      <w:pPr>
        <w:rPr>
          <w:rFonts w:asciiTheme="majorBidi" w:hAnsiTheme="majorBidi" w:cstheme="majorBidi"/>
          <w:sz w:val="32"/>
          <w:szCs w:val="32"/>
        </w:rPr>
      </w:pPr>
    </w:p>
    <w:p w14:paraId="62687FD3" w14:textId="5DFCB8A3" w:rsidR="002A195A" w:rsidRPr="000F5DD3" w:rsidRDefault="002A195A" w:rsidP="008152CE">
      <w:pPr>
        <w:rPr>
          <w:rFonts w:asciiTheme="majorBidi" w:hAnsiTheme="majorBidi" w:cstheme="majorBidi"/>
          <w:sz w:val="32"/>
          <w:szCs w:val="32"/>
        </w:rPr>
      </w:pPr>
    </w:p>
    <w:p w14:paraId="7919ADFB" w14:textId="77777777" w:rsidR="002A195A" w:rsidRPr="000F5DD3" w:rsidRDefault="002A195A" w:rsidP="008152CE">
      <w:pPr>
        <w:rPr>
          <w:rFonts w:asciiTheme="majorBidi" w:hAnsiTheme="majorBidi" w:cstheme="majorBidi"/>
          <w:sz w:val="32"/>
          <w:szCs w:val="32"/>
        </w:rPr>
      </w:pPr>
    </w:p>
    <w:p w14:paraId="3089DA44" w14:textId="77777777" w:rsidR="000F5DD3" w:rsidRDefault="000F5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0A6337D4" w14:textId="72F8094E" w:rsidR="00014212" w:rsidRPr="000F5DD3" w:rsidRDefault="00014212" w:rsidP="000F5DD3">
      <w:pPr>
        <w:pStyle w:val="Heading1"/>
        <w:numPr>
          <w:ilvl w:val="0"/>
          <w:numId w:val="23"/>
        </w:numPr>
        <w:tabs>
          <w:tab w:val="num" w:pos="540"/>
        </w:tabs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ab/>
        <w:t>สินค้าคงเหลือ</w:t>
      </w:r>
      <w:r w:rsidRPr="000F5DD3">
        <w:rPr>
          <w:rFonts w:asciiTheme="majorBidi" w:hAnsiTheme="majorBidi" w:cstheme="majorBidi"/>
          <w:szCs w:val="30"/>
        </w:rPr>
        <w:t xml:space="preserve"> </w:t>
      </w:r>
    </w:p>
    <w:p w14:paraId="3EAE2618" w14:textId="0F8AAA2D" w:rsidR="002A195A" w:rsidRPr="000F5DD3" w:rsidRDefault="002A195A" w:rsidP="002A195A">
      <w:pPr>
        <w:rPr>
          <w:rFonts w:asciiTheme="majorBidi" w:hAnsiTheme="majorBidi" w:cstheme="majorBidi"/>
          <w:sz w:val="30"/>
          <w:szCs w:val="30"/>
        </w:rPr>
      </w:pPr>
    </w:p>
    <w:p w14:paraId="40D66F9F" w14:textId="77777777" w:rsidR="002A195A" w:rsidRPr="000F5DD3" w:rsidRDefault="002A195A" w:rsidP="002A195A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5AF4AD3" w14:textId="77777777" w:rsidR="002A195A" w:rsidRPr="000F5DD3" w:rsidRDefault="002A195A" w:rsidP="002A195A">
      <w:pPr>
        <w:rPr>
          <w:rFonts w:asciiTheme="majorBidi" w:hAnsiTheme="majorBidi" w:cstheme="majorBidi"/>
          <w:sz w:val="30"/>
          <w:szCs w:val="30"/>
        </w:rPr>
      </w:pPr>
    </w:p>
    <w:p w14:paraId="1B617AD6" w14:textId="3EF9A127" w:rsidR="00B826B4" w:rsidRPr="000F5DD3" w:rsidRDefault="002A195A" w:rsidP="009155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09A8360E" w14:textId="77777777" w:rsidR="00915555" w:rsidRPr="000F5DD3" w:rsidRDefault="00915555" w:rsidP="009155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2C459C" w:rsidRPr="000F5DD3" w14:paraId="7C2E057B" w14:textId="77777777" w:rsidTr="001E0E6E">
        <w:trPr>
          <w:trHeight w:val="403"/>
        </w:trPr>
        <w:tc>
          <w:tcPr>
            <w:tcW w:w="3870" w:type="dxa"/>
          </w:tcPr>
          <w:p w14:paraId="05B22DC6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92CA17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5FA0EE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8ADBCBA" w14:textId="77777777" w:rsidR="002C459C" w:rsidRPr="000F5DD3" w:rsidRDefault="002C459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964" w:rsidRPr="000F5DD3" w14:paraId="3DFBCA58" w14:textId="77777777" w:rsidTr="001E0E6E">
        <w:trPr>
          <w:trHeight w:val="403"/>
        </w:trPr>
        <w:tc>
          <w:tcPr>
            <w:tcW w:w="3870" w:type="dxa"/>
          </w:tcPr>
          <w:p w14:paraId="0C953EB1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92BB48" w14:textId="0D503A45" w:rsidR="00FB5964" w:rsidRPr="000F5DD3" w:rsidRDefault="009A6F45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C278EBA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9B39AE" w14:textId="2087E84F" w:rsidR="00FB5964" w:rsidRPr="000F5DD3" w:rsidRDefault="009A6F45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200A652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97706" w14:textId="66AFE1C1" w:rsidR="00FB5964" w:rsidRPr="000F5DD3" w:rsidRDefault="009A6F45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657F5D9" w14:textId="77777777" w:rsidR="00FB5964" w:rsidRPr="000F5DD3" w:rsidRDefault="00FB5964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F696A" w14:textId="14BFAEAB" w:rsidR="00FB5964" w:rsidRPr="000F5DD3" w:rsidRDefault="009A6F45" w:rsidP="00FB5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66899" w:rsidRPr="000F5DD3" w14:paraId="47FCFC3D" w14:textId="77777777" w:rsidTr="001E0E6E">
        <w:trPr>
          <w:trHeight w:val="403"/>
        </w:trPr>
        <w:tc>
          <w:tcPr>
            <w:tcW w:w="3870" w:type="dxa"/>
          </w:tcPr>
          <w:p w14:paraId="7F8E6CB4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5ED3452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7E21" w:rsidRPr="000F5DD3" w14:paraId="2C5C3E07" w14:textId="77777777" w:rsidTr="001E0E6E">
        <w:trPr>
          <w:trHeight w:val="403"/>
        </w:trPr>
        <w:tc>
          <w:tcPr>
            <w:tcW w:w="3870" w:type="dxa"/>
          </w:tcPr>
          <w:p w14:paraId="4F6590D1" w14:textId="77777777" w:rsidR="00627E21" w:rsidRPr="000F5DD3" w:rsidRDefault="00627E21" w:rsidP="0062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067187E8" w14:textId="1833A55F" w:rsidR="00627E21" w:rsidRPr="000F5DD3" w:rsidRDefault="00F27ADE" w:rsidP="0062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470,</w:t>
            </w:r>
            <w:r w:rsidR="00B91FF7">
              <w:rPr>
                <w:rFonts w:asciiTheme="majorBidi" w:hAnsiTheme="majorBidi" w:cstheme="majorBidi"/>
                <w:sz w:val="30"/>
                <w:szCs w:val="30"/>
              </w:rPr>
              <w:t>637</w:t>
            </w:r>
          </w:p>
        </w:tc>
        <w:tc>
          <w:tcPr>
            <w:tcW w:w="270" w:type="dxa"/>
          </w:tcPr>
          <w:p w14:paraId="4C778AEC" w14:textId="77777777" w:rsidR="00627E21" w:rsidRPr="000F5DD3" w:rsidRDefault="00627E21" w:rsidP="0062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9700E" w14:textId="32F5E174" w:rsidR="00627E21" w:rsidRPr="000F5DD3" w:rsidRDefault="00F27ADE" w:rsidP="0062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461,264</w:t>
            </w:r>
          </w:p>
        </w:tc>
        <w:tc>
          <w:tcPr>
            <w:tcW w:w="270" w:type="dxa"/>
          </w:tcPr>
          <w:p w14:paraId="67EC8746" w14:textId="77777777" w:rsidR="00627E21" w:rsidRPr="000F5DD3" w:rsidRDefault="00627E21" w:rsidP="0062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E7F7D" w14:textId="510C6EB6" w:rsidR="00627E21" w:rsidRPr="000F5DD3" w:rsidRDefault="00F27ADE" w:rsidP="0062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462,136</w:t>
            </w:r>
          </w:p>
        </w:tc>
        <w:tc>
          <w:tcPr>
            <w:tcW w:w="270" w:type="dxa"/>
          </w:tcPr>
          <w:p w14:paraId="5F3DD04D" w14:textId="77777777" w:rsidR="00627E21" w:rsidRPr="000F5DD3" w:rsidRDefault="00627E21" w:rsidP="0062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6CF768" w14:textId="1DBE0461" w:rsidR="00627E21" w:rsidRPr="000F5DD3" w:rsidRDefault="00F27ADE" w:rsidP="00627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 w:rsidR="00627E2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</w:tr>
      <w:tr w:rsidR="00F62453" w:rsidRPr="000F5DD3" w14:paraId="0AE26B73" w14:textId="77777777" w:rsidTr="001E0E6E">
        <w:trPr>
          <w:trHeight w:val="403"/>
        </w:trPr>
        <w:tc>
          <w:tcPr>
            <w:tcW w:w="3870" w:type="dxa"/>
          </w:tcPr>
          <w:p w14:paraId="69C465F0" w14:textId="77777777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</w:tcPr>
          <w:p w14:paraId="2E878866" w14:textId="6B095E9E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603,906</w:t>
            </w:r>
          </w:p>
        </w:tc>
        <w:tc>
          <w:tcPr>
            <w:tcW w:w="270" w:type="dxa"/>
          </w:tcPr>
          <w:p w14:paraId="20886D39" w14:textId="77777777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D2F814" w14:textId="047F36FB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647,123</w:t>
            </w:r>
          </w:p>
        </w:tc>
        <w:tc>
          <w:tcPr>
            <w:tcW w:w="270" w:type="dxa"/>
          </w:tcPr>
          <w:p w14:paraId="3483DEF9" w14:textId="77777777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DC9C7" w14:textId="475575B2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603,906</w:t>
            </w:r>
          </w:p>
        </w:tc>
        <w:tc>
          <w:tcPr>
            <w:tcW w:w="270" w:type="dxa"/>
          </w:tcPr>
          <w:p w14:paraId="2602B089" w14:textId="77777777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B380F" w14:textId="3DDE8521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647,123</w:t>
            </w:r>
          </w:p>
        </w:tc>
      </w:tr>
      <w:tr w:rsidR="00F62453" w:rsidRPr="000F5DD3" w14:paraId="53BC386E" w14:textId="77777777" w:rsidTr="001E0E6E">
        <w:trPr>
          <w:trHeight w:val="403"/>
        </w:trPr>
        <w:tc>
          <w:tcPr>
            <w:tcW w:w="3870" w:type="dxa"/>
          </w:tcPr>
          <w:p w14:paraId="2B40BFA5" w14:textId="77777777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วัสดุหีบห่อและอื่น ๆ</w:t>
            </w:r>
          </w:p>
        </w:tc>
        <w:tc>
          <w:tcPr>
            <w:tcW w:w="1170" w:type="dxa"/>
          </w:tcPr>
          <w:p w14:paraId="6E04DE80" w14:textId="0D1B69E4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6,964</w:t>
            </w:r>
          </w:p>
        </w:tc>
        <w:tc>
          <w:tcPr>
            <w:tcW w:w="270" w:type="dxa"/>
          </w:tcPr>
          <w:p w14:paraId="4BD8D23B" w14:textId="77777777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05F37B" w14:textId="336B1FC8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775A8B8C" w14:textId="77777777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A88034" w14:textId="62D7DC5E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6,964</w:t>
            </w:r>
          </w:p>
        </w:tc>
        <w:tc>
          <w:tcPr>
            <w:tcW w:w="270" w:type="dxa"/>
          </w:tcPr>
          <w:p w14:paraId="464B3EF4" w14:textId="77777777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AFE57" w14:textId="2F77873C" w:rsidR="00F62453" w:rsidRPr="000F5DD3" w:rsidRDefault="00F62453" w:rsidP="00F62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238</w:t>
            </w:r>
          </w:p>
        </w:tc>
      </w:tr>
      <w:tr w:rsidR="00AD6D57" w:rsidRPr="000F5DD3" w14:paraId="0B1910DC" w14:textId="77777777" w:rsidTr="001E0E6E">
        <w:trPr>
          <w:trHeight w:val="403"/>
        </w:trPr>
        <w:tc>
          <w:tcPr>
            <w:tcW w:w="3870" w:type="dxa"/>
          </w:tcPr>
          <w:p w14:paraId="76CDB238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3AFB84" w14:textId="6FBA10F0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289,159</w:t>
            </w:r>
          </w:p>
        </w:tc>
        <w:tc>
          <w:tcPr>
            <w:tcW w:w="270" w:type="dxa"/>
          </w:tcPr>
          <w:p w14:paraId="0DCFC375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8A246F" w14:textId="1A226C83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199,909</w:t>
            </w:r>
          </w:p>
        </w:tc>
        <w:tc>
          <w:tcPr>
            <w:tcW w:w="270" w:type="dxa"/>
          </w:tcPr>
          <w:p w14:paraId="2CA4BAB9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9C238C" w14:textId="5A58E2EF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289,159</w:t>
            </w:r>
          </w:p>
        </w:tc>
        <w:tc>
          <w:tcPr>
            <w:tcW w:w="270" w:type="dxa"/>
          </w:tcPr>
          <w:p w14:paraId="6F0C919D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3B397B" w14:textId="2061D733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199,909</w:t>
            </w:r>
          </w:p>
        </w:tc>
      </w:tr>
      <w:tr w:rsidR="00AD6D57" w:rsidRPr="000F5DD3" w14:paraId="729FC1C2" w14:textId="77777777" w:rsidTr="001E0E6E">
        <w:trPr>
          <w:trHeight w:val="403"/>
        </w:trPr>
        <w:tc>
          <w:tcPr>
            <w:tcW w:w="3870" w:type="dxa"/>
          </w:tcPr>
          <w:p w14:paraId="5BA86DFC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040E0" w14:textId="3E01CE83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3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7D648F" w:rsidRPr="008B35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</w:t>
            </w:r>
            <w:r w:rsidR="005E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2415B388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95404B" w14:textId="49C3D615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1,314,534</w:t>
            </w:r>
          </w:p>
        </w:tc>
        <w:tc>
          <w:tcPr>
            <w:tcW w:w="270" w:type="dxa"/>
          </w:tcPr>
          <w:p w14:paraId="4BD07FEC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C8522F" w14:textId="494B304C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1,362,165</w:t>
            </w:r>
          </w:p>
        </w:tc>
        <w:tc>
          <w:tcPr>
            <w:tcW w:w="270" w:type="dxa"/>
          </w:tcPr>
          <w:p w14:paraId="5805998F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E0DD89" w14:textId="085E3B6B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1,306,706</w:t>
            </w:r>
          </w:p>
        </w:tc>
      </w:tr>
      <w:tr w:rsidR="00AD6D57" w:rsidRPr="000F5DD3" w14:paraId="07877ED5" w14:textId="77777777" w:rsidTr="001E0E6E">
        <w:trPr>
          <w:trHeight w:val="403"/>
        </w:trPr>
        <w:tc>
          <w:tcPr>
            <w:tcW w:w="3870" w:type="dxa"/>
          </w:tcPr>
          <w:p w14:paraId="75D92C61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887DA6" w14:textId="0137A2B5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(26,572)</w:t>
            </w:r>
          </w:p>
        </w:tc>
        <w:tc>
          <w:tcPr>
            <w:tcW w:w="270" w:type="dxa"/>
          </w:tcPr>
          <w:p w14:paraId="3A491F40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409AD7" w14:textId="7A752BA8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(39,504)</w:t>
            </w:r>
          </w:p>
        </w:tc>
        <w:tc>
          <w:tcPr>
            <w:tcW w:w="270" w:type="dxa"/>
          </w:tcPr>
          <w:p w14:paraId="2380F39D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E88C8" w14:textId="00A2AD94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(26,572)</w:t>
            </w:r>
          </w:p>
        </w:tc>
        <w:tc>
          <w:tcPr>
            <w:tcW w:w="270" w:type="dxa"/>
          </w:tcPr>
          <w:p w14:paraId="39A223B8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411320" w14:textId="60E1084C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(39,504)</w:t>
            </w:r>
          </w:p>
        </w:tc>
      </w:tr>
      <w:tr w:rsidR="00AD6D57" w:rsidRPr="000F5DD3" w14:paraId="34E2F469" w14:textId="77777777" w:rsidTr="001E0E6E">
        <w:trPr>
          <w:trHeight w:val="403"/>
        </w:trPr>
        <w:tc>
          <w:tcPr>
            <w:tcW w:w="3870" w:type="dxa"/>
          </w:tcPr>
          <w:p w14:paraId="74195A70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AF6936" w14:textId="5960A25C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1,344,</w:t>
            </w:r>
            <w:r w:rsidR="00B91F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6363ED18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8B9F91" w14:textId="5F685FA5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1,275,030</w:t>
            </w:r>
          </w:p>
        </w:tc>
        <w:tc>
          <w:tcPr>
            <w:tcW w:w="270" w:type="dxa"/>
          </w:tcPr>
          <w:p w14:paraId="06753C18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8F23F5" w14:textId="765809A3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1,335,593</w:t>
            </w:r>
          </w:p>
        </w:tc>
        <w:tc>
          <w:tcPr>
            <w:tcW w:w="270" w:type="dxa"/>
          </w:tcPr>
          <w:p w14:paraId="40635388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866F7" w14:textId="37ED7A50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1,267,202</w:t>
            </w:r>
          </w:p>
        </w:tc>
      </w:tr>
      <w:tr w:rsidR="00AD6D57" w:rsidRPr="000F5DD3" w14:paraId="65828757" w14:textId="77777777" w:rsidTr="001E0E6E">
        <w:trPr>
          <w:trHeight w:val="403"/>
        </w:trPr>
        <w:tc>
          <w:tcPr>
            <w:tcW w:w="3870" w:type="dxa"/>
          </w:tcPr>
          <w:p w14:paraId="01C74274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4D1B9B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8DD62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C1BB71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40926E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3E3829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D718E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FA4DAB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6D57" w:rsidRPr="000F5DD3" w14:paraId="42466883" w14:textId="77777777" w:rsidTr="001E0E6E">
        <w:trPr>
          <w:trHeight w:val="403"/>
        </w:trPr>
        <w:tc>
          <w:tcPr>
            <w:tcW w:w="3870" w:type="dxa"/>
          </w:tcPr>
          <w:p w14:paraId="5B8EF5DC" w14:textId="7AF644FA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ต้นทุนของสินค้าคงเหลือที่ได้รวมใน</w:t>
            </w:r>
          </w:p>
        </w:tc>
        <w:tc>
          <w:tcPr>
            <w:tcW w:w="1170" w:type="dxa"/>
          </w:tcPr>
          <w:p w14:paraId="167AF049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0E190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9F7E6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8214D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24C6F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CB006A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DB9DED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6D57" w:rsidRPr="000F5DD3" w14:paraId="5C412E0C" w14:textId="77777777" w:rsidTr="001E0E6E">
        <w:trPr>
          <w:trHeight w:val="403"/>
        </w:trPr>
        <w:tc>
          <w:tcPr>
            <w:tcW w:w="3870" w:type="dxa"/>
          </w:tcPr>
          <w:p w14:paraId="22243425" w14:textId="5C03057C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บัญชีต้นทุนขาย</w:t>
            </w:r>
          </w:p>
        </w:tc>
        <w:tc>
          <w:tcPr>
            <w:tcW w:w="1170" w:type="dxa"/>
          </w:tcPr>
          <w:p w14:paraId="61F13F03" w14:textId="24ECD05F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0B528B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A9362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A4FE3A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B9D901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6BE5A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14502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6D57" w:rsidRPr="000F5DD3" w14:paraId="2875EBF4" w14:textId="77777777" w:rsidTr="001E0E6E">
        <w:trPr>
          <w:trHeight w:val="403"/>
        </w:trPr>
        <w:tc>
          <w:tcPr>
            <w:tcW w:w="3870" w:type="dxa"/>
          </w:tcPr>
          <w:p w14:paraId="4B9077C6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</w:tcPr>
          <w:p w14:paraId="004FB29D" w14:textId="197F960E" w:rsidR="00AD6D57" w:rsidRPr="000F5DD3" w:rsidRDefault="00B61E4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B61E4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61E4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D2FA6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D2FA6">
              <w:rPr>
                <w:rFonts w:asciiTheme="majorBidi" w:hAnsiTheme="majorBidi" w:cstheme="majorBidi"/>
                <w:sz w:val="30"/>
                <w:szCs w:val="30"/>
              </w:rPr>
              <w:t>381</w:t>
            </w:r>
          </w:p>
        </w:tc>
        <w:tc>
          <w:tcPr>
            <w:tcW w:w="270" w:type="dxa"/>
          </w:tcPr>
          <w:p w14:paraId="0C83CFAF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C32B37" w14:textId="65623530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5,345,818</w:t>
            </w:r>
          </w:p>
        </w:tc>
        <w:tc>
          <w:tcPr>
            <w:tcW w:w="270" w:type="dxa"/>
          </w:tcPr>
          <w:p w14:paraId="555DBF80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887CF3" w14:textId="6150143F" w:rsidR="00AD6D57" w:rsidRPr="000F5DD3" w:rsidRDefault="002850B9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4,663,</w:t>
            </w:r>
            <w:r w:rsidR="00B91FF7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</w:tcPr>
          <w:p w14:paraId="772E3BE2" w14:textId="77777777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BC437D" w14:textId="62EAD555" w:rsidR="00AD6D57" w:rsidRPr="000F5DD3" w:rsidRDefault="00AD6D57" w:rsidP="00AD6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5,334,992</w:t>
            </w:r>
          </w:p>
        </w:tc>
      </w:tr>
      <w:tr w:rsidR="00937DA8" w:rsidRPr="000F5DD3" w14:paraId="4ADD9960" w14:textId="77777777" w:rsidTr="00FB5964">
        <w:trPr>
          <w:trHeight w:val="403"/>
        </w:trPr>
        <w:tc>
          <w:tcPr>
            <w:tcW w:w="3870" w:type="dxa"/>
            <w:vAlign w:val="bottom"/>
          </w:tcPr>
          <w:p w14:paraId="4EE9A570" w14:textId="7E2620AD" w:rsidR="00937DA8" w:rsidRPr="000F5DD3" w:rsidRDefault="00937DA8" w:rsidP="00937DA8">
            <w:pPr>
              <w:numPr>
                <w:ilvl w:val="2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  <w:tab w:val="num" w:pos="342"/>
              </w:tabs>
              <w:spacing w:line="240" w:lineRule="auto"/>
              <w:ind w:left="342" w:right="-43" w:hanging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กลับรายการปรับลดมูลค่าเป็น</w:t>
            </w:r>
          </w:p>
          <w:p w14:paraId="747CA38F" w14:textId="02DF774C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spacing w:line="240" w:lineRule="auto"/>
              <w:ind w:left="34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มูลค่าสุทธิที่คาดว่าจะได้รับ</w:t>
            </w:r>
          </w:p>
        </w:tc>
        <w:tc>
          <w:tcPr>
            <w:tcW w:w="1170" w:type="dxa"/>
            <w:vAlign w:val="bottom"/>
          </w:tcPr>
          <w:p w14:paraId="28249179" w14:textId="77AB825C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(12,932)</w:t>
            </w:r>
          </w:p>
        </w:tc>
        <w:tc>
          <w:tcPr>
            <w:tcW w:w="270" w:type="dxa"/>
            <w:vAlign w:val="bottom"/>
          </w:tcPr>
          <w:p w14:paraId="1DEDA0B5" w14:textId="77777777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8C04DB" w14:textId="11C24B85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(7,465)</w:t>
            </w:r>
          </w:p>
        </w:tc>
        <w:tc>
          <w:tcPr>
            <w:tcW w:w="270" w:type="dxa"/>
            <w:vAlign w:val="bottom"/>
          </w:tcPr>
          <w:p w14:paraId="63A311AF" w14:textId="77777777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DACFF9" w14:textId="5E257E58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(12,932)</w:t>
            </w:r>
          </w:p>
        </w:tc>
        <w:tc>
          <w:tcPr>
            <w:tcW w:w="270" w:type="dxa"/>
            <w:vAlign w:val="bottom"/>
          </w:tcPr>
          <w:p w14:paraId="0669337E" w14:textId="77777777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1B92DA" w14:textId="3859717A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(7,465)</w:t>
            </w:r>
          </w:p>
        </w:tc>
      </w:tr>
      <w:tr w:rsidR="00937DA8" w:rsidRPr="000F5DD3" w14:paraId="117A950D" w14:textId="77777777" w:rsidTr="001E0E6E">
        <w:trPr>
          <w:trHeight w:val="403"/>
        </w:trPr>
        <w:tc>
          <w:tcPr>
            <w:tcW w:w="3870" w:type="dxa"/>
          </w:tcPr>
          <w:p w14:paraId="3251CC18" w14:textId="77777777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0F94DB" w14:textId="22449759" w:rsidR="00937DA8" w:rsidRPr="000F5DD3" w:rsidRDefault="001A54B7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A5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D2F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A5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D2F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7BCE4AC1" w14:textId="77777777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6CCF8" w14:textId="261C9A51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5,338,353</w:t>
            </w:r>
          </w:p>
        </w:tc>
        <w:tc>
          <w:tcPr>
            <w:tcW w:w="270" w:type="dxa"/>
          </w:tcPr>
          <w:p w14:paraId="69C20D80" w14:textId="77777777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9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8CC54F" w14:textId="213542DA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4,650,</w:t>
            </w:r>
            <w:r w:rsidR="00BD2F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</w:p>
        </w:tc>
        <w:tc>
          <w:tcPr>
            <w:tcW w:w="270" w:type="dxa"/>
          </w:tcPr>
          <w:p w14:paraId="377A516D" w14:textId="77777777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928163" w14:textId="289F5A61" w:rsidR="00937DA8" w:rsidRPr="000F5DD3" w:rsidRDefault="00937DA8" w:rsidP="00937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20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5,327,527</w:t>
            </w:r>
          </w:p>
        </w:tc>
      </w:tr>
    </w:tbl>
    <w:p w14:paraId="26B4BE49" w14:textId="75D12E68" w:rsidR="00A22ABD" w:rsidRPr="000F5DD3" w:rsidRDefault="00A22AB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4EE2FBC" w14:textId="70AA251F" w:rsidR="00545A6D" w:rsidRPr="000F5DD3" w:rsidRDefault="00545A6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A5F10C5" w14:textId="3C132ECE" w:rsidR="00545A6D" w:rsidRPr="000F5DD3" w:rsidRDefault="00545A6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6F77B7D" w14:textId="1F493E68" w:rsidR="00545A6D" w:rsidRPr="000F5DD3" w:rsidRDefault="00545A6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C4E9396" w14:textId="3550BF8C" w:rsidR="00545A6D" w:rsidRPr="000F5DD3" w:rsidRDefault="00545A6D" w:rsidP="000F5DD3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ab/>
      </w:r>
      <w:r w:rsidRPr="000F5DD3">
        <w:rPr>
          <w:rFonts w:asciiTheme="majorBidi" w:hAnsiTheme="majorBidi" w:cstheme="majorBidi"/>
          <w:szCs w:val="30"/>
        </w:rPr>
        <w:tab/>
      </w:r>
      <w:r w:rsidRPr="000F5DD3">
        <w:rPr>
          <w:rFonts w:asciiTheme="majorBidi" w:hAnsiTheme="majorBidi" w:cstheme="majorBidi"/>
          <w:szCs w:val="30"/>
          <w:cs/>
        </w:rPr>
        <w:t>เงินลงทุนในบริษัทย่อย</w:t>
      </w:r>
    </w:p>
    <w:p w14:paraId="7D80B6C2" w14:textId="77777777" w:rsidR="00545A6D" w:rsidRPr="000F5DD3" w:rsidRDefault="00545A6D" w:rsidP="00545A6D">
      <w:pPr>
        <w:rPr>
          <w:rFonts w:asciiTheme="majorBidi" w:hAnsiTheme="majorBidi" w:cstheme="majorBidi"/>
          <w:sz w:val="30"/>
          <w:szCs w:val="30"/>
        </w:rPr>
      </w:pPr>
    </w:p>
    <w:p w14:paraId="4DF02570" w14:textId="77777777" w:rsidR="00545A6D" w:rsidRPr="000F5DD3" w:rsidRDefault="00545A6D" w:rsidP="00545A6D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7EF4B096" w14:textId="7BAE8E5B" w:rsidR="008460C8" w:rsidRPr="000F5DD3" w:rsidRDefault="008460C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9A287F" w14:textId="28E8E16C" w:rsidR="00D56697" w:rsidRPr="000F5DD3" w:rsidRDefault="00D56697" w:rsidP="00D566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0F5DD3">
        <w:rPr>
          <w:rFonts w:asciiTheme="majorBidi" w:hAnsiTheme="majorBidi" w:cstheme="majorBidi"/>
          <w:b/>
          <w:sz w:val="30"/>
          <w:szCs w:val="30"/>
        </w:rPr>
        <w:t>“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b/>
          <w:sz w:val="30"/>
          <w:szCs w:val="30"/>
        </w:rPr>
        <w:t>”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) </w:t>
      </w:r>
    </w:p>
    <w:p w14:paraId="72983E47" w14:textId="77777777" w:rsidR="00D56697" w:rsidRPr="000F5DD3" w:rsidRDefault="00D56697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C7C2685" w14:textId="7AC887E3" w:rsidR="00545A6D" w:rsidRPr="000F5DD3" w:rsidRDefault="00545A6D" w:rsidP="00545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F945F6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ยอดคงเหลือและรายการบัญชีระหว่างกิจการในกลุ่ม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</w:t>
      </w:r>
      <w:r w:rsidRPr="000F5DD3">
        <w:rPr>
          <w:rFonts w:asciiTheme="majorBidi" w:hAnsiTheme="majorBidi" w:cstheme="majorBidi"/>
          <w:sz w:val="30"/>
          <w:szCs w:val="30"/>
        </w:rPr>
        <w:t xml:space="preserve">   </w:t>
      </w: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งบการเงินรวม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41DEB9D2" w14:textId="77777777" w:rsidR="00545A6D" w:rsidRPr="000F5DD3" w:rsidRDefault="00545A6D" w:rsidP="00545A6D">
      <w:pPr>
        <w:pStyle w:val="BodyText2"/>
        <w:tabs>
          <w:tab w:val="left" w:pos="540"/>
        </w:tabs>
        <w:spacing w:line="240" w:lineRule="atLeast"/>
        <w:ind w:left="0" w:right="18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188B90B9" w14:textId="65C027ED" w:rsidR="00545A6D" w:rsidRPr="000F5DD3" w:rsidRDefault="00545A6D" w:rsidP="00545A6D">
      <w:pPr>
        <w:pStyle w:val="BodyText"/>
        <w:tabs>
          <w:tab w:val="clear" w:pos="454"/>
          <w:tab w:val="left" w:pos="540"/>
        </w:tabs>
        <w:ind w:left="540" w:right="18"/>
        <w:jc w:val="thaiDistribute"/>
        <w:rPr>
          <w:rFonts w:asciiTheme="majorBidi" w:hAnsiTheme="majorBidi" w:cstheme="majorBidi"/>
          <w:sz w:val="14"/>
          <w:szCs w:val="14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0F5DD3">
        <w:rPr>
          <w:rFonts w:asciiTheme="majorBidi" w:hAnsiTheme="majorBidi" w:cstheme="majorBidi"/>
          <w:sz w:val="30"/>
          <w:szCs w:val="30"/>
        </w:rPr>
        <w:t xml:space="preserve">  </w:t>
      </w:r>
      <w:r w:rsidRPr="000F5DD3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</w:t>
      </w:r>
      <w:r w:rsidRPr="000F5DD3">
        <w:rPr>
          <w:rFonts w:asciiTheme="majorBidi" w:hAnsiTheme="majorBidi" w:cstheme="majorBidi"/>
          <w:sz w:val="30"/>
          <w:szCs w:val="30"/>
        </w:rPr>
        <w:t xml:space="preserve">  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ควบคุม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ทุนอื่นใน</w:t>
      </w:r>
      <w:r w:rsidRPr="000F5DD3">
        <w:rPr>
          <w:rFonts w:asciiTheme="majorBidi" w:hAnsiTheme="majorBidi" w:cstheme="majorBidi"/>
          <w:sz w:val="30"/>
          <w:szCs w:val="30"/>
        </w:rPr>
        <w:t xml:space="preserve">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ส่วนของเจ้าของ</w:t>
      </w:r>
    </w:p>
    <w:p w14:paraId="3D3BBE1B" w14:textId="77777777" w:rsidR="00545A6D" w:rsidRPr="000F5DD3" w:rsidRDefault="00545A6D" w:rsidP="00545A6D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F8F4CA" w14:textId="77777777" w:rsidR="00545A6D" w:rsidRPr="000F5DD3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Pr="000F5DD3">
        <w:rPr>
          <w:rFonts w:asciiTheme="majorBidi" w:hAnsiTheme="majorBidi" w:cstheme="majorBidi"/>
          <w:sz w:val="30"/>
          <w:szCs w:val="30"/>
        </w:rPr>
        <w:t xml:space="preserve">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4D3C132" w14:textId="77777777" w:rsidR="00545A6D" w:rsidRPr="000F5DD3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DAD8D6" w14:textId="77777777" w:rsidR="00283B78" w:rsidRDefault="00545A6D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เงินปันผลรับบันทึกในกำไรหรือขาดทุนในวันที่กลุ่มบริษัท มีสิทธิได้รับเงินปันผ</w:t>
      </w:r>
      <w:r w:rsidR="00005165" w:rsidRPr="000F5DD3">
        <w:rPr>
          <w:rFonts w:asciiTheme="majorBidi" w:hAnsiTheme="majorBidi" w:cstheme="majorBidi"/>
          <w:sz w:val="30"/>
          <w:szCs w:val="30"/>
          <w:cs/>
        </w:rPr>
        <w:t>ล</w:t>
      </w:r>
      <w:r w:rsidR="000078FD" w:rsidRPr="000F5DD3">
        <w:rPr>
          <w:rFonts w:asciiTheme="majorBidi" w:hAnsiTheme="majorBidi" w:cstheme="majorBidi"/>
          <w:sz w:val="30"/>
          <w:szCs w:val="30"/>
          <w:cs/>
        </w:rPr>
        <w:t xml:space="preserve"> กรณีที่บริษัทจำหน่ายเงินลงทุนบางส่วนต้นทุนเงินลงทุนคำนวณโดย</w:t>
      </w:r>
      <w:r w:rsidR="003B3EAD" w:rsidRPr="000F5DD3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0078FD" w:rsidRPr="000F5DD3">
        <w:rPr>
          <w:rFonts w:asciiTheme="majorBidi" w:hAnsiTheme="majorBidi" w:cstheme="majorBidi"/>
          <w:sz w:val="30"/>
          <w:szCs w:val="30"/>
          <w:cs/>
        </w:rPr>
        <w:t>วิธี</w:t>
      </w:r>
      <w:r w:rsidR="003B3EAD" w:rsidRPr="000F5DD3">
        <w:rPr>
          <w:rFonts w:asciiTheme="majorBidi" w:hAnsiTheme="majorBidi" w:cstheme="majorBidi"/>
          <w:sz w:val="30"/>
          <w:szCs w:val="30"/>
          <w:cs/>
        </w:rPr>
        <w:t xml:space="preserve">ถัวเฉลี่ยถ่วงน้ำหนัก </w:t>
      </w:r>
      <w:r w:rsidR="000078FD" w:rsidRPr="000F5DD3">
        <w:rPr>
          <w:rFonts w:asciiTheme="majorBidi" w:hAnsiTheme="majorBidi" w:cstheme="majorBidi"/>
          <w:sz w:val="30"/>
          <w:szCs w:val="30"/>
          <w:cs/>
        </w:rPr>
        <w:t>กำไรขาดทุนจากการขายเงินลงทุนบันทึกในกำไรหรือขาดทุน</w:t>
      </w:r>
    </w:p>
    <w:p w14:paraId="6EF0E9E0" w14:textId="77777777" w:rsidR="000F5DD3" w:rsidRDefault="000F5DD3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2172B" w14:textId="4DBD36EC" w:rsidR="000F5DD3" w:rsidRPr="000F5DD3" w:rsidRDefault="000F5DD3" w:rsidP="00545A6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  <w:sectPr w:rsidR="000F5DD3" w:rsidRPr="000F5DD3" w:rsidSect="00944EBC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</w:sectPr>
      </w:pPr>
    </w:p>
    <w:p w14:paraId="56875E39" w14:textId="77777777" w:rsidR="00014212" w:rsidRPr="000F5DD3" w:rsidRDefault="00014212" w:rsidP="000E69F1">
      <w:pPr>
        <w:framePr w:w="14925" w:wrap="auto" w:hAnchor="text" w:x="900"/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014212" w:rsidRPr="000F5DD3" w:rsidSect="00337BE8">
          <w:headerReference w:type="default" r:id="rId12"/>
          <w:footerReference w:type="default" r:id="rId13"/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84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080"/>
        <w:gridCol w:w="1108"/>
        <w:gridCol w:w="729"/>
        <w:gridCol w:w="732"/>
        <w:gridCol w:w="677"/>
        <w:gridCol w:w="278"/>
        <w:gridCol w:w="716"/>
        <w:gridCol w:w="247"/>
        <w:gridCol w:w="649"/>
        <w:gridCol w:w="278"/>
        <w:gridCol w:w="670"/>
        <w:gridCol w:w="278"/>
        <w:gridCol w:w="705"/>
        <w:gridCol w:w="278"/>
        <w:gridCol w:w="744"/>
        <w:gridCol w:w="278"/>
        <w:gridCol w:w="667"/>
        <w:gridCol w:w="278"/>
        <w:gridCol w:w="655"/>
        <w:gridCol w:w="281"/>
        <w:gridCol w:w="652"/>
        <w:gridCol w:w="278"/>
        <w:gridCol w:w="611"/>
      </w:tblGrid>
      <w:tr w:rsidR="003F51E8" w:rsidRPr="000F5DD3" w14:paraId="1E2F85E1" w14:textId="77777777" w:rsidTr="00096A5E">
        <w:trPr>
          <w:trHeight w:val="377"/>
        </w:trPr>
        <w:tc>
          <w:tcPr>
            <w:tcW w:w="1980" w:type="dxa"/>
          </w:tcPr>
          <w:p w14:paraId="087EF329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9431003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89" w:type="dxa"/>
            <w:gridSpan w:val="22"/>
          </w:tcPr>
          <w:p w14:paraId="6CCA0BB1" w14:textId="77777777" w:rsidR="003F51E8" w:rsidRPr="000F5DD3" w:rsidRDefault="003F51E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7D58" w:rsidRPr="000F5DD3" w14:paraId="0100CFCB" w14:textId="77777777" w:rsidTr="00096A5E">
        <w:trPr>
          <w:trHeight w:val="710"/>
        </w:trPr>
        <w:tc>
          <w:tcPr>
            <w:tcW w:w="1980" w:type="dxa"/>
          </w:tcPr>
          <w:p w14:paraId="7E92E23C" w14:textId="77777777" w:rsidR="00522DEF" w:rsidRDefault="00522DEF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3DA601" w14:textId="658D7373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 w:firstLine="4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28770CE" w14:textId="77777777" w:rsidR="00522DEF" w:rsidRDefault="00522DEF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163D6C" w14:textId="63FE015E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08" w:type="dxa"/>
          </w:tcPr>
          <w:p w14:paraId="2A3F0F88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461" w:type="dxa"/>
            <w:gridSpan w:val="2"/>
          </w:tcPr>
          <w:p w14:paraId="5043B032" w14:textId="198DCC30" w:rsidR="003F51E8" w:rsidRPr="000F5DD3" w:rsidRDefault="00D227F4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  <w:r w:rsidR="00A65F7E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671" w:type="dxa"/>
            <w:gridSpan w:val="3"/>
          </w:tcPr>
          <w:p w14:paraId="1C6319E7" w14:textId="77777777" w:rsidR="00E466A7" w:rsidRDefault="00E466A7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CB4C33" w14:textId="58BE6CDC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47" w:type="dxa"/>
          </w:tcPr>
          <w:p w14:paraId="453718CB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7" w:type="dxa"/>
            <w:gridSpan w:val="3"/>
          </w:tcPr>
          <w:p w14:paraId="03712C1B" w14:textId="77777777" w:rsidR="00D66ACB" w:rsidRDefault="00D66ACB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BEFC8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</w:tcPr>
          <w:p w14:paraId="52EAF6F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7" w:type="dxa"/>
            <w:gridSpan w:val="3"/>
          </w:tcPr>
          <w:p w14:paraId="039C3D26" w14:textId="77777777" w:rsidR="00D66ACB" w:rsidRDefault="00D66ACB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119B2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8" w:type="dxa"/>
          </w:tcPr>
          <w:p w14:paraId="0D7AFCB2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00" w:type="dxa"/>
            <w:gridSpan w:val="3"/>
          </w:tcPr>
          <w:p w14:paraId="5F6A7B74" w14:textId="77777777" w:rsidR="00D66ACB" w:rsidRDefault="00D66ACB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3CE8F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- สุทธิ</w:t>
            </w:r>
          </w:p>
        </w:tc>
        <w:tc>
          <w:tcPr>
            <w:tcW w:w="281" w:type="dxa"/>
          </w:tcPr>
          <w:p w14:paraId="35C3382F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1" w:type="dxa"/>
            <w:gridSpan w:val="3"/>
          </w:tcPr>
          <w:p w14:paraId="40AC7616" w14:textId="77777777" w:rsidR="00D66ACB" w:rsidRDefault="00D66ACB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4F29BC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  <w:r w:rsidR="00150740"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</w:tr>
      <w:tr w:rsidR="009A6F45" w:rsidRPr="000F5DD3" w14:paraId="1E9F0A46" w14:textId="77777777" w:rsidTr="00096A5E">
        <w:trPr>
          <w:trHeight w:val="362"/>
        </w:trPr>
        <w:tc>
          <w:tcPr>
            <w:tcW w:w="1980" w:type="dxa"/>
          </w:tcPr>
          <w:p w14:paraId="17303E98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DE0844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50EFDCC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14:paraId="1CF585BD" w14:textId="2F6D4165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32" w:type="dxa"/>
          </w:tcPr>
          <w:p w14:paraId="121871BD" w14:textId="54D6615C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677" w:type="dxa"/>
          </w:tcPr>
          <w:p w14:paraId="4ED01D7A" w14:textId="73E22260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dxa"/>
          </w:tcPr>
          <w:p w14:paraId="2107A58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3D667F44" w14:textId="3C7BA536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7" w:type="dxa"/>
          </w:tcPr>
          <w:p w14:paraId="202D2F45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007B1C33" w14:textId="51483A28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dxa"/>
          </w:tcPr>
          <w:p w14:paraId="0DF57180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C0FEBFB" w14:textId="27D5CCD3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8" w:type="dxa"/>
          </w:tcPr>
          <w:p w14:paraId="29DCCF2B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70471B0" w14:textId="22B54834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dxa"/>
          </w:tcPr>
          <w:p w14:paraId="208A2C97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6FDD6F29" w14:textId="4B1FF16C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8" w:type="dxa"/>
          </w:tcPr>
          <w:p w14:paraId="1CFE7956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698196A8" w14:textId="6B74CC93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dxa"/>
          </w:tcPr>
          <w:p w14:paraId="2B7D90A3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0B227C62" w14:textId="75DBF2C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81" w:type="dxa"/>
          </w:tcPr>
          <w:p w14:paraId="450A73CC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3D093BCA" w14:textId="5B04CD02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8" w:type="dxa"/>
          </w:tcPr>
          <w:p w14:paraId="264796B1" w14:textId="77777777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236CC3C4" w14:textId="5A2C5282" w:rsidR="009A6F45" w:rsidRPr="000F5DD3" w:rsidRDefault="009A6F45" w:rsidP="009A6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F51E8" w:rsidRPr="000F5DD3" w14:paraId="7AE37D2A" w14:textId="77777777" w:rsidTr="00096A5E">
        <w:trPr>
          <w:trHeight w:val="377"/>
        </w:trPr>
        <w:tc>
          <w:tcPr>
            <w:tcW w:w="1980" w:type="dxa"/>
          </w:tcPr>
          <w:p w14:paraId="5659F1A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3976AE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08" w:type="dxa"/>
          </w:tcPr>
          <w:p w14:paraId="72EE043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61" w:type="dxa"/>
            <w:gridSpan w:val="2"/>
          </w:tcPr>
          <w:p w14:paraId="30240D44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220" w:type="dxa"/>
            <w:gridSpan w:val="19"/>
          </w:tcPr>
          <w:p w14:paraId="721DC38A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50740" w:rsidRPr="000F5DD3" w14:paraId="153D8263" w14:textId="77777777" w:rsidTr="00096A5E">
        <w:trPr>
          <w:trHeight w:val="362"/>
        </w:trPr>
        <w:tc>
          <w:tcPr>
            <w:tcW w:w="1980" w:type="dxa"/>
          </w:tcPr>
          <w:p w14:paraId="0445B42A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080" w:type="dxa"/>
          </w:tcPr>
          <w:p w14:paraId="011D652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5FBD93D4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06DD1AFD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B611B3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</w:tcPr>
          <w:p w14:paraId="075E4635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46B81354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1ECA609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4E79FD3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54EB32E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5E0B9151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7CD2B76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AD1CDB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DCED335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289624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0B8C4FAF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20D992CA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55E11B49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37E0996F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3E6B0FF7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1" w:type="dxa"/>
          </w:tcPr>
          <w:p w14:paraId="2C504C00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1F806A9A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</w:tcPr>
          <w:p w14:paraId="1C865E2E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69D7C215" w14:textId="77777777" w:rsidR="003F51E8" w:rsidRPr="000F5DD3" w:rsidRDefault="003F51E8" w:rsidP="003F5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2265E" w:rsidRPr="000F5DD3" w14:paraId="0A5CD36A" w14:textId="77777777" w:rsidTr="00096A5E">
        <w:trPr>
          <w:trHeight w:val="380"/>
        </w:trPr>
        <w:tc>
          <w:tcPr>
            <w:tcW w:w="1980" w:type="dxa"/>
          </w:tcPr>
          <w:p w14:paraId="73BFD2DF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อีโลฟาร์ จำกัด</w:t>
            </w:r>
          </w:p>
        </w:tc>
        <w:tc>
          <w:tcPr>
            <w:tcW w:w="1080" w:type="dxa"/>
          </w:tcPr>
          <w:p w14:paraId="2109BD15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จำหน่ายสินค้า</w:t>
            </w:r>
          </w:p>
        </w:tc>
        <w:tc>
          <w:tcPr>
            <w:tcW w:w="1108" w:type="dxa"/>
          </w:tcPr>
          <w:p w14:paraId="0DA7A314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729" w:type="dxa"/>
          </w:tcPr>
          <w:p w14:paraId="7327DE93" w14:textId="6F8DB7C2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732" w:type="dxa"/>
          </w:tcPr>
          <w:p w14:paraId="5B92A2F7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77" w:type="dxa"/>
          </w:tcPr>
          <w:p w14:paraId="2382B76C" w14:textId="44D16F8A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68C36DF8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</w:tcPr>
          <w:p w14:paraId="2C5EA4BA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47" w:type="dxa"/>
          </w:tcPr>
          <w:p w14:paraId="45E2410C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</w:tcPr>
          <w:p w14:paraId="13E63C28" w14:textId="3BBA2ADF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029E995C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96E1532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2F2FF08A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D2BB2A7" w14:textId="78B7EDC6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071864F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</w:tcPr>
          <w:p w14:paraId="4E3A7624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3D31D38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</w:tcPr>
          <w:p w14:paraId="4514B487" w14:textId="1FA5BDFC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65E67F3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</w:tcPr>
          <w:p w14:paraId="2EC6A501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15B4D508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</w:tcPr>
          <w:p w14:paraId="555D5A30" w14:textId="08E21BE2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959CBCF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</w:tcPr>
          <w:p w14:paraId="04ECC561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2265E" w:rsidRPr="000F5DD3" w14:paraId="3BE2CFFC" w14:textId="77777777" w:rsidTr="00096A5E">
        <w:trPr>
          <w:trHeight w:val="362"/>
        </w:trPr>
        <w:tc>
          <w:tcPr>
            <w:tcW w:w="1980" w:type="dxa"/>
          </w:tcPr>
          <w:p w14:paraId="26272D53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</w:tcPr>
          <w:p w14:paraId="48029C3F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8" w:type="dxa"/>
          </w:tcPr>
          <w:p w14:paraId="27310796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" w:type="dxa"/>
          </w:tcPr>
          <w:p w14:paraId="1EFCD225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2" w:type="dxa"/>
          </w:tcPr>
          <w:p w14:paraId="6416A84F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dxa"/>
            <w:tcBorders>
              <w:bottom w:val="nil"/>
            </w:tcBorders>
          </w:tcPr>
          <w:p w14:paraId="5443DADB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8" w:type="dxa"/>
            <w:tcBorders>
              <w:bottom w:val="nil"/>
            </w:tcBorders>
          </w:tcPr>
          <w:p w14:paraId="4A2FDC93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292DC527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5BF12329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9" w:type="dxa"/>
            <w:tcBorders>
              <w:top w:val="single" w:sz="4" w:space="0" w:color="auto"/>
              <w:bottom w:val="double" w:sz="4" w:space="0" w:color="auto"/>
            </w:tcBorders>
          </w:tcPr>
          <w:p w14:paraId="4CDECC5D" w14:textId="700B75FD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1A52D7EA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  <w:tcBorders>
              <w:top w:val="single" w:sz="4" w:space="0" w:color="auto"/>
              <w:bottom w:val="double" w:sz="4" w:space="0" w:color="auto"/>
            </w:tcBorders>
          </w:tcPr>
          <w:p w14:paraId="7731F476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90" w:right="-10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527C4582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double" w:sz="4" w:space="0" w:color="auto"/>
            </w:tcBorders>
          </w:tcPr>
          <w:p w14:paraId="048362C6" w14:textId="4329C62E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3F70F18A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0A08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6F60B902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6CA67557" w14:textId="34762C63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78" w:type="dxa"/>
          </w:tcPr>
          <w:p w14:paraId="48F06EEF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</w:tcPr>
          <w:p w14:paraId="4ADCA90E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60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10,000</w:t>
            </w:r>
          </w:p>
        </w:tc>
        <w:tc>
          <w:tcPr>
            <w:tcW w:w="281" w:type="dxa"/>
          </w:tcPr>
          <w:p w14:paraId="0E4E5CF3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double" w:sz="4" w:space="0" w:color="auto"/>
            </w:tcBorders>
          </w:tcPr>
          <w:p w14:paraId="6F50881A" w14:textId="655461B3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</w:tcPr>
          <w:p w14:paraId="7F8245A0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43B618D1" w14:textId="77777777" w:rsidR="0042265E" w:rsidRPr="000F5DD3" w:rsidRDefault="0042265E" w:rsidP="00422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</w:tr>
    </w:tbl>
    <w:p w14:paraId="234D6B14" w14:textId="77777777" w:rsidR="00697937" w:rsidRPr="000F5DD3" w:rsidRDefault="00697937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F2C367B" w14:textId="77777777" w:rsidR="00697937" w:rsidRPr="000F5DD3" w:rsidRDefault="00697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6CC4C79" w14:textId="77777777" w:rsidR="00640404" w:rsidRPr="000F5DD3" w:rsidRDefault="00640404" w:rsidP="0015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640404" w:rsidRPr="000F5DD3" w:rsidSect="00944EBC">
          <w:headerReference w:type="default" r:id="rId16"/>
          <w:footerReference w:type="default" r:id="rId17"/>
          <w:headerReference w:type="first" r:id="rId18"/>
          <w:footerReference w:type="first" r:id="rId19"/>
          <w:type w:val="continuous"/>
          <w:pgSz w:w="16834" w:h="11909" w:orient="landscape" w:code="9"/>
          <w:pgMar w:top="691" w:right="864" w:bottom="576" w:left="864" w:header="720" w:footer="720" w:gutter="0"/>
          <w:cols w:space="720"/>
          <w:docGrid w:linePitch="245"/>
        </w:sectPr>
      </w:pPr>
    </w:p>
    <w:p w14:paraId="6296B6D5" w14:textId="31A7618C" w:rsidR="0076038E" w:rsidRPr="000F5DD3" w:rsidRDefault="001E0E6E" w:rsidP="00C761F2">
      <w:pPr>
        <w:pStyle w:val="Heading1"/>
        <w:numPr>
          <w:ilvl w:val="0"/>
          <w:numId w:val="23"/>
        </w:numPr>
        <w:ind w:left="450" w:hanging="45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 xml:space="preserve">  </w:t>
      </w:r>
      <w:r w:rsidR="0076038E" w:rsidRPr="000F5DD3">
        <w:rPr>
          <w:rFonts w:asciiTheme="majorBidi" w:hAnsiTheme="majorBidi" w:cstheme="majorBidi"/>
          <w:szCs w:val="30"/>
          <w:cs/>
        </w:rPr>
        <w:t xml:space="preserve">อสังหาริมทรัพย์เพื่อการลงทุน </w:t>
      </w:r>
    </w:p>
    <w:p w14:paraId="7D5604BB" w14:textId="68008812" w:rsidR="00E02DE0" w:rsidRPr="000F5DD3" w:rsidRDefault="00E02DE0" w:rsidP="00E02DE0">
      <w:pPr>
        <w:rPr>
          <w:rFonts w:asciiTheme="majorBidi" w:hAnsiTheme="majorBidi" w:cstheme="majorBidi"/>
          <w:sz w:val="30"/>
          <w:szCs w:val="30"/>
        </w:rPr>
      </w:pPr>
    </w:p>
    <w:p w14:paraId="46A918E3" w14:textId="39C1D31A" w:rsidR="00E02DE0" w:rsidRPr="000F5DD3" w:rsidRDefault="00E02DE0" w:rsidP="00E02DE0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BCC7040" w14:textId="4CFB1EFE" w:rsidR="00111FC6" w:rsidRPr="000F5DD3" w:rsidRDefault="00111FC6" w:rsidP="00E02DE0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3EDC317C" w14:textId="1B4EA312" w:rsidR="00111FC6" w:rsidRPr="000F5DD3" w:rsidRDefault="00111FC6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อสังหาริมทรัพย์เพื่อการลงทุนแสดงในราคาทุนหักค่าเสื่อมราคาสะสมและขาดทุนจากการด้อยค่า  ต้นทุนรวมค่าใช้จ่ายทางตรงเพื่อให้ได้มาซึ่งอสังหาริมทรัพย์เพื่อการลงทุน </w:t>
      </w:r>
    </w:p>
    <w:p w14:paraId="46434181" w14:textId="1D34C0EA" w:rsidR="008D46BB" w:rsidRPr="000F5DD3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CD0F3" w14:textId="20E49E91" w:rsidR="008D46BB" w:rsidRPr="000F5DD3" w:rsidRDefault="008D46BB" w:rsidP="008D46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ค่าเสื่อมราคาคำนวณโดยวิธีเส้นตรงตามอายุการให้ประโยชน์โดยประมาณของอาคารจำนวน </w:t>
      </w:r>
      <w:r w:rsidRPr="000F5DD3">
        <w:rPr>
          <w:rFonts w:asciiTheme="majorBidi" w:hAnsiTheme="majorBidi" w:cstheme="majorBidi"/>
          <w:sz w:val="30"/>
          <w:szCs w:val="30"/>
        </w:rPr>
        <w:t xml:space="preserve">20 </w:t>
      </w:r>
      <w:r w:rsidRPr="000F5DD3">
        <w:rPr>
          <w:rFonts w:asciiTheme="majorBidi" w:hAnsiTheme="majorBidi" w:cstheme="majorBidi"/>
          <w:sz w:val="30"/>
          <w:szCs w:val="30"/>
          <w:cs/>
        </w:rPr>
        <w:t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</w:t>
      </w:r>
      <w:r w:rsidRPr="00BD30FA">
        <w:rPr>
          <w:rFonts w:asciiTheme="majorBidi" w:hAnsiTheme="majorBidi" w:cstheme="majorBidi"/>
          <w:sz w:val="30"/>
          <w:szCs w:val="30"/>
          <w:cs/>
        </w:rPr>
        <w:t>ก่อสร้าง</w:t>
      </w:r>
      <w:r w:rsidR="00BD30FA" w:rsidRPr="00BD30FA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BD99CB0" w14:textId="178F7EEE" w:rsidR="008D46BB" w:rsidRPr="000F5DD3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522A9" w14:textId="1B0FA20F" w:rsidR="008D46BB" w:rsidRPr="000F5DD3" w:rsidRDefault="008D46BB" w:rsidP="00111F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AF0F0A1" w14:textId="77777777" w:rsidR="0076038E" w:rsidRPr="000F5DD3" w:rsidRDefault="0076038E" w:rsidP="000E69F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68" w:type="dxa"/>
        <w:tblInd w:w="423" w:type="dxa"/>
        <w:tblLook w:val="01E0" w:firstRow="1" w:lastRow="1" w:firstColumn="1" w:lastColumn="1" w:noHBand="0" w:noVBand="0"/>
      </w:tblPr>
      <w:tblGrid>
        <w:gridCol w:w="3918"/>
        <w:gridCol w:w="1110"/>
        <w:gridCol w:w="299"/>
        <w:gridCol w:w="1112"/>
        <w:gridCol w:w="266"/>
        <w:gridCol w:w="1146"/>
        <w:gridCol w:w="269"/>
        <w:gridCol w:w="1148"/>
      </w:tblGrid>
      <w:tr w:rsidR="00B13482" w:rsidRPr="000F5DD3" w14:paraId="6CCC3819" w14:textId="77777777" w:rsidTr="008A1F27">
        <w:trPr>
          <w:tblHeader/>
        </w:trPr>
        <w:tc>
          <w:tcPr>
            <w:tcW w:w="3918" w:type="dxa"/>
          </w:tcPr>
          <w:p w14:paraId="184C35DE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3EBB5646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3E97FFD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1FDFEE78" w14:textId="77777777" w:rsidR="00B13482" w:rsidRPr="000F5DD3" w:rsidRDefault="00B1348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E7025" w:rsidRPr="000F5DD3" w14:paraId="7A3EBF5F" w14:textId="77777777" w:rsidTr="008A1F27">
        <w:trPr>
          <w:tblHeader/>
        </w:trPr>
        <w:tc>
          <w:tcPr>
            <w:tcW w:w="3918" w:type="dxa"/>
          </w:tcPr>
          <w:p w14:paraId="7191145C" w14:textId="77777777" w:rsidR="00DE7025" w:rsidRPr="000F5DD3" w:rsidRDefault="00DE7025" w:rsidP="008770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65C7023C" w14:textId="22C1AE52" w:rsidR="00DE7025" w:rsidRPr="000F5DD3" w:rsidRDefault="009A6F4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2566</w:t>
            </w:r>
          </w:p>
        </w:tc>
        <w:tc>
          <w:tcPr>
            <w:tcW w:w="299" w:type="dxa"/>
          </w:tcPr>
          <w:p w14:paraId="1EAD9888" w14:textId="77777777" w:rsidR="00DE7025" w:rsidRPr="000F5DD3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4C15FFE" w14:textId="133118BA" w:rsidR="00DE7025" w:rsidRPr="000F5DD3" w:rsidRDefault="009A6F4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098C4ACD" w14:textId="77777777" w:rsidR="00DE7025" w:rsidRPr="000F5DD3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661E3E70" w14:textId="15C9E535" w:rsidR="00DE7025" w:rsidRPr="000F5DD3" w:rsidRDefault="009A6F4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2566</w:t>
            </w:r>
          </w:p>
        </w:tc>
        <w:tc>
          <w:tcPr>
            <w:tcW w:w="269" w:type="dxa"/>
          </w:tcPr>
          <w:p w14:paraId="314E2FB9" w14:textId="77777777" w:rsidR="00DE7025" w:rsidRPr="000F5DD3" w:rsidRDefault="00DE702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F89884D" w14:textId="565DE1EC" w:rsidR="00DE7025" w:rsidRPr="000F5DD3" w:rsidRDefault="009A6F45" w:rsidP="00DE70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66899" w:rsidRPr="000F5DD3" w14:paraId="6195B500" w14:textId="77777777" w:rsidTr="008A1F27">
        <w:trPr>
          <w:tblHeader/>
        </w:trPr>
        <w:tc>
          <w:tcPr>
            <w:tcW w:w="3918" w:type="dxa"/>
          </w:tcPr>
          <w:p w14:paraId="544091B4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50" w:type="dxa"/>
            <w:gridSpan w:val="7"/>
          </w:tcPr>
          <w:p w14:paraId="4C227956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6899" w:rsidRPr="000F5DD3" w14:paraId="1D579636" w14:textId="77777777" w:rsidTr="008A1F27">
        <w:tc>
          <w:tcPr>
            <w:tcW w:w="3918" w:type="dxa"/>
          </w:tcPr>
          <w:p w14:paraId="474DBC42" w14:textId="77777777" w:rsidR="00666899" w:rsidRPr="000F5DD3" w:rsidRDefault="00666899" w:rsidP="0066689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10" w:type="dxa"/>
          </w:tcPr>
          <w:p w14:paraId="0C3C021A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</w:tcPr>
          <w:p w14:paraId="752955EA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2" w:type="dxa"/>
          </w:tcPr>
          <w:p w14:paraId="4DD1F43C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A936FF3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553A8210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9C6FE9" w14:textId="77777777" w:rsidR="00666899" w:rsidRPr="000F5DD3" w:rsidRDefault="00666899" w:rsidP="00666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4C7E1E27" w14:textId="77777777" w:rsidR="00666899" w:rsidRPr="000F5DD3" w:rsidRDefault="00666899" w:rsidP="0066689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563" w:rsidRPr="000F5DD3" w14:paraId="231F923F" w14:textId="77777777" w:rsidTr="00AC536E">
        <w:tc>
          <w:tcPr>
            <w:tcW w:w="3918" w:type="dxa"/>
          </w:tcPr>
          <w:p w14:paraId="442A5981" w14:textId="77777777" w:rsidR="00D67563" w:rsidRPr="000F5DD3" w:rsidRDefault="00D67563" w:rsidP="00D675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7B87312" w14:textId="5BF71D1C" w:rsidR="00D67563" w:rsidRPr="00AC536E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="00481357"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81357"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</w:t>
            </w:r>
            <w:r w:rsidR="009B1C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6A233EC5" w14:textId="77777777" w:rsidR="00D67563" w:rsidRPr="00AC536E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52C0579" w14:textId="5F682D2B" w:rsidR="00D67563" w:rsidRPr="00AC536E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481357" w:rsidRPr="00AC53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481357"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</w:t>
            </w:r>
            <w:r w:rsidR="009B1C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66" w:type="dxa"/>
            <w:vAlign w:val="bottom"/>
          </w:tcPr>
          <w:p w14:paraId="64DAE11A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3BFA7CBC" w14:textId="485D31E9" w:rsidR="00D67563" w:rsidRPr="000F5DD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A6F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153,484</w:t>
            </w:r>
          </w:p>
        </w:tc>
        <w:tc>
          <w:tcPr>
            <w:tcW w:w="269" w:type="dxa"/>
            <w:vAlign w:val="bottom"/>
          </w:tcPr>
          <w:p w14:paraId="13900D6B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185F8289" w14:textId="34003AA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159,494</w:t>
            </w:r>
          </w:p>
        </w:tc>
      </w:tr>
      <w:tr w:rsidR="00123BDB" w:rsidRPr="000F5DD3" w14:paraId="529FEA03" w14:textId="77777777" w:rsidTr="00AC536E">
        <w:tc>
          <w:tcPr>
            <w:tcW w:w="3918" w:type="dxa"/>
          </w:tcPr>
          <w:p w14:paraId="17AAC08F" w14:textId="4356E0C2" w:rsidR="00123BDB" w:rsidRPr="00F12952" w:rsidRDefault="00123BDB" w:rsidP="00123B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D25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CA9E94C" w14:textId="54B4442B" w:rsidR="00123BDB" w:rsidRPr="00AC536E" w:rsidRDefault="00123BDB" w:rsidP="00123BD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6D67B6B0" w14:textId="77777777" w:rsidR="00123BDB" w:rsidRPr="00AC536E" w:rsidRDefault="00123BDB" w:rsidP="00123BD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ED872FA" w14:textId="748D13C5" w:rsidR="00123BDB" w:rsidRPr="00AC536E" w:rsidRDefault="00123BDB" w:rsidP="00123BD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1,824</w:t>
            </w:r>
          </w:p>
        </w:tc>
        <w:tc>
          <w:tcPr>
            <w:tcW w:w="266" w:type="dxa"/>
            <w:vAlign w:val="bottom"/>
          </w:tcPr>
          <w:p w14:paraId="10BFB02C" w14:textId="77777777" w:rsidR="00123BDB" w:rsidRPr="00F12952" w:rsidRDefault="00123BDB" w:rsidP="00123BD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6" w:type="dxa"/>
            <w:vAlign w:val="bottom"/>
          </w:tcPr>
          <w:p w14:paraId="24D6492D" w14:textId="40E94574" w:rsidR="00123BDB" w:rsidRPr="00F12952" w:rsidRDefault="00123BDB" w:rsidP="00123BD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BC1F7DF" w14:textId="77777777" w:rsidR="00123BDB" w:rsidRPr="00F12952" w:rsidRDefault="00123BDB" w:rsidP="00123BD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48" w:type="dxa"/>
            <w:vAlign w:val="bottom"/>
          </w:tcPr>
          <w:p w14:paraId="6B4F0C83" w14:textId="5CC60F87" w:rsidR="00123BDB" w:rsidRPr="00F12952" w:rsidRDefault="00123BDB" w:rsidP="00123BD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123BDB" w:rsidRPr="000F5DD3" w14:paraId="66EF5EFD" w14:textId="77777777" w:rsidTr="00AC536E">
        <w:tc>
          <w:tcPr>
            <w:tcW w:w="3918" w:type="dxa"/>
          </w:tcPr>
          <w:p w14:paraId="067EB837" w14:textId="466E7B1B" w:rsidR="00123BDB" w:rsidRPr="000F5DD3" w:rsidRDefault="00123BDB" w:rsidP="00123BD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9A6F45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ออก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66DCCC1" w14:textId="7CC621AF" w:rsidR="00123BDB" w:rsidRPr="00AC536E" w:rsidRDefault="00123BDB" w:rsidP="00123BD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7D54D97B" w14:textId="77777777" w:rsidR="00123BDB" w:rsidRPr="00AC536E" w:rsidRDefault="00123BDB" w:rsidP="00123BD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B284DED" w14:textId="1D87D186" w:rsidR="00123BDB" w:rsidRPr="00AC536E" w:rsidRDefault="00123BDB" w:rsidP="00123BDB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C536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(6,010)</w:t>
            </w:r>
          </w:p>
        </w:tc>
        <w:tc>
          <w:tcPr>
            <w:tcW w:w="266" w:type="dxa"/>
            <w:vAlign w:val="bottom"/>
          </w:tcPr>
          <w:p w14:paraId="14425BE3" w14:textId="77777777" w:rsidR="00123BDB" w:rsidRPr="000F5DD3" w:rsidRDefault="00123BDB" w:rsidP="00123BD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0CBBE53" w14:textId="21B4C434" w:rsidR="00123BDB" w:rsidRPr="000F5DD3" w:rsidRDefault="00123BDB" w:rsidP="00123BD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33514C19" w14:textId="77777777" w:rsidR="00123BDB" w:rsidRPr="000F5DD3" w:rsidRDefault="00123BDB" w:rsidP="00123BD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0E11BAB" w14:textId="1FF963B3" w:rsidR="00123BDB" w:rsidRPr="000F5DD3" w:rsidRDefault="00123BDB" w:rsidP="00123BD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(6,010)</w:t>
            </w:r>
          </w:p>
        </w:tc>
      </w:tr>
      <w:tr w:rsidR="00D67563" w:rsidRPr="000F5DD3" w14:paraId="3753186C" w14:textId="77777777" w:rsidTr="00AC536E">
        <w:tc>
          <w:tcPr>
            <w:tcW w:w="3918" w:type="dxa"/>
          </w:tcPr>
          <w:p w14:paraId="0D3A3183" w14:textId="60B84EA8" w:rsidR="00D67563" w:rsidRPr="000F5DD3" w:rsidRDefault="00D67563" w:rsidP="00D675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A3207" w14:textId="45382EED" w:rsidR="00D67563" w:rsidRPr="00F447AB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C53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  <w:r w:rsidR="00AC536E" w:rsidRPr="00AC53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AC53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C536E" w:rsidRPr="00AC53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  <w:r w:rsidR="009B1C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99" w:type="dxa"/>
            <w:shd w:val="clear" w:color="auto" w:fill="auto"/>
            <w:vAlign w:val="bottom"/>
          </w:tcPr>
          <w:p w14:paraId="2CADFC4D" w14:textId="77777777" w:rsidR="00D67563" w:rsidRPr="00AC536E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4F3EF" w14:textId="368E6EC7" w:rsidR="00D67563" w:rsidRPr="00AC536E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C53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</w:t>
            </w:r>
            <w:r w:rsidR="00481357" w:rsidRPr="00AC53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AC53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481357" w:rsidRPr="00AC536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  <w:r w:rsidR="009B1C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66" w:type="dxa"/>
            <w:vAlign w:val="bottom"/>
          </w:tcPr>
          <w:p w14:paraId="1DFEE920" w14:textId="77777777" w:rsidR="00D67563" w:rsidRPr="00D6756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2272C" w14:textId="75DC4101" w:rsidR="00D67563" w:rsidRPr="00D6756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756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153,484</w:t>
            </w:r>
          </w:p>
        </w:tc>
        <w:tc>
          <w:tcPr>
            <w:tcW w:w="269" w:type="dxa"/>
            <w:vAlign w:val="bottom"/>
          </w:tcPr>
          <w:p w14:paraId="1FE5A5D1" w14:textId="77777777" w:rsidR="00D67563" w:rsidRPr="00D6756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70CCE" w14:textId="6E92D505" w:rsidR="00D67563" w:rsidRPr="00D6756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756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153,484</w:t>
            </w:r>
          </w:p>
        </w:tc>
      </w:tr>
      <w:tr w:rsidR="00D67563" w:rsidRPr="000F5DD3" w14:paraId="01DF9ABC" w14:textId="77777777" w:rsidTr="008A1F27">
        <w:tc>
          <w:tcPr>
            <w:tcW w:w="3918" w:type="dxa"/>
          </w:tcPr>
          <w:p w14:paraId="09DCBC0F" w14:textId="77777777" w:rsidR="00D67563" w:rsidRPr="000F5DD3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10" w:type="dxa"/>
          </w:tcPr>
          <w:p w14:paraId="7427303C" w14:textId="77777777" w:rsidR="00D67563" w:rsidRPr="00F81E59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99" w:type="dxa"/>
          </w:tcPr>
          <w:p w14:paraId="1E72751F" w14:textId="77777777" w:rsidR="00D67563" w:rsidRPr="00F81E59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12" w:type="dxa"/>
          </w:tcPr>
          <w:p w14:paraId="2803DB8A" w14:textId="77777777" w:rsidR="00D67563" w:rsidRPr="00F81E59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16"/>
                <w:szCs w:val="16"/>
                <w:highlight w:val="yellow"/>
              </w:rPr>
            </w:pPr>
          </w:p>
        </w:tc>
        <w:tc>
          <w:tcPr>
            <w:tcW w:w="266" w:type="dxa"/>
          </w:tcPr>
          <w:p w14:paraId="3709F63B" w14:textId="77777777" w:rsidR="00D67563" w:rsidRPr="000F5DD3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46" w:type="dxa"/>
          </w:tcPr>
          <w:p w14:paraId="1437F8A6" w14:textId="77777777" w:rsidR="00D67563" w:rsidRPr="000F5DD3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269" w:type="dxa"/>
          </w:tcPr>
          <w:p w14:paraId="424AA928" w14:textId="77777777" w:rsidR="00D67563" w:rsidRPr="000F5DD3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  <w:tc>
          <w:tcPr>
            <w:tcW w:w="1148" w:type="dxa"/>
          </w:tcPr>
          <w:p w14:paraId="45484DDB" w14:textId="77777777" w:rsidR="00D67563" w:rsidRPr="000F5DD3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16"/>
                <w:szCs w:val="16"/>
              </w:rPr>
            </w:pPr>
          </w:p>
        </w:tc>
      </w:tr>
      <w:tr w:rsidR="00D67563" w:rsidRPr="000F5DD3" w14:paraId="406B93A2" w14:textId="77777777" w:rsidTr="008A1F27">
        <w:tc>
          <w:tcPr>
            <w:tcW w:w="3918" w:type="dxa"/>
          </w:tcPr>
          <w:p w14:paraId="7A3FDF68" w14:textId="77777777" w:rsidR="00D67563" w:rsidRPr="000F5DD3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110" w:type="dxa"/>
          </w:tcPr>
          <w:p w14:paraId="7F6A9310" w14:textId="77777777" w:rsidR="00D67563" w:rsidRPr="00F81E59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99" w:type="dxa"/>
          </w:tcPr>
          <w:p w14:paraId="3698CE84" w14:textId="77777777" w:rsidR="00D67563" w:rsidRPr="00F81E59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</w:tcPr>
          <w:p w14:paraId="1F37619E" w14:textId="77777777" w:rsidR="00D67563" w:rsidRPr="00F81E59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66" w:type="dxa"/>
          </w:tcPr>
          <w:p w14:paraId="2AA89EB3" w14:textId="77777777" w:rsidR="00D67563" w:rsidRPr="000F5DD3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21DD0AA0" w14:textId="77777777" w:rsidR="00D67563" w:rsidRPr="000F5DD3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37ED6E8C" w14:textId="77777777" w:rsidR="00D67563" w:rsidRPr="000F5DD3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AB6C335" w14:textId="77777777" w:rsidR="00D67563" w:rsidRPr="000F5DD3" w:rsidRDefault="00D67563" w:rsidP="00D675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67563" w:rsidRPr="000F5DD3" w14:paraId="7082213F" w14:textId="77777777" w:rsidTr="008A1F27">
        <w:tc>
          <w:tcPr>
            <w:tcW w:w="3918" w:type="dxa"/>
          </w:tcPr>
          <w:p w14:paraId="7A0B7D59" w14:textId="77777777" w:rsidR="00D67563" w:rsidRPr="000F5DD3" w:rsidRDefault="00D67563" w:rsidP="00D675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10" w:type="dxa"/>
            <w:vAlign w:val="bottom"/>
          </w:tcPr>
          <w:p w14:paraId="25D4B4D2" w14:textId="1B0B241D" w:rsidR="00D67563" w:rsidRPr="00587407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874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9951C7" w:rsidRPr="005874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5874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9951C7" w:rsidRPr="0058740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</w:t>
            </w:r>
            <w:r w:rsidR="009B1C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99" w:type="dxa"/>
            <w:vAlign w:val="bottom"/>
          </w:tcPr>
          <w:p w14:paraId="6C29AEEF" w14:textId="77777777" w:rsidR="00D67563" w:rsidRPr="00F81E59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vAlign w:val="bottom"/>
          </w:tcPr>
          <w:p w14:paraId="1628EE14" w14:textId="64992FC5" w:rsidR="00D67563" w:rsidRPr="00D645C8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645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="00CA3079" w:rsidRPr="00D645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Pr="00D645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CA3079" w:rsidRPr="00D645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92</w:t>
            </w:r>
            <w:r w:rsidR="009B1C8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</w:p>
        </w:tc>
        <w:tc>
          <w:tcPr>
            <w:tcW w:w="266" w:type="dxa"/>
            <w:vAlign w:val="bottom"/>
          </w:tcPr>
          <w:p w14:paraId="3B42346E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5E23E84" w14:textId="65FE6FB4" w:rsidR="00D67563" w:rsidRPr="000F5DD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9A6F45">
              <w:rPr>
                <w:rFonts w:asciiTheme="majorBidi" w:hAnsiTheme="majorBidi" w:cstheme="majorBidi"/>
                <w:sz w:val="30"/>
                <w:szCs w:val="30"/>
              </w:rPr>
              <w:t>23,998</w:t>
            </w:r>
          </w:p>
        </w:tc>
        <w:tc>
          <w:tcPr>
            <w:tcW w:w="269" w:type="dxa"/>
            <w:vAlign w:val="bottom"/>
          </w:tcPr>
          <w:p w14:paraId="03855700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2D675705" w14:textId="1CE5B0D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23,92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D67563" w:rsidRPr="000F5DD3" w14:paraId="19DD9880" w14:textId="77777777" w:rsidTr="008A1F27">
        <w:tc>
          <w:tcPr>
            <w:tcW w:w="3918" w:type="dxa"/>
          </w:tcPr>
          <w:p w14:paraId="4B426433" w14:textId="77777777" w:rsidR="00D67563" w:rsidRPr="000F5DD3" w:rsidRDefault="00D67563" w:rsidP="00D6756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10" w:type="dxa"/>
            <w:vAlign w:val="bottom"/>
          </w:tcPr>
          <w:p w14:paraId="4D0ACB2C" w14:textId="350E94AB" w:rsidR="00D67563" w:rsidRPr="00587407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</w:rPr>
            </w:pPr>
            <w:r w:rsidRPr="00587407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99" w:type="dxa"/>
            <w:vAlign w:val="bottom"/>
          </w:tcPr>
          <w:p w14:paraId="32213E3D" w14:textId="77777777" w:rsidR="00D67563" w:rsidRPr="00F81E59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vAlign w:val="bottom"/>
          </w:tcPr>
          <w:p w14:paraId="405D692D" w14:textId="3B2751FF" w:rsidR="00D67563" w:rsidRPr="00D645C8" w:rsidRDefault="00D67563" w:rsidP="00D67563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303" w:right="-237"/>
              <w:rPr>
                <w:rFonts w:asciiTheme="majorBidi" w:hAnsiTheme="majorBidi" w:cstheme="majorBidi"/>
                <w:sz w:val="30"/>
                <w:szCs w:val="30"/>
              </w:rPr>
            </w:pPr>
            <w:r w:rsidRPr="00D645C8"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66" w:type="dxa"/>
            <w:vAlign w:val="bottom"/>
          </w:tcPr>
          <w:p w14:paraId="5A98B3F8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2F3D1C05" w14:textId="11CF51F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69" w:type="dxa"/>
            <w:vAlign w:val="bottom"/>
          </w:tcPr>
          <w:p w14:paraId="5668A702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7DBE49A" w14:textId="39A34908" w:rsidR="00D67563" w:rsidRPr="000F5DD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67563" w:rsidRPr="000F5DD3" w14:paraId="37C331DF" w14:textId="77777777" w:rsidTr="008A1F27">
        <w:tc>
          <w:tcPr>
            <w:tcW w:w="3918" w:type="dxa"/>
          </w:tcPr>
          <w:p w14:paraId="653034F3" w14:textId="77777777" w:rsidR="00D67563" w:rsidRPr="000F5DD3" w:rsidRDefault="00D67563" w:rsidP="00D675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C2EF0" w14:textId="48FDE8E6" w:rsidR="00D67563" w:rsidRPr="00587407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874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9951C7" w:rsidRPr="005874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Pr="005874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9951C7" w:rsidRPr="0058740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04</w:t>
            </w:r>
            <w:r w:rsidR="009B1C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99" w:type="dxa"/>
            <w:vAlign w:val="bottom"/>
          </w:tcPr>
          <w:p w14:paraId="22516CCE" w14:textId="77777777" w:rsidR="00D67563" w:rsidRPr="00F81E59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7D67B" w14:textId="115EA83F" w:rsidR="00D67563" w:rsidRPr="00D645C8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45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F762B7" w:rsidRPr="00D645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D645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F762B7" w:rsidRPr="00D645C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</w:t>
            </w:r>
            <w:r w:rsidR="009B1C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66" w:type="dxa"/>
            <w:vAlign w:val="bottom"/>
          </w:tcPr>
          <w:p w14:paraId="157BF6A4" w14:textId="77777777" w:rsidR="00D67563" w:rsidRPr="00D6756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B1AFC5" w14:textId="1C70FA99" w:rsidR="00D67563" w:rsidRPr="00D6756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5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24,043</w:t>
            </w:r>
          </w:p>
        </w:tc>
        <w:tc>
          <w:tcPr>
            <w:tcW w:w="269" w:type="dxa"/>
            <w:vAlign w:val="bottom"/>
          </w:tcPr>
          <w:p w14:paraId="6EB0E943" w14:textId="77777777" w:rsidR="00D67563" w:rsidRPr="00D6756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A13C" w14:textId="4B5E6FF6" w:rsidR="00D67563" w:rsidRPr="00D6756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75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23,998</w:t>
            </w:r>
          </w:p>
        </w:tc>
      </w:tr>
      <w:tr w:rsidR="00D67563" w:rsidRPr="000F5DD3" w14:paraId="533EAB0C" w14:textId="77777777" w:rsidTr="008A1F27">
        <w:tc>
          <w:tcPr>
            <w:tcW w:w="3918" w:type="dxa"/>
          </w:tcPr>
          <w:p w14:paraId="565CFEE5" w14:textId="77777777" w:rsidR="00D67563" w:rsidRPr="000F5DD3" w:rsidRDefault="00D67563" w:rsidP="00D675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48AB6A96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99" w:type="dxa"/>
            <w:vAlign w:val="bottom"/>
          </w:tcPr>
          <w:p w14:paraId="7324DCB3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6833A18E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vAlign w:val="bottom"/>
          </w:tcPr>
          <w:p w14:paraId="1FC9BF65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19C0545E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271695A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3E354F2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30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67563" w:rsidRPr="000F5DD3" w14:paraId="56AA66AB" w14:textId="77777777" w:rsidTr="008A1F27">
        <w:tc>
          <w:tcPr>
            <w:tcW w:w="3918" w:type="dxa"/>
          </w:tcPr>
          <w:p w14:paraId="2634C1C1" w14:textId="77777777" w:rsidR="00D67563" w:rsidRPr="000F5DD3" w:rsidRDefault="00D67563" w:rsidP="00D6756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10" w:type="dxa"/>
            <w:vAlign w:val="bottom"/>
          </w:tcPr>
          <w:p w14:paraId="50F9CD26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" w:type="dxa"/>
            <w:vAlign w:val="bottom"/>
          </w:tcPr>
          <w:p w14:paraId="1A4001F3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vAlign w:val="bottom"/>
          </w:tcPr>
          <w:p w14:paraId="24978445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565"/>
                <w:tab w:val="decimal" w:pos="830"/>
              </w:tabs>
              <w:spacing w:line="240" w:lineRule="auto"/>
              <w:ind w:left="-43" w:right="-2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vAlign w:val="bottom"/>
          </w:tcPr>
          <w:p w14:paraId="63BA1F5C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651F385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40F8331F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0CCE0534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left="-43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7563" w:rsidRPr="000F5DD3" w14:paraId="0BF64D95" w14:textId="77777777" w:rsidTr="008A1F27">
        <w:tc>
          <w:tcPr>
            <w:tcW w:w="3918" w:type="dxa"/>
          </w:tcPr>
          <w:p w14:paraId="62319299" w14:textId="77777777" w:rsidR="00D67563" w:rsidRPr="000F5DD3" w:rsidRDefault="00D67563" w:rsidP="00D675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22D1E7AD" w14:textId="75E486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A6F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129,222</w:t>
            </w:r>
          </w:p>
        </w:tc>
        <w:tc>
          <w:tcPr>
            <w:tcW w:w="299" w:type="dxa"/>
            <w:vAlign w:val="bottom"/>
          </w:tcPr>
          <w:p w14:paraId="69B1A77F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5F739032" w14:textId="45E2570F" w:rsidR="00D67563" w:rsidRPr="000F5DD3" w:rsidRDefault="00D67563" w:rsidP="00D6756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133,486</w:t>
            </w:r>
          </w:p>
        </w:tc>
        <w:tc>
          <w:tcPr>
            <w:tcW w:w="266" w:type="dxa"/>
            <w:vAlign w:val="bottom"/>
          </w:tcPr>
          <w:p w14:paraId="6F6FBEEE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14:paraId="2CFC9877" w14:textId="744983F4" w:rsidR="00D67563" w:rsidRPr="000F5DD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129,486</w:t>
            </w:r>
          </w:p>
        </w:tc>
        <w:tc>
          <w:tcPr>
            <w:tcW w:w="269" w:type="dxa"/>
            <w:vAlign w:val="bottom"/>
          </w:tcPr>
          <w:p w14:paraId="7171C533" w14:textId="77777777" w:rsidR="00D67563" w:rsidRPr="000F5DD3" w:rsidRDefault="00D67563" w:rsidP="00D67563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34A729AB" w14:textId="1501726F" w:rsidR="00D67563" w:rsidRPr="000F5DD3" w:rsidRDefault="00D67563" w:rsidP="00D6756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135,574</w:t>
            </w:r>
          </w:p>
        </w:tc>
      </w:tr>
      <w:tr w:rsidR="00D93D74" w:rsidRPr="000F5DD3" w14:paraId="379C00FB" w14:textId="77777777" w:rsidTr="008A1F27">
        <w:tc>
          <w:tcPr>
            <w:tcW w:w="3918" w:type="dxa"/>
          </w:tcPr>
          <w:p w14:paraId="030AF30C" w14:textId="77777777" w:rsidR="00D93D74" w:rsidRPr="000F5DD3" w:rsidRDefault="00D93D74" w:rsidP="00D93D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AC363" w14:textId="388FCD02" w:rsidR="00D93D74" w:rsidRPr="000F5DD3" w:rsidRDefault="00D93D74" w:rsidP="00D93D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730E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</w:t>
            </w:r>
            <w:r w:rsidR="00D126C6" w:rsidRPr="00F730E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Pr="00F730E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,177</w:t>
            </w:r>
          </w:p>
        </w:tc>
        <w:tc>
          <w:tcPr>
            <w:tcW w:w="299" w:type="dxa"/>
            <w:vAlign w:val="bottom"/>
          </w:tcPr>
          <w:p w14:paraId="5BC6975D" w14:textId="77777777" w:rsidR="00D93D74" w:rsidRPr="000F5DD3" w:rsidRDefault="00D93D74" w:rsidP="00D93D7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CA9B8ED" w14:textId="0CE28796" w:rsidR="00D93D74" w:rsidRPr="000F5DD3" w:rsidRDefault="00D93D74" w:rsidP="00D93D7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03" w:right="-23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D25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129,222</w:t>
            </w:r>
          </w:p>
        </w:tc>
        <w:tc>
          <w:tcPr>
            <w:tcW w:w="266" w:type="dxa"/>
            <w:vAlign w:val="bottom"/>
          </w:tcPr>
          <w:p w14:paraId="46285CC0" w14:textId="77777777" w:rsidR="00D93D74" w:rsidRPr="000F5DD3" w:rsidRDefault="00D93D74" w:rsidP="00D93D7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7B06F2" w14:textId="7091D6D1" w:rsidR="00D93D74" w:rsidRPr="00F730E6" w:rsidRDefault="00D93D74" w:rsidP="00D93D7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30E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</w:t>
            </w:r>
            <w:r w:rsidR="00D126C6" w:rsidRPr="00F730E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</w:t>
            </w:r>
            <w:r w:rsidRPr="00F730E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D126C6" w:rsidRPr="00F730E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441</w:t>
            </w:r>
          </w:p>
        </w:tc>
        <w:tc>
          <w:tcPr>
            <w:tcW w:w="269" w:type="dxa"/>
            <w:vAlign w:val="bottom"/>
          </w:tcPr>
          <w:p w14:paraId="2BC6398C" w14:textId="77777777" w:rsidR="00D93D74" w:rsidRPr="000F5DD3" w:rsidRDefault="00D93D74" w:rsidP="00D93D7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9A7C35" w14:textId="7058AF21" w:rsidR="00D93D74" w:rsidRPr="000F5DD3" w:rsidRDefault="00D93D74" w:rsidP="00D93D7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43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129,486</w:t>
            </w:r>
          </w:p>
        </w:tc>
      </w:tr>
    </w:tbl>
    <w:p w14:paraId="76DE5D3F" w14:textId="77777777" w:rsidR="005E7BFF" w:rsidRPr="000F5DD3" w:rsidRDefault="005E7BFF" w:rsidP="00F028CB">
      <w:pPr>
        <w:pStyle w:val="NoSpacing"/>
        <w:rPr>
          <w:rFonts w:asciiTheme="majorBidi" w:hAnsiTheme="majorBidi" w:cstheme="majorBidi"/>
        </w:rPr>
      </w:pPr>
    </w:p>
    <w:p w14:paraId="4BAC1F57" w14:textId="5934FC7C" w:rsidR="000E3A36" w:rsidRPr="000F5DD3" w:rsidRDefault="000E3A36" w:rsidP="008003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18DF6D" w14:textId="25401F55" w:rsidR="006F6719" w:rsidRPr="000F5DD3" w:rsidRDefault="006F6719" w:rsidP="006979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  <w:sectPr w:rsidR="006F6719" w:rsidRPr="000F5DD3" w:rsidSect="002111BA">
          <w:headerReference w:type="default" r:id="rId20"/>
          <w:footerReference w:type="default" r:id="rId21"/>
          <w:pgSz w:w="11909" w:h="16834" w:code="9"/>
          <w:pgMar w:top="691" w:right="1109" w:bottom="576" w:left="1152" w:header="720" w:footer="720" w:gutter="0"/>
          <w:cols w:space="720"/>
        </w:sectPr>
      </w:pPr>
    </w:p>
    <w:p w14:paraId="253B2459" w14:textId="7B1C6964" w:rsidR="00F028CB" w:rsidRPr="000F5DD3" w:rsidRDefault="00F028CB" w:rsidP="00F02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อสังหาริมทรัพย์เพื่อการลงทุนประกอบด้วยอสังหาริมทรัพย์จำนวนหนึ่งที่ให้เช่าแก่บุคคลที่สาม สัญญาแต่ละสัญญานี้ไม่สามารถยกเลิกได้เป็นระยะเวลา </w:t>
      </w:r>
      <w:r w:rsidR="00AB49B4" w:rsidRPr="000F5DD3">
        <w:rPr>
          <w:rFonts w:asciiTheme="majorBidi" w:hAnsiTheme="majorBidi" w:cstheme="majorBidi"/>
          <w:sz w:val="30"/>
          <w:szCs w:val="30"/>
        </w:rPr>
        <w:t>1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ปี การต่ออายุสัญญาจะเป็นไปตามการต่อรองกับผู้เช่า </w:t>
      </w:r>
      <w:r w:rsidR="000E3A36" w:rsidRPr="000F5DD3">
        <w:rPr>
          <w:rFonts w:asciiTheme="majorBidi" w:hAnsiTheme="majorBidi" w:cstheme="majorBidi"/>
          <w:sz w:val="30"/>
          <w:szCs w:val="30"/>
          <w:cs/>
        </w:rPr>
        <w:t>ทั้งนี้ไม่มีค่าเช่าที่</w:t>
      </w:r>
      <w:r w:rsidR="001140B2" w:rsidRPr="000F5DD3">
        <w:rPr>
          <w:rFonts w:asciiTheme="majorBidi" w:hAnsiTheme="majorBidi" w:cstheme="majorBidi"/>
          <w:sz w:val="30"/>
          <w:szCs w:val="30"/>
        </w:rPr>
        <w:t xml:space="preserve">        </w:t>
      </w:r>
      <w:r w:rsidR="000E3A36" w:rsidRPr="000F5DD3">
        <w:rPr>
          <w:rFonts w:asciiTheme="majorBidi" w:hAnsiTheme="majorBidi" w:cstheme="majorBidi"/>
          <w:sz w:val="30"/>
          <w:szCs w:val="30"/>
          <w:cs/>
        </w:rPr>
        <w:t>อาจเกิดขึ้น</w:t>
      </w:r>
    </w:p>
    <w:p w14:paraId="68EE38B4" w14:textId="77777777" w:rsidR="00690171" w:rsidRPr="000F5DD3" w:rsidRDefault="00690171" w:rsidP="00E254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0"/>
        </w:tabs>
        <w:spacing w:after="0" w:line="240" w:lineRule="auto"/>
        <w:ind w:right="-43"/>
        <w:jc w:val="both"/>
        <w:rPr>
          <w:rStyle w:val="PageNumber"/>
          <w:rFonts w:asciiTheme="majorBidi" w:hAnsiTheme="majorBidi" w:cstheme="majorBidi"/>
          <w:sz w:val="22"/>
          <w:szCs w:val="22"/>
        </w:rPr>
      </w:pPr>
    </w:p>
    <w:p w14:paraId="1E756CBD" w14:textId="485E15E7" w:rsidR="00240889" w:rsidRDefault="00E25429" w:rsidP="0078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0F5DD3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012AA0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>จำนวนเงิน</w:t>
      </w:r>
      <w:r w:rsidR="005F1D5C">
        <w:rPr>
          <w:rFonts w:asciiTheme="majorBidi" w:hAnsiTheme="majorBidi" w:cstheme="majorBidi"/>
          <w:spacing w:val="-2"/>
          <w:sz w:val="30"/>
          <w:szCs w:val="30"/>
        </w:rPr>
        <w:t xml:space="preserve"> 247.08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0F5DD3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(</w:t>
      </w:r>
      <w:r w:rsidR="00012AA0">
        <w:rPr>
          <w:rFonts w:asciiTheme="majorBidi" w:hAnsiTheme="majorBidi" w:cstheme="majorBidi"/>
          <w:i/>
          <w:iCs/>
          <w:spacing w:val="-2"/>
          <w:sz w:val="32"/>
          <w:szCs w:val="32"/>
        </w:rPr>
        <w:t>2565</w:t>
      </w:r>
      <w:r w:rsidRPr="000F5DD3">
        <w:rPr>
          <w:rFonts w:asciiTheme="majorBidi" w:hAnsiTheme="majorBidi" w:cstheme="majorBidi"/>
          <w:i/>
          <w:iCs/>
          <w:spacing w:val="-2"/>
          <w:sz w:val="32"/>
          <w:szCs w:val="32"/>
        </w:rPr>
        <w:t xml:space="preserve">: </w:t>
      </w:r>
      <w:r w:rsidR="00012AA0" w:rsidRPr="00012AA0">
        <w:rPr>
          <w:rFonts w:asciiTheme="majorBidi" w:hAnsiTheme="majorBidi" w:cstheme="majorBidi"/>
          <w:i/>
          <w:iCs/>
          <w:spacing w:val="-2"/>
          <w:sz w:val="32"/>
          <w:szCs w:val="32"/>
        </w:rPr>
        <w:t xml:space="preserve">247.08 </w:t>
      </w:r>
      <w:r w:rsidRPr="000F5DD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ประเมินราคาโดยผู้ประเมินราคาอิสระ</w:t>
      </w:r>
      <w:r w:rsidR="005B4745"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531B7" w:rsidRPr="000F5DD3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="005B4745" w:rsidRPr="000F5DD3">
        <w:rPr>
          <w:rFonts w:asciiTheme="majorBidi" w:hAnsiTheme="majorBidi" w:cstheme="majorBidi"/>
          <w:sz w:val="30"/>
          <w:szCs w:val="30"/>
          <w:cs/>
        </w:rPr>
        <w:t xml:space="preserve">ใช้วิธีเปรียบเทียบราคาตลาด </w:t>
      </w:r>
      <w:r w:rsidR="005B4745" w:rsidRPr="000F5DD3">
        <w:rPr>
          <w:rFonts w:asciiTheme="majorBidi" w:hAnsiTheme="majorBidi" w:cstheme="majorBidi"/>
          <w:sz w:val="30"/>
          <w:szCs w:val="30"/>
        </w:rPr>
        <w:t xml:space="preserve">(Market Comparison Approach) </w:t>
      </w:r>
      <w:r w:rsidR="005B4745" w:rsidRPr="000F5DD3">
        <w:rPr>
          <w:rFonts w:asciiTheme="majorBidi" w:hAnsiTheme="majorBidi" w:cstheme="majorBidi"/>
          <w:sz w:val="30"/>
          <w:szCs w:val="30"/>
          <w:cs/>
        </w:rPr>
        <w:t xml:space="preserve">ในกรณีที่ดินว่างเปล่า และใช้วิธีต้นทุน </w:t>
      </w:r>
      <w:r w:rsidR="005B4745" w:rsidRPr="000F5DD3">
        <w:rPr>
          <w:rFonts w:asciiTheme="majorBidi" w:hAnsiTheme="majorBidi" w:cstheme="majorBidi"/>
          <w:sz w:val="30"/>
          <w:szCs w:val="30"/>
        </w:rPr>
        <w:t xml:space="preserve">(Cost Approach) </w:t>
      </w:r>
      <w:r w:rsidR="005B4745" w:rsidRPr="000F5DD3">
        <w:rPr>
          <w:rFonts w:asciiTheme="majorBidi" w:hAnsiTheme="majorBidi" w:cstheme="majorBidi"/>
          <w:sz w:val="30"/>
          <w:szCs w:val="30"/>
          <w:cs/>
        </w:rPr>
        <w:t>ใ</w:t>
      </w:r>
      <w:r w:rsidR="005B4745" w:rsidRPr="00CF3937">
        <w:rPr>
          <w:rFonts w:asciiTheme="majorBidi" w:hAnsiTheme="majorBidi" w:cstheme="majorBidi"/>
          <w:sz w:val="30"/>
          <w:szCs w:val="30"/>
          <w:cs/>
        </w:rPr>
        <w:t>นกรณีที่ดินพร้อมอาคารใน</w:t>
      </w:r>
      <w:r w:rsidR="005B4745" w:rsidRPr="000F5DD3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 </w:t>
      </w:r>
      <w:r w:rsidR="00240889" w:rsidRPr="000F5DD3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 อยู่ในระดับที่ </w:t>
      </w:r>
      <w:r w:rsidR="00240889" w:rsidRPr="000F5DD3">
        <w:rPr>
          <w:rFonts w:asciiTheme="majorBidi" w:hAnsiTheme="majorBidi" w:cstheme="majorBidi"/>
          <w:sz w:val="30"/>
          <w:szCs w:val="30"/>
        </w:rPr>
        <w:t>3</w:t>
      </w:r>
      <w:r w:rsidR="00240889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C7B2CD6" w14:textId="77777777" w:rsidR="00164B62" w:rsidRDefault="00164B62" w:rsidP="0078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296B226" w14:textId="77777777" w:rsidR="00164B62" w:rsidRPr="000F4560" w:rsidRDefault="00164B62" w:rsidP="00164B62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4560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A3D0816" w14:textId="77777777" w:rsidR="00164B62" w:rsidRPr="000F4560" w:rsidRDefault="00164B62" w:rsidP="00164B62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6C1B3F" w14:textId="5F921417" w:rsidR="00164B62" w:rsidRPr="000F5DD3" w:rsidRDefault="00164B62" w:rsidP="00164B62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</w:rPr>
      </w:pPr>
      <w:r w:rsidRPr="000F456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F4560">
        <w:rPr>
          <w:rFonts w:asciiTheme="majorBidi" w:hAnsiTheme="majorBidi" w:cstheme="majorBidi"/>
          <w:sz w:val="30"/>
          <w:szCs w:val="30"/>
        </w:rPr>
        <w:t xml:space="preserve">31 </w:t>
      </w:r>
      <w:r w:rsidRPr="000F456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F4560">
        <w:rPr>
          <w:rFonts w:asciiTheme="majorBidi" w:hAnsiTheme="majorBidi" w:cstheme="majorBidi"/>
          <w:sz w:val="30"/>
          <w:szCs w:val="30"/>
        </w:rPr>
        <w:t xml:space="preserve">2566 </w:t>
      </w:r>
      <w:r w:rsidRPr="000F4560">
        <w:rPr>
          <w:rFonts w:asciiTheme="majorBidi" w:hAnsiTheme="majorBidi" w:cstheme="majorBidi"/>
          <w:sz w:val="30"/>
          <w:szCs w:val="30"/>
          <w:cs/>
        </w:rPr>
        <w:t>ทรัพย์สินของกลุ่มบริษัทและบริษัทมูลค่าตามบัญชีจำนวนเงิน</w:t>
      </w:r>
      <w:r w:rsidRPr="000F4560">
        <w:rPr>
          <w:rFonts w:asciiTheme="majorBidi" w:hAnsiTheme="majorBidi" w:cstheme="majorBidi"/>
          <w:sz w:val="30"/>
          <w:szCs w:val="30"/>
        </w:rPr>
        <w:t xml:space="preserve"> </w:t>
      </w:r>
      <w:r w:rsidR="009B1BC1" w:rsidRPr="000F4560">
        <w:rPr>
          <w:rFonts w:asciiTheme="majorBidi" w:hAnsiTheme="majorBidi" w:cstheme="majorBidi"/>
          <w:sz w:val="30"/>
          <w:szCs w:val="30"/>
        </w:rPr>
        <w:t>2.20</w:t>
      </w:r>
      <w:r w:rsidRPr="000F4560">
        <w:rPr>
          <w:rFonts w:asciiTheme="majorBidi" w:hAnsiTheme="majorBidi" w:cstheme="majorBidi"/>
          <w:sz w:val="30"/>
          <w:szCs w:val="30"/>
        </w:rPr>
        <w:t xml:space="preserve"> </w:t>
      </w:r>
      <w:r w:rsidRPr="000F456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0F4560">
        <w:rPr>
          <w:rFonts w:asciiTheme="majorBidi" w:hAnsiTheme="majorBidi" w:cstheme="majorBidi"/>
          <w:i/>
          <w:iCs/>
          <w:sz w:val="30"/>
          <w:szCs w:val="30"/>
        </w:rPr>
        <w:t xml:space="preserve">(2565: </w:t>
      </w:r>
      <w:r w:rsidR="009B1BC1" w:rsidRPr="000F4560">
        <w:rPr>
          <w:rFonts w:asciiTheme="majorBidi" w:hAnsiTheme="majorBidi" w:cstheme="majorBidi"/>
          <w:i/>
          <w:iCs/>
          <w:sz w:val="30"/>
          <w:szCs w:val="30"/>
        </w:rPr>
        <w:t>2.20</w:t>
      </w:r>
      <w:r w:rsidRPr="000F456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F456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0F4560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0F4560">
        <w:rPr>
          <w:rFonts w:asciiTheme="majorBidi" w:hAnsiTheme="majorBidi" w:cstheme="majorBidi"/>
          <w:cs/>
        </w:rPr>
        <w:t xml:space="preserve"> </w:t>
      </w:r>
      <w:r w:rsidRPr="000F4560">
        <w:rPr>
          <w:rFonts w:asciiTheme="majorBidi" w:hAnsiTheme="majorBidi" w:cstheme="majorBidi"/>
          <w:sz w:val="30"/>
          <w:szCs w:val="30"/>
          <w:cs/>
        </w:rPr>
        <w:t>ได้ใช้เป็นหลักประกันเงินกู้ยืมจากสถาบันการเงิน</w:t>
      </w:r>
      <w:r w:rsidRPr="000F4560">
        <w:rPr>
          <w:rFonts w:asciiTheme="majorBidi" w:hAnsiTheme="majorBidi" w:cstheme="majorBidi"/>
          <w:sz w:val="30"/>
          <w:szCs w:val="30"/>
        </w:rPr>
        <w:t xml:space="preserve"> </w:t>
      </w:r>
      <w:r w:rsidRPr="000F4560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Pr="000F4560">
        <w:rPr>
          <w:rFonts w:asciiTheme="majorBidi" w:hAnsiTheme="majorBidi" w:cstheme="majorBidi"/>
          <w:sz w:val="30"/>
          <w:szCs w:val="30"/>
        </w:rPr>
        <w:t>11</w:t>
      </w:r>
      <w:r w:rsidRPr="000F4560">
        <w:rPr>
          <w:rFonts w:asciiTheme="majorBidi" w:hAnsiTheme="majorBidi" w:cstheme="majorBidi"/>
          <w:sz w:val="30"/>
          <w:szCs w:val="30"/>
          <w:cs/>
        </w:rPr>
        <w:t>)</w:t>
      </w:r>
    </w:p>
    <w:p w14:paraId="694F74F1" w14:textId="77777777" w:rsidR="001F332E" w:rsidRPr="00CD08DF" w:rsidRDefault="001F332E" w:rsidP="00164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72"/>
        <w:jc w:val="thaiDistribute"/>
        <w:rPr>
          <w:rFonts w:asciiTheme="majorBidi" w:hAnsiTheme="majorBidi" w:cstheme="majorBidi"/>
          <w:sz w:val="28"/>
          <w:szCs w:val="28"/>
        </w:rPr>
      </w:pPr>
    </w:p>
    <w:p w14:paraId="756B4F01" w14:textId="2015A816" w:rsidR="00706D68" w:rsidRPr="000F5DD3" w:rsidRDefault="00706D68" w:rsidP="007F2BE9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tab/>
      </w:r>
      <w:r w:rsidRPr="000F5DD3">
        <w:rPr>
          <w:rFonts w:asciiTheme="majorBidi" w:hAnsiTheme="majorBidi" w:cstheme="majorBidi"/>
          <w:szCs w:val="30"/>
          <w:cs/>
        </w:rPr>
        <w:t xml:space="preserve">ที่ดิน อาคารและอุปกรณ์  </w:t>
      </w:r>
    </w:p>
    <w:p w14:paraId="23956FFE" w14:textId="77777777" w:rsidR="001F332E" w:rsidRPr="000F5DD3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p w14:paraId="1114E351" w14:textId="3D35F31F" w:rsidR="001F332E" w:rsidRPr="000F5DD3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59BCCFD7" w14:textId="77777777" w:rsidR="001F332E" w:rsidRPr="000F5DD3" w:rsidRDefault="001F332E" w:rsidP="001F332E">
      <w:pPr>
        <w:pStyle w:val="ListParagraph"/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4"/>
          <w:szCs w:val="24"/>
        </w:rPr>
      </w:pPr>
    </w:p>
    <w:p w14:paraId="27363EBD" w14:textId="77777777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2C1F3401" w14:textId="77777777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64599EBC" w14:textId="51D1E8B0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์ซอฟท์แวร์ซึ่งไม่สามารถทำงานได้โดยปราศจากลิขสิทธ์ซอฟท์แวร์นั้นให้ถือว่า ลิขสิทธ์ซอฟท์แวร์ดังกล่าวเป็นส่วนหนึ่งของอุปกรณ์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7CD89927" w14:textId="587764B2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0E306A2F" w14:textId="77777777" w:rsidR="0015182E" w:rsidRPr="000F5DD3" w:rsidRDefault="0015182E" w:rsidP="00151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ส่วนประกอบของรายการที่ดิน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อาคาร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775EE2D1" w14:textId="77777777" w:rsidR="0015182E" w:rsidRPr="000F5DD3" w:rsidRDefault="001518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4FEC6B28" w14:textId="5E63003F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170D554B" w14:textId="54AC61EC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743588A7" w14:textId="44C85A6A" w:rsidR="007A6B49" w:rsidRPr="000F5DD3" w:rsidRDefault="007A6B49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4C272DF9" w14:textId="7D3B3DD8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61B8552" w14:textId="77777777" w:rsidR="001F332E" w:rsidRPr="000F5DD3" w:rsidRDefault="001F332E" w:rsidP="001F3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7709FDF" w14:textId="061A123E" w:rsidR="007A6B49" w:rsidRPr="000F5DD3" w:rsidRDefault="001F332E" w:rsidP="001F4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="007A6B49" w:rsidRPr="000F5DD3">
        <w:rPr>
          <w:rFonts w:asciiTheme="majorBidi" w:hAnsiTheme="majorBidi" w:cstheme="majorBidi"/>
          <w:sz w:val="30"/>
          <w:szCs w:val="30"/>
          <w:cs/>
        </w:rPr>
        <w:t>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="007A6B49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7A6B49" w:rsidRPr="000F5DD3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61739D1A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236FB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DF41685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810D644" w14:textId="7261831B" w:rsidR="007A6B49" w:rsidRPr="000F5DD3" w:rsidRDefault="007A6B49" w:rsidP="007A6B4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0F5DD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</w:t>
      </w:r>
      <w:r w:rsidR="00BD30FA">
        <w:rPr>
          <w:rFonts w:asciiTheme="majorBidi" w:eastAsia="Times New Roman" w:hAnsiTheme="majorBidi" w:cstheme="majorBidi" w:hint="cs"/>
          <w:color w:val="auto"/>
          <w:sz w:val="30"/>
          <w:szCs w:val="30"/>
          <w:cs/>
        </w:rPr>
        <w:t>และติดตั้ง</w:t>
      </w:r>
      <w:r w:rsidRPr="000F5DD3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  </w:t>
      </w:r>
    </w:p>
    <w:p w14:paraId="48F8C28C" w14:textId="77777777" w:rsidR="007A6B49" w:rsidRPr="000F5DD3" w:rsidRDefault="007A6B49" w:rsidP="007A6B4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</w:p>
    <w:p w14:paraId="0A4C5885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2DEC89C2" w14:textId="77777777" w:rsidR="007A6B49" w:rsidRPr="000F5DD3" w:rsidRDefault="007A6B49" w:rsidP="007A6B49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</w:rPr>
      </w:pPr>
    </w:p>
    <w:tbl>
      <w:tblPr>
        <w:tblW w:w="75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2160"/>
      </w:tblGrid>
      <w:tr w:rsidR="007A6B49" w:rsidRPr="000F5DD3" w14:paraId="1878C92D" w14:textId="77777777">
        <w:tc>
          <w:tcPr>
            <w:tcW w:w="5400" w:type="dxa"/>
          </w:tcPr>
          <w:p w14:paraId="666DAE17" w14:textId="77777777" w:rsidR="007A6B49" w:rsidRPr="00301D9C" w:rsidRDefault="007A6B49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18BCA7A9" w14:textId="77777777" w:rsidR="007A6B49" w:rsidRPr="00301D9C" w:rsidRDefault="007A6B49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lang w:val="en-US"/>
              </w:rPr>
              <w:t>5</w:t>
            </w:r>
            <w:r w:rsidRPr="00301D9C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  <w:tr w:rsidR="007A6B49" w:rsidRPr="000F5DD3" w14:paraId="2C015C04" w14:textId="77777777">
        <w:tc>
          <w:tcPr>
            <w:tcW w:w="5400" w:type="dxa"/>
          </w:tcPr>
          <w:p w14:paraId="6CCA8176" w14:textId="77777777" w:rsidR="007A6B49" w:rsidRPr="00301D9C" w:rsidRDefault="007A6B49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cs/>
              </w:rPr>
              <w:t>อาคารและส่วนปรับปรุง</w:t>
            </w:r>
          </w:p>
        </w:tc>
        <w:tc>
          <w:tcPr>
            <w:tcW w:w="2160" w:type="dxa"/>
          </w:tcPr>
          <w:p w14:paraId="2FD57BF6" w14:textId="77777777" w:rsidR="007A6B49" w:rsidRPr="00301D9C" w:rsidRDefault="007A6B49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lang w:val="en-US"/>
              </w:rPr>
              <w:t>5 - 26</w:t>
            </w:r>
            <w:r w:rsidRPr="00301D9C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  <w:tr w:rsidR="007A6B49" w:rsidRPr="000F5DD3" w14:paraId="4332070F" w14:textId="77777777">
        <w:tc>
          <w:tcPr>
            <w:tcW w:w="5400" w:type="dxa"/>
          </w:tcPr>
          <w:p w14:paraId="4B33E284" w14:textId="77777777" w:rsidR="007A6B49" w:rsidRPr="00301D9C" w:rsidRDefault="007A6B49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2160" w:type="dxa"/>
          </w:tcPr>
          <w:p w14:paraId="2085AC5C" w14:textId="77777777" w:rsidR="007A6B49" w:rsidRPr="00301D9C" w:rsidRDefault="007A6B49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lang w:val="en-US"/>
              </w:rPr>
              <w:t>5 - 21</w:t>
            </w:r>
            <w:r w:rsidRPr="00301D9C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  <w:tr w:rsidR="007A6B49" w:rsidRPr="000F5DD3" w14:paraId="0D83FE92" w14:textId="77777777">
        <w:tc>
          <w:tcPr>
            <w:tcW w:w="5400" w:type="dxa"/>
          </w:tcPr>
          <w:p w14:paraId="7145A8C8" w14:textId="77777777" w:rsidR="007A6B49" w:rsidRPr="00301D9C" w:rsidRDefault="007A6B49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lang w:val="en-US"/>
              </w:rPr>
            </w:pPr>
            <w:r w:rsidRPr="00301D9C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160" w:type="dxa"/>
          </w:tcPr>
          <w:p w14:paraId="1868F4CC" w14:textId="77777777" w:rsidR="007A6B49" w:rsidRPr="00301D9C" w:rsidRDefault="007A6B49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lang w:val="en-US"/>
              </w:rPr>
              <w:t>5</w:t>
            </w:r>
            <w:r w:rsidRPr="00301D9C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  <w:tr w:rsidR="007A6B49" w:rsidRPr="000F5DD3" w14:paraId="5257B44E" w14:textId="77777777">
        <w:tc>
          <w:tcPr>
            <w:tcW w:w="5400" w:type="dxa"/>
          </w:tcPr>
          <w:p w14:paraId="1BC9CCF5" w14:textId="77777777" w:rsidR="007A6B49" w:rsidRPr="00301D9C" w:rsidRDefault="007A6B49">
            <w:pPr>
              <w:pStyle w:val="BodyText3"/>
              <w:spacing w:line="240" w:lineRule="auto"/>
              <w:ind w:left="-126" w:right="-43" w:firstLine="126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2160" w:type="dxa"/>
          </w:tcPr>
          <w:p w14:paraId="27C88309" w14:textId="77777777" w:rsidR="007A6B49" w:rsidRPr="000F5DD3" w:rsidRDefault="007A6B49">
            <w:pPr>
              <w:pStyle w:val="BodyText3"/>
              <w:spacing w:line="240" w:lineRule="auto"/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01D9C">
              <w:rPr>
                <w:rFonts w:asciiTheme="majorBidi" w:hAnsiTheme="majorBidi" w:cstheme="majorBidi"/>
                <w:lang w:val="en-US"/>
              </w:rPr>
              <w:t>5</w:t>
            </w:r>
            <w:r w:rsidRPr="00301D9C">
              <w:rPr>
                <w:rFonts w:asciiTheme="majorBidi" w:hAnsiTheme="majorBidi" w:cstheme="majorBidi"/>
                <w:cs/>
              </w:rPr>
              <w:t xml:space="preserve">  ปี</w:t>
            </w:r>
          </w:p>
        </w:tc>
      </w:tr>
    </w:tbl>
    <w:p w14:paraId="62B473E2" w14:textId="77777777" w:rsidR="007A6B49" w:rsidRPr="000F5DD3" w:rsidRDefault="007A6B49" w:rsidP="00CD1F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C52A6" w14:textId="77777777" w:rsidR="000F5DD3" w:rsidRDefault="000F5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2E5D37A" w14:textId="74C8C9A2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ขาดทุนจากการด้อยค่า</w:t>
      </w:r>
    </w:p>
    <w:p w14:paraId="15EEAF63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0F5DD3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00CB280F" w14:textId="77777777" w:rsidR="007A6B49" w:rsidRPr="000F5DD3" w:rsidRDefault="007A6B49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Pr="000F5DD3">
        <w:rPr>
          <w:rFonts w:asciiTheme="majorBidi" w:hAnsiTheme="majorBidi" w:cstheme="majorBidi"/>
          <w:sz w:val="30"/>
          <w:szCs w:val="30"/>
        </w:rPr>
        <w:t xml:space="preserve">     </w:t>
      </w:r>
      <w:r w:rsidRPr="000F5DD3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ขาดทุนจากการด้อยค่ารับรู้ในกำไรหรือขาดทุนเมื่อมูลค่าตามบัญชีสูงกว่ามูลค่าที่คาดว่าจะได้รับคืน </w:t>
      </w:r>
      <w:bookmarkStart w:id="1" w:name="_Hlk87298023"/>
      <w:r w:rsidRPr="000F5DD3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1"/>
      <w:r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994B20E" w14:textId="77777777" w:rsidR="007A6B49" w:rsidRPr="000F5DD3" w:rsidRDefault="007A6B49" w:rsidP="007A6B49">
      <w:pPr>
        <w:rPr>
          <w:rFonts w:asciiTheme="majorBidi" w:hAnsiTheme="majorBidi" w:cstheme="majorBidi"/>
          <w:sz w:val="30"/>
          <w:szCs w:val="30"/>
        </w:rPr>
      </w:pPr>
    </w:p>
    <w:p w14:paraId="76757130" w14:textId="4E999BEC" w:rsidR="007A6B49" w:rsidRPr="000F5DD3" w:rsidRDefault="007A6B49" w:rsidP="007A6B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2D2BE01E" w14:textId="77777777" w:rsidR="007A6B49" w:rsidRDefault="007A6B49" w:rsidP="007A6B49">
      <w:pPr>
        <w:rPr>
          <w:rFonts w:asciiTheme="majorBidi" w:hAnsiTheme="majorBidi" w:cstheme="majorBidi"/>
          <w:sz w:val="30"/>
          <w:szCs w:val="30"/>
        </w:rPr>
      </w:pPr>
    </w:p>
    <w:p w14:paraId="7C2E60CC" w14:textId="77777777" w:rsidR="000F5DD3" w:rsidRDefault="000F5DD3" w:rsidP="007A6B49">
      <w:pPr>
        <w:rPr>
          <w:rFonts w:asciiTheme="majorBidi" w:hAnsiTheme="majorBidi" w:cstheme="majorBidi"/>
          <w:sz w:val="30"/>
          <w:szCs w:val="30"/>
        </w:rPr>
      </w:pPr>
    </w:p>
    <w:p w14:paraId="6BE24570" w14:textId="0741A39D" w:rsidR="000F5DD3" w:rsidRPr="000F5DD3" w:rsidRDefault="000F5DD3" w:rsidP="007A6B49">
      <w:pPr>
        <w:rPr>
          <w:rFonts w:asciiTheme="majorBidi" w:hAnsiTheme="majorBidi" w:cstheme="majorBidi"/>
          <w:sz w:val="30"/>
          <w:szCs w:val="30"/>
          <w:cs/>
        </w:rPr>
        <w:sectPr w:rsidR="000F5DD3" w:rsidRPr="000F5DD3" w:rsidSect="000F5DD3">
          <w:headerReference w:type="default" r:id="rId22"/>
          <w:footerReference w:type="default" r:id="rId23"/>
          <w:pgSz w:w="11909" w:h="16834" w:code="9"/>
          <w:pgMar w:top="691" w:right="1109" w:bottom="576" w:left="1152" w:header="720" w:footer="720" w:gutter="0"/>
          <w:cols w:space="720"/>
        </w:sectPr>
      </w:pPr>
    </w:p>
    <w:p w14:paraId="7373FC64" w14:textId="77777777" w:rsidR="00EA6CFD" w:rsidRPr="00514431" w:rsidRDefault="00EA6CFD" w:rsidP="007A6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8"/>
          <w:szCs w:val="8"/>
          <w:cs/>
        </w:rPr>
      </w:pPr>
    </w:p>
    <w:p w14:paraId="5D81402A" w14:textId="77777777" w:rsidR="00EF4566" w:rsidRPr="000F5DD3" w:rsidRDefault="00EF4566" w:rsidP="000E69F1">
      <w:pPr>
        <w:pStyle w:val="a"/>
        <w:tabs>
          <w:tab w:val="clear" w:pos="1080"/>
          <w:tab w:val="left" w:pos="540"/>
        </w:tabs>
        <w:ind w:right="-43"/>
        <w:jc w:val="both"/>
        <w:rPr>
          <w:rFonts w:asciiTheme="majorBidi" w:hAnsiTheme="majorBidi" w:cstheme="majorBidi"/>
          <w:b/>
          <w:bCs/>
          <w:sz w:val="2"/>
          <w:szCs w:val="2"/>
          <w:lang w:val="en-US"/>
        </w:rPr>
      </w:pPr>
    </w:p>
    <w:tbl>
      <w:tblPr>
        <w:tblW w:w="144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1"/>
        <w:gridCol w:w="1339"/>
        <w:gridCol w:w="270"/>
        <w:gridCol w:w="1160"/>
        <w:gridCol w:w="10"/>
      </w:tblGrid>
      <w:tr w:rsidR="00014212" w:rsidRPr="000F5DD3" w14:paraId="5800362D" w14:textId="77777777" w:rsidTr="00976345">
        <w:trPr>
          <w:gridAfter w:val="1"/>
          <w:wAfter w:w="10" w:type="dxa"/>
          <w:trHeight w:hRule="exact" w:val="360"/>
        </w:trPr>
        <w:tc>
          <w:tcPr>
            <w:tcW w:w="3330" w:type="dxa"/>
          </w:tcPr>
          <w:p w14:paraId="42878637" w14:textId="77777777" w:rsidR="00014212" w:rsidRPr="000F5DD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50" w:type="dxa"/>
            <w:gridSpan w:val="17"/>
          </w:tcPr>
          <w:p w14:paraId="6434C897" w14:textId="77777777" w:rsidR="00014212" w:rsidRPr="000F5DD3" w:rsidRDefault="00014212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166C" w:rsidRPr="000F5DD3" w14:paraId="0624EF9F" w14:textId="77777777" w:rsidTr="00976345">
        <w:trPr>
          <w:trHeight w:hRule="exact" w:val="360"/>
        </w:trPr>
        <w:tc>
          <w:tcPr>
            <w:tcW w:w="3330" w:type="dxa"/>
          </w:tcPr>
          <w:p w14:paraId="1B2B36B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DEC03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806DC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100FBF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3DCEBF8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9713A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D9FDE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2EE7A0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CB789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5DD245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FC843B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0DADE6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3794141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46D30F3E" w14:textId="2799CDBE" w:rsidR="0042166C" w:rsidRPr="000F5DD3" w:rsidRDefault="00976345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42166C"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29FC9E6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5B55D04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1C8D614A" w14:textId="77777777" w:rsidTr="00976345">
        <w:trPr>
          <w:trHeight w:hRule="exact" w:val="360"/>
        </w:trPr>
        <w:tc>
          <w:tcPr>
            <w:tcW w:w="3330" w:type="dxa"/>
          </w:tcPr>
          <w:p w14:paraId="52094B7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A1614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1EF34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168EED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19FC9C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A0DCF0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CD498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48A295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0C70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62BFF18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8A23C8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2F921D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2A943FC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1460574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4F00BA99" w14:textId="3E6A286C" w:rsidR="0042166C" w:rsidRPr="000F5DD3" w:rsidRDefault="00997E3A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6A0352D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5A62D111" w14:textId="77777777" w:rsidTr="00976345">
        <w:trPr>
          <w:trHeight w:hRule="exact" w:val="360"/>
        </w:trPr>
        <w:tc>
          <w:tcPr>
            <w:tcW w:w="3330" w:type="dxa"/>
          </w:tcPr>
          <w:p w14:paraId="76DA184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E2C8D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240BB6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48620E3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74C8763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96B660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3836232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FEED49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585DE39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4F1100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F0136F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7CA6415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1" w:type="dxa"/>
            <w:gridSpan w:val="2"/>
          </w:tcPr>
          <w:p w14:paraId="1125E63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75FCF78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4B127C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1B4FAB1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79E2EE9B" w14:textId="77777777" w:rsidTr="00976345">
        <w:trPr>
          <w:trHeight w:hRule="exact" w:val="360"/>
        </w:trPr>
        <w:tc>
          <w:tcPr>
            <w:tcW w:w="3330" w:type="dxa"/>
          </w:tcPr>
          <w:p w14:paraId="1BFB58D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8CC80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7E2F27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87D6A7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5E6B4FE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E4E22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8C4C37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F8B892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67190CE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711108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4B3C24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F307F8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81" w:type="dxa"/>
            <w:gridSpan w:val="2"/>
          </w:tcPr>
          <w:p w14:paraId="729902D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14:paraId="730E865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0F446CE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</w:tcPr>
          <w:p w14:paraId="4F11D34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166C" w:rsidRPr="000F5DD3" w14:paraId="2BD68071" w14:textId="77777777" w:rsidTr="00976345">
        <w:trPr>
          <w:gridAfter w:val="1"/>
          <w:wAfter w:w="10" w:type="dxa"/>
          <w:trHeight w:hRule="exact" w:val="360"/>
        </w:trPr>
        <w:tc>
          <w:tcPr>
            <w:tcW w:w="3330" w:type="dxa"/>
          </w:tcPr>
          <w:p w14:paraId="11E8A9C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50" w:type="dxa"/>
            <w:gridSpan w:val="17"/>
          </w:tcPr>
          <w:p w14:paraId="25C5AEF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66C" w:rsidRPr="000F5DD3" w14:paraId="66D392C5" w14:textId="77777777" w:rsidTr="00976345">
        <w:trPr>
          <w:trHeight w:hRule="exact" w:val="360"/>
        </w:trPr>
        <w:tc>
          <w:tcPr>
            <w:tcW w:w="3330" w:type="dxa"/>
          </w:tcPr>
          <w:p w14:paraId="5F0A3DC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26F1B7A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1EE41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16206A0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10A3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7B4231E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24FC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633C4B4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21D56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C041FF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A266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8AF628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63C89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E12D96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2B96D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745AB9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2AA0" w:rsidRPr="000F5DD3" w14:paraId="3B166FD4" w14:textId="77777777" w:rsidTr="00976345">
        <w:trPr>
          <w:trHeight w:hRule="exact" w:val="360"/>
        </w:trPr>
        <w:tc>
          <w:tcPr>
            <w:tcW w:w="3330" w:type="dxa"/>
          </w:tcPr>
          <w:p w14:paraId="5DB27924" w14:textId="7A7F955A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22DE314C" w14:textId="0D534591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2AA0">
              <w:rPr>
                <w:rFonts w:asciiTheme="majorBidi" w:hAnsiTheme="majorBidi" w:cstheme="majorBidi"/>
                <w:sz w:val="30"/>
                <w:szCs w:val="30"/>
              </w:rPr>
              <w:t>55,319</w:t>
            </w:r>
          </w:p>
        </w:tc>
        <w:tc>
          <w:tcPr>
            <w:tcW w:w="270" w:type="dxa"/>
          </w:tcPr>
          <w:p w14:paraId="4115F492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2545537" w14:textId="006E337F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2AA0">
              <w:rPr>
                <w:rFonts w:asciiTheme="majorBidi" w:hAnsiTheme="majorBidi" w:cstheme="majorBidi"/>
                <w:sz w:val="30"/>
                <w:szCs w:val="30"/>
              </w:rPr>
              <w:t>10,333</w:t>
            </w:r>
          </w:p>
        </w:tc>
        <w:tc>
          <w:tcPr>
            <w:tcW w:w="236" w:type="dxa"/>
          </w:tcPr>
          <w:p w14:paraId="7855E017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182CCA5" w14:textId="6A38971A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12AA0">
              <w:rPr>
                <w:rFonts w:asciiTheme="majorBidi" w:hAnsiTheme="majorBidi" w:cstheme="majorBidi"/>
                <w:sz w:val="30"/>
                <w:szCs w:val="30"/>
              </w:rPr>
              <w:t>516,722</w:t>
            </w:r>
          </w:p>
        </w:tc>
        <w:tc>
          <w:tcPr>
            <w:tcW w:w="270" w:type="dxa"/>
          </w:tcPr>
          <w:p w14:paraId="61F18AEA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A6B1CF6" w14:textId="48D8C5F5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2AA0">
              <w:rPr>
                <w:rFonts w:asciiTheme="majorBidi" w:hAnsiTheme="majorBidi" w:cstheme="majorBidi"/>
                <w:sz w:val="30"/>
                <w:szCs w:val="30"/>
              </w:rPr>
              <w:t>1,141,205</w:t>
            </w:r>
          </w:p>
        </w:tc>
        <w:tc>
          <w:tcPr>
            <w:tcW w:w="270" w:type="dxa"/>
          </w:tcPr>
          <w:p w14:paraId="4A42B6B3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C67C6BE" w14:textId="103D559B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12AA0">
              <w:rPr>
                <w:rFonts w:asciiTheme="majorBidi" w:hAnsiTheme="majorBidi" w:cstheme="majorBidi"/>
                <w:sz w:val="30"/>
                <w:szCs w:val="30"/>
              </w:rPr>
              <w:t>36,063</w:t>
            </w:r>
          </w:p>
        </w:tc>
        <w:tc>
          <w:tcPr>
            <w:tcW w:w="270" w:type="dxa"/>
          </w:tcPr>
          <w:p w14:paraId="34405F6F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499FB45" w14:textId="41D2A9B9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2AA0">
              <w:rPr>
                <w:rFonts w:asciiTheme="majorBidi" w:hAnsiTheme="majorBidi" w:cstheme="majorBidi"/>
                <w:sz w:val="30"/>
                <w:szCs w:val="30"/>
              </w:rPr>
              <w:t>39,325</w:t>
            </w:r>
          </w:p>
        </w:tc>
        <w:tc>
          <w:tcPr>
            <w:tcW w:w="270" w:type="dxa"/>
          </w:tcPr>
          <w:p w14:paraId="424946A8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028648A" w14:textId="4A5C7AF2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2AA0">
              <w:rPr>
                <w:rFonts w:asciiTheme="majorBidi" w:hAnsiTheme="majorBidi" w:cstheme="majorBidi"/>
                <w:sz w:val="30"/>
                <w:szCs w:val="30"/>
              </w:rPr>
              <w:t>39,502</w:t>
            </w:r>
          </w:p>
        </w:tc>
        <w:tc>
          <w:tcPr>
            <w:tcW w:w="270" w:type="dxa"/>
          </w:tcPr>
          <w:p w14:paraId="78A5BCE0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94BC6CE" w14:textId="75648C20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2AA0">
              <w:rPr>
                <w:rFonts w:asciiTheme="majorBidi" w:hAnsiTheme="majorBidi" w:cstheme="majorBidi"/>
                <w:sz w:val="30"/>
                <w:szCs w:val="30"/>
              </w:rPr>
              <w:t>1,838,469</w:t>
            </w:r>
          </w:p>
        </w:tc>
      </w:tr>
      <w:tr w:rsidR="00012AA0" w:rsidRPr="000F5DD3" w14:paraId="2BD4251D" w14:textId="77777777" w:rsidTr="00976345">
        <w:trPr>
          <w:trHeight w:hRule="exact" w:val="360"/>
        </w:trPr>
        <w:tc>
          <w:tcPr>
            <w:tcW w:w="3330" w:type="dxa"/>
          </w:tcPr>
          <w:p w14:paraId="66CCEB2F" w14:textId="4F131728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E675BBD" w14:textId="70C579BE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</w:tcPr>
          <w:p w14:paraId="3E37508E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6B1A2AD4" w14:textId="3AABF934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5E9FFA6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D016E3A" w14:textId="50940FD7" w:rsidR="00012AA0" w:rsidRPr="000F5DD3" w:rsidRDefault="00012AA0" w:rsidP="00D9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EE88A1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BFC4EFF" w14:textId="6D8BDF0D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50,0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296F638E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14B0D09" w14:textId="4DF6E2BE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3FF2EE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B575413" w14:textId="355BC8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270" w:type="dxa"/>
          </w:tcPr>
          <w:p w14:paraId="40413EE9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2173A9A" w14:textId="63687964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111,292</w:t>
            </w:r>
          </w:p>
        </w:tc>
        <w:tc>
          <w:tcPr>
            <w:tcW w:w="270" w:type="dxa"/>
          </w:tcPr>
          <w:p w14:paraId="702FE422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84FE369" w14:textId="0C331814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167,710</w:t>
            </w:r>
          </w:p>
        </w:tc>
      </w:tr>
      <w:tr w:rsidR="00012AA0" w:rsidRPr="000F5DD3" w14:paraId="3BDE3E70" w14:textId="77777777" w:rsidTr="00976345">
        <w:trPr>
          <w:trHeight w:hRule="exact" w:val="360"/>
        </w:trPr>
        <w:tc>
          <w:tcPr>
            <w:tcW w:w="3330" w:type="dxa"/>
          </w:tcPr>
          <w:p w14:paraId="04A087A8" w14:textId="172070FA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1D80DB66" w14:textId="7C018B75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</w:tcPr>
          <w:p w14:paraId="736DA7B3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0C78173" w14:textId="2FB54593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BE09B3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6586C13C" w14:textId="64FF4DA3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65,050</w:t>
            </w:r>
          </w:p>
        </w:tc>
        <w:tc>
          <w:tcPr>
            <w:tcW w:w="270" w:type="dxa"/>
          </w:tcPr>
          <w:p w14:paraId="7DB01740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6778E723" w14:textId="3FC2D8F8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32,870</w:t>
            </w:r>
          </w:p>
        </w:tc>
        <w:tc>
          <w:tcPr>
            <w:tcW w:w="270" w:type="dxa"/>
          </w:tcPr>
          <w:p w14:paraId="24481158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BCE1875" w14:textId="782209EF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2C8D4940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433FE2C2" w14:textId="66DA28F1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EB0366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6EE0824" w14:textId="6F06CFF2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(97,961)</w:t>
            </w:r>
          </w:p>
        </w:tc>
        <w:tc>
          <w:tcPr>
            <w:tcW w:w="270" w:type="dxa"/>
          </w:tcPr>
          <w:p w14:paraId="34BB2DBD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0BD66B47" w14:textId="6FF86E8B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 -</w:t>
            </w:r>
          </w:p>
        </w:tc>
      </w:tr>
      <w:tr w:rsidR="00012AA0" w:rsidRPr="000F5DD3" w14:paraId="7F78C9EF" w14:textId="77777777" w:rsidTr="00976345">
        <w:trPr>
          <w:trHeight w:hRule="exact" w:val="360"/>
        </w:trPr>
        <w:tc>
          <w:tcPr>
            <w:tcW w:w="3330" w:type="dxa"/>
          </w:tcPr>
          <w:p w14:paraId="580E18A4" w14:textId="19312D3C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D43022" w14:textId="5E14AA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70" w:type="dxa"/>
          </w:tcPr>
          <w:p w14:paraId="7A47590C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1E301341" w14:textId="7D9EFB05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5F5BB0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264D35D2" w14:textId="3F8EC5E9" w:rsidR="00012AA0" w:rsidRPr="000F5DD3" w:rsidRDefault="00012AA0" w:rsidP="00D97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68CAE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2B1FF5C9" w14:textId="5D155C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(9,750)</w:t>
            </w:r>
          </w:p>
        </w:tc>
        <w:tc>
          <w:tcPr>
            <w:tcW w:w="270" w:type="dxa"/>
          </w:tcPr>
          <w:p w14:paraId="0424DC31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51FF1CF" w14:textId="059208AB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(176)</w:t>
            </w:r>
          </w:p>
        </w:tc>
        <w:tc>
          <w:tcPr>
            <w:tcW w:w="270" w:type="dxa"/>
          </w:tcPr>
          <w:p w14:paraId="058C59E9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7461EC99" w14:textId="4DE9E5A9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(3,789)</w:t>
            </w:r>
          </w:p>
        </w:tc>
        <w:tc>
          <w:tcPr>
            <w:tcW w:w="270" w:type="dxa"/>
          </w:tcPr>
          <w:p w14:paraId="6BBEA92F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C6D56CE" w14:textId="5AD338E3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A7D182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61D5CAB" w14:textId="79AF2F95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(13,715)</w:t>
            </w:r>
          </w:p>
        </w:tc>
      </w:tr>
      <w:tr w:rsidR="00D44394" w:rsidRPr="000F5DD3" w14:paraId="50183FD6" w14:textId="77777777" w:rsidTr="00976345">
        <w:trPr>
          <w:trHeight w:hRule="exact" w:val="360"/>
        </w:trPr>
        <w:tc>
          <w:tcPr>
            <w:tcW w:w="3330" w:type="dxa"/>
          </w:tcPr>
          <w:p w14:paraId="57E7D068" w14:textId="17B4E5AF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12A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3305E9" w14:textId="514B856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76BD9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715362AD" w14:textId="245E50B9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D827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683776E" w14:textId="720AD36F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9B37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9B7BE45" w14:textId="2497E3CC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0B1A3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9F9457D" w14:textId="62EFCCFD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B84E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8569078" w14:textId="7F0AF89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143C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</w:tcPr>
          <w:p w14:paraId="61C2109E" w14:textId="2FD0F9C6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0469B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D5990E3" w14:textId="3A6E2D69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12AA0" w:rsidRPr="000F5DD3" w14:paraId="3573A47C" w14:textId="77777777" w:rsidTr="00976345">
        <w:trPr>
          <w:trHeight w:hRule="exact" w:val="360"/>
        </w:trPr>
        <w:tc>
          <w:tcPr>
            <w:tcW w:w="3330" w:type="dxa"/>
          </w:tcPr>
          <w:p w14:paraId="4D55D9BF" w14:textId="10CE17C9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718F4887" w14:textId="26D84423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55,319</w:t>
            </w:r>
          </w:p>
        </w:tc>
        <w:tc>
          <w:tcPr>
            <w:tcW w:w="270" w:type="dxa"/>
          </w:tcPr>
          <w:p w14:paraId="20DE6293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0E785AE0" w14:textId="51BAA8BD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10,333</w:t>
            </w:r>
          </w:p>
        </w:tc>
        <w:tc>
          <w:tcPr>
            <w:tcW w:w="236" w:type="dxa"/>
          </w:tcPr>
          <w:p w14:paraId="3A430311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D965CA" w14:textId="00E83314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581,772</w:t>
            </w:r>
          </w:p>
        </w:tc>
        <w:tc>
          <w:tcPr>
            <w:tcW w:w="270" w:type="dxa"/>
          </w:tcPr>
          <w:p w14:paraId="2A22BC38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119B6EE9" w14:textId="66FC46A1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1,214,39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2FAADD3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35EB2E93" w14:textId="772E6973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A669CB7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6D96CDC1" w14:textId="4A9059B6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36,396</w:t>
            </w:r>
          </w:p>
        </w:tc>
        <w:tc>
          <w:tcPr>
            <w:tcW w:w="270" w:type="dxa"/>
          </w:tcPr>
          <w:p w14:paraId="4D604492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1337EC4" w14:textId="1ECE7B8D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52,833</w:t>
            </w:r>
          </w:p>
        </w:tc>
        <w:tc>
          <w:tcPr>
            <w:tcW w:w="270" w:type="dxa"/>
          </w:tcPr>
          <w:p w14:paraId="2F92E3FF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141695B" w14:textId="7266A14B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1,992,464</w:t>
            </w:r>
          </w:p>
        </w:tc>
      </w:tr>
      <w:tr w:rsidR="00D44394" w:rsidRPr="000F5DD3" w14:paraId="47AE44B4" w14:textId="77777777" w:rsidTr="00976345">
        <w:trPr>
          <w:trHeight w:hRule="exact" w:val="360"/>
        </w:trPr>
        <w:tc>
          <w:tcPr>
            <w:tcW w:w="3330" w:type="dxa"/>
          </w:tcPr>
          <w:p w14:paraId="3079F1C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13CBDB9" w14:textId="0228403F" w:rsidR="00D44394" w:rsidRPr="000F5DD3" w:rsidRDefault="00921E21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47540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256F40A6" w14:textId="4BFF83D7" w:rsidR="00D44394" w:rsidRPr="000F5DD3" w:rsidRDefault="00921E21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0FEB4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55C308B8" w14:textId="36BD1CD8" w:rsidR="00D44394" w:rsidRPr="000F5DD3" w:rsidRDefault="00921E21" w:rsidP="00D5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325E9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562FE2D" w14:textId="796C2590" w:rsidR="00D44394" w:rsidRPr="000F5DD3" w:rsidRDefault="005072AA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40,915</w:t>
            </w:r>
          </w:p>
        </w:tc>
        <w:tc>
          <w:tcPr>
            <w:tcW w:w="270" w:type="dxa"/>
          </w:tcPr>
          <w:p w14:paraId="01BDD6D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AE7F5C8" w14:textId="5DC1F51E" w:rsidR="00D44394" w:rsidRPr="000F5DD3" w:rsidRDefault="003A6D76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</w:t>
            </w:r>
            <w:r w:rsidR="001230A8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5FCCE74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2D175AB" w14:textId="7AA33C4B" w:rsidR="00D44394" w:rsidRPr="000F5DD3" w:rsidRDefault="003A6D76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813</w:t>
            </w:r>
          </w:p>
        </w:tc>
        <w:tc>
          <w:tcPr>
            <w:tcW w:w="270" w:type="dxa"/>
          </w:tcPr>
          <w:p w14:paraId="489C0A05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20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539470C" w14:textId="6E3FB4B6" w:rsidR="00D44394" w:rsidRPr="000F5DD3" w:rsidRDefault="003A6D76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74,4</w:t>
            </w:r>
            <w:r w:rsidR="003D4D96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21675A0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4F64B2A" w14:textId="2A50EF69" w:rsidR="00D44394" w:rsidRPr="000F5DD3" w:rsidRDefault="003A6D76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E519C8">
              <w:rPr>
                <w:rFonts w:asciiTheme="majorBidi" w:hAnsiTheme="majorBidi" w:cstheme="majorBidi"/>
                <w:sz w:val="30"/>
                <w:szCs w:val="30"/>
              </w:rPr>
              <w:t>,639</w:t>
            </w:r>
          </w:p>
        </w:tc>
      </w:tr>
      <w:tr w:rsidR="00A22AB4" w:rsidRPr="000F5DD3" w14:paraId="1F9F5B01" w14:textId="77777777" w:rsidTr="00976345">
        <w:trPr>
          <w:trHeight w:hRule="exact" w:val="360"/>
        </w:trPr>
        <w:tc>
          <w:tcPr>
            <w:tcW w:w="3330" w:type="dxa"/>
          </w:tcPr>
          <w:p w14:paraId="038E7AF2" w14:textId="77777777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 </w:t>
            </w:r>
          </w:p>
        </w:tc>
        <w:tc>
          <w:tcPr>
            <w:tcW w:w="1170" w:type="dxa"/>
          </w:tcPr>
          <w:p w14:paraId="0C0F4952" w14:textId="5D3553F4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7C7321" w14:textId="77777777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5E59967F" w14:textId="2471B54F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EF7A5A" w14:textId="77777777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57359DF8" w14:textId="3AEFB82F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41,532</w:t>
            </w:r>
          </w:p>
        </w:tc>
        <w:tc>
          <w:tcPr>
            <w:tcW w:w="270" w:type="dxa"/>
          </w:tcPr>
          <w:p w14:paraId="3EFA13AD" w14:textId="77777777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</w:tcPr>
          <w:p w14:paraId="1AD1B2DC" w14:textId="3E276C77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54,154</w:t>
            </w:r>
          </w:p>
        </w:tc>
        <w:tc>
          <w:tcPr>
            <w:tcW w:w="270" w:type="dxa"/>
          </w:tcPr>
          <w:p w14:paraId="79C761AF" w14:textId="77777777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70FB6684" w14:textId="680687F7" w:rsidR="00A22AB4" w:rsidRPr="000F5DD3" w:rsidRDefault="008A0B17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798BE2D" w14:textId="77777777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39C4B7AA" w14:textId="634CF7EA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C6BD37" w14:textId="77777777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555B342" w14:textId="2CAD526C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(95</w:t>
            </w:r>
            <w:r w:rsidR="00E757F0">
              <w:rPr>
                <w:rFonts w:asciiTheme="majorBidi" w:hAnsiTheme="majorBidi" w:cstheme="majorBidi"/>
                <w:sz w:val="30"/>
                <w:szCs w:val="30"/>
              </w:rPr>
              <w:t>,694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CAC15F" w14:textId="77777777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gridSpan w:val="2"/>
          </w:tcPr>
          <w:p w14:paraId="14691D8D" w14:textId="279981BB" w:rsidR="00A22AB4" w:rsidRPr="000F5DD3" w:rsidRDefault="00A22AB4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  -</w:t>
            </w:r>
          </w:p>
        </w:tc>
      </w:tr>
      <w:tr w:rsidR="00D44394" w:rsidRPr="000F5DD3" w14:paraId="14A3FAF0" w14:textId="77777777" w:rsidTr="00976345">
        <w:trPr>
          <w:trHeight w:hRule="exact" w:val="360"/>
        </w:trPr>
        <w:tc>
          <w:tcPr>
            <w:tcW w:w="3330" w:type="dxa"/>
          </w:tcPr>
          <w:p w14:paraId="3F72F25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7C8615B" w14:textId="61E291C8" w:rsidR="00D44394" w:rsidRPr="000F5DD3" w:rsidRDefault="00921E21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BA0CD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</w:tcPr>
          <w:p w14:paraId="7964898C" w14:textId="3945683F" w:rsidR="00D44394" w:rsidRPr="000F5DD3" w:rsidRDefault="00921E21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FDBF1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</w:tcPr>
          <w:p w14:paraId="41989951" w14:textId="52D56758" w:rsidR="00D44394" w:rsidRPr="000F5DD3" w:rsidRDefault="00147FEC" w:rsidP="00D5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3E889A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80B3D0E" w14:textId="4748E712" w:rsidR="00D44394" w:rsidRPr="000F5DD3" w:rsidRDefault="007A2626" w:rsidP="00460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05662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7FEC">
              <w:rPr>
                <w:rFonts w:asciiTheme="majorBidi" w:hAnsiTheme="majorBidi" w:cstheme="majorBidi"/>
                <w:sz w:val="30"/>
                <w:szCs w:val="30"/>
              </w:rPr>
              <w:t>,178)</w:t>
            </w:r>
          </w:p>
        </w:tc>
        <w:tc>
          <w:tcPr>
            <w:tcW w:w="270" w:type="dxa"/>
          </w:tcPr>
          <w:p w14:paraId="62323C5E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975DFB" w14:textId="52FD3861" w:rsidR="00D44394" w:rsidRDefault="003A6D76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(157)</w:t>
            </w:r>
          </w:p>
          <w:p w14:paraId="3C42CCC6" w14:textId="72DAC962" w:rsidR="003A6D76" w:rsidRPr="000F5DD3" w:rsidRDefault="003A6D76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68D9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</w:tcPr>
          <w:p w14:paraId="1B639708" w14:textId="1ACFB0CA" w:rsidR="00D44394" w:rsidRPr="000F5DD3" w:rsidRDefault="003A6D76" w:rsidP="00A22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A5BCF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F4F05E8" w14:textId="51713CB6" w:rsidR="00D44394" w:rsidRPr="000F5DD3" w:rsidRDefault="003A6D76" w:rsidP="00D505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A25546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3FAE168D" w14:textId="51F9BFF0" w:rsidR="00D44394" w:rsidRPr="000F5DD3" w:rsidRDefault="00E519C8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(11,335)</w:t>
            </w:r>
          </w:p>
        </w:tc>
      </w:tr>
      <w:tr w:rsidR="00D44394" w:rsidRPr="000F5DD3" w14:paraId="069C0E18" w14:textId="77777777" w:rsidTr="00976345">
        <w:trPr>
          <w:trHeight w:hRule="exact" w:val="444"/>
        </w:trPr>
        <w:tc>
          <w:tcPr>
            <w:tcW w:w="3330" w:type="dxa"/>
          </w:tcPr>
          <w:p w14:paraId="71DE8940" w14:textId="76661B2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31 ธันวาคม </w:t>
            </w:r>
            <w:r w:rsidR="00012A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4441B5" w14:textId="4883B656" w:rsidR="00D44394" w:rsidRPr="000F5DD3" w:rsidRDefault="00E5491D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55,319</w:t>
            </w:r>
          </w:p>
        </w:tc>
        <w:tc>
          <w:tcPr>
            <w:tcW w:w="270" w:type="dxa"/>
          </w:tcPr>
          <w:p w14:paraId="32996E2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22DCBA" w14:textId="287E5DF5" w:rsidR="00D44394" w:rsidRPr="000F5DD3" w:rsidRDefault="000A5658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10,333</w:t>
            </w:r>
          </w:p>
        </w:tc>
        <w:tc>
          <w:tcPr>
            <w:tcW w:w="236" w:type="dxa"/>
          </w:tcPr>
          <w:p w14:paraId="2B7AB0C3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1CDBFB43" w14:textId="46A1D961" w:rsidR="00D44394" w:rsidRPr="000F5DD3" w:rsidRDefault="00337C31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623,304</w:t>
            </w:r>
          </w:p>
        </w:tc>
        <w:tc>
          <w:tcPr>
            <w:tcW w:w="270" w:type="dxa"/>
          </w:tcPr>
          <w:p w14:paraId="3E430BB0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2D242A51" w14:textId="17B3E5A2" w:rsidR="00D44394" w:rsidRPr="000F5DD3" w:rsidRDefault="00337C31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1,298,285</w:t>
            </w:r>
          </w:p>
        </w:tc>
        <w:tc>
          <w:tcPr>
            <w:tcW w:w="270" w:type="dxa"/>
          </w:tcPr>
          <w:p w14:paraId="5F7834EC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21933739" w14:textId="03821937" w:rsidR="00D44394" w:rsidRPr="000F5DD3" w:rsidRDefault="00337C31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44,702</w:t>
            </w:r>
          </w:p>
        </w:tc>
        <w:tc>
          <w:tcPr>
            <w:tcW w:w="270" w:type="dxa"/>
          </w:tcPr>
          <w:p w14:paraId="27BA585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2DC5BF3" w14:textId="3C55C978" w:rsidR="00D44394" w:rsidRPr="000F5DD3" w:rsidRDefault="00337C31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15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7C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37,209</w:t>
            </w:r>
          </w:p>
        </w:tc>
        <w:tc>
          <w:tcPr>
            <w:tcW w:w="270" w:type="dxa"/>
          </w:tcPr>
          <w:p w14:paraId="4AC0384B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3C65DE" w14:textId="2C6651B8" w:rsidR="00D44394" w:rsidRPr="000F5DD3" w:rsidRDefault="008C1FDA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31,616</w:t>
            </w:r>
          </w:p>
        </w:tc>
        <w:tc>
          <w:tcPr>
            <w:tcW w:w="270" w:type="dxa"/>
          </w:tcPr>
          <w:p w14:paraId="671CE09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E02298" w14:textId="30602E83" w:rsidR="00D44394" w:rsidRPr="000F5DD3" w:rsidRDefault="00E15F0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5F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2,100,768</w:t>
            </w:r>
          </w:p>
        </w:tc>
      </w:tr>
    </w:tbl>
    <w:p w14:paraId="3A716E65" w14:textId="53638086" w:rsidR="00BB2623" w:rsidRPr="000F5DD3" w:rsidRDefault="00BB2623" w:rsidP="00BB262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DD90A29" w14:textId="77777777" w:rsidR="007F2BE9" w:rsidRPr="000F5DD3" w:rsidRDefault="007F2BE9">
      <w:pPr>
        <w:rPr>
          <w:rFonts w:asciiTheme="majorBidi" w:hAnsiTheme="majorBidi" w:cstheme="majorBidi"/>
        </w:rPr>
      </w:pPr>
      <w:r w:rsidRPr="000F5DD3">
        <w:rPr>
          <w:rFonts w:asciiTheme="majorBidi" w:hAnsiTheme="majorBidi" w:cstheme="majorBidi"/>
        </w:rPr>
        <w:br w:type="page"/>
      </w:r>
    </w:p>
    <w:tbl>
      <w:tblPr>
        <w:tblW w:w="1449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170"/>
        <w:gridCol w:w="270"/>
        <w:gridCol w:w="1109"/>
        <w:gridCol w:w="34"/>
        <w:gridCol w:w="236"/>
        <w:gridCol w:w="1107"/>
        <w:gridCol w:w="270"/>
        <w:gridCol w:w="1154"/>
        <w:gridCol w:w="270"/>
        <w:gridCol w:w="1159"/>
        <w:gridCol w:w="270"/>
        <w:gridCol w:w="1051"/>
        <w:gridCol w:w="270"/>
        <w:gridCol w:w="1350"/>
        <w:gridCol w:w="270"/>
        <w:gridCol w:w="1173"/>
      </w:tblGrid>
      <w:tr w:rsidR="00B043CB" w:rsidRPr="000F5DD3" w14:paraId="460E0EBC" w14:textId="77777777" w:rsidTr="00976345">
        <w:trPr>
          <w:trHeight w:hRule="exact" w:val="360"/>
        </w:trPr>
        <w:tc>
          <w:tcPr>
            <w:tcW w:w="3330" w:type="dxa"/>
          </w:tcPr>
          <w:p w14:paraId="5083E542" w14:textId="04A23507" w:rsidR="00B043CB" w:rsidRPr="000F5DD3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63" w:type="dxa"/>
            <w:gridSpan w:val="16"/>
          </w:tcPr>
          <w:p w14:paraId="6EFEF51B" w14:textId="5256C226" w:rsidR="00B043CB" w:rsidRPr="000F5DD3" w:rsidRDefault="00B043C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2166C" w:rsidRPr="000F5DD3" w14:paraId="2570B045" w14:textId="77777777" w:rsidTr="00976345">
        <w:trPr>
          <w:trHeight w:hRule="exact" w:val="360"/>
        </w:trPr>
        <w:tc>
          <w:tcPr>
            <w:tcW w:w="3330" w:type="dxa"/>
          </w:tcPr>
          <w:p w14:paraId="6F42F91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5B518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52B3D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50C9B07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6484C1D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40E314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F860DA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14C749E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6A717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A8FC09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7DB487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277527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6A2C41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4A9189" w14:textId="312B505F" w:rsidR="0042166C" w:rsidRPr="000F5DD3" w:rsidRDefault="00976345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="0042166C"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</w:tcPr>
          <w:p w14:paraId="20BDF80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E20F4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68EA52DF" w14:textId="77777777" w:rsidTr="00976345">
        <w:trPr>
          <w:trHeight w:hRule="exact" w:val="360"/>
        </w:trPr>
        <w:tc>
          <w:tcPr>
            <w:tcW w:w="3330" w:type="dxa"/>
          </w:tcPr>
          <w:p w14:paraId="6F27179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C1C5F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9D560B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79ED06B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1528062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B8003D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213A5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AC8A5A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88B7E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2E044C3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75ECF3B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E4F42A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1BC9B9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A8EB8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70" w:type="dxa"/>
          </w:tcPr>
          <w:p w14:paraId="3A60A2C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51E5D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0214D403" w14:textId="77777777" w:rsidTr="00976345">
        <w:trPr>
          <w:trHeight w:hRule="exact" w:val="360"/>
        </w:trPr>
        <w:tc>
          <w:tcPr>
            <w:tcW w:w="3330" w:type="dxa"/>
          </w:tcPr>
          <w:p w14:paraId="007A2DF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17D3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6CD0A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028DE57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gridSpan w:val="2"/>
          </w:tcPr>
          <w:p w14:paraId="18A9130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94B8C4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525121A9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D852E2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49478AB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8A2844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DBA395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C35ACD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235B5C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8AD00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755AB23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73F1E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2166C" w:rsidRPr="000F5DD3" w14:paraId="407C233E" w14:textId="77777777" w:rsidTr="00976345">
        <w:trPr>
          <w:trHeight w:hRule="exact" w:val="360"/>
        </w:trPr>
        <w:tc>
          <w:tcPr>
            <w:tcW w:w="3330" w:type="dxa"/>
          </w:tcPr>
          <w:p w14:paraId="7416326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9A0C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AB98B3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14:paraId="2B1FB60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gridSpan w:val="2"/>
          </w:tcPr>
          <w:p w14:paraId="7A96B84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32778A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C4D170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47A533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73D87C9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3308B7D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08642423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4CB118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7D6B63F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E60BD7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6360F12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111C6C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2166C" w:rsidRPr="000F5DD3" w14:paraId="33C78CCA" w14:textId="77777777" w:rsidTr="00976345">
        <w:trPr>
          <w:trHeight w:hRule="exact" w:val="360"/>
        </w:trPr>
        <w:tc>
          <w:tcPr>
            <w:tcW w:w="3330" w:type="dxa"/>
          </w:tcPr>
          <w:p w14:paraId="7560CA5A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63" w:type="dxa"/>
            <w:gridSpan w:val="16"/>
          </w:tcPr>
          <w:p w14:paraId="1D3FCDD1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166C" w:rsidRPr="000F5DD3" w14:paraId="2579A7D7" w14:textId="77777777" w:rsidTr="00976345">
        <w:trPr>
          <w:trHeight w:hRule="exact" w:val="360"/>
        </w:trPr>
        <w:tc>
          <w:tcPr>
            <w:tcW w:w="3330" w:type="dxa"/>
          </w:tcPr>
          <w:p w14:paraId="0970EE43" w14:textId="77777777" w:rsidR="0042166C" w:rsidRPr="000F5DD3" w:rsidRDefault="008848CD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4C7141C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F4528B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B0F78A2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B93CC66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0152DF5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1061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1A3846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1A903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B1CA94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59655C4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536525A8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A62759F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473B9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DC4E53E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9B64E0" w14:textId="77777777" w:rsidR="0042166C" w:rsidRPr="000F5DD3" w:rsidRDefault="0042166C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2AA0" w:rsidRPr="000F5DD3" w14:paraId="2F7C01B2" w14:textId="77777777" w:rsidTr="00976345">
        <w:trPr>
          <w:trHeight w:hRule="exact" w:val="360"/>
        </w:trPr>
        <w:tc>
          <w:tcPr>
            <w:tcW w:w="3330" w:type="dxa"/>
          </w:tcPr>
          <w:p w14:paraId="47289B00" w14:textId="5E38390E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54AE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7BCF3C2B" w14:textId="074D55FC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2A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443069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B021079" w14:textId="3812B506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2AA0">
              <w:rPr>
                <w:rFonts w:asciiTheme="majorBidi" w:hAnsiTheme="majorBidi" w:cstheme="majorBidi"/>
                <w:sz w:val="28"/>
                <w:szCs w:val="28"/>
              </w:rPr>
              <w:t>3,051</w:t>
            </w:r>
          </w:p>
        </w:tc>
        <w:tc>
          <w:tcPr>
            <w:tcW w:w="236" w:type="dxa"/>
          </w:tcPr>
          <w:p w14:paraId="293ED41D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A5C346C" w14:textId="5C811B9B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2AA0">
              <w:rPr>
                <w:rFonts w:asciiTheme="majorBidi" w:hAnsiTheme="majorBidi" w:cstheme="majorBidi"/>
                <w:sz w:val="28"/>
                <w:szCs w:val="28"/>
              </w:rPr>
              <w:t>323,654</w:t>
            </w:r>
          </w:p>
        </w:tc>
        <w:tc>
          <w:tcPr>
            <w:tcW w:w="270" w:type="dxa"/>
          </w:tcPr>
          <w:p w14:paraId="6E5415E8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AD95D18" w14:textId="6B33664D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2AA0">
              <w:rPr>
                <w:rFonts w:asciiTheme="majorBidi" w:hAnsiTheme="majorBidi" w:cstheme="majorBidi"/>
                <w:sz w:val="28"/>
                <w:szCs w:val="28"/>
              </w:rPr>
              <w:t>849,965</w:t>
            </w:r>
          </w:p>
        </w:tc>
        <w:tc>
          <w:tcPr>
            <w:tcW w:w="270" w:type="dxa"/>
          </w:tcPr>
          <w:p w14:paraId="6FD52647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5F2A5359" w14:textId="4AB63B0C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2AA0">
              <w:rPr>
                <w:rFonts w:asciiTheme="majorBidi" w:hAnsiTheme="majorBidi" w:cstheme="majorBidi"/>
                <w:sz w:val="28"/>
                <w:szCs w:val="28"/>
              </w:rPr>
              <w:t>28,807</w:t>
            </w:r>
          </w:p>
        </w:tc>
        <w:tc>
          <w:tcPr>
            <w:tcW w:w="270" w:type="dxa"/>
          </w:tcPr>
          <w:p w14:paraId="75CC6A5A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3E18E38D" w14:textId="5685567B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7"/>
              <w:rPr>
                <w:rFonts w:asciiTheme="majorBidi" w:hAnsiTheme="majorBidi" w:cstheme="majorBidi"/>
                <w:sz w:val="28"/>
                <w:szCs w:val="28"/>
              </w:rPr>
            </w:pPr>
            <w:r w:rsidRPr="00012AA0">
              <w:rPr>
                <w:rFonts w:asciiTheme="majorBidi" w:hAnsiTheme="majorBidi" w:cstheme="majorBidi"/>
                <w:sz w:val="28"/>
                <w:szCs w:val="28"/>
              </w:rPr>
              <w:t>33,570</w:t>
            </w:r>
          </w:p>
        </w:tc>
        <w:tc>
          <w:tcPr>
            <w:tcW w:w="270" w:type="dxa"/>
          </w:tcPr>
          <w:p w14:paraId="5BDE5E94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DF431B" w14:textId="2245C0E6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2A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1E5FDE" w14:textId="77777777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4508144" w14:textId="256F288D" w:rsidR="00012AA0" w:rsidRPr="00012AA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2AA0">
              <w:rPr>
                <w:rFonts w:asciiTheme="majorBidi" w:hAnsiTheme="majorBidi" w:cstheme="majorBidi"/>
                <w:sz w:val="28"/>
                <w:szCs w:val="28"/>
              </w:rPr>
              <w:t>1,239,047</w:t>
            </w:r>
          </w:p>
        </w:tc>
      </w:tr>
      <w:tr w:rsidR="00012AA0" w:rsidRPr="000F5DD3" w14:paraId="1E0B3952" w14:textId="77777777" w:rsidTr="00976345">
        <w:trPr>
          <w:trHeight w:hRule="exact" w:val="360"/>
        </w:trPr>
        <w:tc>
          <w:tcPr>
            <w:tcW w:w="3330" w:type="dxa"/>
          </w:tcPr>
          <w:p w14:paraId="4359C409" w14:textId="2B00161B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5C253DA" w14:textId="4BCE8D22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17B014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CADFF6" w14:textId="535D0ADB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236" w:type="dxa"/>
          </w:tcPr>
          <w:p w14:paraId="2FFE9B0A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58E8AB9" w14:textId="5EC019FD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18,090</w:t>
            </w:r>
          </w:p>
        </w:tc>
        <w:tc>
          <w:tcPr>
            <w:tcW w:w="270" w:type="dxa"/>
          </w:tcPr>
          <w:p w14:paraId="586CCEF8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14CF248" w14:textId="6758C6F1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79,662</w:t>
            </w:r>
          </w:p>
        </w:tc>
        <w:tc>
          <w:tcPr>
            <w:tcW w:w="270" w:type="dxa"/>
          </w:tcPr>
          <w:p w14:paraId="5FF7AD77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BC68AFE" w14:textId="2B8A86D1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3,114</w:t>
            </w:r>
          </w:p>
        </w:tc>
        <w:tc>
          <w:tcPr>
            <w:tcW w:w="270" w:type="dxa"/>
          </w:tcPr>
          <w:p w14:paraId="4ACF072B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0352CEBF" w14:textId="76B66C78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7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1,781</w:t>
            </w:r>
          </w:p>
        </w:tc>
        <w:tc>
          <w:tcPr>
            <w:tcW w:w="270" w:type="dxa"/>
          </w:tcPr>
          <w:p w14:paraId="1AD22BDD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E972CA" w14:textId="02978209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5E56E07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054" w14:textId="6936E553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104,105</w:t>
            </w:r>
          </w:p>
        </w:tc>
      </w:tr>
      <w:tr w:rsidR="00012AA0" w:rsidRPr="000F5DD3" w14:paraId="40E089BD" w14:textId="77777777" w:rsidTr="00976345">
        <w:trPr>
          <w:trHeight w:hRule="exact" w:val="360"/>
        </w:trPr>
        <w:tc>
          <w:tcPr>
            <w:tcW w:w="3330" w:type="dxa"/>
          </w:tcPr>
          <w:p w14:paraId="2FA2B81C" w14:textId="2F42CCBA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7DE24A" w14:textId="339949F8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5EFBBC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single" w:sz="4" w:space="0" w:color="auto"/>
            </w:tcBorders>
          </w:tcPr>
          <w:p w14:paraId="7EEC46BE" w14:textId="0A3BB678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962D2FF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6F4550BC" w14:textId="6E601B53" w:rsidR="00012AA0" w:rsidRPr="000F5DD3" w:rsidRDefault="00012AA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371CCE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4A58E2E0" w14:textId="7B766226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(9,750)</w:t>
            </w:r>
          </w:p>
        </w:tc>
        <w:tc>
          <w:tcPr>
            <w:tcW w:w="270" w:type="dxa"/>
          </w:tcPr>
          <w:p w14:paraId="4F04959F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7DECE454" w14:textId="2A37C9FE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  <w:tc>
          <w:tcPr>
            <w:tcW w:w="270" w:type="dxa"/>
          </w:tcPr>
          <w:p w14:paraId="0400561E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1BF46A15" w14:textId="57D71932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37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(3,789)</w:t>
            </w:r>
          </w:p>
        </w:tc>
        <w:tc>
          <w:tcPr>
            <w:tcW w:w="270" w:type="dxa"/>
          </w:tcPr>
          <w:p w14:paraId="0A966F6A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3CE96F" w14:textId="66A14573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D41C71" w14:textId="77777777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540213" w14:textId="104998D3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(13,715)</w:t>
            </w:r>
          </w:p>
        </w:tc>
      </w:tr>
      <w:tr w:rsidR="00D44394" w:rsidRPr="000F5DD3" w14:paraId="17F73F9A" w14:textId="77777777" w:rsidTr="00976345">
        <w:trPr>
          <w:trHeight w:hRule="exact" w:val="354"/>
        </w:trPr>
        <w:tc>
          <w:tcPr>
            <w:tcW w:w="3330" w:type="dxa"/>
          </w:tcPr>
          <w:p w14:paraId="0110F4A6" w14:textId="5A9C083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54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8647B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B09C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2F33271E" w14:textId="1F12B68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87072F4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CF6D84C" w14:textId="1AF75F60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D4DDC2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54C48F3" w14:textId="3CD6E40B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75437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A8695D2" w14:textId="34F52D48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2EA34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03BD7A7" w14:textId="0FFE970B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CD0639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748968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C8264F" w14:textId="77777777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728222" w14:textId="0BB676AF" w:rsidR="00D44394" w:rsidRPr="000F5DD3" w:rsidRDefault="00D44394" w:rsidP="00D44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12AA0" w:rsidRPr="000F5DD3" w14:paraId="57DFF820" w14:textId="77777777" w:rsidTr="00976345">
        <w:trPr>
          <w:trHeight w:hRule="exact" w:val="360"/>
        </w:trPr>
        <w:tc>
          <w:tcPr>
            <w:tcW w:w="3330" w:type="dxa"/>
          </w:tcPr>
          <w:p w14:paraId="034FA3FB" w14:textId="343FEF66" w:rsidR="00012AA0" w:rsidRPr="000F5DD3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54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</w:tcPr>
          <w:p w14:paraId="21528E08" w14:textId="4D3C93F1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1F8513" w14:textId="77777777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F411547" w14:textId="2804557A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4,509</w:t>
            </w:r>
          </w:p>
        </w:tc>
        <w:tc>
          <w:tcPr>
            <w:tcW w:w="236" w:type="dxa"/>
          </w:tcPr>
          <w:p w14:paraId="4EDA0382" w14:textId="77777777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1CC56D58" w14:textId="494FE364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341,744</w:t>
            </w:r>
          </w:p>
        </w:tc>
        <w:tc>
          <w:tcPr>
            <w:tcW w:w="270" w:type="dxa"/>
          </w:tcPr>
          <w:p w14:paraId="5D0077A6" w14:textId="77777777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FAFB5C" w14:textId="18D34467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919,877</w:t>
            </w:r>
          </w:p>
        </w:tc>
        <w:tc>
          <w:tcPr>
            <w:tcW w:w="270" w:type="dxa"/>
          </w:tcPr>
          <w:p w14:paraId="3889F361" w14:textId="77777777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F4AACED" w14:textId="7BF3EB6C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31,745</w:t>
            </w:r>
          </w:p>
        </w:tc>
        <w:tc>
          <w:tcPr>
            <w:tcW w:w="270" w:type="dxa"/>
          </w:tcPr>
          <w:p w14:paraId="0ED8CE07" w14:textId="77777777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</w:tcPr>
          <w:p w14:paraId="2E64926C" w14:textId="579B7D6D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31,562</w:t>
            </w:r>
          </w:p>
        </w:tc>
        <w:tc>
          <w:tcPr>
            <w:tcW w:w="270" w:type="dxa"/>
          </w:tcPr>
          <w:p w14:paraId="635215B2" w14:textId="77777777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172D0C" w14:textId="0327ADB8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72807F8" w14:textId="77777777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C66A11" w14:textId="24402DA2" w:rsidR="00012AA0" w:rsidRPr="00254AE0" w:rsidRDefault="00012AA0" w:rsidP="00012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1,329,437</w:t>
            </w:r>
          </w:p>
        </w:tc>
      </w:tr>
      <w:tr w:rsidR="00747331" w:rsidRPr="000F5DD3" w14:paraId="52F9922E" w14:textId="77777777" w:rsidTr="00976345">
        <w:trPr>
          <w:trHeight w:hRule="exact" w:val="360"/>
        </w:trPr>
        <w:tc>
          <w:tcPr>
            <w:tcW w:w="3330" w:type="dxa"/>
          </w:tcPr>
          <w:p w14:paraId="463EB778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6F115A3F" w14:textId="09E6E82A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12A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C0130F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6EA7D6C7" w14:textId="0F41EB56" w:rsidR="00747331" w:rsidRPr="000F5DD3" w:rsidRDefault="00747331" w:rsidP="00644C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1,457</w:t>
            </w:r>
          </w:p>
        </w:tc>
        <w:tc>
          <w:tcPr>
            <w:tcW w:w="236" w:type="dxa"/>
          </w:tcPr>
          <w:p w14:paraId="37E77034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C8418C" w14:textId="08CB8ABB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21,494</w:t>
            </w:r>
          </w:p>
        </w:tc>
        <w:tc>
          <w:tcPr>
            <w:tcW w:w="270" w:type="dxa"/>
          </w:tcPr>
          <w:p w14:paraId="51877CB6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5C83EB0" w14:textId="0251790F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</w:t>
            </w:r>
            <w:r w:rsidR="00F13E2B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70" w:type="dxa"/>
          </w:tcPr>
          <w:p w14:paraId="7E19C757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E0159E7" w14:textId="4FC63CE9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3,473</w:t>
            </w:r>
          </w:p>
        </w:tc>
        <w:tc>
          <w:tcPr>
            <w:tcW w:w="270" w:type="dxa"/>
          </w:tcPr>
          <w:p w14:paraId="54E2D227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1CA4F6D7" w14:textId="567ED98E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2,046</w:t>
            </w:r>
          </w:p>
        </w:tc>
        <w:tc>
          <w:tcPr>
            <w:tcW w:w="270" w:type="dxa"/>
          </w:tcPr>
          <w:p w14:paraId="7F9E5351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EF59FC" w14:textId="5B6CF766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5C19A6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50CDF2" w14:textId="67D659E3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E219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E2197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</w:tr>
      <w:tr w:rsidR="00747331" w:rsidRPr="000F5DD3" w14:paraId="70DF5FDF" w14:textId="77777777" w:rsidTr="00976345">
        <w:trPr>
          <w:trHeight w:hRule="exact" w:val="360"/>
        </w:trPr>
        <w:tc>
          <w:tcPr>
            <w:tcW w:w="3330" w:type="dxa"/>
          </w:tcPr>
          <w:p w14:paraId="4B69E3AC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</w:tcPr>
          <w:p w14:paraId="38502C14" w14:textId="2E540130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B7D8FF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060CB7C2" w14:textId="67BE4CA0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F2508A" w14:textId="4877CC38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B088769" w14:textId="35C20479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3FB9B5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34C44A8B" w14:textId="5745A99A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</w:t>
            </w:r>
            <w:r w:rsidR="000D79CD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6C7EA6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243A370" w14:textId="1472193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270" w:type="dxa"/>
          </w:tcPr>
          <w:p w14:paraId="77E1C033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2A974D6E" w14:textId="4B25DC9A" w:rsidR="00747331" w:rsidRPr="000F5DD3" w:rsidRDefault="00747331" w:rsidP="00A60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824AE8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8066DE" w14:textId="6788634A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F74284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BFA310" w14:textId="3A2FE2F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</w:t>
            </w:r>
            <w:r w:rsidR="001F1DE2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47331" w:rsidRPr="000F5DD3" w14:paraId="7CC2F0B0" w14:textId="77777777" w:rsidTr="00976345">
        <w:trPr>
          <w:trHeight w:hRule="exact" w:val="360"/>
        </w:trPr>
        <w:tc>
          <w:tcPr>
            <w:tcW w:w="3330" w:type="dxa"/>
          </w:tcPr>
          <w:p w14:paraId="446DDDA8" w14:textId="31FDB3C6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5DD4262" w14:textId="38AD101A" w:rsidR="00747331" w:rsidRPr="00747331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4886F6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E71A4" w14:textId="70D4DDCD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5,966</w:t>
            </w:r>
          </w:p>
        </w:tc>
        <w:tc>
          <w:tcPr>
            <w:tcW w:w="236" w:type="dxa"/>
          </w:tcPr>
          <w:p w14:paraId="110A9E76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5F6DCE56" w14:textId="2CFE0FA6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4E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363,238</w:t>
            </w:r>
          </w:p>
        </w:tc>
        <w:tc>
          <w:tcPr>
            <w:tcW w:w="270" w:type="dxa"/>
          </w:tcPr>
          <w:p w14:paraId="12919F4C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7798E938" w14:textId="69D41A50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E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996,040</w:t>
            </w:r>
          </w:p>
        </w:tc>
        <w:tc>
          <w:tcPr>
            <w:tcW w:w="270" w:type="dxa"/>
          </w:tcPr>
          <w:p w14:paraId="4037F58A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3DD39410" w14:textId="742D77CF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1E3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35,061</w:t>
            </w:r>
          </w:p>
        </w:tc>
        <w:tc>
          <w:tcPr>
            <w:tcW w:w="270" w:type="dxa"/>
          </w:tcPr>
          <w:p w14:paraId="78E3F6FC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5C872532" w14:textId="7C454ED5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0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33,608</w:t>
            </w:r>
          </w:p>
        </w:tc>
        <w:tc>
          <w:tcPr>
            <w:tcW w:w="270" w:type="dxa"/>
          </w:tcPr>
          <w:p w14:paraId="47AACE8C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C2B376" w14:textId="7860DBFE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6BB792" w14:textId="77777777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6E1FB3" w14:textId="17A1D799" w:rsidR="00747331" w:rsidRPr="000F5DD3" w:rsidRDefault="00747331" w:rsidP="007473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210C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1,433,913</w:t>
            </w:r>
          </w:p>
        </w:tc>
      </w:tr>
      <w:tr w:rsidR="003210C2" w:rsidRPr="000F5DD3" w14:paraId="448F1E99" w14:textId="77777777" w:rsidTr="00976345">
        <w:trPr>
          <w:trHeight w:hRule="exact" w:val="360"/>
        </w:trPr>
        <w:tc>
          <w:tcPr>
            <w:tcW w:w="3330" w:type="dxa"/>
          </w:tcPr>
          <w:p w14:paraId="5D9887E5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A2550D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5AD09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</w:tcBorders>
          </w:tcPr>
          <w:p w14:paraId="5BEC1FE3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C903DB5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49BEDFF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060DAE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2C478EF9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44BA3A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77A91FC1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E342367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13EFCAA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FBBDC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869FF1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B2C328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F5B0DF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210C2" w:rsidRPr="000F5DD3" w14:paraId="284D059A" w14:textId="77777777" w:rsidTr="00976345">
        <w:tc>
          <w:tcPr>
            <w:tcW w:w="3330" w:type="dxa"/>
          </w:tcPr>
          <w:p w14:paraId="0DCD90EE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23DA420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CE12CD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gridSpan w:val="2"/>
          </w:tcPr>
          <w:p w14:paraId="49B41EA2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0816BA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75CAA4C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FDFF72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433DB073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A70551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283D097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5F45D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1" w:type="dxa"/>
          </w:tcPr>
          <w:p w14:paraId="41DC86E0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2F1937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E724A7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20" w:lineRule="exact"/>
              <w:ind w:left="-108" w:right="-16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75F410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20B1AC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320" w:lineRule="exact"/>
              <w:ind w:left="-227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10C2" w:rsidRPr="000F5DD3" w14:paraId="1D835A15" w14:textId="77777777" w:rsidTr="00976345">
        <w:tc>
          <w:tcPr>
            <w:tcW w:w="3330" w:type="dxa"/>
          </w:tcPr>
          <w:p w14:paraId="625AD6D7" w14:textId="6333D8DE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1F0E9CB" w14:textId="028FD744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</w:tcPr>
          <w:p w14:paraId="2245FBF8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71E03028" w14:textId="753AE124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5,824</w:t>
            </w:r>
          </w:p>
        </w:tc>
        <w:tc>
          <w:tcPr>
            <w:tcW w:w="236" w:type="dxa"/>
          </w:tcPr>
          <w:p w14:paraId="40A47148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7F9AAFA5" w14:textId="0E4CD3A2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240,028</w:t>
            </w:r>
          </w:p>
        </w:tc>
        <w:tc>
          <w:tcPr>
            <w:tcW w:w="270" w:type="dxa"/>
          </w:tcPr>
          <w:p w14:paraId="6C513AA2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3435610" w14:textId="54AE5A53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294,51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9494501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1AE9231D" w14:textId="0F5B534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CF4E1A7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5981C6DE" w14:textId="5103F3E9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4,834</w:t>
            </w:r>
          </w:p>
        </w:tc>
        <w:tc>
          <w:tcPr>
            <w:tcW w:w="270" w:type="dxa"/>
          </w:tcPr>
          <w:p w14:paraId="62B70E95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3B76577" w14:textId="67B612D6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52,833</w:t>
            </w:r>
          </w:p>
        </w:tc>
        <w:tc>
          <w:tcPr>
            <w:tcW w:w="270" w:type="dxa"/>
          </w:tcPr>
          <w:p w14:paraId="4DBC38F5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8E1E7B8" w14:textId="6E5512A0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663,027</w:t>
            </w:r>
          </w:p>
        </w:tc>
      </w:tr>
      <w:tr w:rsidR="003210C2" w:rsidRPr="000F5DD3" w14:paraId="783E94B7" w14:textId="77777777" w:rsidTr="00976345">
        <w:tc>
          <w:tcPr>
            <w:tcW w:w="3330" w:type="dxa"/>
          </w:tcPr>
          <w:p w14:paraId="5323A21B" w14:textId="42DBDFAF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0ED4C8" w14:textId="04838C41" w:rsidR="003210C2" w:rsidRPr="000F5DD3" w:rsidRDefault="00E57E8F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</w:tcPr>
          <w:p w14:paraId="6905B081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3" w:type="dxa"/>
            <w:gridSpan w:val="2"/>
            <w:tcBorders>
              <w:bottom w:val="double" w:sz="4" w:space="0" w:color="auto"/>
            </w:tcBorders>
          </w:tcPr>
          <w:p w14:paraId="1A513961" w14:textId="3AD23971" w:rsidR="003210C2" w:rsidRPr="000F5DD3" w:rsidRDefault="00E57E8F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30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4,367</w:t>
            </w:r>
          </w:p>
        </w:tc>
        <w:tc>
          <w:tcPr>
            <w:tcW w:w="236" w:type="dxa"/>
          </w:tcPr>
          <w:p w14:paraId="39130306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967CD48" w14:textId="4A84BB43" w:rsidR="003210C2" w:rsidRPr="000F5DD3" w:rsidRDefault="00E57E8F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260,066</w:t>
            </w:r>
          </w:p>
        </w:tc>
        <w:tc>
          <w:tcPr>
            <w:tcW w:w="270" w:type="dxa"/>
          </w:tcPr>
          <w:p w14:paraId="0E3AFD4E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08144B04" w14:textId="75B5018E" w:rsidR="003210C2" w:rsidRPr="000F5DD3" w:rsidRDefault="00E57E8F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302,245</w:t>
            </w:r>
          </w:p>
        </w:tc>
        <w:tc>
          <w:tcPr>
            <w:tcW w:w="270" w:type="dxa"/>
          </w:tcPr>
          <w:p w14:paraId="0D8E9C57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0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33107ED0" w14:textId="1E7602C4" w:rsidR="003210C2" w:rsidRPr="000F5DD3" w:rsidRDefault="00E57E8F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320" w:lineRule="exact"/>
              <w:ind w:left="-108" w:right="-12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9,641</w:t>
            </w:r>
          </w:p>
        </w:tc>
        <w:tc>
          <w:tcPr>
            <w:tcW w:w="270" w:type="dxa"/>
          </w:tcPr>
          <w:p w14:paraId="1ADDB6CD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46BA83A8" w14:textId="44730763" w:rsidR="003210C2" w:rsidRPr="000F5DD3" w:rsidRDefault="00787324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320" w:lineRule="exact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57E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,601</w:t>
            </w:r>
          </w:p>
        </w:tc>
        <w:tc>
          <w:tcPr>
            <w:tcW w:w="270" w:type="dxa"/>
          </w:tcPr>
          <w:p w14:paraId="7C598BCF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2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25584DB" w14:textId="7661A377" w:rsidR="003210C2" w:rsidRPr="000F5DD3" w:rsidRDefault="00787324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300" w:lineRule="exact"/>
              <w:ind w:left="-108" w:right="-169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E57E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1,616</w:t>
            </w:r>
          </w:p>
        </w:tc>
        <w:tc>
          <w:tcPr>
            <w:tcW w:w="270" w:type="dxa"/>
          </w:tcPr>
          <w:p w14:paraId="75D67463" w14:textId="77777777" w:rsidR="003210C2" w:rsidRPr="000F5DD3" w:rsidRDefault="003210C2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3BE7F6" w14:textId="3937AD22" w:rsidR="003210C2" w:rsidRPr="000F5DD3" w:rsidRDefault="00E57E8F" w:rsidP="00321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00" w:lineRule="exact"/>
              <w:ind w:left="-227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666,855</w:t>
            </w:r>
          </w:p>
        </w:tc>
      </w:tr>
    </w:tbl>
    <w:p w14:paraId="13DC3435" w14:textId="77777777" w:rsidR="0042166C" w:rsidRPr="000F5DD3" w:rsidRDefault="0042166C" w:rsidP="006E3BD7">
      <w:pPr>
        <w:pStyle w:val="a"/>
        <w:tabs>
          <w:tab w:val="clear" w:pos="1080"/>
          <w:tab w:val="left" w:pos="450"/>
        </w:tabs>
        <w:ind w:right="-43"/>
        <w:jc w:val="thaiDistribute"/>
        <w:rPr>
          <w:rFonts w:asciiTheme="majorBidi" w:hAnsiTheme="majorBidi" w:cstheme="majorBidi"/>
          <w:sz w:val="6"/>
          <w:szCs w:val="6"/>
          <w:lang w:val="en-US"/>
        </w:rPr>
      </w:pPr>
    </w:p>
    <w:p w14:paraId="01CB9552" w14:textId="77777777" w:rsidR="00C80F9F" w:rsidRPr="000F5DD3" w:rsidRDefault="00C80F9F" w:rsidP="00C97496">
      <w:pPr>
        <w:pStyle w:val="NoSpacing"/>
        <w:rPr>
          <w:rFonts w:asciiTheme="majorBidi" w:hAnsiTheme="majorBidi" w:cstheme="majorBidi"/>
        </w:rPr>
      </w:pPr>
    </w:p>
    <w:p w14:paraId="0B4F7456" w14:textId="77777777" w:rsidR="008B0B0A" w:rsidRPr="000F5DD3" w:rsidRDefault="008B0B0A" w:rsidP="00886B2F">
      <w:pPr>
        <w:pStyle w:val="a"/>
        <w:tabs>
          <w:tab w:val="clear" w:pos="1080"/>
          <w:tab w:val="left" w:pos="450"/>
        </w:tabs>
        <w:spacing w:line="340" w:lineRule="exact"/>
        <w:ind w:left="547" w:right="-144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F14B1B4" w14:textId="77777777" w:rsidR="00DF426D" w:rsidRPr="000F5DD3" w:rsidRDefault="00DF426D" w:rsidP="00352DFA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0F5DD3">
        <w:rPr>
          <w:rFonts w:asciiTheme="majorBidi" w:hAnsiTheme="majorBidi" w:cstheme="majorBidi"/>
        </w:rPr>
        <w:br w:type="page"/>
      </w:r>
    </w:p>
    <w:tbl>
      <w:tblPr>
        <w:tblW w:w="1420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222"/>
        <w:gridCol w:w="1169"/>
        <w:gridCol w:w="270"/>
        <w:gridCol w:w="1136"/>
        <w:gridCol w:w="243"/>
        <w:gridCol w:w="1107"/>
        <w:gridCol w:w="270"/>
        <w:gridCol w:w="1154"/>
        <w:gridCol w:w="270"/>
        <w:gridCol w:w="1159"/>
        <w:gridCol w:w="239"/>
        <w:gridCol w:w="993"/>
        <w:gridCol w:w="270"/>
        <w:gridCol w:w="1350"/>
        <w:gridCol w:w="236"/>
        <w:gridCol w:w="1114"/>
      </w:tblGrid>
      <w:tr w:rsidR="0094306F" w:rsidRPr="000F5DD3" w14:paraId="0DA2AD44" w14:textId="77777777" w:rsidTr="00E05BBC">
        <w:trPr>
          <w:trHeight w:val="360"/>
        </w:trPr>
        <w:tc>
          <w:tcPr>
            <w:tcW w:w="3222" w:type="dxa"/>
          </w:tcPr>
          <w:p w14:paraId="57F2536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lastRenderedPageBreak/>
              <w:br w:type="page"/>
            </w:r>
            <w:r w:rsidR="00C36619" w:rsidRPr="000F5DD3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0980" w:type="dxa"/>
            <w:gridSpan w:val="15"/>
          </w:tcPr>
          <w:p w14:paraId="067690EE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5BBC" w:rsidRPr="000F5DD3" w14:paraId="19880EC7" w14:textId="77777777" w:rsidTr="00E05BBC">
        <w:trPr>
          <w:trHeight w:val="360"/>
        </w:trPr>
        <w:tc>
          <w:tcPr>
            <w:tcW w:w="3222" w:type="dxa"/>
          </w:tcPr>
          <w:p w14:paraId="34DDC30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A8F954C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5F4F7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0784D5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123AE20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7FE434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0686DC8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148944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6C7289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3729B0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9" w:type="dxa"/>
          </w:tcPr>
          <w:p w14:paraId="1EB3452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E708D3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EE6124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5725F2" w14:textId="33FD4B17" w:rsidR="00E05BBC" w:rsidRPr="00E05BBC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5BB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สินทรัพย์</w:t>
            </w: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</w:tcPr>
          <w:p w14:paraId="5957A90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2FD468B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BBC" w:rsidRPr="000F5DD3" w14:paraId="11AA3F25" w14:textId="77777777" w:rsidTr="00E05BBC">
        <w:trPr>
          <w:trHeight w:val="360"/>
        </w:trPr>
        <w:tc>
          <w:tcPr>
            <w:tcW w:w="3222" w:type="dxa"/>
          </w:tcPr>
          <w:p w14:paraId="13AB9853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8FF6C30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E6449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51E1C51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5D540A8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C25D0A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C3C76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EC4AD2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34887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C6507E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9" w:type="dxa"/>
          </w:tcPr>
          <w:p w14:paraId="1AEC7F8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DE66098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14AAA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E3467E" w14:textId="23C3009D" w:rsidR="00E05BBC" w:rsidRPr="00E05BBC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0B1445B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3C32D3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BBC" w:rsidRPr="000F5DD3" w14:paraId="5254980F" w14:textId="77777777" w:rsidTr="00E05BBC">
        <w:trPr>
          <w:trHeight w:val="360"/>
        </w:trPr>
        <w:tc>
          <w:tcPr>
            <w:tcW w:w="3222" w:type="dxa"/>
          </w:tcPr>
          <w:p w14:paraId="4B452FB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843EE3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117C94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28912280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62E5587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37F065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B23649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67D7C488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5B9B8C0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95763E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</w:tcPr>
          <w:p w14:paraId="28A03E5B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684EDC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4A267B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70FC4A" w14:textId="63FD79E1" w:rsidR="00E05BBC" w:rsidRPr="00E05BBC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A8BA0E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A8F89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BBC" w:rsidRPr="000F5DD3" w14:paraId="07BB792B" w14:textId="77777777" w:rsidTr="00E05BBC">
        <w:trPr>
          <w:trHeight w:val="360"/>
        </w:trPr>
        <w:tc>
          <w:tcPr>
            <w:tcW w:w="3222" w:type="dxa"/>
          </w:tcPr>
          <w:p w14:paraId="125A58E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2F12885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750632D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09D896BB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551B41E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1BBF6B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2F47C0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2846350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286D921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E89F41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</w:tcPr>
          <w:p w14:paraId="5D66D71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D57B14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3837E128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C58D81" w14:textId="53004A00" w:rsidR="00E05BBC" w:rsidRPr="00E05BBC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14:paraId="7FD25CC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3D88F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4306F" w:rsidRPr="000F5DD3" w14:paraId="1D53FE4F" w14:textId="77777777" w:rsidTr="00E05BBC">
        <w:trPr>
          <w:trHeight w:val="360"/>
        </w:trPr>
        <w:tc>
          <w:tcPr>
            <w:tcW w:w="3222" w:type="dxa"/>
          </w:tcPr>
          <w:p w14:paraId="3E242483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0" w:type="dxa"/>
            <w:gridSpan w:val="15"/>
          </w:tcPr>
          <w:p w14:paraId="0B9990C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306F" w:rsidRPr="000F5DD3" w14:paraId="661B23A6" w14:textId="77777777" w:rsidTr="00E05BBC">
        <w:trPr>
          <w:trHeight w:val="360"/>
        </w:trPr>
        <w:tc>
          <w:tcPr>
            <w:tcW w:w="3222" w:type="dxa"/>
          </w:tcPr>
          <w:p w14:paraId="3A4FD246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69" w:type="dxa"/>
          </w:tcPr>
          <w:p w14:paraId="23429C6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76CE25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61CF3A28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5F6ECC4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CE60C0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68F0F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4F10DF2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0CB10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0F6B0FF7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950209E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3200157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44DF7B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3E5CAF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7667BD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D76800D" w14:textId="77777777" w:rsidR="0094306F" w:rsidRPr="000F5DD3" w:rsidRDefault="0094306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4AE0" w:rsidRPr="000F5DD3" w14:paraId="74DCBA5E" w14:textId="77777777" w:rsidTr="00E05BBC">
        <w:trPr>
          <w:trHeight w:val="360"/>
        </w:trPr>
        <w:tc>
          <w:tcPr>
            <w:tcW w:w="3222" w:type="dxa"/>
          </w:tcPr>
          <w:p w14:paraId="3A338899" w14:textId="1674F2A3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69" w:type="dxa"/>
            <w:vAlign w:val="bottom"/>
          </w:tcPr>
          <w:p w14:paraId="660C21A2" w14:textId="483083CF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55,319</w:t>
            </w:r>
          </w:p>
        </w:tc>
        <w:tc>
          <w:tcPr>
            <w:tcW w:w="270" w:type="dxa"/>
            <w:vAlign w:val="bottom"/>
          </w:tcPr>
          <w:p w14:paraId="7A732BB3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F6068CA" w14:textId="3836D732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10,333</w:t>
            </w:r>
          </w:p>
        </w:tc>
        <w:tc>
          <w:tcPr>
            <w:tcW w:w="243" w:type="dxa"/>
            <w:vAlign w:val="bottom"/>
          </w:tcPr>
          <w:p w14:paraId="20A0E37A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57438DD8" w14:textId="7CA73D6C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504,561</w:t>
            </w:r>
          </w:p>
        </w:tc>
        <w:tc>
          <w:tcPr>
            <w:tcW w:w="270" w:type="dxa"/>
            <w:vAlign w:val="bottom"/>
          </w:tcPr>
          <w:p w14:paraId="55A57F18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49099D93" w14:textId="255FA31F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1,138,277</w:t>
            </w:r>
          </w:p>
        </w:tc>
        <w:tc>
          <w:tcPr>
            <w:tcW w:w="270" w:type="dxa"/>
            <w:vAlign w:val="bottom"/>
          </w:tcPr>
          <w:p w14:paraId="10EEF2C9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9E4CF74" w14:textId="173891B3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34,320</w:t>
            </w:r>
          </w:p>
        </w:tc>
        <w:tc>
          <w:tcPr>
            <w:tcW w:w="239" w:type="dxa"/>
            <w:vAlign w:val="bottom"/>
          </w:tcPr>
          <w:p w14:paraId="19F76517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2EDF5ED" w14:textId="0806DD4D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37,036</w:t>
            </w:r>
          </w:p>
        </w:tc>
        <w:tc>
          <w:tcPr>
            <w:tcW w:w="270" w:type="dxa"/>
            <w:vAlign w:val="bottom"/>
          </w:tcPr>
          <w:p w14:paraId="3E006562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3E23BD" w14:textId="4D13C09F" w:rsidR="00254AE0" w:rsidRPr="00254AE0" w:rsidRDefault="00254AE0" w:rsidP="00CD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39,502</w:t>
            </w:r>
          </w:p>
        </w:tc>
        <w:tc>
          <w:tcPr>
            <w:tcW w:w="236" w:type="dxa"/>
            <w:vAlign w:val="bottom"/>
          </w:tcPr>
          <w:p w14:paraId="5AEDD9E8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1CD87B9" w14:textId="440A2BBC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1,819,348</w:t>
            </w:r>
          </w:p>
        </w:tc>
      </w:tr>
      <w:tr w:rsidR="00254AE0" w:rsidRPr="000F5DD3" w14:paraId="50FC482A" w14:textId="77777777" w:rsidTr="00E05BBC">
        <w:trPr>
          <w:trHeight w:val="360"/>
        </w:trPr>
        <w:tc>
          <w:tcPr>
            <w:tcW w:w="3222" w:type="dxa"/>
          </w:tcPr>
          <w:p w14:paraId="52E69338" w14:textId="2B1CF2A3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  <w:vAlign w:val="bottom"/>
          </w:tcPr>
          <w:p w14:paraId="72AABAE9" w14:textId="14586D3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70" w:type="dxa"/>
            <w:vAlign w:val="bottom"/>
          </w:tcPr>
          <w:p w14:paraId="1AD1683F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6E98E611" w14:textId="23B9ACEB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7ABF0851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DAF0C3B" w14:textId="0EE14FD1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70" w:type="dxa"/>
            <w:vAlign w:val="bottom"/>
          </w:tcPr>
          <w:p w14:paraId="0F74F034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142FBA48" w14:textId="78ECE64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50,0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70" w:type="dxa"/>
            <w:vAlign w:val="bottom"/>
          </w:tcPr>
          <w:p w14:paraId="060A2943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EDD9F4B" w14:textId="66795901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5,391</w:t>
            </w:r>
          </w:p>
        </w:tc>
        <w:tc>
          <w:tcPr>
            <w:tcW w:w="239" w:type="dxa"/>
            <w:vAlign w:val="bottom"/>
          </w:tcPr>
          <w:p w14:paraId="2734E3AE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30F3F1D" w14:textId="50CF11CB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860</w:t>
            </w:r>
          </w:p>
        </w:tc>
        <w:tc>
          <w:tcPr>
            <w:tcW w:w="270" w:type="dxa"/>
            <w:vAlign w:val="bottom"/>
          </w:tcPr>
          <w:p w14:paraId="6AF4F826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E0C7FC" w14:textId="68740811" w:rsidR="00254AE0" w:rsidRPr="000F5DD3" w:rsidRDefault="00254AE0" w:rsidP="00CD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111,292</w:t>
            </w:r>
          </w:p>
        </w:tc>
        <w:tc>
          <w:tcPr>
            <w:tcW w:w="236" w:type="dxa"/>
            <w:vAlign w:val="bottom"/>
          </w:tcPr>
          <w:p w14:paraId="1464E3E5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D877765" w14:textId="5F66CEA1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167,61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54AE0" w:rsidRPr="000F5DD3" w14:paraId="7FA01B3A" w14:textId="77777777" w:rsidTr="00E05BBC">
        <w:trPr>
          <w:trHeight w:val="360"/>
        </w:trPr>
        <w:tc>
          <w:tcPr>
            <w:tcW w:w="3222" w:type="dxa"/>
          </w:tcPr>
          <w:p w14:paraId="79695171" w14:textId="426BA71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58664240" w14:textId="780CAEAC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088829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705C70D9" w14:textId="27347E7B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43" w:type="dxa"/>
            <w:vAlign w:val="bottom"/>
          </w:tcPr>
          <w:p w14:paraId="25621A83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F9FD9CC" w14:textId="22B63B85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65,050</w:t>
            </w:r>
          </w:p>
        </w:tc>
        <w:tc>
          <w:tcPr>
            <w:tcW w:w="270" w:type="dxa"/>
            <w:vAlign w:val="bottom"/>
          </w:tcPr>
          <w:p w14:paraId="72734883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BB1CEE3" w14:textId="2299B35A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32,870</w:t>
            </w:r>
          </w:p>
        </w:tc>
        <w:tc>
          <w:tcPr>
            <w:tcW w:w="270" w:type="dxa"/>
            <w:vAlign w:val="bottom"/>
          </w:tcPr>
          <w:p w14:paraId="7F5AB9B2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5692DCB2" w14:textId="0BE3D29C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39" w:type="dxa"/>
            <w:vAlign w:val="bottom"/>
          </w:tcPr>
          <w:p w14:paraId="5B297C64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6195FF76" w14:textId="0A76CDCE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- </w:t>
            </w:r>
          </w:p>
        </w:tc>
        <w:tc>
          <w:tcPr>
            <w:tcW w:w="270" w:type="dxa"/>
            <w:vAlign w:val="bottom"/>
          </w:tcPr>
          <w:p w14:paraId="52764ABA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1D9AE3" w14:textId="5138CDBC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(97,961)</w:t>
            </w:r>
          </w:p>
        </w:tc>
        <w:tc>
          <w:tcPr>
            <w:tcW w:w="236" w:type="dxa"/>
            <w:vAlign w:val="bottom"/>
          </w:tcPr>
          <w:p w14:paraId="4DCBBDB9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C3A3215" w14:textId="37BDF42A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4AE0" w:rsidRPr="000F5DD3" w14:paraId="2715CBCE" w14:textId="77777777" w:rsidTr="00E05BBC">
        <w:trPr>
          <w:trHeight w:val="360"/>
        </w:trPr>
        <w:tc>
          <w:tcPr>
            <w:tcW w:w="3222" w:type="dxa"/>
          </w:tcPr>
          <w:p w14:paraId="3C418AD7" w14:textId="16D976AA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9781CDE" w14:textId="53AF2E11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F8446B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2659990" w14:textId="1558CAF9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0EC0D0E1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619F79F" w14:textId="6E0571BD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7D3D5BDC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5FA039A" w14:textId="4FB96259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(9,750)</w:t>
            </w:r>
          </w:p>
        </w:tc>
        <w:tc>
          <w:tcPr>
            <w:tcW w:w="270" w:type="dxa"/>
            <w:vAlign w:val="bottom"/>
          </w:tcPr>
          <w:p w14:paraId="53690E60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00595424" w14:textId="694E7AC9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  <w:tc>
          <w:tcPr>
            <w:tcW w:w="239" w:type="dxa"/>
            <w:vAlign w:val="bottom"/>
          </w:tcPr>
          <w:p w14:paraId="7DFDA5B1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6CA757C" w14:textId="027CE6BD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(3,789)</w:t>
            </w:r>
          </w:p>
        </w:tc>
        <w:tc>
          <w:tcPr>
            <w:tcW w:w="270" w:type="dxa"/>
            <w:vAlign w:val="bottom"/>
          </w:tcPr>
          <w:p w14:paraId="2009D36A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4005A48" w14:textId="55E0F2AF" w:rsidR="00254AE0" w:rsidRPr="000F5DD3" w:rsidRDefault="00254AE0" w:rsidP="00CD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C944EA8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09A35FC" w14:textId="539D12CD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(13,715)</w:t>
            </w:r>
          </w:p>
        </w:tc>
      </w:tr>
      <w:tr w:rsidR="00961C5C" w:rsidRPr="000F5DD3" w14:paraId="70D53C6F" w14:textId="77777777" w:rsidTr="00E05BBC">
        <w:trPr>
          <w:trHeight w:val="360"/>
        </w:trPr>
        <w:tc>
          <w:tcPr>
            <w:tcW w:w="3222" w:type="dxa"/>
          </w:tcPr>
          <w:p w14:paraId="0A386DB7" w14:textId="001D0EE9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254A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1D5AAB9" w14:textId="7C32071C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03393F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FB80F03" w14:textId="5D46B246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4324B9EF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2FDE97A" w14:textId="3765F3CC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F2DD7E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bottom"/>
          </w:tcPr>
          <w:p w14:paraId="2D27DB1B" w14:textId="086575D4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D0D545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369EDB8" w14:textId="7959E2F9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1D16A6A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9EC0B52" w14:textId="11A4C658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7B2614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709D37" w14:textId="2041A6B2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4C198C" w14:textId="77777777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37D1682" w14:textId="20C0D1E9" w:rsidR="00961C5C" w:rsidRPr="000F5DD3" w:rsidRDefault="00961C5C" w:rsidP="00961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4AE0" w:rsidRPr="000F5DD3" w14:paraId="58562320" w14:textId="77777777" w:rsidTr="00E05BBC">
        <w:trPr>
          <w:trHeight w:val="360"/>
        </w:trPr>
        <w:tc>
          <w:tcPr>
            <w:tcW w:w="3222" w:type="dxa"/>
          </w:tcPr>
          <w:p w14:paraId="3F7C6BE8" w14:textId="0096D33B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69" w:type="dxa"/>
            <w:vAlign w:val="bottom"/>
          </w:tcPr>
          <w:p w14:paraId="2344673E" w14:textId="35E75264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  <w:vAlign w:val="bottom"/>
          </w:tcPr>
          <w:p w14:paraId="123985B3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3CAE524" w14:textId="0650862C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10,333</w:t>
            </w:r>
          </w:p>
        </w:tc>
        <w:tc>
          <w:tcPr>
            <w:tcW w:w="243" w:type="dxa"/>
            <w:vAlign w:val="bottom"/>
          </w:tcPr>
          <w:p w14:paraId="59C569FF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vAlign w:val="bottom"/>
          </w:tcPr>
          <w:p w14:paraId="05804643" w14:textId="5A37F02B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569,611</w:t>
            </w:r>
          </w:p>
        </w:tc>
        <w:tc>
          <w:tcPr>
            <w:tcW w:w="270" w:type="dxa"/>
            <w:vAlign w:val="bottom"/>
          </w:tcPr>
          <w:p w14:paraId="25143E06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vAlign w:val="bottom"/>
          </w:tcPr>
          <w:p w14:paraId="149C432D" w14:textId="2F058594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1,211,46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49C9C467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C807FF4" w14:textId="01E23E16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39,576</w:t>
            </w:r>
          </w:p>
        </w:tc>
        <w:tc>
          <w:tcPr>
            <w:tcW w:w="239" w:type="dxa"/>
            <w:vAlign w:val="bottom"/>
          </w:tcPr>
          <w:p w14:paraId="48B999FE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35583C3" w14:textId="5F7471C3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34,107</w:t>
            </w:r>
          </w:p>
        </w:tc>
        <w:tc>
          <w:tcPr>
            <w:tcW w:w="270" w:type="dxa"/>
            <w:vAlign w:val="bottom"/>
          </w:tcPr>
          <w:p w14:paraId="52AC8530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7E68DD" w14:textId="113D2049" w:rsidR="00254AE0" w:rsidRPr="000F5DD3" w:rsidRDefault="00254AE0" w:rsidP="00CD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52,833</w:t>
            </w:r>
          </w:p>
        </w:tc>
        <w:tc>
          <w:tcPr>
            <w:tcW w:w="236" w:type="dxa"/>
            <w:vAlign w:val="bottom"/>
          </w:tcPr>
          <w:p w14:paraId="6F89CBBC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459E941" w14:textId="710C3DD9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1,973,24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602BE7" w:rsidRPr="000F5DD3" w14:paraId="231C63A7" w14:textId="77777777" w:rsidTr="00E05BBC">
        <w:trPr>
          <w:trHeight w:val="360"/>
        </w:trPr>
        <w:tc>
          <w:tcPr>
            <w:tcW w:w="3222" w:type="dxa"/>
          </w:tcPr>
          <w:p w14:paraId="7B8E6B85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69" w:type="dxa"/>
            <w:vAlign w:val="bottom"/>
          </w:tcPr>
          <w:p w14:paraId="21BFD8E9" w14:textId="742CF77E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  <w:tc>
          <w:tcPr>
            <w:tcW w:w="270" w:type="dxa"/>
            <w:vAlign w:val="bottom"/>
          </w:tcPr>
          <w:p w14:paraId="57F12568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5934DA8D" w14:textId="7590A38F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43" w:type="dxa"/>
            <w:vAlign w:val="bottom"/>
          </w:tcPr>
          <w:p w14:paraId="5BB12FE8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3787CB92" w14:textId="448CE4EC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F997647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6D5B849E" w14:textId="0BEDB29D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C5714">
              <w:rPr>
                <w:rFonts w:asciiTheme="majorBidi" w:hAnsiTheme="majorBidi" w:cstheme="majorBidi"/>
                <w:sz w:val="28"/>
                <w:szCs w:val="28"/>
              </w:rPr>
              <w:t>40,915</w:t>
            </w:r>
          </w:p>
        </w:tc>
        <w:tc>
          <w:tcPr>
            <w:tcW w:w="270" w:type="dxa"/>
            <w:vAlign w:val="bottom"/>
          </w:tcPr>
          <w:p w14:paraId="6AFB80EE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D8E1B14" w14:textId="76638FB1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BD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270AC3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239" w:type="dxa"/>
            <w:vAlign w:val="bottom"/>
          </w:tcPr>
          <w:p w14:paraId="5FB1A867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D9664F7" w14:textId="5C8E3BC2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812BD">
              <w:rPr>
                <w:rFonts w:asciiTheme="majorBidi" w:hAnsiTheme="majorBidi" w:cstheme="majorBidi"/>
                <w:sz w:val="28"/>
                <w:szCs w:val="28"/>
              </w:rPr>
              <w:t>813</w:t>
            </w:r>
          </w:p>
        </w:tc>
        <w:tc>
          <w:tcPr>
            <w:tcW w:w="270" w:type="dxa"/>
            <w:vAlign w:val="bottom"/>
          </w:tcPr>
          <w:p w14:paraId="4DAC20A3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6CDCF0" w14:textId="58E63C2C" w:rsidR="00602BE7" w:rsidRPr="000F5DD3" w:rsidRDefault="00602BE7" w:rsidP="00CD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84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1340F" w:rsidRPr="0055684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5684F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0E2AFB" w:rsidRPr="0055684F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236" w:type="dxa"/>
            <w:vAlign w:val="bottom"/>
          </w:tcPr>
          <w:p w14:paraId="6E64C737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B3B75A1" w14:textId="72A5FDF6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67C05">
              <w:rPr>
                <w:rFonts w:asciiTheme="majorBidi" w:hAnsiTheme="majorBidi" w:cstheme="majorBidi"/>
                <w:sz w:val="28"/>
                <w:szCs w:val="28"/>
              </w:rPr>
              <w:t>119,</w:t>
            </w:r>
            <w:r w:rsidR="00967C05" w:rsidRPr="00967C05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D32BA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02BE7" w:rsidRPr="000F5DD3" w14:paraId="664AE020" w14:textId="77777777" w:rsidTr="00E05BBC">
        <w:trPr>
          <w:trHeight w:val="100"/>
        </w:trPr>
        <w:tc>
          <w:tcPr>
            <w:tcW w:w="3222" w:type="dxa"/>
          </w:tcPr>
          <w:p w14:paraId="1327C00F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69" w:type="dxa"/>
          </w:tcPr>
          <w:p w14:paraId="76FFB060" w14:textId="7C1F8705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1E442B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0629F1AD" w14:textId="443D589B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2293B57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52D622A4" w14:textId="6B0A0AAC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74A94">
              <w:rPr>
                <w:rFonts w:asciiTheme="majorBidi" w:hAnsiTheme="majorBidi" w:cstheme="majorBidi"/>
                <w:sz w:val="28"/>
                <w:szCs w:val="28"/>
              </w:rPr>
              <w:t>41,532</w:t>
            </w:r>
          </w:p>
        </w:tc>
        <w:tc>
          <w:tcPr>
            <w:tcW w:w="270" w:type="dxa"/>
            <w:vAlign w:val="bottom"/>
          </w:tcPr>
          <w:p w14:paraId="7BFBC398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48B8C24" w14:textId="61CCD804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C5714">
              <w:rPr>
                <w:rFonts w:asciiTheme="majorBidi" w:hAnsiTheme="majorBidi" w:cstheme="majorBidi"/>
                <w:sz w:val="28"/>
                <w:szCs w:val="28"/>
              </w:rPr>
              <w:t>54,154</w:t>
            </w:r>
          </w:p>
        </w:tc>
        <w:tc>
          <w:tcPr>
            <w:tcW w:w="270" w:type="dxa"/>
            <w:vAlign w:val="bottom"/>
          </w:tcPr>
          <w:p w14:paraId="788C0689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EE39E39" w14:textId="38C56D0C" w:rsidR="00602BE7" w:rsidRPr="000F5DD3" w:rsidRDefault="00F35E90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9" w:type="dxa"/>
            <w:vAlign w:val="bottom"/>
          </w:tcPr>
          <w:p w14:paraId="6D39AC46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5892E2C7" w14:textId="699367CC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12D51F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86BE28" w14:textId="0348970E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812BD">
              <w:rPr>
                <w:rFonts w:asciiTheme="majorBidi" w:hAnsiTheme="majorBidi" w:cstheme="majorBidi"/>
                <w:sz w:val="28"/>
                <w:szCs w:val="28"/>
              </w:rPr>
              <w:t>(95,</w:t>
            </w:r>
            <w:r w:rsidR="006D578B">
              <w:rPr>
                <w:rFonts w:asciiTheme="majorBidi" w:hAnsiTheme="majorBidi" w:cstheme="majorBidi"/>
                <w:sz w:val="28"/>
                <w:szCs w:val="28"/>
              </w:rPr>
              <w:t>694</w:t>
            </w:r>
            <w:r w:rsidRPr="008812B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2B39F1B4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FA52E4" w14:textId="1420B1A5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2BE7" w:rsidRPr="000F5DD3" w14:paraId="0F839770" w14:textId="77777777" w:rsidTr="00E05BBC">
        <w:trPr>
          <w:trHeight w:val="360"/>
        </w:trPr>
        <w:tc>
          <w:tcPr>
            <w:tcW w:w="3222" w:type="dxa"/>
          </w:tcPr>
          <w:p w14:paraId="618509A9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</w:tcPr>
          <w:p w14:paraId="47D070A9" w14:textId="608BBA88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7EDC30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77D1DA47" w14:textId="580002B5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43" w:type="dxa"/>
            <w:vAlign w:val="bottom"/>
          </w:tcPr>
          <w:p w14:paraId="48AFC284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9C60B03" w14:textId="6204B4A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A12963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ABD96C1" w14:textId="1FB2FC34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EC5714">
              <w:rPr>
                <w:rFonts w:asciiTheme="majorBidi" w:hAnsiTheme="majorBidi" w:cstheme="majorBidi"/>
                <w:sz w:val="28"/>
                <w:szCs w:val="28"/>
              </w:rPr>
              <w:t>(11,178)</w:t>
            </w:r>
          </w:p>
        </w:tc>
        <w:tc>
          <w:tcPr>
            <w:tcW w:w="270" w:type="dxa"/>
            <w:vAlign w:val="bottom"/>
          </w:tcPr>
          <w:p w14:paraId="264D3126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7A6339C5" w14:textId="532AB3E0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812BD">
              <w:rPr>
                <w:rFonts w:asciiTheme="majorBidi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239" w:type="dxa"/>
            <w:vAlign w:val="bottom"/>
          </w:tcPr>
          <w:p w14:paraId="4BAC38E5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290F8C9F" w14:textId="5701E3FC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928B06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EC482A" w14:textId="7E942371" w:rsidR="00602BE7" w:rsidRPr="000F5DD3" w:rsidRDefault="00602BE7" w:rsidP="00CD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9924B6" w14:textId="77777777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9222F76" w14:textId="50267930" w:rsidR="00602BE7" w:rsidRPr="000F5DD3" w:rsidRDefault="00602BE7" w:rsidP="00602B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67C05">
              <w:rPr>
                <w:rFonts w:asciiTheme="majorBidi" w:hAnsiTheme="majorBidi" w:cstheme="majorBidi"/>
                <w:sz w:val="28"/>
                <w:szCs w:val="28"/>
              </w:rPr>
              <w:t>(11,335)</w:t>
            </w:r>
          </w:p>
        </w:tc>
      </w:tr>
      <w:tr w:rsidR="00BD15A1" w:rsidRPr="000F5DD3" w14:paraId="5DC1E609" w14:textId="77777777" w:rsidTr="00E05BBC">
        <w:trPr>
          <w:trHeight w:val="360"/>
        </w:trPr>
        <w:tc>
          <w:tcPr>
            <w:tcW w:w="3222" w:type="dxa"/>
          </w:tcPr>
          <w:p w14:paraId="465567CC" w14:textId="3273D284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BDB38" w14:textId="2CDC22E0" w:rsidR="00BD15A1" w:rsidRPr="000F5DD3" w:rsidRDefault="002C02EE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  <w:vAlign w:val="bottom"/>
          </w:tcPr>
          <w:p w14:paraId="0B95D295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4C70" w14:textId="7AB8A16A" w:rsidR="00BD15A1" w:rsidRPr="000F5DD3" w:rsidRDefault="002C02EE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C02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10,333</w:t>
            </w:r>
          </w:p>
        </w:tc>
        <w:tc>
          <w:tcPr>
            <w:tcW w:w="243" w:type="dxa"/>
            <w:vAlign w:val="bottom"/>
          </w:tcPr>
          <w:p w14:paraId="0BCD21E8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A841E" w14:textId="229331D5" w:rsidR="00BD15A1" w:rsidRPr="000F5DD3" w:rsidRDefault="002464D6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611,143</w:t>
            </w:r>
          </w:p>
        </w:tc>
        <w:tc>
          <w:tcPr>
            <w:tcW w:w="270" w:type="dxa"/>
            <w:vAlign w:val="bottom"/>
          </w:tcPr>
          <w:p w14:paraId="5DCB4DA3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E3EC7" w14:textId="3AB91F5D" w:rsidR="00BD15A1" w:rsidRPr="000F5DD3" w:rsidRDefault="002464D6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1,295,357</w:t>
            </w:r>
          </w:p>
        </w:tc>
        <w:tc>
          <w:tcPr>
            <w:tcW w:w="270" w:type="dxa"/>
            <w:vAlign w:val="bottom"/>
          </w:tcPr>
          <w:p w14:paraId="2F6B4CF5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425BA" w14:textId="2B7975E7" w:rsidR="00BD15A1" w:rsidRPr="000F5DD3" w:rsidRDefault="002464D6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42,81</w:t>
            </w:r>
            <w:r w:rsidR="00D32B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9" w:type="dxa"/>
            <w:vAlign w:val="bottom"/>
          </w:tcPr>
          <w:p w14:paraId="7CD8186C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DEEDC" w14:textId="27284089" w:rsidR="00BD15A1" w:rsidRPr="000F5DD3" w:rsidRDefault="002464D6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15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34,920</w:t>
            </w:r>
          </w:p>
        </w:tc>
        <w:tc>
          <w:tcPr>
            <w:tcW w:w="270" w:type="dxa"/>
            <w:vAlign w:val="bottom"/>
          </w:tcPr>
          <w:p w14:paraId="423118B5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DA6BA" w14:textId="1C2E0BEC" w:rsidR="00BD15A1" w:rsidRPr="000F5DD3" w:rsidRDefault="002464D6" w:rsidP="00CD08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6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31,616</w:t>
            </w:r>
          </w:p>
        </w:tc>
        <w:tc>
          <w:tcPr>
            <w:tcW w:w="236" w:type="dxa"/>
            <w:vAlign w:val="bottom"/>
          </w:tcPr>
          <w:p w14:paraId="054218A6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83B25" w14:textId="345EB57B" w:rsidR="00BD15A1" w:rsidRPr="000F5DD3" w:rsidRDefault="00FC51B6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2,081,49</w:t>
            </w:r>
            <w:r w:rsidR="00D32B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BD15A1" w:rsidRPr="000F5DD3" w14:paraId="1A8EC890" w14:textId="77777777" w:rsidTr="00E05BBC">
        <w:trPr>
          <w:trHeight w:hRule="exact" w:val="360"/>
        </w:trPr>
        <w:tc>
          <w:tcPr>
            <w:tcW w:w="3222" w:type="dxa"/>
          </w:tcPr>
          <w:p w14:paraId="516D7363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10980" w:type="dxa"/>
            <w:gridSpan w:val="15"/>
          </w:tcPr>
          <w:p w14:paraId="6EF07A3F" w14:textId="5397971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D15A1" w:rsidRPr="000F5DD3" w14:paraId="41D7BB0B" w14:textId="77777777" w:rsidTr="00E05BBC">
        <w:trPr>
          <w:trHeight w:hRule="exact" w:val="360"/>
        </w:trPr>
        <w:tc>
          <w:tcPr>
            <w:tcW w:w="3222" w:type="dxa"/>
          </w:tcPr>
          <w:p w14:paraId="1396818E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0" w:type="dxa"/>
            <w:gridSpan w:val="15"/>
          </w:tcPr>
          <w:p w14:paraId="0FF4EA93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D15A1" w:rsidRPr="000F5DD3" w14:paraId="40CC62D5" w14:textId="77777777" w:rsidTr="00E05BBC">
        <w:trPr>
          <w:trHeight w:hRule="exact" w:val="360"/>
        </w:trPr>
        <w:tc>
          <w:tcPr>
            <w:tcW w:w="3222" w:type="dxa"/>
          </w:tcPr>
          <w:p w14:paraId="5AEE9E57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0" w:type="dxa"/>
            <w:gridSpan w:val="15"/>
          </w:tcPr>
          <w:p w14:paraId="0F3D615A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D15A1" w:rsidRPr="000F5DD3" w14:paraId="78D1E5A1" w14:textId="77777777" w:rsidTr="00E05BBC">
        <w:trPr>
          <w:trHeight w:hRule="exact" w:val="360"/>
        </w:trPr>
        <w:tc>
          <w:tcPr>
            <w:tcW w:w="3222" w:type="dxa"/>
          </w:tcPr>
          <w:p w14:paraId="63E1F9CC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0" w:type="dxa"/>
            <w:gridSpan w:val="15"/>
          </w:tcPr>
          <w:p w14:paraId="6F39006A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D15A1" w:rsidRPr="000F5DD3" w14:paraId="430CE5BA" w14:textId="77777777" w:rsidTr="00E05BBC">
        <w:trPr>
          <w:trHeight w:hRule="exact" w:val="360"/>
        </w:trPr>
        <w:tc>
          <w:tcPr>
            <w:tcW w:w="3222" w:type="dxa"/>
          </w:tcPr>
          <w:p w14:paraId="572ED4D2" w14:textId="77777777" w:rsidR="00BD15A1" w:rsidRPr="002814F8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0" w:type="dxa"/>
            <w:gridSpan w:val="15"/>
          </w:tcPr>
          <w:p w14:paraId="3AA76650" w14:textId="27634CE6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5BBC" w:rsidRPr="000F5DD3" w14:paraId="6F507370" w14:textId="77777777" w:rsidTr="00E05BBC">
        <w:trPr>
          <w:trHeight w:hRule="exact" w:val="360"/>
        </w:trPr>
        <w:tc>
          <w:tcPr>
            <w:tcW w:w="3222" w:type="dxa"/>
          </w:tcPr>
          <w:p w14:paraId="72B0F19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0930E6F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418E201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39A2FF2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3D235D40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0BD312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14456B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5B7EAF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D0DEB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4ECBDF90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9" w:type="dxa"/>
          </w:tcPr>
          <w:p w14:paraId="7E4C866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8CE121C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499A89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E5A2B0" w14:textId="62CFDBD0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BBC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สินทรัพย์</w:t>
            </w: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36" w:type="dxa"/>
          </w:tcPr>
          <w:p w14:paraId="159F214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4CBF3B0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BBC" w:rsidRPr="000F5DD3" w14:paraId="71F33808" w14:textId="77777777" w:rsidTr="00E05BBC">
        <w:trPr>
          <w:trHeight w:hRule="exact" w:val="360"/>
        </w:trPr>
        <w:tc>
          <w:tcPr>
            <w:tcW w:w="3222" w:type="dxa"/>
          </w:tcPr>
          <w:p w14:paraId="7C697AFB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59FF39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07379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6D6AA26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2EE615A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BD96A6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D4D1B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757ECF9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EFD4C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7C21A20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9" w:type="dxa"/>
          </w:tcPr>
          <w:p w14:paraId="2C711CE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0A6FD87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FD0065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A8F87B9" w14:textId="71D6C3CB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14:paraId="1F56C1DD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E58063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BBC" w:rsidRPr="000F5DD3" w14:paraId="0E0DED87" w14:textId="77777777" w:rsidTr="00E05BBC">
        <w:trPr>
          <w:trHeight w:hRule="exact" w:val="360"/>
        </w:trPr>
        <w:tc>
          <w:tcPr>
            <w:tcW w:w="3222" w:type="dxa"/>
          </w:tcPr>
          <w:p w14:paraId="1AB972C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57744D0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3BBC323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7539D50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46AE5A0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29C10C13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F8F19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0259330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70" w:type="dxa"/>
          </w:tcPr>
          <w:p w14:paraId="33067EA9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B35F64F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239" w:type="dxa"/>
          </w:tcPr>
          <w:p w14:paraId="0037082C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A4140CC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45FB086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03C173" w14:textId="57F0BBB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4921182B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5A8F6B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05BBC" w:rsidRPr="000F5DD3" w14:paraId="28E832E6" w14:textId="77777777" w:rsidTr="00E05BBC">
        <w:trPr>
          <w:trHeight w:hRule="exact" w:val="360"/>
        </w:trPr>
        <w:tc>
          <w:tcPr>
            <w:tcW w:w="3222" w:type="dxa"/>
          </w:tcPr>
          <w:p w14:paraId="475E111C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7EC33A6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2A5974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6" w:type="dxa"/>
          </w:tcPr>
          <w:p w14:paraId="45AA633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43" w:type="dxa"/>
          </w:tcPr>
          <w:p w14:paraId="34AD8462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FBC750C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BE3383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6F023FE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9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</w:tcPr>
          <w:p w14:paraId="55A19FE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480A947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9" w:type="dxa"/>
          </w:tcPr>
          <w:p w14:paraId="46EAD765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3A5605EC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12E0C79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A13A5A" w14:textId="3D980351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5BBC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236" w:type="dxa"/>
          </w:tcPr>
          <w:p w14:paraId="7A48519A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36F8904" w14:textId="77777777" w:rsidR="00E05BBC" w:rsidRPr="000F5DD3" w:rsidRDefault="00E05BBC" w:rsidP="00E05B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D15A1" w:rsidRPr="000F5DD3" w14:paraId="0B0B5E8B" w14:textId="77777777" w:rsidTr="00E05BBC">
        <w:trPr>
          <w:trHeight w:hRule="exact" w:val="360"/>
        </w:trPr>
        <w:tc>
          <w:tcPr>
            <w:tcW w:w="3222" w:type="dxa"/>
          </w:tcPr>
          <w:p w14:paraId="6EF5703A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0" w:type="dxa"/>
            <w:gridSpan w:val="15"/>
          </w:tcPr>
          <w:p w14:paraId="58DF56A2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D15A1" w:rsidRPr="000F5DD3" w14:paraId="19035F75" w14:textId="77777777" w:rsidTr="00E05BBC">
        <w:trPr>
          <w:trHeight w:hRule="exact" w:val="360"/>
        </w:trPr>
        <w:tc>
          <w:tcPr>
            <w:tcW w:w="3222" w:type="dxa"/>
          </w:tcPr>
          <w:p w14:paraId="4E36BE3B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69" w:type="dxa"/>
          </w:tcPr>
          <w:p w14:paraId="252CBF11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ABCA7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71142576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CEE150E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44AA9739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83714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21E5DE26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881028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0E0726D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5D92734C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565E112F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C62B76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7E4394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8F36C64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D921A2F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15A1" w:rsidRPr="000F5DD3" w14:paraId="1F8EBA78" w14:textId="77777777" w:rsidTr="00E05BBC">
        <w:trPr>
          <w:trHeight w:hRule="exact" w:val="360"/>
        </w:trPr>
        <w:tc>
          <w:tcPr>
            <w:tcW w:w="3222" w:type="dxa"/>
          </w:tcPr>
          <w:p w14:paraId="3171D203" w14:textId="5E545A32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69" w:type="dxa"/>
          </w:tcPr>
          <w:p w14:paraId="76929401" w14:textId="4CF20175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044DF2D" w14:textId="77777777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D32A215" w14:textId="4C9A5731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3,051</w:t>
            </w:r>
          </w:p>
        </w:tc>
        <w:tc>
          <w:tcPr>
            <w:tcW w:w="243" w:type="dxa"/>
          </w:tcPr>
          <w:p w14:paraId="3A80C649" w14:textId="77777777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43C35F" w14:textId="70220D25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313,289</w:t>
            </w:r>
          </w:p>
        </w:tc>
        <w:tc>
          <w:tcPr>
            <w:tcW w:w="270" w:type="dxa"/>
          </w:tcPr>
          <w:p w14:paraId="37AB0015" w14:textId="77777777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4" w:type="dxa"/>
          </w:tcPr>
          <w:p w14:paraId="362F071D" w14:textId="121B883A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846,096</w:t>
            </w:r>
          </w:p>
        </w:tc>
        <w:tc>
          <w:tcPr>
            <w:tcW w:w="270" w:type="dxa"/>
          </w:tcPr>
          <w:p w14:paraId="4530A313" w14:textId="77777777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5ECEAF0" w14:textId="23433755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27,216</w:t>
            </w:r>
          </w:p>
        </w:tc>
        <w:tc>
          <w:tcPr>
            <w:tcW w:w="239" w:type="dxa"/>
          </w:tcPr>
          <w:p w14:paraId="1CFDEDA1" w14:textId="77777777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91F774" w14:textId="1661454E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32,513</w:t>
            </w:r>
          </w:p>
        </w:tc>
        <w:tc>
          <w:tcPr>
            <w:tcW w:w="270" w:type="dxa"/>
          </w:tcPr>
          <w:p w14:paraId="7ECEFF4B" w14:textId="77777777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24DE80" w14:textId="7179E52B" w:rsidR="00BD15A1" w:rsidRPr="00254AE0" w:rsidRDefault="00BD15A1" w:rsidP="008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78B0E3" w14:textId="77777777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26CCE1" w14:textId="43EDFFD0" w:rsidR="00BD15A1" w:rsidRPr="00254AE0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AE0">
              <w:rPr>
                <w:rFonts w:asciiTheme="majorBidi" w:hAnsiTheme="majorBidi" w:cstheme="majorBidi"/>
                <w:sz w:val="28"/>
                <w:szCs w:val="28"/>
              </w:rPr>
              <w:t>1,222,165</w:t>
            </w:r>
          </w:p>
        </w:tc>
      </w:tr>
      <w:tr w:rsidR="00BD15A1" w:rsidRPr="000F5DD3" w14:paraId="7AF784F0" w14:textId="77777777" w:rsidTr="00E05BBC">
        <w:trPr>
          <w:trHeight w:hRule="exact" w:val="360"/>
        </w:trPr>
        <w:tc>
          <w:tcPr>
            <w:tcW w:w="3222" w:type="dxa"/>
          </w:tcPr>
          <w:p w14:paraId="41944232" w14:textId="50EBD489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</w:tcPr>
          <w:p w14:paraId="6FBC3F45" w14:textId="4F6B43EB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3D4225E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C3743FF" w14:textId="24F985B9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243" w:type="dxa"/>
          </w:tcPr>
          <w:p w14:paraId="0F384AEE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D9F5643" w14:textId="787EF49D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17,879</w:t>
            </w:r>
          </w:p>
        </w:tc>
        <w:tc>
          <w:tcPr>
            <w:tcW w:w="270" w:type="dxa"/>
          </w:tcPr>
          <w:p w14:paraId="64BD4551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C1933BB" w14:textId="45FFCBDB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79,662</w:t>
            </w:r>
          </w:p>
        </w:tc>
        <w:tc>
          <w:tcPr>
            <w:tcW w:w="270" w:type="dxa"/>
          </w:tcPr>
          <w:p w14:paraId="7DE257B5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F4BC598" w14:textId="03C813E1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3,023</w:t>
            </w:r>
          </w:p>
        </w:tc>
        <w:tc>
          <w:tcPr>
            <w:tcW w:w="239" w:type="dxa"/>
          </w:tcPr>
          <w:p w14:paraId="48E84863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122DD4A9" w14:textId="3B30F6CB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1,38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34410F2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4AB435" w14:textId="109422C5" w:rsidR="00BD15A1" w:rsidRPr="000F5DD3" w:rsidRDefault="00BD15A1" w:rsidP="008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F03A1B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03F22163" w14:textId="1E069EE2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103,41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BD15A1" w:rsidRPr="000F5DD3" w14:paraId="7F9B4934" w14:textId="77777777" w:rsidTr="00E05BBC">
        <w:trPr>
          <w:trHeight w:hRule="exact" w:val="360"/>
        </w:trPr>
        <w:tc>
          <w:tcPr>
            <w:tcW w:w="3222" w:type="dxa"/>
          </w:tcPr>
          <w:p w14:paraId="04B3F150" w14:textId="3BD09DEA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63D42F0" w14:textId="3F377A3C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3D9F7D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21C885B" w14:textId="4F0393DA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BA7CDF8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F9584CD" w14:textId="14C23CEE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1480EB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BA2860C" w14:textId="21CD9D4F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(9,750)</w:t>
            </w:r>
          </w:p>
        </w:tc>
        <w:tc>
          <w:tcPr>
            <w:tcW w:w="270" w:type="dxa"/>
          </w:tcPr>
          <w:p w14:paraId="44FD498F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3FBCC90" w14:textId="133766FC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(176)</w:t>
            </w:r>
          </w:p>
        </w:tc>
        <w:tc>
          <w:tcPr>
            <w:tcW w:w="239" w:type="dxa"/>
          </w:tcPr>
          <w:p w14:paraId="2DE39372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E9C3BCF" w14:textId="14B11CA0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(3,789)</w:t>
            </w:r>
          </w:p>
        </w:tc>
        <w:tc>
          <w:tcPr>
            <w:tcW w:w="270" w:type="dxa"/>
          </w:tcPr>
          <w:p w14:paraId="1AAF1AF1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A93F81" w14:textId="4F4FAA10" w:rsidR="00BD15A1" w:rsidRPr="000F5DD3" w:rsidRDefault="00BD15A1" w:rsidP="008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9F61B4B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181E782" w14:textId="2076E590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(13,715)</w:t>
            </w:r>
          </w:p>
        </w:tc>
      </w:tr>
      <w:tr w:rsidR="00BD15A1" w:rsidRPr="000F5DD3" w14:paraId="2BF97A32" w14:textId="77777777" w:rsidTr="00E05BBC">
        <w:trPr>
          <w:trHeight w:hRule="exact" w:val="360"/>
        </w:trPr>
        <w:tc>
          <w:tcPr>
            <w:tcW w:w="3222" w:type="dxa"/>
          </w:tcPr>
          <w:p w14:paraId="03544E13" w14:textId="5B57ACA8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443DDE2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A3FCAC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10212D9A" w14:textId="73D10EFF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3DF1BA0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0133A930" w14:textId="7A3F9200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EE44AB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0CD30BD" w14:textId="22C853B2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AD36EB8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C4B5B32" w14:textId="68D3DCBE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41F6322E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CEFDE36" w14:textId="57656B5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92C8CBE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2027AA" w14:textId="77777777" w:rsidR="00BD15A1" w:rsidRPr="000F5DD3" w:rsidRDefault="00BD15A1" w:rsidP="008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59EB25F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442DCC0A" w14:textId="01DB8255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15A1" w:rsidRPr="000F5DD3" w14:paraId="45E8B58F" w14:textId="77777777" w:rsidTr="00E05BBC">
        <w:trPr>
          <w:trHeight w:hRule="exact" w:val="360"/>
        </w:trPr>
        <w:tc>
          <w:tcPr>
            <w:tcW w:w="3222" w:type="dxa"/>
          </w:tcPr>
          <w:p w14:paraId="1CD18C7C" w14:textId="44E638C4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1 มกราคม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69" w:type="dxa"/>
          </w:tcPr>
          <w:p w14:paraId="2E072CFE" w14:textId="78068661" w:rsidR="00BD15A1" w:rsidRPr="00FC51B6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55CBBC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4A75E5BB" w14:textId="2D5E2E60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4,509</w:t>
            </w:r>
          </w:p>
        </w:tc>
        <w:tc>
          <w:tcPr>
            <w:tcW w:w="243" w:type="dxa"/>
          </w:tcPr>
          <w:p w14:paraId="27FB0922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649A1ACA" w14:textId="1125EB86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331,168</w:t>
            </w:r>
          </w:p>
        </w:tc>
        <w:tc>
          <w:tcPr>
            <w:tcW w:w="270" w:type="dxa"/>
          </w:tcPr>
          <w:p w14:paraId="0702B57E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0DF94ACA" w14:textId="76C93491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916,008</w:t>
            </w:r>
          </w:p>
        </w:tc>
        <w:tc>
          <w:tcPr>
            <w:tcW w:w="270" w:type="dxa"/>
          </w:tcPr>
          <w:p w14:paraId="2FB6DAB6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4F13BDB" w14:textId="1FF2840E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30,063</w:t>
            </w:r>
          </w:p>
        </w:tc>
        <w:tc>
          <w:tcPr>
            <w:tcW w:w="239" w:type="dxa"/>
          </w:tcPr>
          <w:p w14:paraId="0591FBD5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4C76C17E" w14:textId="35C0DDC9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02E9D193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199CDD" w14:textId="4309338C" w:rsidR="00BD15A1" w:rsidRPr="000F5DD3" w:rsidRDefault="00BD15A1" w:rsidP="008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A3A76C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55AC29C" w14:textId="530B5F4B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1,311,86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</w:tr>
      <w:tr w:rsidR="00FC51B6" w:rsidRPr="000F5DD3" w14:paraId="1F2FE1B7" w14:textId="77777777" w:rsidTr="00E05BBC">
        <w:trPr>
          <w:trHeight w:hRule="exact" w:val="360"/>
        </w:trPr>
        <w:tc>
          <w:tcPr>
            <w:tcW w:w="3222" w:type="dxa"/>
          </w:tcPr>
          <w:p w14:paraId="0B8A1574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69" w:type="dxa"/>
          </w:tcPr>
          <w:p w14:paraId="4B65C933" w14:textId="00A75523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E47D00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A9C29D0" w14:textId="402A7801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1,457</w:t>
            </w:r>
          </w:p>
        </w:tc>
        <w:tc>
          <w:tcPr>
            <w:tcW w:w="243" w:type="dxa"/>
          </w:tcPr>
          <w:p w14:paraId="63FCEEF8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79689B33" w14:textId="3A94FD3D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21,282</w:t>
            </w:r>
          </w:p>
        </w:tc>
        <w:tc>
          <w:tcPr>
            <w:tcW w:w="270" w:type="dxa"/>
          </w:tcPr>
          <w:p w14:paraId="3D16DE13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31526422" w14:textId="4903BC7E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87,</w:t>
            </w:r>
            <w:r w:rsidR="007C56F0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270" w:type="dxa"/>
          </w:tcPr>
          <w:p w14:paraId="40D82F0A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40915F6F" w14:textId="0655BF1B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3,404</w:t>
            </w:r>
          </w:p>
        </w:tc>
        <w:tc>
          <w:tcPr>
            <w:tcW w:w="239" w:type="dxa"/>
          </w:tcPr>
          <w:p w14:paraId="24070622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3C8313E7" w14:textId="00D236C7" w:rsidR="00FC51B6" w:rsidRPr="000F5DD3" w:rsidRDefault="00610C13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0C13">
              <w:rPr>
                <w:rFonts w:asciiTheme="majorBidi" w:hAnsiTheme="majorBidi" w:cstheme="majorBidi"/>
                <w:sz w:val="28"/>
                <w:szCs w:val="28"/>
              </w:rPr>
              <w:t>1,64</w:t>
            </w:r>
            <w:r w:rsidR="005F1B7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B9F5EB0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002A46" w14:textId="6C55F898" w:rsidR="00FC51B6" w:rsidRPr="000F5DD3" w:rsidRDefault="004B7332" w:rsidP="008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D62C34E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0EB5530" w14:textId="635E5A46" w:rsidR="00FC51B6" w:rsidRPr="000F5DD3" w:rsidRDefault="00610C13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0C13">
              <w:rPr>
                <w:rFonts w:asciiTheme="majorBidi" w:hAnsiTheme="majorBidi" w:cstheme="majorBidi"/>
                <w:sz w:val="28"/>
                <w:szCs w:val="28"/>
              </w:rPr>
              <w:t>115,</w:t>
            </w:r>
            <w:r w:rsidR="002141ED"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</w:tr>
      <w:tr w:rsidR="00FC51B6" w:rsidRPr="000F5DD3" w14:paraId="5D72FB51" w14:textId="77777777" w:rsidTr="00E05BBC">
        <w:trPr>
          <w:trHeight w:hRule="exact" w:val="360"/>
        </w:trPr>
        <w:tc>
          <w:tcPr>
            <w:tcW w:w="3222" w:type="dxa"/>
          </w:tcPr>
          <w:p w14:paraId="0AF2E3B4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69" w:type="dxa"/>
          </w:tcPr>
          <w:p w14:paraId="2316290A" w14:textId="2E79D870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312466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</w:tcPr>
          <w:p w14:paraId="0C4E26A3" w14:textId="58031DD3" w:rsidR="00FC51B6" w:rsidRPr="000F5DD3" w:rsidRDefault="004B7332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D2CFCEE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31EFF567" w14:textId="0A9C1FB1" w:rsidR="00FC51B6" w:rsidRPr="000F5DD3" w:rsidRDefault="004B7332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DA63A12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4D0EB395" w14:textId="5085E86F" w:rsidR="00FC51B6" w:rsidRPr="00AF7DB1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C51B6">
              <w:rPr>
                <w:rFonts w:asciiTheme="majorBidi" w:hAnsiTheme="majorBidi" w:cstheme="majorBidi"/>
                <w:sz w:val="28"/>
                <w:szCs w:val="28"/>
              </w:rPr>
              <w:t>(11,</w:t>
            </w:r>
            <w:r w:rsidR="007C56F0">
              <w:rPr>
                <w:rFonts w:asciiTheme="majorBidi" w:hAnsiTheme="majorBidi" w:cstheme="majorBidi"/>
                <w:sz w:val="28"/>
                <w:szCs w:val="28"/>
              </w:rPr>
              <w:t>177</w:t>
            </w:r>
            <w:r w:rsidRPr="00FC51B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80C3C50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8729318" w14:textId="2808F381" w:rsidR="00FC51B6" w:rsidRPr="000F5DD3" w:rsidRDefault="00610C13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0C13">
              <w:rPr>
                <w:rFonts w:asciiTheme="majorBidi" w:hAnsiTheme="majorBidi" w:cstheme="majorBidi"/>
                <w:sz w:val="28"/>
                <w:szCs w:val="28"/>
              </w:rPr>
              <w:t>(157)</w:t>
            </w:r>
          </w:p>
        </w:tc>
        <w:tc>
          <w:tcPr>
            <w:tcW w:w="239" w:type="dxa"/>
          </w:tcPr>
          <w:p w14:paraId="7E81C4E0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536AB850" w14:textId="22787C54" w:rsidR="00FC51B6" w:rsidRPr="000F5DD3" w:rsidRDefault="004B7332" w:rsidP="004B73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2DC77A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4A7B2C" w14:textId="392EDF92" w:rsidR="00FC51B6" w:rsidRPr="000F5DD3" w:rsidRDefault="004B7332" w:rsidP="008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641762" w14:textId="77777777" w:rsidR="00FC51B6" w:rsidRPr="000F5DD3" w:rsidRDefault="00FC51B6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7DE1E09E" w14:textId="3FF3C88D" w:rsidR="00FC51B6" w:rsidRPr="000F5DD3" w:rsidRDefault="00610C13" w:rsidP="00FC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10C13">
              <w:rPr>
                <w:rFonts w:asciiTheme="majorBidi" w:hAnsiTheme="majorBidi" w:cstheme="majorBidi"/>
                <w:sz w:val="28"/>
                <w:szCs w:val="28"/>
              </w:rPr>
              <w:t>(11,</w:t>
            </w:r>
            <w:r w:rsidR="00F13A07">
              <w:rPr>
                <w:rFonts w:asciiTheme="majorBidi" w:hAnsiTheme="majorBidi" w:cstheme="majorBidi"/>
                <w:sz w:val="28"/>
                <w:szCs w:val="28"/>
              </w:rPr>
              <w:t>334)</w:t>
            </w:r>
          </w:p>
        </w:tc>
      </w:tr>
      <w:tr w:rsidR="00BD15A1" w:rsidRPr="000F5DD3" w14:paraId="2636095C" w14:textId="77777777" w:rsidTr="00E05BBC">
        <w:trPr>
          <w:trHeight w:hRule="exact" w:val="360"/>
        </w:trPr>
        <w:tc>
          <w:tcPr>
            <w:tcW w:w="3222" w:type="dxa"/>
          </w:tcPr>
          <w:p w14:paraId="1F203E40" w14:textId="430AC73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3300DF56" w14:textId="0B073E73" w:rsidR="00BD15A1" w:rsidRPr="000F5DD3" w:rsidRDefault="00DF3623" w:rsidP="009C4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84C806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57FA6997" w14:textId="35E73C63" w:rsidR="00BD15A1" w:rsidRPr="000F5DD3" w:rsidRDefault="00610C13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5,966</w:t>
            </w:r>
          </w:p>
        </w:tc>
        <w:tc>
          <w:tcPr>
            <w:tcW w:w="243" w:type="dxa"/>
          </w:tcPr>
          <w:p w14:paraId="3CB1B6C6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8BD9982" w14:textId="7E0C0E5A" w:rsidR="00BD15A1" w:rsidRPr="000F5DD3" w:rsidRDefault="00610C13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352,450</w:t>
            </w:r>
          </w:p>
        </w:tc>
        <w:tc>
          <w:tcPr>
            <w:tcW w:w="270" w:type="dxa"/>
          </w:tcPr>
          <w:p w14:paraId="6CB6BFF4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14:paraId="39EEE888" w14:textId="29765558" w:rsidR="00BD15A1" w:rsidRPr="000F5DD3" w:rsidRDefault="00610C13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992,171</w:t>
            </w:r>
          </w:p>
        </w:tc>
        <w:tc>
          <w:tcPr>
            <w:tcW w:w="270" w:type="dxa"/>
          </w:tcPr>
          <w:p w14:paraId="1D5B6AAC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571803FA" w14:textId="4964592A" w:rsidR="00BD15A1" w:rsidRPr="000F5DD3" w:rsidRDefault="00610C13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33,310</w:t>
            </w:r>
          </w:p>
        </w:tc>
        <w:tc>
          <w:tcPr>
            <w:tcW w:w="239" w:type="dxa"/>
          </w:tcPr>
          <w:p w14:paraId="4F5D7033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EA64153" w14:textId="66787E2F" w:rsidR="00BD15A1" w:rsidRPr="000F5DD3" w:rsidRDefault="00610C13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31,758</w:t>
            </w:r>
          </w:p>
        </w:tc>
        <w:tc>
          <w:tcPr>
            <w:tcW w:w="270" w:type="dxa"/>
          </w:tcPr>
          <w:p w14:paraId="5B24DD19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430104" w14:textId="61FDAE85" w:rsidR="00BD15A1" w:rsidRPr="000F5DD3" w:rsidRDefault="004B7332" w:rsidP="008D4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8AD6BD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A5CD3CD" w14:textId="25F79BD1" w:rsidR="00BD15A1" w:rsidRPr="000F5DD3" w:rsidRDefault="00610C13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0C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1,415,655</w:t>
            </w:r>
          </w:p>
        </w:tc>
      </w:tr>
      <w:tr w:rsidR="00BD15A1" w:rsidRPr="000F5DD3" w14:paraId="30F4D842" w14:textId="77777777" w:rsidTr="00E05BBC">
        <w:trPr>
          <w:trHeight w:hRule="exact" w:val="360"/>
        </w:trPr>
        <w:tc>
          <w:tcPr>
            <w:tcW w:w="3222" w:type="dxa"/>
          </w:tcPr>
          <w:p w14:paraId="0211D682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8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5EE2AB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2A5865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38DF3D9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57D0BEBC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7E320DDB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A8969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3866EEB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59E4D1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2EAC0FA7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</w:tcPr>
          <w:p w14:paraId="19E13876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03FC295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8C56A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53F1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253159F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8716321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D15A1" w:rsidRPr="000F5DD3" w14:paraId="08BCBDA2" w14:textId="77777777" w:rsidTr="00E05BBC">
        <w:trPr>
          <w:trHeight w:hRule="exact" w:val="360"/>
        </w:trPr>
        <w:tc>
          <w:tcPr>
            <w:tcW w:w="3222" w:type="dxa"/>
          </w:tcPr>
          <w:p w14:paraId="65D2376B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69" w:type="dxa"/>
          </w:tcPr>
          <w:p w14:paraId="4CA4E6ED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3BF0E1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</w:tcPr>
          <w:p w14:paraId="2F94DF53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7D484917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14:paraId="592904AB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50424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</w:tcPr>
          <w:p w14:paraId="769CA1C1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F670A8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64CCD80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B7473B4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5D878FD0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A50D15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AF3B566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82CA92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5EA20593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 w:hanging="3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D15A1" w:rsidRPr="000F5DD3" w14:paraId="51736C26" w14:textId="77777777" w:rsidTr="00E05BBC">
        <w:trPr>
          <w:trHeight w:hRule="exact" w:val="360"/>
        </w:trPr>
        <w:tc>
          <w:tcPr>
            <w:tcW w:w="3222" w:type="dxa"/>
          </w:tcPr>
          <w:p w14:paraId="7476E023" w14:textId="3C4184D8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0F818A2A" w14:textId="20E271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</w:tcPr>
          <w:p w14:paraId="779E3303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0B17FE6B" w14:textId="4B92F355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5,824</w:t>
            </w:r>
          </w:p>
        </w:tc>
        <w:tc>
          <w:tcPr>
            <w:tcW w:w="243" w:type="dxa"/>
          </w:tcPr>
          <w:p w14:paraId="3287F9F5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258CF07E" w14:textId="5F015EB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238,443</w:t>
            </w:r>
          </w:p>
        </w:tc>
        <w:tc>
          <w:tcPr>
            <w:tcW w:w="270" w:type="dxa"/>
          </w:tcPr>
          <w:p w14:paraId="2AF2C600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3EA2B8A1" w14:textId="312CA53A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295,45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0391CF09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0BC037E2" w14:textId="507495CB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9,513</w:t>
            </w:r>
          </w:p>
        </w:tc>
        <w:tc>
          <w:tcPr>
            <w:tcW w:w="239" w:type="dxa"/>
          </w:tcPr>
          <w:p w14:paraId="682C81A3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0E762E53" w14:textId="4CDA4EBA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6DBCD0A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955DCE4" w14:textId="39BF9C4A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90" w:right="-43" w:firstLine="18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52,833</w:t>
            </w:r>
          </w:p>
        </w:tc>
        <w:tc>
          <w:tcPr>
            <w:tcW w:w="236" w:type="dxa"/>
          </w:tcPr>
          <w:p w14:paraId="0E07CBA8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5C1CA1AE" w14:textId="336B679F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661,385</w:t>
            </w:r>
          </w:p>
        </w:tc>
      </w:tr>
      <w:tr w:rsidR="00BD15A1" w:rsidRPr="000F5DD3" w14:paraId="2C59A605" w14:textId="77777777" w:rsidTr="00E05BBC">
        <w:trPr>
          <w:trHeight w:hRule="exact" w:val="360"/>
        </w:trPr>
        <w:tc>
          <w:tcPr>
            <w:tcW w:w="3222" w:type="dxa"/>
          </w:tcPr>
          <w:p w14:paraId="5408C2C6" w14:textId="6EC695F2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6F24FF04" w14:textId="5E8AE387" w:rsidR="00BD15A1" w:rsidRPr="000F5DD3" w:rsidRDefault="009272FE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5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2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55,319</w:t>
            </w:r>
          </w:p>
        </w:tc>
        <w:tc>
          <w:tcPr>
            <w:tcW w:w="270" w:type="dxa"/>
          </w:tcPr>
          <w:p w14:paraId="79583B87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48F0ACA5" w14:textId="02C51F52" w:rsidR="00BD15A1" w:rsidRPr="000F5DD3" w:rsidRDefault="009272FE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2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4,367</w:t>
            </w:r>
          </w:p>
        </w:tc>
        <w:tc>
          <w:tcPr>
            <w:tcW w:w="243" w:type="dxa"/>
          </w:tcPr>
          <w:p w14:paraId="541C007F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514BD7B6" w14:textId="606B0397" w:rsidR="00BD15A1" w:rsidRPr="000F5DD3" w:rsidRDefault="009272FE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2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258,693</w:t>
            </w:r>
          </w:p>
        </w:tc>
        <w:tc>
          <w:tcPr>
            <w:tcW w:w="270" w:type="dxa"/>
          </w:tcPr>
          <w:p w14:paraId="659F3735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14:paraId="2815E125" w14:textId="115A2B6C" w:rsidR="00BD15A1" w:rsidRPr="000F5DD3" w:rsidRDefault="009272FE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2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303,186</w:t>
            </w:r>
          </w:p>
        </w:tc>
        <w:tc>
          <w:tcPr>
            <w:tcW w:w="270" w:type="dxa"/>
          </w:tcPr>
          <w:p w14:paraId="6A6B09B4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27602040" w14:textId="565B43E9" w:rsidR="00BD15A1" w:rsidRPr="000F5DD3" w:rsidRDefault="009272FE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2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9,50</w:t>
            </w:r>
            <w:r w:rsidR="006D3F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9" w:type="dxa"/>
          </w:tcPr>
          <w:p w14:paraId="2DC1F345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049E6481" w14:textId="6B212681" w:rsidR="00BD15A1" w:rsidRPr="000F5DD3" w:rsidRDefault="009272FE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2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3,162</w:t>
            </w:r>
          </w:p>
        </w:tc>
        <w:tc>
          <w:tcPr>
            <w:tcW w:w="270" w:type="dxa"/>
          </w:tcPr>
          <w:p w14:paraId="4B825273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1A1D859" w14:textId="3E12849C" w:rsidR="00BD15A1" w:rsidRPr="000F5DD3" w:rsidRDefault="009272FE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272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31,616</w:t>
            </w:r>
          </w:p>
        </w:tc>
        <w:tc>
          <w:tcPr>
            <w:tcW w:w="236" w:type="dxa"/>
          </w:tcPr>
          <w:p w14:paraId="18F5AE9E" w14:textId="77777777" w:rsidR="00BD15A1" w:rsidRPr="000F5DD3" w:rsidRDefault="00BD15A1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438A689" w14:textId="57303E1C" w:rsidR="00BD15A1" w:rsidRPr="000F5DD3" w:rsidRDefault="009272FE" w:rsidP="00BD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F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665,84</w:t>
            </w:r>
            <w:r w:rsidR="00C7674F" w:rsidRPr="006D3F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14:paraId="0642D5E7" w14:textId="77777777" w:rsidR="008F5124" w:rsidRPr="000F5DD3" w:rsidRDefault="008F5124" w:rsidP="000E69F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 w:right="-43"/>
        <w:jc w:val="both"/>
        <w:rPr>
          <w:rFonts w:asciiTheme="majorBidi" w:hAnsiTheme="majorBidi" w:cstheme="majorBidi"/>
          <w:sz w:val="28"/>
          <w:szCs w:val="28"/>
        </w:rPr>
      </w:pPr>
    </w:p>
    <w:p w14:paraId="2C8B6FB2" w14:textId="77777777" w:rsidR="005D2B3B" w:rsidRPr="000F5DD3" w:rsidRDefault="005D2B3B" w:rsidP="00B30C4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5D2B3B" w:rsidRPr="000F5DD3" w:rsidSect="00B125C3">
          <w:footerReference w:type="default" r:id="rId2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52AEFE67" w14:textId="77777777" w:rsidR="001140B2" w:rsidRPr="000F5DD3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การค้ำประกัน</w:t>
      </w:r>
    </w:p>
    <w:p w14:paraId="1E6286DE" w14:textId="77777777" w:rsidR="001140B2" w:rsidRPr="000F5DD3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4DCB722" w14:textId="091A42E5" w:rsidR="001140B2" w:rsidRPr="000F5DD3" w:rsidRDefault="001140B2" w:rsidP="00302D0D">
      <w:pPr>
        <w:tabs>
          <w:tab w:val="clear" w:pos="454"/>
          <w:tab w:val="left" w:pos="990"/>
        </w:tabs>
        <w:ind w:left="540" w:right="-72"/>
        <w:jc w:val="thaiDistribute"/>
        <w:rPr>
          <w:rFonts w:asciiTheme="majorBidi" w:hAnsiTheme="majorBidi" w:cstheme="majorBidi"/>
        </w:rPr>
      </w:pPr>
      <w:r w:rsidRPr="00F54B1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54B1C">
        <w:rPr>
          <w:rFonts w:asciiTheme="majorBidi" w:hAnsiTheme="majorBidi" w:cstheme="majorBidi"/>
          <w:sz w:val="30"/>
          <w:szCs w:val="30"/>
        </w:rPr>
        <w:t xml:space="preserve">31 </w:t>
      </w:r>
      <w:r w:rsidRPr="00F54B1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54AE0" w:rsidRPr="00F54B1C">
        <w:rPr>
          <w:rFonts w:asciiTheme="majorBidi" w:hAnsiTheme="majorBidi" w:cstheme="majorBidi"/>
          <w:sz w:val="30"/>
          <w:szCs w:val="30"/>
        </w:rPr>
        <w:t>2566</w:t>
      </w:r>
      <w:r w:rsidRPr="00F54B1C">
        <w:rPr>
          <w:rFonts w:asciiTheme="majorBidi" w:hAnsiTheme="majorBidi" w:cstheme="majorBidi"/>
          <w:sz w:val="30"/>
          <w:szCs w:val="30"/>
        </w:rPr>
        <w:t xml:space="preserve"> </w:t>
      </w:r>
      <w:r w:rsidRPr="00F54B1C">
        <w:rPr>
          <w:rFonts w:asciiTheme="majorBidi" w:hAnsiTheme="majorBidi" w:cstheme="majorBidi"/>
          <w:sz w:val="30"/>
          <w:szCs w:val="30"/>
          <w:cs/>
        </w:rPr>
        <w:t>ทรัพย์สินของกลุ่มบริษัทและบริษัทมูลค่าตามบัญชีจำนวนเงิน</w:t>
      </w:r>
      <w:r w:rsidR="00253AB7" w:rsidRPr="00F54B1C">
        <w:rPr>
          <w:rFonts w:asciiTheme="majorBidi" w:hAnsiTheme="majorBidi" w:cstheme="majorBidi"/>
          <w:sz w:val="30"/>
          <w:szCs w:val="30"/>
        </w:rPr>
        <w:t xml:space="preserve"> </w:t>
      </w:r>
      <w:r w:rsidR="00813B6F" w:rsidRPr="00F54B1C">
        <w:rPr>
          <w:rFonts w:asciiTheme="majorBidi" w:hAnsiTheme="majorBidi" w:cstheme="majorBidi"/>
          <w:sz w:val="30"/>
          <w:szCs w:val="30"/>
        </w:rPr>
        <w:t>1</w:t>
      </w:r>
      <w:r w:rsidR="00E628B9">
        <w:rPr>
          <w:rFonts w:asciiTheme="majorBidi" w:hAnsiTheme="majorBidi" w:cstheme="majorBidi"/>
          <w:sz w:val="30"/>
          <w:szCs w:val="30"/>
        </w:rPr>
        <w:t>6</w:t>
      </w:r>
      <w:r w:rsidR="009A5C37">
        <w:rPr>
          <w:rFonts w:asciiTheme="majorBidi" w:hAnsiTheme="majorBidi" w:cstheme="majorBidi"/>
          <w:sz w:val="30"/>
          <w:szCs w:val="30"/>
        </w:rPr>
        <w:t>0</w:t>
      </w:r>
      <w:r w:rsidR="00813B6F" w:rsidRPr="00F54B1C">
        <w:rPr>
          <w:rFonts w:asciiTheme="majorBidi" w:hAnsiTheme="majorBidi" w:cstheme="majorBidi"/>
          <w:sz w:val="30"/>
          <w:szCs w:val="30"/>
        </w:rPr>
        <w:t>.</w:t>
      </w:r>
      <w:r w:rsidR="009A5C37">
        <w:rPr>
          <w:rFonts w:asciiTheme="majorBidi" w:hAnsiTheme="majorBidi" w:cstheme="majorBidi"/>
          <w:sz w:val="30"/>
          <w:szCs w:val="30"/>
        </w:rPr>
        <w:t>74</w:t>
      </w:r>
      <w:r w:rsidR="00F447AB" w:rsidRPr="00F54B1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661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F447AB" w:rsidRPr="00F54B1C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E628B9">
        <w:rPr>
          <w:rFonts w:asciiTheme="majorBidi" w:hAnsiTheme="majorBidi" w:cstheme="majorBidi"/>
          <w:sz w:val="30"/>
          <w:szCs w:val="30"/>
        </w:rPr>
        <w:t xml:space="preserve"> </w:t>
      </w:r>
      <w:r w:rsidR="00E628B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866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6613">
        <w:rPr>
          <w:rFonts w:asciiTheme="majorBidi" w:hAnsiTheme="majorBidi" w:cstheme="majorBidi"/>
          <w:sz w:val="30"/>
          <w:szCs w:val="30"/>
        </w:rPr>
        <w:t>1</w:t>
      </w:r>
      <w:r w:rsidR="00534487">
        <w:rPr>
          <w:rFonts w:asciiTheme="majorBidi" w:hAnsiTheme="majorBidi" w:cstheme="majorBidi"/>
          <w:sz w:val="30"/>
          <w:szCs w:val="30"/>
        </w:rPr>
        <w:t>48</w:t>
      </w:r>
      <w:r w:rsidR="00A86613">
        <w:rPr>
          <w:rFonts w:asciiTheme="majorBidi" w:hAnsiTheme="majorBidi" w:cstheme="majorBidi"/>
          <w:sz w:val="30"/>
          <w:szCs w:val="30"/>
        </w:rPr>
        <w:t>.</w:t>
      </w:r>
      <w:r w:rsidR="00534487">
        <w:rPr>
          <w:rFonts w:asciiTheme="majorBidi" w:hAnsiTheme="majorBidi" w:cstheme="majorBidi"/>
          <w:sz w:val="30"/>
          <w:szCs w:val="30"/>
        </w:rPr>
        <w:t>58</w:t>
      </w:r>
      <w:r w:rsidR="000A6E0C">
        <w:rPr>
          <w:rFonts w:asciiTheme="majorBidi" w:hAnsiTheme="majorBidi" w:cstheme="majorBidi"/>
          <w:sz w:val="30"/>
          <w:szCs w:val="30"/>
        </w:rPr>
        <w:t xml:space="preserve"> </w:t>
      </w:r>
      <w:r w:rsidR="00A8661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A6E0C">
        <w:rPr>
          <w:rFonts w:asciiTheme="majorBidi" w:hAnsiTheme="majorBidi" w:cstheme="majorBidi" w:hint="cs"/>
          <w:sz w:val="30"/>
          <w:szCs w:val="30"/>
          <w:cs/>
        </w:rPr>
        <w:t>บาท ตามลำดับ</w:t>
      </w:r>
      <w:r w:rsidRPr="00F54B1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54B1C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54AE0" w:rsidRPr="00F54B1C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F54B1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bookmarkStart w:id="2" w:name="_Hlk158885765"/>
      <w:r w:rsidR="001A5ACA">
        <w:rPr>
          <w:rFonts w:asciiTheme="majorBidi" w:hAnsiTheme="majorBidi" w:cstheme="majorBidi"/>
          <w:i/>
          <w:iCs/>
          <w:sz w:val="30"/>
          <w:szCs w:val="30"/>
        </w:rPr>
        <w:t>16</w:t>
      </w:r>
      <w:r w:rsidR="00534487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E03E50" w:rsidRPr="00F54B1C">
        <w:rPr>
          <w:rFonts w:asciiTheme="majorBidi" w:hAnsiTheme="majorBidi" w:cstheme="majorBidi"/>
          <w:i/>
          <w:iCs/>
          <w:sz w:val="30"/>
          <w:szCs w:val="30"/>
        </w:rPr>
        <w:t>.</w:t>
      </w:r>
      <w:bookmarkEnd w:id="2"/>
      <w:r w:rsidR="00534487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1A5ACA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E03E50" w:rsidRPr="00F54B1C">
        <w:rPr>
          <w:rFonts w:asciiTheme="majorBidi" w:hAnsiTheme="majorBidi" w:cstheme="majorBidi"/>
          <w:sz w:val="30"/>
          <w:szCs w:val="30"/>
        </w:rPr>
        <w:t xml:space="preserve"> </w:t>
      </w:r>
      <w:r w:rsidRPr="00F54B1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8661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</w:t>
      </w:r>
      <w:r w:rsidR="001A5AC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1A5A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34487">
        <w:rPr>
          <w:rFonts w:asciiTheme="majorBidi" w:hAnsiTheme="majorBidi" w:cstheme="majorBidi"/>
          <w:i/>
          <w:iCs/>
          <w:sz w:val="30"/>
          <w:szCs w:val="30"/>
        </w:rPr>
        <w:t>49</w:t>
      </w:r>
      <w:r w:rsidR="001A5ACA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34487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778AC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1A5AC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A5AC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F54B1C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F54B1C">
        <w:rPr>
          <w:rFonts w:asciiTheme="majorBidi" w:hAnsiTheme="majorBidi" w:cstheme="majorBidi"/>
          <w:cs/>
        </w:rPr>
        <w:t xml:space="preserve"> </w:t>
      </w:r>
      <w:r w:rsidRPr="00F54B1C">
        <w:rPr>
          <w:rFonts w:asciiTheme="majorBidi" w:hAnsiTheme="majorBidi" w:cstheme="majorBidi"/>
          <w:sz w:val="30"/>
          <w:szCs w:val="30"/>
          <w:cs/>
        </w:rPr>
        <w:t>ได้ใช้เป็นหลักประกันเงินกู้ยืมจากสถาบันการเงิน</w:t>
      </w:r>
      <w:r w:rsidRPr="00F54B1C">
        <w:rPr>
          <w:rFonts w:asciiTheme="majorBidi" w:hAnsiTheme="majorBidi" w:cstheme="majorBidi"/>
          <w:sz w:val="30"/>
          <w:szCs w:val="30"/>
        </w:rPr>
        <w:t xml:space="preserve"> </w:t>
      </w:r>
      <w:r w:rsidRPr="00F54B1C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Pr="00F54B1C">
        <w:rPr>
          <w:rFonts w:asciiTheme="majorBidi" w:hAnsiTheme="majorBidi" w:cstheme="majorBidi"/>
          <w:sz w:val="30"/>
          <w:szCs w:val="30"/>
        </w:rPr>
        <w:t>1</w:t>
      </w:r>
      <w:r w:rsidR="00C83AC8" w:rsidRPr="00F54B1C">
        <w:rPr>
          <w:rFonts w:asciiTheme="majorBidi" w:hAnsiTheme="majorBidi" w:cstheme="majorBidi"/>
          <w:sz w:val="30"/>
          <w:szCs w:val="30"/>
        </w:rPr>
        <w:t>1</w:t>
      </w:r>
      <w:r w:rsidRPr="00F54B1C">
        <w:rPr>
          <w:rFonts w:asciiTheme="majorBidi" w:hAnsiTheme="majorBidi" w:cstheme="majorBidi"/>
          <w:sz w:val="30"/>
          <w:szCs w:val="30"/>
          <w:cs/>
        </w:rPr>
        <w:t>)</w:t>
      </w:r>
    </w:p>
    <w:p w14:paraId="6485006E" w14:textId="77777777" w:rsidR="00C60F16" w:rsidRPr="000F5DD3" w:rsidRDefault="00C60F16" w:rsidP="001140B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D5CF6C" w14:textId="29C31BA7" w:rsidR="004248B5" w:rsidRPr="000F5DD3" w:rsidRDefault="004248B5" w:rsidP="00302D0D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สัญญาเช่า</w:t>
      </w:r>
    </w:p>
    <w:p w14:paraId="3D0892F6" w14:textId="0CFAB12D" w:rsidR="000B7B09" w:rsidRPr="000F5DD3" w:rsidRDefault="000B7B09" w:rsidP="000B7B09">
      <w:pPr>
        <w:rPr>
          <w:rFonts w:asciiTheme="majorBidi" w:hAnsiTheme="majorBidi" w:cstheme="majorBidi"/>
          <w:sz w:val="22"/>
          <w:szCs w:val="22"/>
        </w:rPr>
      </w:pPr>
    </w:p>
    <w:p w14:paraId="2808DBE3" w14:textId="3B8A5F47" w:rsidR="000B7B09" w:rsidRPr="000F5DD3" w:rsidRDefault="000B7B09" w:rsidP="000B7B09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4675F5C4" w14:textId="77777777" w:rsidR="004019DC" w:rsidRPr="000F5DD3" w:rsidRDefault="004019DC" w:rsidP="000B7B09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76E85E3E" w14:textId="3EC1A701" w:rsidR="000B7B09" w:rsidRPr="000F5DD3" w:rsidRDefault="000B7B09" w:rsidP="000B7B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 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4B745500" w14:textId="77777777" w:rsidR="000B7B09" w:rsidRPr="000F5DD3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8EDD12B" w14:textId="2672013E" w:rsidR="000B7B09" w:rsidRPr="000F5DD3" w:rsidRDefault="000B7B09" w:rsidP="000B7B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</w:p>
    <w:p w14:paraId="667E353C" w14:textId="77777777" w:rsidR="000B7B09" w:rsidRPr="000F5DD3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15C264C" w14:textId="77777777" w:rsidR="000B7B09" w:rsidRPr="000F5DD3" w:rsidRDefault="000B7B09" w:rsidP="000B7B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6D43639" w14:textId="77777777" w:rsidR="000B7B09" w:rsidRPr="000F5DD3" w:rsidRDefault="000B7B09" w:rsidP="000B7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6F571F7" w14:textId="230F682E" w:rsidR="000B7B09" w:rsidRDefault="000B7B09" w:rsidP="000B7B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    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211C67D5" w14:textId="77777777" w:rsidR="003E519F" w:rsidRPr="000F5DD3" w:rsidRDefault="003E519F" w:rsidP="000B7B0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EB3A546" w14:textId="35C18C44" w:rsidR="000B7B09" w:rsidRPr="000F5DD3" w:rsidRDefault="000B7B09" w:rsidP="000B7B0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 ในการคิดลดเป็นมูลค่าปัจจุบัน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0F5DD3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14:paraId="086BBB9B" w14:textId="4CBD0BDE" w:rsidR="000B7B09" w:rsidRPr="000F5DD3" w:rsidRDefault="000B7B09" w:rsidP="00302D0D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0F5DD3">
        <w:rPr>
          <w:rFonts w:asciiTheme="majorBidi" w:hAnsiTheme="majorBidi" w:cstheme="majorBidi"/>
          <w:b/>
          <w:spacing w:val="-4"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0F5DD3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b/>
          <w:spacing w:val="-4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0F5DD3">
        <w:rPr>
          <w:rFonts w:asciiTheme="majorBidi" w:hAnsiTheme="majorBidi" w:cstheme="majorBidi"/>
          <w:b/>
          <w:sz w:val="30"/>
          <w:szCs w:val="30"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56BED23F" w14:textId="77777777" w:rsidR="00077E0E" w:rsidRPr="000F5DD3" w:rsidRDefault="00077E0E" w:rsidP="006675BC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20"/>
          <w:cs/>
          <w:lang w:val="en-US" w:bidi="th-TH"/>
        </w:rPr>
      </w:pPr>
    </w:p>
    <w:tbl>
      <w:tblPr>
        <w:tblW w:w="9501" w:type="dxa"/>
        <w:tblInd w:w="450" w:type="dxa"/>
        <w:tblLook w:val="01E0" w:firstRow="1" w:lastRow="1" w:firstColumn="1" w:lastColumn="1" w:noHBand="0" w:noVBand="0"/>
      </w:tblPr>
      <w:tblGrid>
        <w:gridCol w:w="3236"/>
        <w:gridCol w:w="410"/>
        <w:gridCol w:w="311"/>
        <w:gridCol w:w="1211"/>
        <w:gridCol w:w="267"/>
        <w:gridCol w:w="1171"/>
        <w:gridCol w:w="236"/>
        <w:gridCol w:w="1198"/>
        <w:gridCol w:w="270"/>
        <w:gridCol w:w="1191"/>
      </w:tblGrid>
      <w:tr w:rsidR="006675BC" w:rsidRPr="000F5DD3" w14:paraId="1F9DC100" w14:textId="77777777" w:rsidTr="009907A1">
        <w:tc>
          <w:tcPr>
            <w:tcW w:w="3236" w:type="dxa"/>
          </w:tcPr>
          <w:p w14:paraId="3405E77E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0" w:type="dxa"/>
          </w:tcPr>
          <w:p w14:paraId="618E9F58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3783D341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4" w:type="dxa"/>
            <w:gridSpan w:val="7"/>
          </w:tcPr>
          <w:p w14:paraId="574C27BF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75BC" w:rsidRPr="000F5DD3" w14:paraId="06AD76E8" w14:textId="77777777" w:rsidTr="009907A1">
        <w:tc>
          <w:tcPr>
            <w:tcW w:w="3236" w:type="dxa"/>
          </w:tcPr>
          <w:p w14:paraId="0201E516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10" w:type="dxa"/>
          </w:tcPr>
          <w:p w14:paraId="1DBE266E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22D50E9A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29DDCBF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67" w:type="dxa"/>
          </w:tcPr>
          <w:p w14:paraId="5D2A6B12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F5A69A8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36" w:type="dxa"/>
          </w:tcPr>
          <w:p w14:paraId="0A941CE3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F24F58C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77ECE7D4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686A67A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675BC" w:rsidRPr="000F5DD3" w14:paraId="031C6C9F" w14:textId="77777777" w:rsidTr="009907A1">
        <w:tc>
          <w:tcPr>
            <w:tcW w:w="3236" w:type="dxa"/>
          </w:tcPr>
          <w:p w14:paraId="47B75AED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0" w:type="dxa"/>
          </w:tcPr>
          <w:p w14:paraId="60281C39" w14:textId="06EAD0C0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7DCFA6A5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4" w:type="dxa"/>
            <w:gridSpan w:val="7"/>
          </w:tcPr>
          <w:p w14:paraId="22391662" w14:textId="77777777" w:rsidR="006675BC" w:rsidRPr="000F5DD3" w:rsidRDefault="006675BC" w:rsidP="004C3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4AE0" w:rsidRPr="000F5DD3" w14:paraId="40F29FDC" w14:textId="77777777" w:rsidTr="009907A1">
        <w:tc>
          <w:tcPr>
            <w:tcW w:w="3236" w:type="dxa"/>
          </w:tcPr>
          <w:p w14:paraId="747FBA05" w14:textId="00546E3C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410" w:type="dxa"/>
          </w:tcPr>
          <w:p w14:paraId="63103CBD" w14:textId="79571390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00F71739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242A326" w14:textId="0E01B416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AE0">
              <w:rPr>
                <w:rFonts w:asciiTheme="majorBidi" w:hAnsiTheme="majorBidi" w:cstheme="majorBidi"/>
                <w:sz w:val="30"/>
                <w:szCs w:val="30"/>
              </w:rPr>
              <w:t>9,485</w:t>
            </w:r>
          </w:p>
        </w:tc>
        <w:tc>
          <w:tcPr>
            <w:tcW w:w="267" w:type="dxa"/>
          </w:tcPr>
          <w:p w14:paraId="7179C08B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6DC94BC" w14:textId="5CDA8613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AE0">
              <w:rPr>
                <w:rFonts w:asciiTheme="majorBidi" w:hAnsiTheme="majorBidi" w:cstheme="majorBidi"/>
                <w:sz w:val="30"/>
                <w:szCs w:val="30"/>
              </w:rPr>
              <w:t>12,792</w:t>
            </w:r>
          </w:p>
        </w:tc>
        <w:tc>
          <w:tcPr>
            <w:tcW w:w="236" w:type="dxa"/>
          </w:tcPr>
          <w:p w14:paraId="3742D8AC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A7F194D" w14:textId="7D9E8A1A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AE0">
              <w:rPr>
                <w:rFonts w:asciiTheme="majorBidi" w:hAnsiTheme="majorBidi" w:cstheme="majorBidi"/>
                <w:sz w:val="30"/>
                <w:szCs w:val="30"/>
              </w:rPr>
              <w:t>3,038</w:t>
            </w:r>
          </w:p>
        </w:tc>
        <w:tc>
          <w:tcPr>
            <w:tcW w:w="270" w:type="dxa"/>
          </w:tcPr>
          <w:p w14:paraId="18FA5825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</w:tcPr>
          <w:p w14:paraId="57144D9F" w14:textId="152A827C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54AE0">
              <w:rPr>
                <w:rFonts w:asciiTheme="majorBidi" w:hAnsiTheme="majorBidi" w:cstheme="majorBidi"/>
                <w:sz w:val="30"/>
                <w:szCs w:val="30"/>
              </w:rPr>
              <w:t>25,315</w:t>
            </w:r>
          </w:p>
        </w:tc>
      </w:tr>
      <w:tr w:rsidR="00254AE0" w:rsidRPr="000F5DD3" w14:paraId="3A91E556" w14:textId="77777777" w:rsidTr="009907A1">
        <w:tc>
          <w:tcPr>
            <w:tcW w:w="3236" w:type="dxa"/>
          </w:tcPr>
          <w:p w14:paraId="36EB7F42" w14:textId="0842703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410" w:type="dxa"/>
          </w:tcPr>
          <w:p w14:paraId="037DD3A2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0D2C9A5D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032A9138" w14:textId="1C735338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6,280</w:t>
            </w:r>
          </w:p>
        </w:tc>
        <w:tc>
          <w:tcPr>
            <w:tcW w:w="267" w:type="dxa"/>
            <w:shd w:val="clear" w:color="auto" w:fill="auto"/>
          </w:tcPr>
          <w:p w14:paraId="1311C400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B98DF63" w14:textId="7DEFCEFB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  <w:tc>
          <w:tcPr>
            <w:tcW w:w="236" w:type="dxa"/>
            <w:shd w:val="clear" w:color="auto" w:fill="auto"/>
          </w:tcPr>
          <w:p w14:paraId="22BEA9F7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78B29C6" w14:textId="1BD86969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CE3786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0234B1B4" w14:textId="27AFDA6F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7,247</w:t>
            </w:r>
          </w:p>
        </w:tc>
      </w:tr>
      <w:tr w:rsidR="00254AE0" w:rsidRPr="000F5DD3" w14:paraId="2921A1CA" w14:textId="77777777" w:rsidTr="009907A1">
        <w:tc>
          <w:tcPr>
            <w:tcW w:w="3236" w:type="dxa"/>
          </w:tcPr>
          <w:p w14:paraId="29332C57" w14:textId="25DB5CDE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410" w:type="dxa"/>
          </w:tcPr>
          <w:p w14:paraId="2B38D149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3DC1A287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884FA0C" w14:textId="757DB239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(4,320)</w:t>
            </w:r>
          </w:p>
        </w:tc>
        <w:tc>
          <w:tcPr>
            <w:tcW w:w="267" w:type="dxa"/>
            <w:shd w:val="clear" w:color="auto" w:fill="auto"/>
          </w:tcPr>
          <w:p w14:paraId="30797281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E2A9807" w14:textId="7E82A16C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17243B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29D59D30" w14:textId="2E4D145E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C054C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963EA56" w14:textId="1E9966CC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(4,320)</w:t>
            </w:r>
          </w:p>
        </w:tc>
      </w:tr>
      <w:tr w:rsidR="00F021D9" w:rsidRPr="000F5DD3" w14:paraId="409A5555" w14:textId="77777777" w:rsidTr="009907A1">
        <w:tc>
          <w:tcPr>
            <w:tcW w:w="3236" w:type="dxa"/>
          </w:tcPr>
          <w:p w14:paraId="2D66E8D2" w14:textId="4442B8A8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4A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410" w:type="dxa"/>
          </w:tcPr>
          <w:p w14:paraId="5FFE9D0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5DBD09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1CDF0F86" w14:textId="391BE3DC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34633E2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E543A07" w14:textId="49756E79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4312E8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08392B7F" w14:textId="472AA129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46591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69D58D4B" w14:textId="5B7F8BFF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4AE0" w:rsidRPr="000F5DD3" w14:paraId="21EE80DF" w14:textId="77777777" w:rsidTr="009907A1">
        <w:tc>
          <w:tcPr>
            <w:tcW w:w="3236" w:type="dxa"/>
          </w:tcPr>
          <w:p w14:paraId="6DB9E826" w14:textId="62508D56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10" w:type="dxa"/>
          </w:tcPr>
          <w:p w14:paraId="100BE75A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33B730C0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15D6136A" w14:textId="0189503C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11,445</w:t>
            </w:r>
          </w:p>
        </w:tc>
        <w:tc>
          <w:tcPr>
            <w:tcW w:w="267" w:type="dxa"/>
            <w:shd w:val="clear" w:color="auto" w:fill="auto"/>
          </w:tcPr>
          <w:p w14:paraId="50B37EEE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1195DDC" w14:textId="0BD7ADCB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13,759</w:t>
            </w:r>
          </w:p>
        </w:tc>
        <w:tc>
          <w:tcPr>
            <w:tcW w:w="236" w:type="dxa"/>
            <w:shd w:val="clear" w:color="auto" w:fill="auto"/>
          </w:tcPr>
          <w:p w14:paraId="15327BE5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CC7B1CB" w14:textId="6C330DBA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3,038</w:t>
            </w:r>
          </w:p>
        </w:tc>
        <w:tc>
          <w:tcPr>
            <w:tcW w:w="270" w:type="dxa"/>
            <w:shd w:val="clear" w:color="auto" w:fill="auto"/>
          </w:tcPr>
          <w:p w14:paraId="23FC9C07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CFA85DF" w14:textId="7DA27AC3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28,242</w:t>
            </w:r>
          </w:p>
        </w:tc>
      </w:tr>
      <w:tr w:rsidR="00254AE0" w:rsidRPr="000F5DD3" w14:paraId="23169DFE" w14:textId="77777777" w:rsidTr="009907A1">
        <w:tc>
          <w:tcPr>
            <w:tcW w:w="3236" w:type="dxa"/>
          </w:tcPr>
          <w:p w14:paraId="53B0C7C0" w14:textId="077F5D4A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เพิ่มขึ้น </w:t>
            </w:r>
          </w:p>
        </w:tc>
        <w:tc>
          <w:tcPr>
            <w:tcW w:w="410" w:type="dxa"/>
          </w:tcPr>
          <w:p w14:paraId="3FEBFFB8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BBE100E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257ADD9A" w14:textId="3A0248B3" w:rsidR="00254AE0" w:rsidRPr="000F5DD3" w:rsidRDefault="004C2627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3,63</w:t>
            </w:r>
            <w:r w:rsidR="00F028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759421BA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EDED308" w14:textId="63B77F2A" w:rsidR="00254AE0" w:rsidRPr="000F5DD3" w:rsidRDefault="004C2627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9,229</w:t>
            </w:r>
          </w:p>
        </w:tc>
        <w:tc>
          <w:tcPr>
            <w:tcW w:w="236" w:type="dxa"/>
            <w:shd w:val="clear" w:color="auto" w:fill="auto"/>
          </w:tcPr>
          <w:p w14:paraId="5552BA7D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61C92C6B" w14:textId="19645C3E" w:rsidR="00254AE0" w:rsidRPr="007F130A" w:rsidRDefault="004C2627" w:rsidP="004C2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F130A">
              <w:rPr>
                <w:rFonts w:asciiTheme="majorBidi" w:hAnsiTheme="majorBidi" w:cstheme="majorBidi"/>
                <w:sz w:val="30"/>
                <w:szCs w:val="30"/>
              </w:rPr>
              <w:t>6,286</w:t>
            </w:r>
          </w:p>
        </w:tc>
        <w:tc>
          <w:tcPr>
            <w:tcW w:w="270" w:type="dxa"/>
            <w:shd w:val="clear" w:color="auto" w:fill="auto"/>
          </w:tcPr>
          <w:p w14:paraId="7DB9EAFF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60792894" w14:textId="614C28CE" w:rsidR="00254AE0" w:rsidRPr="000F5DD3" w:rsidRDefault="004C2627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</w:t>
            </w:r>
            <w:r w:rsidR="00027245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254AE0" w:rsidRPr="000F5DD3" w14:paraId="1027FE24" w14:textId="77777777" w:rsidTr="009907A1">
        <w:tc>
          <w:tcPr>
            <w:tcW w:w="3236" w:type="dxa"/>
          </w:tcPr>
          <w:p w14:paraId="4E95D6DD" w14:textId="3C2A9A41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410" w:type="dxa"/>
          </w:tcPr>
          <w:p w14:paraId="6560C5DB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C936023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4CDC090A" w14:textId="395A45D9" w:rsidR="00254AE0" w:rsidRPr="000F5DD3" w:rsidRDefault="004C2627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52B3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2B35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07192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305394CF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1808A51" w14:textId="68B86520" w:rsidR="00254AE0" w:rsidRPr="000F5DD3" w:rsidRDefault="004C2627" w:rsidP="00EA0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(13,759)</w:t>
            </w:r>
          </w:p>
        </w:tc>
        <w:tc>
          <w:tcPr>
            <w:tcW w:w="236" w:type="dxa"/>
            <w:shd w:val="clear" w:color="auto" w:fill="auto"/>
          </w:tcPr>
          <w:p w14:paraId="0B46F2FC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3BE471CF" w14:textId="5582598F" w:rsidR="00254AE0" w:rsidRPr="007F130A" w:rsidRDefault="00EA0A91" w:rsidP="00EA0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F130A">
              <w:rPr>
                <w:rFonts w:asciiTheme="majorBidi" w:hAnsiTheme="majorBidi" w:cstheme="majorBidi"/>
                <w:sz w:val="30"/>
                <w:szCs w:val="30"/>
              </w:rPr>
              <w:t xml:space="preserve">  (3,03</w:t>
            </w:r>
            <w:r w:rsidR="00F0289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F13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5EED7E2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76DCD017" w14:textId="72CDA36A" w:rsidR="00254AE0" w:rsidRPr="000F5DD3" w:rsidRDefault="00EA0A91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852B3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52B35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02724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4AE0" w:rsidRPr="000F5DD3" w14:paraId="4B6422B9" w14:textId="77777777" w:rsidTr="009907A1">
        <w:tc>
          <w:tcPr>
            <w:tcW w:w="3236" w:type="dxa"/>
          </w:tcPr>
          <w:p w14:paraId="72394638" w14:textId="01B3A15D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10" w:type="dxa"/>
          </w:tcPr>
          <w:p w14:paraId="1A47B421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BD60B1D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6D75290E" w14:textId="4CB95559" w:rsidR="00254AE0" w:rsidRPr="000F5DD3" w:rsidRDefault="00EA0A91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12,36</w:t>
            </w:r>
            <w:r w:rsidR="00F028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67" w:type="dxa"/>
            <w:shd w:val="clear" w:color="auto" w:fill="auto"/>
          </w:tcPr>
          <w:p w14:paraId="42B4EFE7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32644776" w14:textId="41462047" w:rsidR="00254AE0" w:rsidRPr="000F5DD3" w:rsidRDefault="00EA0A91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9,229</w:t>
            </w:r>
          </w:p>
        </w:tc>
        <w:tc>
          <w:tcPr>
            <w:tcW w:w="236" w:type="dxa"/>
            <w:shd w:val="clear" w:color="auto" w:fill="auto"/>
          </w:tcPr>
          <w:p w14:paraId="4C164BD7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0E684602" w14:textId="1F0972FA" w:rsidR="00254AE0" w:rsidRPr="007F130A" w:rsidRDefault="00D84D77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A0A91" w:rsidRPr="007F1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F1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="00027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1527877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63E460D8" w14:textId="4D290452" w:rsidR="00254AE0" w:rsidRPr="000F5DD3" w:rsidRDefault="00EA0A91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27,88</w:t>
            </w:r>
            <w:r w:rsidR="00D84D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254AE0" w:rsidRPr="000F5DD3" w14:paraId="7DA188DD" w14:textId="77777777" w:rsidTr="009907A1">
        <w:tc>
          <w:tcPr>
            <w:tcW w:w="3236" w:type="dxa"/>
          </w:tcPr>
          <w:p w14:paraId="168D8A93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0" w:type="dxa"/>
          </w:tcPr>
          <w:p w14:paraId="4F09EB1D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4A8D9CD6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auto"/>
          </w:tcPr>
          <w:p w14:paraId="35C6ADC3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2204DA86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F400180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865587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4D8C0791" w14:textId="77777777" w:rsidR="00254AE0" w:rsidRPr="007F130A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0B1241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3C81385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4AE0" w:rsidRPr="000F5DD3" w14:paraId="3ED6B377" w14:textId="77777777" w:rsidTr="009907A1">
        <w:tc>
          <w:tcPr>
            <w:tcW w:w="3236" w:type="dxa"/>
          </w:tcPr>
          <w:p w14:paraId="7AD79337" w14:textId="06BECF35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410" w:type="dxa"/>
          </w:tcPr>
          <w:p w14:paraId="3B37917A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DD4CFC2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48332888" w14:textId="27BAB93C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254AE0">
              <w:rPr>
                <w:rFonts w:asciiTheme="majorBidi" w:hAnsiTheme="majorBidi" w:cstheme="majorBidi"/>
                <w:sz w:val="30"/>
                <w:szCs w:val="30"/>
              </w:rPr>
              <w:t>4,865</w:t>
            </w:r>
          </w:p>
        </w:tc>
        <w:tc>
          <w:tcPr>
            <w:tcW w:w="267" w:type="dxa"/>
            <w:shd w:val="clear" w:color="auto" w:fill="auto"/>
          </w:tcPr>
          <w:p w14:paraId="6DA6C830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25AD106" w14:textId="3E5D725E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254AE0">
              <w:rPr>
                <w:rFonts w:asciiTheme="majorBidi" w:hAnsiTheme="majorBidi" w:cstheme="majorBidi"/>
                <w:sz w:val="30"/>
                <w:szCs w:val="30"/>
              </w:rPr>
              <w:t>7,279</w:t>
            </w:r>
          </w:p>
        </w:tc>
        <w:tc>
          <w:tcPr>
            <w:tcW w:w="236" w:type="dxa"/>
            <w:shd w:val="clear" w:color="auto" w:fill="auto"/>
          </w:tcPr>
          <w:p w14:paraId="6111A91F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7D91F136" w14:textId="76686BCB" w:rsidR="00254AE0" w:rsidRPr="007F130A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7F130A">
              <w:rPr>
                <w:rFonts w:asciiTheme="majorBidi" w:hAnsiTheme="majorBidi" w:cstheme="majorBidi"/>
                <w:sz w:val="30"/>
                <w:szCs w:val="30"/>
              </w:rPr>
              <w:t>1,097</w:t>
            </w:r>
          </w:p>
        </w:tc>
        <w:tc>
          <w:tcPr>
            <w:tcW w:w="270" w:type="dxa"/>
            <w:shd w:val="clear" w:color="auto" w:fill="auto"/>
          </w:tcPr>
          <w:p w14:paraId="62DF947C" w14:textId="77777777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6503A3B" w14:textId="4FE83D31" w:rsidR="00254AE0" w:rsidRPr="00254AE0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  <w:r w:rsidRPr="00254AE0">
              <w:rPr>
                <w:rFonts w:asciiTheme="majorBidi" w:hAnsiTheme="majorBidi" w:cstheme="majorBidi"/>
                <w:sz w:val="30"/>
                <w:szCs w:val="30"/>
              </w:rPr>
              <w:t>13,241</w:t>
            </w:r>
          </w:p>
        </w:tc>
      </w:tr>
      <w:tr w:rsidR="00254AE0" w:rsidRPr="000F5DD3" w14:paraId="3D5DCDA1" w14:textId="77777777" w:rsidTr="009907A1">
        <w:tc>
          <w:tcPr>
            <w:tcW w:w="3236" w:type="dxa"/>
          </w:tcPr>
          <w:p w14:paraId="559E2B0C" w14:textId="5C55A703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10" w:type="dxa"/>
          </w:tcPr>
          <w:p w14:paraId="2FE6450D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2FF3C776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3637B523" w14:textId="29948F8C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2,751</w:t>
            </w:r>
          </w:p>
        </w:tc>
        <w:tc>
          <w:tcPr>
            <w:tcW w:w="267" w:type="dxa"/>
            <w:shd w:val="clear" w:color="auto" w:fill="auto"/>
          </w:tcPr>
          <w:p w14:paraId="122CCD32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BC8A398" w14:textId="002F4F0F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4,389</w:t>
            </w:r>
          </w:p>
        </w:tc>
        <w:tc>
          <w:tcPr>
            <w:tcW w:w="236" w:type="dxa"/>
            <w:shd w:val="clear" w:color="auto" w:fill="auto"/>
          </w:tcPr>
          <w:p w14:paraId="3B38F368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12DEB9EC" w14:textId="27DA8B1D" w:rsidR="00254AE0" w:rsidRPr="007F130A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F130A">
              <w:rPr>
                <w:rFonts w:asciiTheme="majorBidi" w:hAnsiTheme="majorBidi" w:cstheme="majorBidi"/>
                <w:sz w:val="30"/>
                <w:szCs w:val="30"/>
              </w:rPr>
              <w:t>1,013</w:t>
            </w:r>
          </w:p>
        </w:tc>
        <w:tc>
          <w:tcPr>
            <w:tcW w:w="270" w:type="dxa"/>
            <w:shd w:val="clear" w:color="auto" w:fill="auto"/>
          </w:tcPr>
          <w:p w14:paraId="058F3DBF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634085E7" w14:textId="53647F6C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8,153</w:t>
            </w:r>
          </w:p>
        </w:tc>
      </w:tr>
      <w:tr w:rsidR="00254AE0" w:rsidRPr="000F5DD3" w14:paraId="43CF60BF" w14:textId="77777777" w:rsidTr="009907A1">
        <w:tc>
          <w:tcPr>
            <w:tcW w:w="3236" w:type="dxa"/>
          </w:tcPr>
          <w:p w14:paraId="0A17FA42" w14:textId="4147A40D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46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10" w:type="dxa"/>
          </w:tcPr>
          <w:p w14:paraId="54E87152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74502B3B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42976B79" w14:textId="2F7A53A3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(4,320)</w:t>
            </w:r>
          </w:p>
        </w:tc>
        <w:tc>
          <w:tcPr>
            <w:tcW w:w="267" w:type="dxa"/>
            <w:shd w:val="clear" w:color="auto" w:fill="auto"/>
          </w:tcPr>
          <w:p w14:paraId="4602D04E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74FE27E2" w14:textId="02874B7F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4D0A5A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07930547" w14:textId="7E79680A" w:rsidR="00254AE0" w:rsidRPr="007F130A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F13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3E1B75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FB026DB" w14:textId="1C577AA6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(4,320)</w:t>
            </w:r>
          </w:p>
        </w:tc>
      </w:tr>
      <w:tr w:rsidR="00254AE0" w:rsidRPr="000F5DD3" w14:paraId="6F3CC5AD" w14:textId="77777777" w:rsidTr="009907A1">
        <w:tc>
          <w:tcPr>
            <w:tcW w:w="3236" w:type="dxa"/>
          </w:tcPr>
          <w:p w14:paraId="19B4A204" w14:textId="53F41438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410" w:type="dxa"/>
          </w:tcPr>
          <w:p w14:paraId="41B83B16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53BF8758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75B81854" w14:textId="26396B79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328A34CB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7B182756" w14:textId="2F7E957B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8A9F50B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B2A88ED" w14:textId="621735FA" w:rsidR="00254AE0" w:rsidRPr="007F130A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D3D573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1EB05F17" w14:textId="3C6DF9DC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AE0" w:rsidRPr="000F5DD3" w14:paraId="15396778" w14:textId="77777777" w:rsidTr="009907A1">
        <w:tc>
          <w:tcPr>
            <w:tcW w:w="3236" w:type="dxa"/>
          </w:tcPr>
          <w:p w14:paraId="5DF22463" w14:textId="620FEDBF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1 มกราคม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10" w:type="dxa"/>
          </w:tcPr>
          <w:p w14:paraId="2D6AC3A8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1" w:type="dxa"/>
          </w:tcPr>
          <w:p w14:paraId="73E0C7C3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115C8BD6" w14:textId="1C9FCDDB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3,296</w:t>
            </w:r>
          </w:p>
        </w:tc>
        <w:tc>
          <w:tcPr>
            <w:tcW w:w="267" w:type="dxa"/>
            <w:shd w:val="clear" w:color="auto" w:fill="auto"/>
          </w:tcPr>
          <w:p w14:paraId="266D5E4B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CC73D02" w14:textId="39A91749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11,668</w:t>
            </w:r>
          </w:p>
        </w:tc>
        <w:tc>
          <w:tcPr>
            <w:tcW w:w="236" w:type="dxa"/>
            <w:shd w:val="clear" w:color="auto" w:fill="auto"/>
          </w:tcPr>
          <w:p w14:paraId="127C66CC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49805742" w14:textId="26EF255C" w:rsidR="00254AE0" w:rsidRPr="007F130A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1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2,110</w:t>
            </w:r>
          </w:p>
        </w:tc>
        <w:tc>
          <w:tcPr>
            <w:tcW w:w="270" w:type="dxa"/>
            <w:shd w:val="clear" w:color="auto" w:fill="auto"/>
          </w:tcPr>
          <w:p w14:paraId="5BA04CD3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2FB0304B" w14:textId="3F790C18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17,074</w:t>
            </w:r>
          </w:p>
        </w:tc>
      </w:tr>
      <w:tr w:rsidR="00254AE0" w:rsidRPr="000F5DD3" w14:paraId="7B4AE414" w14:textId="77777777" w:rsidTr="009907A1">
        <w:tc>
          <w:tcPr>
            <w:tcW w:w="3236" w:type="dxa"/>
          </w:tcPr>
          <w:p w14:paraId="531CCF33" w14:textId="3CC23C6F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ค่าเสื่อมราคาสำหรับปี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10" w:type="dxa"/>
          </w:tcPr>
          <w:p w14:paraId="1345C094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75F9BA90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shd w:val="clear" w:color="auto" w:fill="auto"/>
          </w:tcPr>
          <w:p w14:paraId="08772D7D" w14:textId="102AE0B5" w:rsidR="00254AE0" w:rsidRPr="000F5DD3" w:rsidRDefault="00F91115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52B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C3B3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7" w:type="dxa"/>
            <w:shd w:val="clear" w:color="auto" w:fill="auto"/>
          </w:tcPr>
          <w:p w14:paraId="5F18BB99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2E1B658" w14:textId="7829CBEC" w:rsidR="00254AE0" w:rsidRPr="000F5DD3" w:rsidRDefault="00852B35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F91115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236" w:type="dxa"/>
            <w:shd w:val="clear" w:color="auto" w:fill="auto"/>
          </w:tcPr>
          <w:p w14:paraId="381D3F09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shd w:val="clear" w:color="auto" w:fill="auto"/>
          </w:tcPr>
          <w:p w14:paraId="550819C7" w14:textId="505A3B49" w:rsidR="00254AE0" w:rsidRPr="007F130A" w:rsidRDefault="00852B35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F130A">
              <w:rPr>
                <w:rFonts w:asciiTheme="majorBidi" w:hAnsiTheme="majorBidi" w:cstheme="majorBidi"/>
                <w:sz w:val="30"/>
                <w:szCs w:val="30"/>
              </w:rPr>
              <w:t>1,79</w:t>
            </w:r>
            <w:r w:rsidR="00F91115" w:rsidRPr="007F130A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2D1DB82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ind w:left="-122" w:right="-111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1" w:type="dxa"/>
            <w:shd w:val="clear" w:color="auto" w:fill="auto"/>
          </w:tcPr>
          <w:p w14:paraId="37DED980" w14:textId="48DB488D" w:rsidR="00254AE0" w:rsidRPr="000F5DD3" w:rsidRDefault="00852B35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6,96</w:t>
            </w:r>
            <w:r w:rsidR="00DC3B3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54AE0" w:rsidRPr="000F5DD3" w14:paraId="61B71028" w14:textId="77777777" w:rsidTr="009907A1">
        <w:tc>
          <w:tcPr>
            <w:tcW w:w="3236" w:type="dxa"/>
          </w:tcPr>
          <w:p w14:paraId="74FD42C8" w14:textId="2694122D" w:rsidR="00254AE0" w:rsidRPr="000D546A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46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410" w:type="dxa"/>
          </w:tcPr>
          <w:p w14:paraId="32F7D9AF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6966DF1F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</w:tcPr>
          <w:p w14:paraId="2A8A8C38" w14:textId="025F4B65" w:rsidR="00254AE0" w:rsidRPr="000F5DD3" w:rsidRDefault="00852B35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(2,435)</w:t>
            </w:r>
          </w:p>
        </w:tc>
        <w:tc>
          <w:tcPr>
            <w:tcW w:w="267" w:type="dxa"/>
            <w:shd w:val="clear" w:color="auto" w:fill="auto"/>
          </w:tcPr>
          <w:p w14:paraId="2031FFA9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3929BC87" w14:textId="5A783900" w:rsidR="00254AE0" w:rsidRPr="000F5DD3" w:rsidRDefault="00852B35" w:rsidP="0085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(13,543)</w:t>
            </w:r>
          </w:p>
        </w:tc>
        <w:tc>
          <w:tcPr>
            <w:tcW w:w="236" w:type="dxa"/>
            <w:shd w:val="clear" w:color="auto" w:fill="auto"/>
          </w:tcPr>
          <w:p w14:paraId="1132617C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4D28EBD" w14:textId="5615C27C" w:rsidR="00254AE0" w:rsidRPr="007F130A" w:rsidRDefault="00852B35" w:rsidP="0085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F130A">
              <w:rPr>
                <w:rFonts w:asciiTheme="majorBidi" w:hAnsiTheme="majorBidi" w:cstheme="majorBidi"/>
                <w:sz w:val="30"/>
                <w:szCs w:val="30"/>
              </w:rPr>
              <w:t>(3,03</w:t>
            </w:r>
            <w:r w:rsidR="00DC3B3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F13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BAC772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</w:tcPr>
          <w:p w14:paraId="148231A4" w14:textId="50B53D3A" w:rsidR="00254AE0" w:rsidRPr="000F5DD3" w:rsidRDefault="00852B35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F91115">
              <w:rPr>
                <w:rFonts w:asciiTheme="majorBidi" w:hAnsiTheme="majorBidi" w:cstheme="majorBidi"/>
                <w:sz w:val="30"/>
                <w:szCs w:val="30"/>
              </w:rPr>
              <w:t>9,01</w:t>
            </w:r>
            <w:r w:rsidR="00DC3B3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4AE0" w:rsidRPr="000F5DD3" w14:paraId="72824801" w14:textId="77777777" w:rsidTr="009907A1">
        <w:tc>
          <w:tcPr>
            <w:tcW w:w="3236" w:type="dxa"/>
            <w:vAlign w:val="bottom"/>
          </w:tcPr>
          <w:p w14:paraId="05BF5A47" w14:textId="060C9D5A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10" w:type="dxa"/>
          </w:tcPr>
          <w:p w14:paraId="18F715EF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A1137E2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6199AC92" w14:textId="36B202B9" w:rsidR="00254AE0" w:rsidRPr="000F5DD3" w:rsidRDefault="00F91115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852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C3B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67" w:type="dxa"/>
          </w:tcPr>
          <w:p w14:paraId="5F7E4437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0BD065" w14:textId="1D3D8111" w:rsidR="00254AE0" w:rsidRPr="000F5DD3" w:rsidRDefault="00F91115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36" w:type="dxa"/>
          </w:tcPr>
          <w:p w14:paraId="02466113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6106DA16" w14:textId="05B5D8B5" w:rsidR="00254AE0" w:rsidRPr="000F5DD3" w:rsidRDefault="00852B35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DC3B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EE96312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A8A9BA8" w14:textId="1630551A" w:rsidR="00254AE0" w:rsidRPr="000F5DD3" w:rsidRDefault="00852B35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22" w:hanging="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</w:t>
            </w:r>
            <w:r w:rsidR="006D37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</w:tr>
      <w:tr w:rsidR="00F021D9" w:rsidRPr="000F5DD3" w14:paraId="2C252257" w14:textId="77777777" w:rsidTr="009907A1">
        <w:tc>
          <w:tcPr>
            <w:tcW w:w="3236" w:type="dxa"/>
          </w:tcPr>
          <w:p w14:paraId="65620D25" w14:textId="4F055F13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0" w:type="dxa"/>
          </w:tcPr>
          <w:p w14:paraId="7D9F246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D453739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43646671" w14:textId="039A3C3B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7DBAC3A1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00EFFBBE" w14:textId="20F8CB41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994C11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107E9D0" w14:textId="4BE4BB78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1BA6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</w:tcPr>
          <w:p w14:paraId="4278B784" w14:textId="16A826C9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122" w:hanging="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21D9" w:rsidRPr="000F5DD3" w14:paraId="15F8FF94" w14:textId="77777777" w:rsidTr="009907A1">
        <w:tc>
          <w:tcPr>
            <w:tcW w:w="3236" w:type="dxa"/>
          </w:tcPr>
          <w:p w14:paraId="27A31FDA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10" w:type="dxa"/>
          </w:tcPr>
          <w:p w14:paraId="3809A32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64C59291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</w:tcPr>
          <w:p w14:paraId="0A94BEBD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7660805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</w:tcPr>
          <w:p w14:paraId="704E537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E62B5F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41A9549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DDC6B8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</w:tcPr>
          <w:p w14:paraId="191D595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4AE0" w:rsidRPr="000F5DD3" w14:paraId="439E3FA5" w14:textId="77777777" w:rsidTr="009907A1">
        <w:tc>
          <w:tcPr>
            <w:tcW w:w="3236" w:type="dxa"/>
          </w:tcPr>
          <w:p w14:paraId="0C71813F" w14:textId="7E9DD8FE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10" w:type="dxa"/>
          </w:tcPr>
          <w:p w14:paraId="7978155D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0ED89BEE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6E2B8C7" w14:textId="15E076AF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8,149</w:t>
            </w:r>
          </w:p>
        </w:tc>
        <w:tc>
          <w:tcPr>
            <w:tcW w:w="267" w:type="dxa"/>
          </w:tcPr>
          <w:p w14:paraId="62D7706D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7E00E008" w14:textId="3144FAA8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2,091</w:t>
            </w:r>
          </w:p>
        </w:tc>
        <w:tc>
          <w:tcPr>
            <w:tcW w:w="236" w:type="dxa"/>
          </w:tcPr>
          <w:p w14:paraId="029F9C54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03CFB16" w14:textId="3F7A0ABA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7E795A26" w14:textId="77777777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14:paraId="10846EE0" w14:textId="68F0CF91" w:rsidR="00254AE0" w:rsidRPr="000F5DD3" w:rsidRDefault="00254AE0" w:rsidP="00254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11,168</w:t>
            </w:r>
          </w:p>
        </w:tc>
      </w:tr>
      <w:tr w:rsidR="00F021D9" w:rsidRPr="000F5DD3" w14:paraId="1F02372A" w14:textId="77777777" w:rsidTr="009907A1">
        <w:tc>
          <w:tcPr>
            <w:tcW w:w="3236" w:type="dxa"/>
          </w:tcPr>
          <w:p w14:paraId="28FC8698" w14:textId="6C4EA271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254A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10" w:type="dxa"/>
          </w:tcPr>
          <w:p w14:paraId="7AC42D09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" w:type="dxa"/>
          </w:tcPr>
          <w:p w14:paraId="5300BED6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5EA5E84A" w14:textId="3456D372" w:rsidR="00F021D9" w:rsidRPr="000F5DD3" w:rsidRDefault="00D84D77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 w:rsidR="003920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4F2A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7" w:type="dxa"/>
          </w:tcPr>
          <w:p w14:paraId="1DCD42D7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689F16B" w14:textId="33D29FE3" w:rsidR="00F021D9" w:rsidRPr="000F5DD3" w:rsidRDefault="003920AB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852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076</w:t>
            </w:r>
          </w:p>
        </w:tc>
        <w:tc>
          <w:tcPr>
            <w:tcW w:w="236" w:type="dxa"/>
          </w:tcPr>
          <w:p w14:paraId="54FF825E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69392A96" w14:textId="41EE0E1F" w:rsidR="00F021D9" w:rsidRPr="000F5DD3" w:rsidRDefault="00D84D77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52B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5E29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1239F8C" w14:textId="77777777" w:rsidR="00F021D9" w:rsidRPr="000F5DD3" w:rsidRDefault="00F021D9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5EAC9CA4" w14:textId="6F7A8CD3" w:rsidR="00F021D9" w:rsidRPr="000F5DD3" w:rsidRDefault="00086925" w:rsidP="00F02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22" w:hanging="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D37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D37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858</w:t>
            </w:r>
          </w:p>
        </w:tc>
      </w:tr>
    </w:tbl>
    <w:p w14:paraId="5723472F" w14:textId="77777777" w:rsidR="00E76774" w:rsidRPr="000F5DD3" w:rsidRDefault="00E76774" w:rsidP="00B150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61E0377" w14:textId="0E89C251" w:rsidR="00F6015E" w:rsidRPr="000F5DD3" w:rsidRDefault="00F6015E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กลุ่มบริษัทเช่าที่ดินเป็นระยะเวลา</w:t>
      </w:r>
      <w:r w:rsidR="00865D38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9C58FD" w:rsidRPr="000F5DD3">
        <w:rPr>
          <w:rFonts w:asciiTheme="majorBidi" w:hAnsiTheme="majorBidi" w:cstheme="majorBidi"/>
          <w:sz w:val="30"/>
          <w:szCs w:val="30"/>
        </w:rPr>
        <w:t>3</w:t>
      </w:r>
      <w:r w:rsidR="00C749BE">
        <w:rPr>
          <w:rFonts w:asciiTheme="majorBidi" w:hAnsiTheme="majorBidi" w:cstheme="majorBidi"/>
          <w:sz w:val="30"/>
          <w:szCs w:val="30"/>
        </w:rPr>
        <w:t xml:space="preserve"> </w:t>
      </w:r>
      <w:r w:rsidR="00C749BE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9C58FD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9C58FD" w:rsidRPr="000F5DD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65D38" w:rsidRPr="000F5DD3">
        <w:rPr>
          <w:rFonts w:asciiTheme="majorBidi" w:hAnsiTheme="majorBidi" w:cstheme="majorBidi"/>
          <w:sz w:val="30"/>
          <w:szCs w:val="30"/>
        </w:rPr>
        <w:t>20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</w:t>
      </w:r>
      <w:r w:rsidR="0002392C" w:rsidRPr="000F5DD3">
        <w:rPr>
          <w:rFonts w:asciiTheme="majorBidi" w:hAnsiTheme="majorBidi" w:cstheme="majorBidi"/>
          <w:sz w:val="30"/>
          <w:szCs w:val="30"/>
          <w:cs/>
        </w:rPr>
        <w:t>ปี</w:t>
      </w:r>
      <w:r w:rsidRPr="000F5DD3">
        <w:rPr>
          <w:rFonts w:asciiTheme="majorBidi" w:hAnsiTheme="majorBidi" w:cstheme="majorBidi"/>
          <w:sz w:val="30"/>
          <w:szCs w:val="30"/>
          <w:cs/>
        </w:rPr>
        <w:t>ตามอัตราที่ระบุไว้ในสัญญา</w:t>
      </w:r>
    </w:p>
    <w:p w14:paraId="11D30415" w14:textId="52985853" w:rsidR="001B0C12" w:rsidRPr="000F5DD3" w:rsidRDefault="00F6015E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กลุ่มบริษัทเช่าเครื่องจักรเป็น</w:t>
      </w:r>
      <w:r w:rsidR="0013378B" w:rsidRPr="000F5DD3">
        <w:rPr>
          <w:rFonts w:asciiTheme="majorBidi" w:hAnsiTheme="majorBidi" w:cstheme="majorBidi"/>
          <w:sz w:val="30"/>
          <w:szCs w:val="30"/>
          <w:cs/>
        </w:rPr>
        <w:t>ระยะ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เวลา </w:t>
      </w:r>
      <w:r w:rsidR="00865D38" w:rsidRPr="000F5DD3">
        <w:rPr>
          <w:rFonts w:asciiTheme="majorBidi" w:hAnsiTheme="majorBidi" w:cstheme="majorBidi"/>
          <w:sz w:val="30"/>
          <w:szCs w:val="30"/>
        </w:rPr>
        <w:t>5</w:t>
      </w:r>
      <w:r w:rsidR="00BD30FA">
        <w:rPr>
          <w:rFonts w:asciiTheme="majorBidi" w:hAnsiTheme="majorBidi" w:cstheme="majorBidi" w:hint="cs"/>
          <w:sz w:val="30"/>
          <w:szCs w:val="30"/>
          <w:cs/>
        </w:rPr>
        <w:t xml:space="preserve"> ปี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ยานพาหนะเป็นเวลา </w:t>
      </w:r>
      <w:r w:rsidR="009405F9" w:rsidRPr="000F5DD3">
        <w:rPr>
          <w:rFonts w:asciiTheme="majorBidi" w:hAnsiTheme="majorBidi" w:cstheme="majorBidi"/>
          <w:sz w:val="30"/>
          <w:szCs w:val="30"/>
        </w:rPr>
        <w:t>3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ปี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และจ่ายค่า</w:t>
      </w:r>
      <w:r w:rsidR="00F266DE">
        <w:rPr>
          <w:rFonts w:asciiTheme="majorBidi" w:hAnsiTheme="majorBidi" w:cstheme="majorBidi" w:hint="cs"/>
          <w:sz w:val="30"/>
          <w:szCs w:val="30"/>
          <w:cs/>
        </w:rPr>
        <w:t>เช่า</w:t>
      </w:r>
      <w:r w:rsidR="00480DAA" w:rsidRPr="000F5DD3">
        <w:rPr>
          <w:rFonts w:asciiTheme="majorBidi" w:hAnsiTheme="majorBidi" w:cstheme="majorBidi"/>
          <w:sz w:val="30"/>
          <w:szCs w:val="30"/>
          <w:cs/>
        </w:rPr>
        <w:t>ตามที่ระบุไว้ในสัญญา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B208AF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โดยเงื่อนไขในการจ่ายชำระเป็นเงื่อนไขปกติทั่วไป</w:t>
      </w:r>
    </w:p>
    <w:p w14:paraId="4E903B9A" w14:textId="77777777" w:rsidR="006C50B5" w:rsidRPr="000F5DD3" w:rsidRDefault="006C50B5" w:rsidP="006C50B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80"/>
        <w:gridCol w:w="1260"/>
        <w:gridCol w:w="1350"/>
      </w:tblGrid>
      <w:tr w:rsidR="00F54BCB" w:rsidRPr="000F5DD3" w14:paraId="286F3039" w14:textId="77777777" w:rsidTr="001613AE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11E00E6A" w14:textId="77777777" w:rsidR="00F54BCB" w:rsidRPr="000F5DD3" w:rsidRDefault="00F54BCB" w:rsidP="001613AE">
            <w:pPr>
              <w:ind w:firstLine="1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5B95A949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78C38E1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6EBDAB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54BCB" w:rsidRPr="000F5DD3" w14:paraId="2D341BEF" w14:textId="77777777" w:rsidTr="001613AE">
        <w:trPr>
          <w:cantSplit/>
          <w:trHeight w:val="144"/>
          <w:tblHeader/>
        </w:trPr>
        <w:tc>
          <w:tcPr>
            <w:tcW w:w="3780" w:type="dxa"/>
            <w:vAlign w:val="bottom"/>
          </w:tcPr>
          <w:p w14:paraId="4C99D226" w14:textId="7F4DF344" w:rsidR="00F54BCB" w:rsidRPr="000F5DD3" w:rsidRDefault="00F54BCB" w:rsidP="00F54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142E8E4C" w14:textId="365D1834" w:rsidR="00F54BCB" w:rsidRPr="000F5DD3" w:rsidRDefault="00254AE0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260" w:type="dxa"/>
          </w:tcPr>
          <w:p w14:paraId="31D43D30" w14:textId="65803C21" w:rsidR="00F54BCB" w:rsidRPr="000F5DD3" w:rsidRDefault="00254AE0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63C2D9C" w14:textId="0A5E4AA6" w:rsidR="00F54BCB" w:rsidRPr="000F5DD3" w:rsidRDefault="00F54BCB" w:rsidP="00F021D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03359" w14:textId="2C7A7F25" w:rsidR="00F54BCB" w:rsidRPr="000F5DD3" w:rsidRDefault="00254AE0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50" w:type="dxa"/>
          </w:tcPr>
          <w:p w14:paraId="26F8ADE6" w14:textId="3AFB0D37" w:rsidR="00F54BCB" w:rsidRPr="000F5DD3" w:rsidRDefault="00254AE0" w:rsidP="00F54BC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54BCB" w:rsidRPr="000F5DD3" w14:paraId="2A078071" w14:textId="77777777" w:rsidTr="001613AE">
        <w:trPr>
          <w:cantSplit/>
          <w:trHeight w:val="144"/>
        </w:trPr>
        <w:tc>
          <w:tcPr>
            <w:tcW w:w="3780" w:type="dxa"/>
          </w:tcPr>
          <w:p w14:paraId="43206F53" w14:textId="0E0A45A5" w:rsidR="00F54BCB" w:rsidRPr="000F5DD3" w:rsidRDefault="00F54BCB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จำนวนรับรู้ในกำไรหรือขาดทุน</w:t>
            </w:r>
          </w:p>
        </w:tc>
        <w:tc>
          <w:tcPr>
            <w:tcW w:w="5400" w:type="dxa"/>
            <w:gridSpan w:val="5"/>
          </w:tcPr>
          <w:p w14:paraId="4E5B9247" w14:textId="77777777" w:rsidR="00F54BCB" w:rsidRPr="000F5DD3" w:rsidRDefault="00F54BCB" w:rsidP="001E05E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0F5DD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F5DD3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54AE0" w:rsidRPr="000F5DD3" w14:paraId="432C2A51" w14:textId="77777777" w:rsidTr="001613AE">
        <w:trPr>
          <w:cantSplit/>
          <w:trHeight w:val="191"/>
        </w:trPr>
        <w:tc>
          <w:tcPr>
            <w:tcW w:w="3780" w:type="dxa"/>
          </w:tcPr>
          <w:p w14:paraId="7CD72FEF" w14:textId="77777777" w:rsidR="00254AE0" w:rsidRPr="000F5DD3" w:rsidRDefault="00254AE0" w:rsidP="00254AE0">
            <w:pPr>
              <w:rPr>
                <w:rFonts w:asciiTheme="majorBidi" w:hAnsiTheme="majorBidi" w:cstheme="majorBidi"/>
                <w:color w:val="211E1F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0F5DD3" w:rsidDel="009A4744"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6656EF90" w14:textId="2C2C5B13" w:rsidR="00254AE0" w:rsidRPr="000F5DD3" w:rsidRDefault="00777B1B" w:rsidP="00254AE0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952</w:t>
            </w:r>
          </w:p>
        </w:tc>
        <w:tc>
          <w:tcPr>
            <w:tcW w:w="1260" w:type="dxa"/>
          </w:tcPr>
          <w:p w14:paraId="30315E60" w14:textId="673225D5" w:rsidR="00254AE0" w:rsidRPr="000F5DD3" w:rsidRDefault="00254AE0" w:rsidP="00254AE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456</w:t>
            </w:r>
          </w:p>
        </w:tc>
        <w:tc>
          <w:tcPr>
            <w:tcW w:w="180" w:type="dxa"/>
          </w:tcPr>
          <w:p w14:paraId="70FE5466" w14:textId="77777777" w:rsidR="00254AE0" w:rsidRPr="000F5DD3" w:rsidRDefault="00254AE0" w:rsidP="00254A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F8D0DA" w14:textId="0A3B0DAC" w:rsidR="00254AE0" w:rsidRPr="000F5DD3" w:rsidRDefault="00777B1B" w:rsidP="00254A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1350" w:type="dxa"/>
          </w:tcPr>
          <w:p w14:paraId="4F712884" w14:textId="6C2AB5EC" w:rsidR="00254AE0" w:rsidRPr="000F5DD3" w:rsidRDefault="00254AE0" w:rsidP="00254AE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</w:tr>
      <w:tr w:rsidR="00254AE0" w:rsidRPr="000F5DD3" w14:paraId="7362FA84" w14:textId="77777777" w:rsidTr="001613AE">
        <w:trPr>
          <w:cantSplit/>
          <w:trHeight w:val="191"/>
        </w:trPr>
        <w:tc>
          <w:tcPr>
            <w:tcW w:w="3780" w:type="dxa"/>
          </w:tcPr>
          <w:p w14:paraId="10604184" w14:textId="77777777" w:rsidR="00254AE0" w:rsidRPr="000F5DD3" w:rsidRDefault="00254AE0" w:rsidP="00254A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  <w:shd w:val="clear" w:color="auto" w:fill="auto"/>
          </w:tcPr>
          <w:p w14:paraId="57BE217E" w14:textId="24C4137E" w:rsidR="00254AE0" w:rsidRPr="000F5DD3" w:rsidRDefault="00985EC8" w:rsidP="00254AE0">
            <w:pPr>
              <w:pStyle w:val="acctfourfigures"/>
              <w:tabs>
                <w:tab w:val="clear" w:pos="765"/>
                <w:tab w:val="decimal" w:pos="1540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77B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AD4B4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260" w:type="dxa"/>
            <w:shd w:val="clear" w:color="auto" w:fill="auto"/>
          </w:tcPr>
          <w:p w14:paraId="3417D5FC" w14:textId="4B379B1D" w:rsidR="00254AE0" w:rsidRPr="000F5DD3" w:rsidRDefault="00254AE0" w:rsidP="00254AE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912</w:t>
            </w:r>
          </w:p>
        </w:tc>
        <w:tc>
          <w:tcPr>
            <w:tcW w:w="180" w:type="dxa"/>
            <w:shd w:val="clear" w:color="auto" w:fill="auto"/>
          </w:tcPr>
          <w:p w14:paraId="1178FE04" w14:textId="77777777" w:rsidR="00254AE0" w:rsidRPr="000F5DD3" w:rsidRDefault="00254AE0" w:rsidP="00254A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B58E48" w14:textId="348AFDCC" w:rsidR="00254AE0" w:rsidRPr="000F5DD3" w:rsidRDefault="00777B1B" w:rsidP="00254AE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AD4B48">
              <w:rPr>
                <w:rFonts w:asciiTheme="majorBidi" w:hAnsiTheme="majorBidi" w:cstheme="majorBidi"/>
                <w:sz w:val="30"/>
                <w:szCs w:val="30"/>
              </w:rPr>
              <w:t>860</w:t>
            </w:r>
          </w:p>
        </w:tc>
        <w:tc>
          <w:tcPr>
            <w:tcW w:w="1350" w:type="dxa"/>
          </w:tcPr>
          <w:p w14:paraId="75204E26" w14:textId="25897F40" w:rsidR="00254AE0" w:rsidRPr="000F5DD3" w:rsidRDefault="00254AE0" w:rsidP="00254AE0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868</w:t>
            </w:r>
          </w:p>
        </w:tc>
      </w:tr>
    </w:tbl>
    <w:p w14:paraId="7AA11CF0" w14:textId="1E60BC6C" w:rsidR="00F54BCB" w:rsidRPr="000F5DD3" w:rsidRDefault="00F54BCB" w:rsidP="00F6015E">
      <w:pPr>
        <w:ind w:left="360"/>
        <w:rPr>
          <w:rFonts w:asciiTheme="majorBidi" w:hAnsiTheme="majorBidi" w:cstheme="majorBidi"/>
          <w:sz w:val="30"/>
          <w:szCs w:val="30"/>
        </w:rPr>
      </w:pPr>
    </w:p>
    <w:p w14:paraId="1D82B49B" w14:textId="5F9B140F" w:rsidR="0048742E" w:rsidRPr="000F5DD3" w:rsidRDefault="00D545E4" w:rsidP="004754FA">
      <w:pPr>
        <w:tabs>
          <w:tab w:val="clear" w:pos="454"/>
        </w:tabs>
        <w:ind w:left="360" w:firstLine="1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3" w:name="_Hlk60826333"/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bookmarkEnd w:id="3"/>
      <w:r w:rsidR="00DC2FA3">
        <w:rPr>
          <w:rFonts w:asciiTheme="majorBidi" w:hAnsiTheme="majorBidi" w:cstheme="majorBidi"/>
          <w:spacing w:val="-4"/>
          <w:sz w:val="30"/>
          <w:szCs w:val="30"/>
        </w:rPr>
        <w:t xml:space="preserve">2566 </w:t>
      </w:r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 มีจำนวน</w:t>
      </w:r>
      <w:r w:rsidR="00571676" w:rsidRPr="000F5DD3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01D9C" w:rsidRPr="00301D9C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777B1B" w:rsidRPr="00301D9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301D9C" w:rsidRPr="00301D9C">
        <w:rPr>
          <w:rFonts w:asciiTheme="majorBidi" w:hAnsiTheme="majorBidi" w:cstheme="majorBidi"/>
          <w:spacing w:val="-4"/>
          <w:sz w:val="30"/>
          <w:szCs w:val="30"/>
        </w:rPr>
        <w:t>76</w:t>
      </w:r>
      <w:r w:rsidR="003170D1" w:rsidRPr="000F5D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6A5665" w:rsidRPr="000F5DD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A5665" w:rsidRPr="000F5DD3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DC2FA3">
        <w:rPr>
          <w:rFonts w:asciiTheme="majorBidi" w:hAnsiTheme="majorBidi" w:cstheme="majorBidi"/>
          <w:i/>
          <w:iCs/>
          <w:spacing w:val="-4"/>
          <w:sz w:val="30"/>
          <w:szCs w:val="30"/>
        </w:rPr>
        <w:t>2565</w:t>
      </w:r>
      <w:r w:rsidR="006A5665" w:rsidRPr="000F5DD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DC2FA3" w:rsidRPr="00DC2FA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8.91 </w:t>
      </w:r>
      <w:r w:rsidR="006A5665" w:rsidRPr="000F5DD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ล้านบาท)</w:t>
      </w:r>
    </w:p>
    <w:p w14:paraId="0C60015F" w14:textId="46DA1D69" w:rsidR="001613AE" w:rsidRPr="000F5DD3" w:rsidRDefault="00D545E4" w:rsidP="0046779F">
      <w:pPr>
        <w:ind w:left="36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7C48C1D3" w14:textId="1E48D310" w:rsidR="00014212" w:rsidRPr="000F5DD3" w:rsidRDefault="00FF215D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หนี้สินที่มีภาระดอกเบี้ย</w:t>
      </w:r>
    </w:p>
    <w:p w14:paraId="0E40A468" w14:textId="62274B8F" w:rsidR="00475B0F" w:rsidRPr="000F5DD3" w:rsidRDefault="00475B0F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677BEAC" w14:textId="7429E972" w:rsidR="00363F87" w:rsidRPr="000F5DD3" w:rsidRDefault="002B3428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63F87"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09836EE1" w14:textId="77777777" w:rsidR="00363F87" w:rsidRPr="000F5DD3" w:rsidRDefault="00363F87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cs/>
        </w:rPr>
      </w:pPr>
    </w:p>
    <w:p w14:paraId="188AAAAE" w14:textId="06EDA903" w:rsidR="00363F87" w:rsidRPr="000F5DD3" w:rsidRDefault="002B3428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 w:rsidR="00363F87"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กลุ่มบริษัทรับรู้รายการและวัดมูลค่าหนี้สินทางการเงินตามที่เปิดเผยในหมายเหตุข้อ </w:t>
      </w:r>
      <w:r w:rsidR="00363F87" w:rsidRPr="000F5DD3">
        <w:rPr>
          <w:rFonts w:asciiTheme="majorBidi" w:hAnsiTheme="majorBidi" w:cstheme="majorBidi"/>
          <w:sz w:val="30"/>
          <w:szCs w:val="30"/>
        </w:rPr>
        <w:t>2</w:t>
      </w:r>
      <w:r w:rsidR="00EA079B" w:rsidRPr="000F5DD3">
        <w:rPr>
          <w:rFonts w:asciiTheme="majorBidi" w:hAnsiTheme="majorBidi" w:cstheme="majorBidi"/>
          <w:sz w:val="30"/>
          <w:szCs w:val="30"/>
        </w:rPr>
        <w:t>2</w:t>
      </w:r>
    </w:p>
    <w:p w14:paraId="390AB300" w14:textId="77777777" w:rsidR="00363F87" w:rsidRPr="000F5DD3" w:rsidRDefault="00363F87" w:rsidP="00363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5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69"/>
        <w:gridCol w:w="236"/>
        <w:gridCol w:w="1079"/>
        <w:gridCol w:w="240"/>
        <w:gridCol w:w="990"/>
        <w:gridCol w:w="244"/>
        <w:gridCol w:w="1169"/>
        <w:gridCol w:w="240"/>
        <w:gridCol w:w="1079"/>
        <w:gridCol w:w="240"/>
        <w:gridCol w:w="994"/>
      </w:tblGrid>
      <w:tr w:rsidR="003343EE" w:rsidRPr="000F5DD3" w14:paraId="1DF3C332" w14:textId="77777777" w:rsidTr="00360035">
        <w:trPr>
          <w:trHeight w:val="411"/>
          <w:tblHeader/>
        </w:trPr>
        <w:tc>
          <w:tcPr>
            <w:tcW w:w="1890" w:type="dxa"/>
          </w:tcPr>
          <w:p w14:paraId="60EFDADC" w14:textId="77777777" w:rsidR="003343EE" w:rsidRPr="000F5DD3" w:rsidRDefault="003343EE" w:rsidP="00B41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 w:hanging="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0" w:type="dxa"/>
            <w:gridSpan w:val="11"/>
          </w:tcPr>
          <w:p w14:paraId="6CAC02C9" w14:textId="0B419263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="00452458"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="00452458"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3EE" w:rsidRPr="000F5DD3" w14:paraId="2A92CB86" w14:textId="77777777" w:rsidTr="00360035">
        <w:trPr>
          <w:trHeight w:val="119"/>
          <w:tblHeader/>
        </w:trPr>
        <w:tc>
          <w:tcPr>
            <w:tcW w:w="1890" w:type="dxa"/>
          </w:tcPr>
          <w:p w14:paraId="2B94177A" w14:textId="77777777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14" w:type="dxa"/>
            <w:gridSpan w:val="5"/>
          </w:tcPr>
          <w:p w14:paraId="6B5573A4" w14:textId="11427B0E" w:rsidR="003343EE" w:rsidRPr="000F5DD3" w:rsidRDefault="00181982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4" w:type="dxa"/>
          </w:tcPr>
          <w:p w14:paraId="48424FFE" w14:textId="77777777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22" w:type="dxa"/>
            <w:gridSpan w:val="5"/>
          </w:tcPr>
          <w:p w14:paraId="33038F07" w14:textId="75B8C604" w:rsidR="003343EE" w:rsidRPr="000F5DD3" w:rsidRDefault="00181982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E0D4A" w:rsidRPr="000F5DD3" w14:paraId="28B86295" w14:textId="77777777" w:rsidTr="00360035">
        <w:trPr>
          <w:trHeight w:val="623"/>
          <w:tblHeader/>
        </w:trPr>
        <w:tc>
          <w:tcPr>
            <w:tcW w:w="1890" w:type="dxa"/>
          </w:tcPr>
          <w:p w14:paraId="5C968E33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6DA0F0D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6801501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AB29271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6FA8D309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B5063E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4" w:type="dxa"/>
            <w:vAlign w:val="center"/>
          </w:tcPr>
          <w:p w14:paraId="4DBD49AC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1C01A75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71C3E593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34B27F9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2" w:right="-43" w:hanging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40" w:type="dxa"/>
            <w:vAlign w:val="bottom"/>
          </w:tcPr>
          <w:p w14:paraId="754940C3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164679B9" w14:textId="77777777" w:rsidR="004E0D4A" w:rsidRPr="000F5DD3" w:rsidRDefault="004E0D4A" w:rsidP="004E0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3343EE" w:rsidRPr="000F5DD3" w14:paraId="0CE89E74" w14:textId="77777777" w:rsidTr="00360035">
        <w:trPr>
          <w:trHeight w:val="396"/>
          <w:tblHeader/>
        </w:trPr>
        <w:tc>
          <w:tcPr>
            <w:tcW w:w="1890" w:type="dxa"/>
          </w:tcPr>
          <w:p w14:paraId="44AAC6B2" w14:textId="77777777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80" w:type="dxa"/>
            <w:gridSpan w:val="11"/>
            <w:vAlign w:val="bottom"/>
          </w:tcPr>
          <w:p w14:paraId="669568F6" w14:textId="03654D1D" w:rsidR="003343EE" w:rsidRPr="000F5DD3" w:rsidRDefault="003343E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585DC6"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A04A4" w:rsidRPr="000F5DD3" w14:paraId="56C0A151" w14:textId="77777777" w:rsidTr="00360035">
        <w:trPr>
          <w:trHeight w:val="209"/>
        </w:trPr>
        <w:tc>
          <w:tcPr>
            <w:tcW w:w="1890" w:type="dxa"/>
          </w:tcPr>
          <w:p w14:paraId="11FE853A" w14:textId="77777777" w:rsidR="000A04A4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  <w:p w14:paraId="53138FFF" w14:textId="79AD73E6" w:rsidR="004F7C35" w:rsidRPr="004F7C35" w:rsidRDefault="004F7C35" w:rsidP="004F7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0" w:right="-43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F7C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และเงินกู้ยืมระยะสั้น</w:t>
            </w:r>
            <w:r w:rsidRPr="004F7C3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169" w:type="dxa"/>
            <w:vAlign w:val="bottom"/>
          </w:tcPr>
          <w:p w14:paraId="30880AE5" w14:textId="0224F0AD" w:rsidR="000A04A4" w:rsidRPr="00086925" w:rsidRDefault="00086925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25">
              <w:rPr>
                <w:rFonts w:asciiTheme="majorBidi" w:hAnsiTheme="majorBidi" w:cstheme="majorBidi"/>
                <w:sz w:val="30"/>
                <w:szCs w:val="30"/>
              </w:rPr>
              <w:t>139,717</w:t>
            </w:r>
          </w:p>
        </w:tc>
        <w:tc>
          <w:tcPr>
            <w:tcW w:w="236" w:type="dxa"/>
            <w:vAlign w:val="bottom"/>
          </w:tcPr>
          <w:p w14:paraId="6E16C430" w14:textId="77777777" w:rsidR="000A04A4" w:rsidRPr="00086925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714CD6" w14:textId="231B0F9C" w:rsidR="000A04A4" w:rsidRPr="00086925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25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40" w:type="dxa"/>
            <w:vAlign w:val="bottom"/>
          </w:tcPr>
          <w:p w14:paraId="679DA10E" w14:textId="77777777" w:rsidR="000A04A4" w:rsidRPr="00086925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3884E8" w14:textId="6690D50F" w:rsidR="000A04A4" w:rsidRPr="00086925" w:rsidRDefault="00086925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139,717</w:t>
            </w:r>
          </w:p>
        </w:tc>
        <w:tc>
          <w:tcPr>
            <w:tcW w:w="244" w:type="dxa"/>
            <w:vAlign w:val="bottom"/>
          </w:tcPr>
          <w:p w14:paraId="044F8490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799D3857" w14:textId="296674CF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  <w:tc>
          <w:tcPr>
            <w:tcW w:w="240" w:type="dxa"/>
            <w:vAlign w:val="bottom"/>
          </w:tcPr>
          <w:p w14:paraId="1F874C02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247B9982" w14:textId="2D10D51C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40" w:type="dxa"/>
            <w:vAlign w:val="bottom"/>
          </w:tcPr>
          <w:p w14:paraId="34BCCD38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A19B1A3" w14:textId="305416B9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5,438</w:t>
            </w:r>
          </w:p>
        </w:tc>
      </w:tr>
      <w:tr w:rsidR="000A04A4" w:rsidRPr="000F5DD3" w14:paraId="7FC3CD36" w14:textId="77777777" w:rsidTr="00704D0E">
        <w:trPr>
          <w:trHeight w:val="209"/>
        </w:trPr>
        <w:tc>
          <w:tcPr>
            <w:tcW w:w="1890" w:type="dxa"/>
          </w:tcPr>
          <w:p w14:paraId="083ECCDC" w14:textId="27BC391A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</w:p>
          <w:p w14:paraId="705B926F" w14:textId="0362B7D2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69" w:type="dxa"/>
            <w:vAlign w:val="bottom"/>
          </w:tcPr>
          <w:p w14:paraId="040DAF3A" w14:textId="6B0E50FE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77,800</w:t>
            </w:r>
          </w:p>
        </w:tc>
        <w:tc>
          <w:tcPr>
            <w:tcW w:w="236" w:type="dxa"/>
            <w:vAlign w:val="bottom"/>
          </w:tcPr>
          <w:p w14:paraId="1C080423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A9371CD" w14:textId="0DCDCA9A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40" w:type="dxa"/>
            <w:vAlign w:val="bottom"/>
          </w:tcPr>
          <w:p w14:paraId="0581C36E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331379" w14:textId="388DD519" w:rsidR="000A04A4" w:rsidRPr="00263031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30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77,800</w:t>
            </w:r>
          </w:p>
        </w:tc>
        <w:tc>
          <w:tcPr>
            <w:tcW w:w="244" w:type="dxa"/>
            <w:vAlign w:val="bottom"/>
          </w:tcPr>
          <w:p w14:paraId="687EF1DB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91143C9" w14:textId="6D08938C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40" w:type="dxa"/>
            <w:vAlign w:val="bottom"/>
          </w:tcPr>
          <w:p w14:paraId="56625F11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16E60258" w14:textId="1C95EC76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240" w:type="dxa"/>
            <w:vAlign w:val="bottom"/>
          </w:tcPr>
          <w:p w14:paraId="10F4A46B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2F98C580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4"/>
              </w:tabs>
              <w:ind w:right="-1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4544410" w14:textId="12DD8B1B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100,000</w:t>
            </w:r>
          </w:p>
        </w:tc>
      </w:tr>
      <w:tr w:rsidR="000A04A4" w:rsidRPr="000F5DD3" w14:paraId="1D6F2F6B" w14:textId="77777777">
        <w:trPr>
          <w:trHeight w:val="209"/>
        </w:trPr>
        <w:tc>
          <w:tcPr>
            <w:tcW w:w="1890" w:type="dxa"/>
            <w:vAlign w:val="bottom"/>
          </w:tcPr>
          <w:p w14:paraId="753A9CE6" w14:textId="7CA4ED2A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 w:hanging="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69" w:type="dxa"/>
            <w:vAlign w:val="bottom"/>
          </w:tcPr>
          <w:p w14:paraId="64A225A1" w14:textId="7CAED841" w:rsidR="000A04A4" w:rsidRPr="00263031" w:rsidRDefault="00086925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08692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B520B" w:rsidRPr="000869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6925"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  <w:tc>
          <w:tcPr>
            <w:tcW w:w="236" w:type="dxa"/>
            <w:vAlign w:val="bottom"/>
          </w:tcPr>
          <w:p w14:paraId="3B8A77EA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A273176" w14:textId="3EB19619" w:rsidR="000A04A4" w:rsidRPr="000F5DD3" w:rsidRDefault="00086925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20,823</w:t>
            </w:r>
          </w:p>
        </w:tc>
        <w:tc>
          <w:tcPr>
            <w:tcW w:w="240" w:type="dxa"/>
            <w:vAlign w:val="bottom"/>
          </w:tcPr>
          <w:p w14:paraId="5CA15375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0B964E" w14:textId="3434F27C" w:rsidR="000A04A4" w:rsidRPr="000F5DD3" w:rsidRDefault="00086925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23,485</w:t>
            </w:r>
          </w:p>
        </w:tc>
        <w:tc>
          <w:tcPr>
            <w:tcW w:w="244" w:type="dxa"/>
            <w:vAlign w:val="bottom"/>
          </w:tcPr>
          <w:p w14:paraId="3B921045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D86EA0D" w14:textId="02AD95F6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1,476</w:t>
            </w:r>
          </w:p>
        </w:tc>
        <w:tc>
          <w:tcPr>
            <w:tcW w:w="240" w:type="dxa"/>
            <w:vAlign w:val="bottom"/>
          </w:tcPr>
          <w:p w14:paraId="6BCDDD65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3B36274" w14:textId="42F0A79E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08" w:right="4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9,790</w:t>
            </w:r>
          </w:p>
        </w:tc>
        <w:tc>
          <w:tcPr>
            <w:tcW w:w="240" w:type="dxa"/>
            <w:vAlign w:val="bottom"/>
          </w:tcPr>
          <w:p w14:paraId="23D4D23C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6921653" w14:textId="384C8CB1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11,266</w:t>
            </w:r>
          </w:p>
        </w:tc>
      </w:tr>
      <w:tr w:rsidR="000A04A4" w:rsidRPr="000F5DD3" w14:paraId="1FD44E27" w14:textId="77777777" w:rsidTr="00360035">
        <w:trPr>
          <w:trHeight w:val="807"/>
        </w:trPr>
        <w:tc>
          <w:tcPr>
            <w:tcW w:w="1890" w:type="dxa"/>
            <w:vAlign w:val="bottom"/>
          </w:tcPr>
          <w:p w14:paraId="063862C9" w14:textId="6004CCE2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71" w:right="-43" w:hanging="107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 ดอกเบี้ย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279E8" w14:textId="2470AFFE" w:rsidR="000A04A4" w:rsidRPr="000F5DD3" w:rsidRDefault="00086925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220,179</w:t>
            </w:r>
          </w:p>
        </w:tc>
        <w:tc>
          <w:tcPr>
            <w:tcW w:w="236" w:type="dxa"/>
            <w:vAlign w:val="bottom"/>
          </w:tcPr>
          <w:p w14:paraId="777B9EA8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8A04" w14:textId="27026140" w:rsidR="000A04A4" w:rsidRPr="000F5DD3" w:rsidRDefault="00086925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20,823</w:t>
            </w:r>
          </w:p>
        </w:tc>
        <w:tc>
          <w:tcPr>
            <w:tcW w:w="240" w:type="dxa"/>
            <w:vAlign w:val="bottom"/>
          </w:tcPr>
          <w:p w14:paraId="16F5A661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C926E" w14:textId="73300DEB" w:rsidR="000A04A4" w:rsidRPr="000F5DD3" w:rsidRDefault="00086925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152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526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</w:p>
        </w:tc>
        <w:tc>
          <w:tcPr>
            <w:tcW w:w="244" w:type="dxa"/>
            <w:vAlign w:val="bottom"/>
          </w:tcPr>
          <w:p w14:paraId="3C8A72D5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42C4C" w14:textId="7C9A3CCC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106,914</w:t>
            </w:r>
          </w:p>
        </w:tc>
        <w:tc>
          <w:tcPr>
            <w:tcW w:w="240" w:type="dxa"/>
            <w:vAlign w:val="bottom"/>
          </w:tcPr>
          <w:p w14:paraId="6C042E0F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D61B" w14:textId="6942F1B4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9,790</w:t>
            </w:r>
          </w:p>
        </w:tc>
        <w:tc>
          <w:tcPr>
            <w:tcW w:w="240" w:type="dxa"/>
            <w:vAlign w:val="bottom"/>
          </w:tcPr>
          <w:p w14:paraId="658DAFEF" w14:textId="77777777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353D9" w14:textId="45C281EB" w:rsidR="000A04A4" w:rsidRPr="000F5DD3" w:rsidRDefault="000A04A4" w:rsidP="000A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116,704</w:t>
            </w:r>
          </w:p>
        </w:tc>
      </w:tr>
    </w:tbl>
    <w:p w14:paraId="704D7FF3" w14:textId="5C439253" w:rsidR="00600387" w:rsidRDefault="005A179B" w:rsidP="00ED42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/>
          <w:spacing w:val="-2"/>
          <w:sz w:val="28"/>
          <w:szCs w:val="28"/>
          <w:cs/>
        </w:rPr>
        <w:tab/>
      </w:r>
    </w:p>
    <w:p w14:paraId="74ED9A9A" w14:textId="2EFA8816" w:rsidR="00600387" w:rsidRDefault="00600387" w:rsidP="00ED428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57D29DD3" w14:textId="19686B4E" w:rsidR="005A179B" w:rsidRDefault="005A179B" w:rsidP="001C466F">
      <w:pPr>
        <w:pStyle w:val="BodyTextInden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43" w:firstLine="450"/>
        <w:jc w:val="both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0120E8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0E5CF643" w14:textId="77777777" w:rsidR="000120E8" w:rsidRPr="00B129D5" w:rsidRDefault="000120E8" w:rsidP="000120E8">
      <w:pPr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page" w:tblpX="1518" w:tblpY="56"/>
        <w:tblW w:w="9445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1197"/>
        <w:gridCol w:w="270"/>
        <w:gridCol w:w="1233"/>
        <w:gridCol w:w="262"/>
        <w:gridCol w:w="1173"/>
      </w:tblGrid>
      <w:tr w:rsidR="000120E8" w:rsidRPr="005D6F1A" w14:paraId="11B52888" w14:textId="77777777">
        <w:trPr>
          <w:tblHeader/>
        </w:trPr>
        <w:tc>
          <w:tcPr>
            <w:tcW w:w="3780" w:type="dxa"/>
            <w:shd w:val="clear" w:color="auto" w:fill="auto"/>
          </w:tcPr>
          <w:p w14:paraId="1F602F26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14:paraId="47FD913B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B968C3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68" w:type="dxa"/>
            <w:gridSpan w:val="3"/>
          </w:tcPr>
          <w:p w14:paraId="14F4E300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20E8" w:rsidRPr="005D6F1A" w14:paraId="144C7E0B" w14:textId="77777777">
        <w:trPr>
          <w:tblHeader/>
        </w:trPr>
        <w:tc>
          <w:tcPr>
            <w:tcW w:w="3780" w:type="dxa"/>
          </w:tcPr>
          <w:p w14:paraId="6DE09F5A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4E3781" w14:textId="777DC600" w:rsidR="000120E8" w:rsidRPr="005D6F1A" w:rsidRDefault="0097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43ACA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9401293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A157E46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59A1A58" w14:textId="4074B867" w:rsidR="000120E8" w:rsidRPr="005D6F1A" w:rsidRDefault="0097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3F196C8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6325750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81982" w:rsidRPr="005D6F1A" w14:paraId="04BCA5B5" w14:textId="77777777">
        <w:trPr>
          <w:tblHeader/>
        </w:trPr>
        <w:tc>
          <w:tcPr>
            <w:tcW w:w="3780" w:type="dxa"/>
          </w:tcPr>
          <w:p w14:paraId="558C27A3" w14:textId="77777777" w:rsidR="00181982" w:rsidRPr="005D6F1A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D98887" w14:textId="56FE580C" w:rsidR="00181982" w:rsidRPr="005D6F1A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057ADF6" w14:textId="77777777" w:rsidR="00181982" w:rsidRPr="005D6F1A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EB98736" w14:textId="5959B4D4" w:rsidR="00181982" w:rsidRPr="005D6F1A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E852272" w14:textId="77777777" w:rsidR="00181982" w:rsidRPr="005D6F1A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48744C2" w14:textId="4306A81D" w:rsidR="00181982" w:rsidRPr="005D6F1A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14659C0C" w14:textId="77777777" w:rsidR="00181982" w:rsidRPr="005D6F1A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</w:tcPr>
          <w:p w14:paraId="19203C79" w14:textId="5F3F0F99" w:rsidR="00181982" w:rsidRPr="005D6F1A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120E8" w:rsidRPr="005D6F1A" w14:paraId="4A75F653" w14:textId="77777777" w:rsidTr="000120E8">
        <w:trPr>
          <w:tblHeader/>
        </w:trPr>
        <w:tc>
          <w:tcPr>
            <w:tcW w:w="3780" w:type="dxa"/>
          </w:tcPr>
          <w:p w14:paraId="542DC9A0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5" w:type="dxa"/>
            <w:gridSpan w:val="7"/>
          </w:tcPr>
          <w:p w14:paraId="7B9CD3CA" w14:textId="77777777" w:rsidR="000120E8" w:rsidRPr="005D6F1A" w:rsidRDefault="0001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D6F1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1982" w:rsidRPr="005D6F1A" w14:paraId="52F1AF71" w14:textId="77777777" w:rsidTr="000120E8">
        <w:trPr>
          <w:trHeight w:val="180"/>
        </w:trPr>
        <w:tc>
          <w:tcPr>
            <w:tcW w:w="3780" w:type="dxa"/>
          </w:tcPr>
          <w:p w14:paraId="5C136C9A" w14:textId="4553451D" w:rsidR="00181982" w:rsidRPr="000D546A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546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703A4967" w14:textId="47FBEE3E" w:rsidR="00181982" w:rsidRPr="00CB628C" w:rsidRDefault="00D80B7C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77,800</w:t>
            </w:r>
          </w:p>
        </w:tc>
        <w:tc>
          <w:tcPr>
            <w:tcW w:w="270" w:type="dxa"/>
          </w:tcPr>
          <w:p w14:paraId="071EDF1F" w14:textId="77777777" w:rsidR="00181982" w:rsidRPr="00CB628C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6624E8D" w14:textId="0D371AFA" w:rsidR="00181982" w:rsidRPr="00CB628C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B628C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  <w:tc>
          <w:tcPr>
            <w:tcW w:w="270" w:type="dxa"/>
          </w:tcPr>
          <w:p w14:paraId="446C4A18" w14:textId="77777777" w:rsidR="00181982" w:rsidRPr="00CB628C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14:paraId="09635084" w14:textId="3D44A662" w:rsidR="00181982" w:rsidRPr="00CB628C" w:rsidRDefault="00D80B7C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77,800</w:t>
            </w:r>
          </w:p>
        </w:tc>
        <w:tc>
          <w:tcPr>
            <w:tcW w:w="262" w:type="dxa"/>
          </w:tcPr>
          <w:p w14:paraId="42148A9B" w14:textId="77777777" w:rsidR="00181982" w:rsidRPr="00CB628C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9162E0F" w14:textId="15A1844D" w:rsidR="00181982" w:rsidRPr="00CB628C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CB628C">
              <w:rPr>
                <w:rFonts w:ascii="Angsana New" w:hAnsi="Angsana New"/>
                <w:sz w:val="30"/>
                <w:szCs w:val="30"/>
              </w:rPr>
              <w:t>100,000</w:t>
            </w:r>
          </w:p>
        </w:tc>
      </w:tr>
      <w:tr w:rsidR="00F45C8B" w:rsidRPr="005D6F1A" w14:paraId="4E1177FC" w14:textId="77777777" w:rsidTr="000120E8">
        <w:trPr>
          <w:trHeight w:val="180"/>
        </w:trPr>
        <w:tc>
          <w:tcPr>
            <w:tcW w:w="3780" w:type="dxa"/>
          </w:tcPr>
          <w:p w14:paraId="640D2260" w14:textId="77777777" w:rsidR="00F45C8B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/>
                <w:sz w:val="30"/>
                <w:szCs w:val="30"/>
              </w:rPr>
            </w:pPr>
            <w:r w:rsidRPr="005562C6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D546A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39677BB2" w14:textId="454E3326" w:rsidR="00F45C8B" w:rsidRPr="000D546A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0D546A">
              <w:rPr>
                <w:rFonts w:asciiTheme="majorBidi" w:hAnsiTheme="majorBidi"/>
                <w:sz w:val="30"/>
                <w:szCs w:val="30"/>
                <w:cs/>
              </w:rPr>
              <w:t>ที่ถึงกำหนดชำระ</w:t>
            </w:r>
            <w:r w:rsidRPr="000D546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8F1ACC" w14:textId="77777777" w:rsidR="00F45C8B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520130A2" w14:textId="0ED733C1" w:rsidR="00F45C8B" w:rsidRPr="000D546A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(22,2</w:t>
            </w:r>
            <w:r w:rsidR="00A9128C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270" w:type="dxa"/>
          </w:tcPr>
          <w:p w14:paraId="12B38FF2" w14:textId="77777777" w:rsidR="00F45C8B" w:rsidRPr="005D6F1A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2E062D5" w14:textId="77777777" w:rsidR="00F45C8B" w:rsidRPr="000D546A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0DA5E945" w14:textId="553C69DB" w:rsidR="00F45C8B" w:rsidRPr="000D546A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D546A">
              <w:rPr>
                <w:rFonts w:ascii="Angsana New" w:hAnsi="Angsana New"/>
                <w:sz w:val="30"/>
                <w:szCs w:val="30"/>
              </w:rPr>
              <w:t>22,200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F2B1F1" w14:textId="77777777" w:rsidR="00F45C8B" w:rsidRPr="005D6F1A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393B3AC" w14:textId="77777777" w:rsidR="00F45C8B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69A13507" w14:textId="2950F7D5" w:rsidR="00F45C8B" w:rsidRPr="000D546A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(22,2</w:t>
            </w:r>
            <w:r w:rsidR="005C7F2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0)</w:t>
            </w:r>
          </w:p>
        </w:tc>
        <w:tc>
          <w:tcPr>
            <w:tcW w:w="262" w:type="dxa"/>
          </w:tcPr>
          <w:p w14:paraId="687C3C82" w14:textId="77777777" w:rsidR="00F45C8B" w:rsidRPr="005D6F1A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44CF9C9" w14:textId="77777777" w:rsidR="00F45C8B" w:rsidRPr="000D546A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  <w:p w14:paraId="012A47CF" w14:textId="58177174" w:rsidR="00F45C8B" w:rsidRPr="000D546A" w:rsidRDefault="00F45C8B" w:rsidP="00F45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0D546A">
              <w:rPr>
                <w:rFonts w:ascii="Angsana New" w:hAnsi="Angsana New"/>
                <w:sz w:val="30"/>
                <w:szCs w:val="30"/>
              </w:rPr>
              <w:t>22,200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81982" w:rsidRPr="005D6F1A" w14:paraId="5D1B8563" w14:textId="77777777" w:rsidTr="000120E8">
        <w:trPr>
          <w:trHeight w:val="180"/>
        </w:trPr>
        <w:tc>
          <w:tcPr>
            <w:tcW w:w="3780" w:type="dxa"/>
          </w:tcPr>
          <w:p w14:paraId="2A77B76E" w14:textId="0A9C2762" w:rsidR="00181982" w:rsidRPr="005D6F1A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C4B24E" w14:textId="3A42B3A7" w:rsidR="00181982" w:rsidRPr="00CB628C" w:rsidRDefault="00F45C8B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55,600</w:t>
            </w:r>
          </w:p>
        </w:tc>
        <w:tc>
          <w:tcPr>
            <w:tcW w:w="270" w:type="dxa"/>
          </w:tcPr>
          <w:p w14:paraId="0DF92EC9" w14:textId="77777777" w:rsidR="00181982" w:rsidRPr="00CB628C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47D55" w14:textId="225E6452" w:rsidR="00181982" w:rsidRPr="00CB628C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CB628C">
              <w:rPr>
                <w:rFonts w:ascii="Angsana New" w:hAnsi="Angsana New"/>
                <w:b/>
                <w:bCs/>
                <w:sz w:val="30"/>
                <w:szCs w:val="30"/>
              </w:rPr>
              <w:t>77,800</w:t>
            </w:r>
          </w:p>
        </w:tc>
        <w:tc>
          <w:tcPr>
            <w:tcW w:w="270" w:type="dxa"/>
          </w:tcPr>
          <w:p w14:paraId="14C8F515" w14:textId="77777777" w:rsidR="00181982" w:rsidRPr="00CB628C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7C6ED9E0" w14:textId="07D95437" w:rsidR="00181982" w:rsidRPr="00CB628C" w:rsidRDefault="00F45C8B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55,600</w:t>
            </w:r>
          </w:p>
        </w:tc>
        <w:tc>
          <w:tcPr>
            <w:tcW w:w="262" w:type="dxa"/>
          </w:tcPr>
          <w:p w14:paraId="43A96FDE" w14:textId="77777777" w:rsidR="00181982" w:rsidRPr="00CB628C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6357D7A" w14:textId="3CAD155C" w:rsidR="00181982" w:rsidRPr="00CB628C" w:rsidRDefault="00181982" w:rsidP="00181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23" w:lineRule="auto"/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CB628C">
              <w:rPr>
                <w:rFonts w:ascii="Angsana New" w:hAnsi="Angsana New"/>
                <w:b/>
                <w:bCs/>
                <w:sz w:val="30"/>
                <w:szCs w:val="30"/>
              </w:rPr>
              <w:t>77,800</w:t>
            </w:r>
          </w:p>
        </w:tc>
      </w:tr>
    </w:tbl>
    <w:p w14:paraId="6DC76683" w14:textId="77777777" w:rsidR="005A179B" w:rsidRDefault="005A179B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30"/>
          <w:szCs w:val="30"/>
        </w:rPr>
      </w:pPr>
    </w:p>
    <w:p w14:paraId="0E94C80B" w14:textId="31A60B11" w:rsidR="005A179B" w:rsidRPr="00AB4491" w:rsidRDefault="005A179B" w:rsidP="00AB449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04" w:right="-25" w:hanging="23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tab/>
      </w:r>
      <w:r w:rsidRPr="00F45C8B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บริษัทได้ทำสัญญาเงินกู้ยืมกับ</w:t>
      </w:r>
      <w:r w:rsidRPr="00F45C8B">
        <w:rPr>
          <w:rFonts w:asciiTheme="majorBidi" w:hAnsiTheme="majorBidi" w:cstheme="majorBidi"/>
          <w:spacing w:val="-6"/>
          <w:sz w:val="30"/>
          <w:szCs w:val="30"/>
          <w:cs/>
        </w:rPr>
        <w:t>สถาบันการเงิน</w:t>
      </w:r>
      <w:r w:rsidRPr="00F45C8B">
        <w:rPr>
          <w:rFonts w:asciiTheme="majorBidi" w:hAnsiTheme="majorBidi" w:cstheme="majorBidi" w:hint="cs"/>
          <w:spacing w:val="-6"/>
          <w:sz w:val="30"/>
          <w:szCs w:val="30"/>
          <w:cs/>
        </w:rPr>
        <w:t>ในประเทศแห่งหนึ่ง เป็นจำนวน</w:t>
      </w:r>
      <w:r w:rsidRPr="00F45C8B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Pr="00F45C8B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F45C8B">
        <w:rPr>
          <w:rFonts w:asciiTheme="majorBidi" w:hAnsiTheme="majorBidi" w:cstheme="majorBidi"/>
          <w:spacing w:val="-6"/>
          <w:sz w:val="30"/>
          <w:szCs w:val="30"/>
        </w:rPr>
        <w:t xml:space="preserve">100 </w:t>
      </w:r>
      <w:r w:rsidRPr="00F45C8B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</w:t>
      </w:r>
      <w:r w:rsidRPr="00F45C8B">
        <w:rPr>
          <w:rFonts w:asciiTheme="majorBidi" w:hAnsiTheme="majorBidi" w:cstheme="majorBidi" w:hint="cs"/>
          <w:sz w:val="30"/>
          <w:szCs w:val="30"/>
          <w:cs/>
        </w:rPr>
        <w:t>โ</w:t>
      </w:r>
      <w:r w:rsidRPr="00F45C8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ดยมีอัตราดอกเบี้ยลอยตัว </w:t>
      </w:r>
      <w:r w:rsidRPr="00F45C8B">
        <w:rPr>
          <w:rFonts w:asciiTheme="majorBidi" w:hAnsiTheme="majorBidi" w:cstheme="majorBidi" w:hint="cs"/>
          <w:sz w:val="30"/>
          <w:szCs w:val="30"/>
          <w:cs/>
        </w:rPr>
        <w:t xml:space="preserve">และมีกำหนดชำระภายในปี </w:t>
      </w:r>
      <w:r w:rsidRPr="00F45C8B">
        <w:rPr>
          <w:rFonts w:asciiTheme="majorBidi" w:hAnsiTheme="majorBidi" w:cstheme="majorBidi"/>
          <w:sz w:val="30"/>
          <w:szCs w:val="30"/>
        </w:rPr>
        <w:t xml:space="preserve">2570 </w:t>
      </w:r>
      <w:r w:rsidRPr="00F45C8B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เงินกู้ยืมดังกล่าวมีวัตถุประสงค์เพื่อจ่ายซื้อเครื่องจักรและ</w:t>
      </w:r>
      <w:r w:rsidRPr="00F45C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อุปกรณ์สำหรับสายการผลิต ทั้งนี้เมื่อวันที่ </w:t>
      </w:r>
      <w:r w:rsidRPr="00F45C8B">
        <w:rPr>
          <w:rFonts w:asciiTheme="majorBidi" w:hAnsiTheme="majorBidi" w:cstheme="majorBidi"/>
          <w:spacing w:val="-4"/>
          <w:sz w:val="30"/>
          <w:szCs w:val="30"/>
        </w:rPr>
        <w:t xml:space="preserve">24 </w:t>
      </w:r>
      <w:r w:rsidRPr="00F45C8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Pr="00F45C8B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F45C8B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บริษัทได้ทำสัญญาแลกเปลี่ยนอัตราดอกเบี้ยกับสถาบันการเงินในประเทศแห่งหนึ่ง</w:t>
      </w:r>
      <w:r w:rsidRPr="00F45C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45C8B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มูลค่าตามสัญญาจำนวน</w:t>
      </w:r>
      <w:r w:rsidRPr="00F45C8B">
        <w:rPr>
          <w:rFonts w:asciiTheme="majorBidi" w:hAnsiTheme="majorBidi" w:cstheme="majorBidi"/>
          <w:sz w:val="30"/>
          <w:szCs w:val="30"/>
          <w:cs/>
        </w:rPr>
        <w:t>เงิน</w:t>
      </w:r>
      <w:r w:rsidRPr="00F45C8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45C8B">
        <w:rPr>
          <w:rFonts w:asciiTheme="majorBidi" w:hAnsiTheme="majorBidi" w:cstheme="majorBidi"/>
          <w:spacing w:val="-2"/>
          <w:sz w:val="30"/>
          <w:szCs w:val="30"/>
        </w:rPr>
        <w:t xml:space="preserve">100 </w:t>
      </w:r>
      <w:r w:rsidRPr="00F45C8B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F45C8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F45C8B">
        <w:rPr>
          <w:rFonts w:asciiTheme="majorBidi" w:hAnsiTheme="majorBidi" w:cstheme="majorBidi" w:hint="cs"/>
          <w:spacing w:val="-2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  <w:r w:rsidR="00C749B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AB4491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C749B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วันที่ </w:t>
      </w:r>
      <w:r w:rsidR="00C749BE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C749B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="00C749BE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C749B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บริษัทมีเงินกู้ยืมระยะยาวจากสถาบันการเงินคงเหลือ </w:t>
      </w:r>
      <w:r w:rsidR="00C749BE">
        <w:rPr>
          <w:rFonts w:asciiTheme="majorBidi" w:hAnsiTheme="majorBidi" w:cstheme="majorBidi"/>
          <w:spacing w:val="-2"/>
          <w:sz w:val="30"/>
          <w:szCs w:val="30"/>
        </w:rPr>
        <w:t>77.80</w:t>
      </w:r>
      <w:r w:rsidR="00C749B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ล้านบาท </w:t>
      </w:r>
      <w:r w:rsidR="00C749BE" w:rsidRPr="00C749BE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="00AB4491">
        <w:rPr>
          <w:rFonts w:asciiTheme="majorBidi" w:hAnsiTheme="majorBidi"/>
          <w:i/>
          <w:iCs/>
          <w:spacing w:val="-2"/>
          <w:sz w:val="30"/>
          <w:szCs w:val="30"/>
        </w:rPr>
        <w:t>2565</w:t>
      </w:r>
      <w:r w:rsidR="00C749BE" w:rsidRPr="00C749BE">
        <w:rPr>
          <w:rFonts w:asciiTheme="majorBidi" w:hAnsiTheme="majorBidi"/>
          <w:i/>
          <w:iCs/>
          <w:spacing w:val="-2"/>
          <w:sz w:val="30"/>
          <w:szCs w:val="30"/>
          <w:cs/>
        </w:rPr>
        <w:t>: 1</w:t>
      </w:r>
      <w:r w:rsidR="00C749BE">
        <w:rPr>
          <w:rFonts w:asciiTheme="majorBidi" w:hAnsiTheme="majorBidi" w:cstheme="majorBidi"/>
          <w:i/>
          <w:iCs/>
          <w:spacing w:val="-2"/>
          <w:sz w:val="30"/>
          <w:szCs w:val="30"/>
        </w:rPr>
        <w:t>00</w:t>
      </w:r>
      <w:r w:rsidR="00C749BE" w:rsidRPr="00C749BE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</w:t>
      </w:r>
      <w:r w:rsidR="00C749BE">
        <w:rPr>
          <w:rFonts w:asciiTheme="majorBidi" w:hAnsiTheme="majorBidi"/>
          <w:i/>
          <w:iCs/>
          <w:spacing w:val="-2"/>
          <w:sz w:val="30"/>
          <w:szCs w:val="30"/>
        </w:rPr>
        <w:t>)</w:t>
      </w:r>
    </w:p>
    <w:p w14:paraId="50C8C9C7" w14:textId="77777777" w:rsidR="00C749BE" w:rsidRDefault="00C749BE" w:rsidP="005A179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2204061" w14:textId="33ABF391" w:rsidR="005A179B" w:rsidRPr="005E2919" w:rsidRDefault="005A179B" w:rsidP="005A179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110955525"/>
      <w:r w:rsidRPr="008A082F">
        <w:rPr>
          <w:rFonts w:asciiTheme="majorBidi" w:hAnsiTheme="majorBidi" w:cstheme="majorBidi" w:hint="cs"/>
          <w:sz w:val="30"/>
          <w:szCs w:val="30"/>
          <w:cs/>
        </w:rPr>
        <w:t>ภายใต้สัญญา</w:t>
      </w:r>
      <w:r w:rsidRPr="00E9724A">
        <w:rPr>
          <w:rFonts w:asciiTheme="majorBidi" w:hAnsiTheme="majorBidi" w:cstheme="majorBidi" w:hint="cs"/>
          <w:spacing w:val="-6"/>
          <w:sz w:val="30"/>
          <w:szCs w:val="30"/>
          <w:cs/>
        </w:rPr>
        <w:t>เงิน</w:t>
      </w:r>
      <w:r w:rsidRPr="008A082F">
        <w:rPr>
          <w:rFonts w:asciiTheme="majorBidi" w:hAnsiTheme="majorBidi" w:cstheme="majorBidi" w:hint="cs"/>
          <w:sz w:val="30"/>
          <w:szCs w:val="30"/>
          <w:cs/>
        </w:rPr>
        <w:t>กู้ยืมระยะยาว</w:t>
      </w:r>
      <w:r w:rsidRPr="008A082F">
        <w:rPr>
          <w:rFonts w:asciiTheme="majorBidi" w:hAnsiTheme="majorBidi" w:cstheme="majorBidi"/>
          <w:sz w:val="30"/>
          <w:szCs w:val="30"/>
        </w:rPr>
        <w:t xml:space="preserve"> </w:t>
      </w:r>
      <w:r w:rsidRPr="0069563D">
        <w:rPr>
          <w:rFonts w:ascii="Angsana New" w:hAnsi="Angsana New"/>
          <w:sz w:val="30"/>
          <w:szCs w:val="30"/>
          <w:cs/>
        </w:rPr>
        <w:t>บริษัทมี</w:t>
      </w:r>
      <w:r>
        <w:rPr>
          <w:rFonts w:ascii="Angsana New" w:hAnsi="Angsana New" w:hint="cs"/>
          <w:sz w:val="30"/>
          <w:szCs w:val="30"/>
          <w:cs/>
        </w:rPr>
        <w:t>ภาระ</w:t>
      </w:r>
      <w:r w:rsidRPr="0069563D">
        <w:rPr>
          <w:rFonts w:ascii="Angsana New" w:hAnsi="Angsana New"/>
          <w:sz w:val="30"/>
          <w:szCs w:val="30"/>
          <w:cs/>
        </w:rPr>
        <w:t>ผูกพันที่จะต้องปฏิบัติตามเงื่อนไขและข้อกำหนดในสัญญาเงินกู้ยืม</w:t>
      </w:r>
      <w:r w:rsidRPr="008A082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ทั้งนี้เงื่อนไขที่สำคัญได้แก่ </w:t>
      </w:r>
      <w:r w:rsidRPr="008A082F">
        <w:rPr>
          <w:rFonts w:asciiTheme="majorBidi" w:hAnsiTheme="majorBidi" w:cstheme="majorBidi" w:hint="cs"/>
          <w:sz w:val="30"/>
          <w:szCs w:val="30"/>
          <w:cs/>
        </w:rPr>
        <w:t>บริษัทต้องดำรงอัตราส่วนทางการเงินตามที่สถาบันการเงินกำหนดไว้ในสัญญา</w:t>
      </w:r>
      <w:r w:rsidRPr="00E9724A">
        <w:rPr>
          <w:rFonts w:asciiTheme="majorBidi" w:hAnsiTheme="majorBidi" w:cstheme="majorBidi" w:hint="cs"/>
          <w:spacing w:val="-6"/>
          <w:sz w:val="30"/>
          <w:szCs w:val="30"/>
          <w:cs/>
        </w:rPr>
        <w:t>เงิน</w:t>
      </w:r>
      <w:r w:rsidRPr="008A082F">
        <w:rPr>
          <w:rFonts w:asciiTheme="majorBidi" w:hAnsiTheme="majorBidi" w:cstheme="majorBidi" w:hint="cs"/>
          <w:sz w:val="30"/>
          <w:szCs w:val="30"/>
          <w:cs/>
        </w:rPr>
        <w:t xml:space="preserve">กู้ยืม </w:t>
      </w:r>
      <w:r w:rsidRPr="005E2919">
        <w:rPr>
          <w:rFonts w:asciiTheme="majorBidi" w:hAnsiTheme="majorBidi" w:cstheme="majorBidi" w:hint="cs"/>
          <w:spacing w:val="-10"/>
          <w:sz w:val="30"/>
          <w:szCs w:val="30"/>
          <w:cs/>
        </w:rPr>
        <w:t>นอกจากนี้บริษัทจดจำนำเครื่องจักรและอุปกรณ์เพื่อเป็นหลักประกันแก่สถาบันการเงินดังกล่าว</w:t>
      </w:r>
      <w:r w:rsidRPr="005E2919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5E2919">
        <w:rPr>
          <w:rFonts w:asciiTheme="majorBidi" w:hAnsiTheme="majorBidi" w:cstheme="majorBidi" w:hint="cs"/>
          <w:spacing w:val="-10"/>
          <w:sz w:val="30"/>
          <w:szCs w:val="30"/>
          <w:cs/>
        </w:rPr>
        <w:t>จำนวนเงิน</w:t>
      </w:r>
      <w:r w:rsidRPr="005E2919">
        <w:rPr>
          <w:rFonts w:asciiTheme="majorBidi" w:hAnsiTheme="majorBidi" w:cstheme="majorBidi"/>
          <w:spacing w:val="-10"/>
          <w:sz w:val="30"/>
          <w:szCs w:val="30"/>
        </w:rPr>
        <w:t xml:space="preserve"> 1</w:t>
      </w:r>
      <w:r w:rsidR="00555116" w:rsidRPr="005E2919">
        <w:rPr>
          <w:rFonts w:asciiTheme="majorBidi" w:hAnsiTheme="majorBidi" w:cstheme="majorBidi"/>
          <w:spacing w:val="-10"/>
          <w:sz w:val="30"/>
          <w:szCs w:val="30"/>
        </w:rPr>
        <w:t>47.91</w:t>
      </w:r>
      <w:r w:rsidRPr="005E2919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5E2919">
        <w:rPr>
          <w:rFonts w:asciiTheme="majorBidi" w:hAnsiTheme="majorBidi" w:cstheme="majorBidi" w:hint="cs"/>
          <w:spacing w:val="-10"/>
          <w:sz w:val="30"/>
          <w:szCs w:val="30"/>
          <w:cs/>
        </w:rPr>
        <w:t>ล้านบาท</w:t>
      </w:r>
      <w:r w:rsidRPr="005E2919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</w:p>
    <w:bookmarkEnd w:id="4"/>
    <w:p w14:paraId="1C4F4597" w14:textId="5FA5301D" w:rsidR="005A179B" w:rsidRDefault="00555116" w:rsidP="00555116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/>
          <w:i/>
          <w:iCs/>
          <w:spacing w:val="-2"/>
          <w:sz w:val="30"/>
          <w:szCs w:val="30"/>
        </w:rPr>
      </w:pPr>
      <w:r w:rsidRPr="005E2919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Pr="005E2919">
        <w:rPr>
          <w:rFonts w:asciiTheme="majorBidi" w:hAnsiTheme="majorBidi"/>
          <w:i/>
          <w:iCs/>
          <w:spacing w:val="-2"/>
          <w:sz w:val="30"/>
          <w:szCs w:val="30"/>
        </w:rPr>
        <w:t>2565</w:t>
      </w:r>
      <w:r w:rsidRPr="005E2919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</w:t>
      </w:r>
      <w:r w:rsidRPr="005E2919">
        <w:rPr>
          <w:rFonts w:asciiTheme="majorBidi" w:hAnsiTheme="majorBidi" w:cstheme="majorBidi"/>
          <w:i/>
          <w:iCs/>
          <w:spacing w:val="-10"/>
          <w:sz w:val="30"/>
          <w:szCs w:val="30"/>
        </w:rPr>
        <w:t xml:space="preserve">148.67 </w:t>
      </w:r>
      <w:r w:rsidRPr="005E2919">
        <w:rPr>
          <w:rFonts w:asciiTheme="majorBidi" w:hAnsiTheme="majorBidi"/>
          <w:i/>
          <w:iCs/>
          <w:spacing w:val="-2"/>
          <w:sz w:val="30"/>
          <w:szCs w:val="30"/>
          <w:cs/>
        </w:rPr>
        <w:t>ล้าน</w:t>
      </w:r>
      <w:r w:rsidRPr="00C749BE">
        <w:rPr>
          <w:rFonts w:asciiTheme="majorBidi" w:hAnsiTheme="majorBidi"/>
          <w:i/>
          <w:iCs/>
          <w:spacing w:val="-2"/>
          <w:sz w:val="30"/>
          <w:szCs w:val="30"/>
          <w:cs/>
        </w:rPr>
        <w:t>บาท</w:t>
      </w:r>
      <w:r>
        <w:rPr>
          <w:rFonts w:asciiTheme="majorBidi" w:hAnsiTheme="majorBidi"/>
          <w:i/>
          <w:iCs/>
          <w:spacing w:val="-2"/>
          <w:sz w:val="30"/>
          <w:szCs w:val="30"/>
        </w:rPr>
        <w:t>)</w:t>
      </w:r>
    </w:p>
    <w:p w14:paraId="0906042B" w14:textId="77777777" w:rsidR="00555116" w:rsidRPr="005A179B" w:rsidRDefault="00555116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30"/>
          <w:szCs w:val="30"/>
          <w:cs/>
        </w:rPr>
      </w:pPr>
    </w:p>
    <w:tbl>
      <w:tblPr>
        <w:tblW w:w="9204" w:type="dxa"/>
        <w:tblInd w:w="36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644FB3" w:rsidRPr="000F5DD3" w14:paraId="39D73CC8" w14:textId="77777777" w:rsidTr="00146354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3B22C347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3FAA4905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02C01093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1D487D05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F0E358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344E45C4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4FB3" w:rsidRPr="000F5DD3" w14:paraId="76BA1E22" w14:textId="77777777" w:rsidTr="00146354">
        <w:trPr>
          <w:tblHeader/>
        </w:trPr>
        <w:tc>
          <w:tcPr>
            <w:tcW w:w="3312" w:type="dxa"/>
            <w:vMerge/>
          </w:tcPr>
          <w:p w14:paraId="11439C10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69C6D40C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BC1C015" w14:textId="33E1C03C" w:rsidR="00644FB3" w:rsidRPr="000F5DD3" w:rsidRDefault="00181982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2F29270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EE89DFD" w14:textId="60EB1603" w:rsidR="00644FB3" w:rsidRPr="000F5DD3" w:rsidRDefault="00181982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D01E1CE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C406F14" w14:textId="20FA34C8" w:rsidR="00644FB3" w:rsidRPr="000F5DD3" w:rsidRDefault="00181982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F24AE7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20304454" w14:textId="4B1CF1BD" w:rsidR="00644FB3" w:rsidRPr="000F5DD3" w:rsidRDefault="00181982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44FB3" w:rsidRPr="000F5DD3" w14:paraId="7BED3040" w14:textId="77777777" w:rsidTr="00146354">
        <w:trPr>
          <w:tblHeader/>
        </w:trPr>
        <w:tc>
          <w:tcPr>
            <w:tcW w:w="3312" w:type="dxa"/>
          </w:tcPr>
          <w:p w14:paraId="5D22F377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20E2F27A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3D7CE86B" w14:textId="77777777" w:rsidR="00644FB3" w:rsidRPr="000F5DD3" w:rsidRDefault="00644FB3" w:rsidP="0014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A4C46" w:rsidRPr="000F5DD3" w14:paraId="1EA89C25" w14:textId="77777777" w:rsidTr="00146354">
        <w:tc>
          <w:tcPr>
            <w:tcW w:w="3312" w:type="dxa"/>
          </w:tcPr>
          <w:p w14:paraId="55611038" w14:textId="77777777" w:rsidR="002A4C46" w:rsidRPr="000F5DD3" w:rsidRDefault="002A4C46" w:rsidP="002A4C4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07B80FAF" w14:textId="77777777" w:rsidR="002A4C46" w:rsidRPr="000F5DD3" w:rsidRDefault="002A4C46" w:rsidP="002A4C4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09" w:type="dxa"/>
          </w:tcPr>
          <w:p w14:paraId="3B3E7029" w14:textId="246004F8" w:rsidR="002A4C46" w:rsidRPr="000F5DD3" w:rsidRDefault="002A4C46" w:rsidP="002A4C4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69" w:type="dxa"/>
          </w:tcPr>
          <w:p w14:paraId="6561A896" w14:textId="77777777" w:rsidR="002A4C46" w:rsidRPr="000F5DD3" w:rsidRDefault="002A4C46" w:rsidP="002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6E8D7E92" w14:textId="1920093B" w:rsidR="002A4C46" w:rsidRPr="000F5DD3" w:rsidRDefault="002A4C46" w:rsidP="002A4C4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453D9F73" w14:textId="77777777" w:rsidR="002A4C46" w:rsidRPr="000F5DD3" w:rsidRDefault="002A4C46" w:rsidP="002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81AD4B8" w14:textId="422E4A9C" w:rsidR="002A4C46" w:rsidRPr="000F5DD3" w:rsidRDefault="002A4C46" w:rsidP="002A4C4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</w:tcPr>
          <w:p w14:paraId="685F7DCB" w14:textId="77777777" w:rsidR="002A4C46" w:rsidRPr="000F5DD3" w:rsidRDefault="002A4C46" w:rsidP="002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3269C49D" w14:textId="64FD55DF" w:rsidR="002A4C46" w:rsidRPr="000F5DD3" w:rsidRDefault="002A4C46" w:rsidP="002A4C4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</w:tr>
      <w:tr w:rsidR="000A343E" w:rsidRPr="000F5DD3" w14:paraId="548DB44E" w14:textId="77777777" w:rsidTr="00146354">
        <w:tc>
          <w:tcPr>
            <w:tcW w:w="3312" w:type="dxa"/>
          </w:tcPr>
          <w:p w14:paraId="457AFA81" w14:textId="77777777" w:rsidR="000A343E" w:rsidRPr="00BA4499" w:rsidRDefault="000A343E" w:rsidP="000A343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A449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19E8F025" w14:textId="77777777" w:rsidR="000A343E" w:rsidRPr="00BA4499" w:rsidRDefault="000A343E" w:rsidP="000A3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A449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185187A5" w14:textId="0C562EC6" w:rsidR="000A343E" w:rsidRPr="00BA4499" w:rsidRDefault="000A343E" w:rsidP="000A343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A44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A4499" w:rsidRPr="00BA4499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BA44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4499" w:rsidRPr="00BA4499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8E5502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14:paraId="0ACD945E" w14:textId="77777777" w:rsidR="000A343E" w:rsidRPr="00BA4499" w:rsidRDefault="000A343E" w:rsidP="000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BC1A24F" w14:textId="0DE9C7DA" w:rsidR="000A343E" w:rsidRPr="00BA4499" w:rsidRDefault="000A343E" w:rsidP="000A343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A44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C2A16" w:rsidRPr="00BA4499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BA449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2A16" w:rsidRPr="00BA4499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8E550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E7C611B" w14:textId="77777777" w:rsidR="000A343E" w:rsidRPr="00985EC8" w:rsidRDefault="000A343E" w:rsidP="000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4A60953" w14:textId="6CB14ADA" w:rsidR="000A343E" w:rsidRPr="006C2A16" w:rsidRDefault="000A343E" w:rsidP="000A343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C2A16">
              <w:rPr>
                <w:rFonts w:asciiTheme="majorBidi" w:hAnsiTheme="majorBidi" w:cstheme="majorBidi"/>
                <w:sz w:val="30"/>
                <w:szCs w:val="30"/>
              </w:rPr>
              <w:t>148,578</w:t>
            </w:r>
          </w:p>
        </w:tc>
        <w:tc>
          <w:tcPr>
            <w:tcW w:w="270" w:type="dxa"/>
          </w:tcPr>
          <w:p w14:paraId="10C077B1" w14:textId="77777777" w:rsidR="000A343E" w:rsidRPr="006C2A16" w:rsidRDefault="000A343E" w:rsidP="000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2BC802A" w14:textId="184C7BE5" w:rsidR="000A343E" w:rsidRPr="006C2A16" w:rsidRDefault="000A343E" w:rsidP="000A343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C2A16">
              <w:rPr>
                <w:rFonts w:asciiTheme="majorBidi" w:hAnsiTheme="majorBidi" w:cstheme="majorBidi"/>
                <w:sz w:val="30"/>
                <w:szCs w:val="30"/>
              </w:rPr>
              <w:t>149,340</w:t>
            </w:r>
          </w:p>
        </w:tc>
      </w:tr>
      <w:tr w:rsidR="000A343E" w:rsidRPr="000F5DD3" w14:paraId="6CE4979E" w14:textId="77777777" w:rsidTr="00146354">
        <w:tc>
          <w:tcPr>
            <w:tcW w:w="3312" w:type="dxa"/>
          </w:tcPr>
          <w:p w14:paraId="5B4B0780" w14:textId="77777777" w:rsidR="000A343E" w:rsidRPr="000F5DD3" w:rsidRDefault="000A343E" w:rsidP="000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686B9A4E" w14:textId="77777777" w:rsidR="000A343E" w:rsidRPr="000F5DD3" w:rsidRDefault="000A343E" w:rsidP="000A343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030B9641" w14:textId="654C47AD" w:rsidR="000A343E" w:rsidRPr="000F5DD3" w:rsidRDefault="000A343E" w:rsidP="000A343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BA44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4E52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BA449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4E529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E5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9" w:type="dxa"/>
          </w:tcPr>
          <w:p w14:paraId="6E8FEF03" w14:textId="77777777" w:rsidR="000A343E" w:rsidRPr="000F5DD3" w:rsidRDefault="000A343E" w:rsidP="000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2D13729" w14:textId="3486B7BA" w:rsidR="000A343E" w:rsidRPr="000F5DD3" w:rsidRDefault="000A343E" w:rsidP="000A343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215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F215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  <w:r w:rsidR="008E55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F3DEE0B" w14:textId="77777777" w:rsidR="000A343E" w:rsidRPr="000F5DD3" w:rsidRDefault="000A343E" w:rsidP="000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15E20725" w14:textId="623215A9" w:rsidR="000A343E" w:rsidRPr="000F5DD3" w:rsidRDefault="000A343E" w:rsidP="000A343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70" w:type="dxa"/>
          </w:tcPr>
          <w:p w14:paraId="1B38E68B" w14:textId="77777777" w:rsidR="000A343E" w:rsidRPr="000F5DD3" w:rsidRDefault="000A343E" w:rsidP="000A34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0F11CA3" w14:textId="4601D50B" w:rsidR="000A343E" w:rsidRPr="000F5DD3" w:rsidRDefault="000A343E" w:rsidP="000A343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151,540</w:t>
            </w:r>
          </w:p>
        </w:tc>
      </w:tr>
    </w:tbl>
    <w:p w14:paraId="4964CD3F" w14:textId="77777777" w:rsidR="00644FB3" w:rsidRPr="000F5DD3" w:rsidRDefault="00644FB3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pacing w:val="-2"/>
          <w:sz w:val="28"/>
          <w:szCs w:val="28"/>
        </w:rPr>
      </w:pPr>
    </w:p>
    <w:p w14:paraId="2621C878" w14:textId="2C35C085" w:rsidR="001F553E" w:rsidRPr="000F5DD3" w:rsidRDefault="001F553E" w:rsidP="001F553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181982">
        <w:rPr>
          <w:rFonts w:asciiTheme="majorBidi" w:hAnsiTheme="majorBidi" w:cstheme="majorBidi"/>
          <w:spacing w:val="-2"/>
          <w:sz w:val="30"/>
          <w:szCs w:val="30"/>
        </w:rPr>
        <w:t>2566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กลุ่มบริษัทและบริษัทมีวงเงินสินเชื่อ ซึ่งยังมิได้เบิกใช้เป็นจำนวนเงินรวม</w:t>
      </w:r>
      <w:r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B120F">
        <w:rPr>
          <w:rFonts w:asciiTheme="majorBidi" w:hAnsiTheme="majorBidi" w:cstheme="majorBidi"/>
          <w:spacing w:val="-2"/>
          <w:sz w:val="30"/>
          <w:szCs w:val="30"/>
        </w:rPr>
        <w:t>1,2</w:t>
      </w:r>
      <w:r w:rsidR="00985EC8">
        <w:rPr>
          <w:rFonts w:asciiTheme="majorBidi" w:hAnsiTheme="majorBidi" w:cstheme="majorBidi"/>
          <w:spacing w:val="-2"/>
          <w:sz w:val="30"/>
          <w:szCs w:val="30"/>
        </w:rPr>
        <w:t>19</w:t>
      </w:r>
      <w:r w:rsidR="00EF4E29"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ล้านบาทและ </w:t>
      </w:r>
      <w:r w:rsidR="001B120F">
        <w:rPr>
          <w:rFonts w:asciiTheme="majorBidi" w:hAnsiTheme="majorBidi" w:cstheme="majorBidi"/>
          <w:spacing w:val="-2"/>
          <w:sz w:val="30"/>
          <w:szCs w:val="30"/>
        </w:rPr>
        <w:t>1,2</w:t>
      </w:r>
      <w:r w:rsidR="00985EC8">
        <w:rPr>
          <w:rFonts w:asciiTheme="majorBidi" w:hAnsiTheme="majorBidi" w:cstheme="majorBidi"/>
          <w:spacing w:val="-2"/>
          <w:sz w:val="30"/>
          <w:szCs w:val="30"/>
        </w:rPr>
        <w:t>14</w:t>
      </w:r>
      <w:r w:rsidR="005C38E4" w:rsidRPr="000F5DD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181982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81982" w:rsidRPr="00181982">
        <w:rPr>
          <w:rFonts w:asciiTheme="majorBidi" w:hAnsiTheme="majorBidi" w:cstheme="majorBidi"/>
          <w:i/>
          <w:iCs/>
          <w:sz w:val="30"/>
          <w:szCs w:val="30"/>
        </w:rPr>
        <w:t xml:space="preserve">1,358 </w:t>
      </w:r>
      <w:r w:rsidR="00181982" w:rsidRPr="00181982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181982" w:rsidRPr="00181982">
        <w:rPr>
          <w:rFonts w:asciiTheme="majorBidi" w:hAnsiTheme="majorBidi" w:cstheme="majorBidi"/>
          <w:i/>
          <w:iCs/>
          <w:sz w:val="30"/>
          <w:szCs w:val="30"/>
        </w:rPr>
        <w:t xml:space="preserve">1,353 </w:t>
      </w:r>
      <w:r w:rsidR="00181982" w:rsidRPr="00181982">
        <w:rPr>
          <w:rFonts w:asciiTheme="majorBidi" w:hAnsiTheme="majorBidi"/>
          <w:i/>
          <w:iCs/>
          <w:sz w:val="30"/>
          <w:szCs w:val="30"/>
          <w:cs/>
        </w:rPr>
        <w:t>ล้านบาท ตามลำดับ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67681CB" w14:textId="1C370554" w:rsidR="00C60F16" w:rsidRPr="000F5DD3" w:rsidRDefault="00C60F16" w:rsidP="00C60F16">
      <w:pPr>
        <w:pStyle w:val="ListParagraph"/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115D84" w14:textId="7585901A" w:rsidR="00384808" w:rsidRPr="002B3428" w:rsidRDefault="00B70ABF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b w:val="0"/>
          <w:bCs w:val="0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lastRenderedPageBreak/>
        <w:t>ประมาณการหนี้สินไม่หมุนเวียนสำหรับ</w:t>
      </w:r>
      <w:r w:rsidR="00384808" w:rsidRPr="002B3428">
        <w:rPr>
          <w:rFonts w:asciiTheme="majorBidi" w:hAnsiTheme="majorBidi" w:cstheme="majorBidi"/>
          <w:szCs w:val="30"/>
          <w:cs/>
        </w:rPr>
        <w:t xml:space="preserve">ผลประโยชน์พนักงาน </w:t>
      </w:r>
    </w:p>
    <w:p w14:paraId="0F3D549E" w14:textId="5C5155AA" w:rsidR="00384808" w:rsidRPr="002B3428" w:rsidRDefault="00384808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632CF78" w14:textId="4A2E582E" w:rsidR="008140A6" w:rsidRPr="002B3428" w:rsidRDefault="008140A6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6EF9AE9B" w14:textId="267E2BD9" w:rsidR="008140A6" w:rsidRPr="002B3428" w:rsidRDefault="008140A6" w:rsidP="008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11A770" w14:textId="77777777" w:rsidR="008140A6" w:rsidRPr="002B3428" w:rsidRDefault="008140A6" w:rsidP="008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Theme="majorBidi" w:hAnsiTheme="majorBidi" w:cstheme="majorBidi"/>
          <w:iCs/>
          <w:sz w:val="30"/>
          <w:szCs w:val="30"/>
        </w:rPr>
      </w:pPr>
      <w:r w:rsidRPr="002B3428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6B514548" w14:textId="77777777" w:rsidR="008140A6" w:rsidRPr="002B3428" w:rsidRDefault="008140A6" w:rsidP="008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375E96E6" w14:textId="4FDC7990" w:rsidR="008140A6" w:rsidRDefault="008140A6" w:rsidP="00330320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B3428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8305E81" w14:textId="77777777" w:rsidR="003B7F8D" w:rsidRPr="002B3428" w:rsidRDefault="003B7F8D" w:rsidP="00330320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42CFC0EF" w14:textId="4C5ED687" w:rsidR="008140A6" w:rsidRPr="002B3428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B3428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D58CF5C" w14:textId="0317DFDB" w:rsidR="008140A6" w:rsidRPr="002B3428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2AF0105C" w14:textId="4439219F" w:rsidR="008140A6" w:rsidRPr="000F5DD3" w:rsidRDefault="008140A6" w:rsidP="008140A6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2B3428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</w:t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 xml:space="preserve">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2EEEB3C5" w14:textId="77777777" w:rsidR="00833CEA" w:rsidRPr="000F5DD3" w:rsidRDefault="00833CEA" w:rsidP="0074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sz w:val="30"/>
          <w:szCs w:val="30"/>
        </w:rPr>
      </w:pPr>
    </w:p>
    <w:p w14:paraId="45F38988" w14:textId="6BA88CE5" w:rsidR="008140A6" w:rsidRPr="000F5DD3" w:rsidRDefault="008140A6" w:rsidP="008140A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F5DD3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0F5DD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0F5DD3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6DD742C" w14:textId="77777777" w:rsidR="002B3428" w:rsidRDefault="002B3428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19EE4B08" w14:textId="2DD09B2A" w:rsidR="00924361" w:rsidRPr="000F5DD3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F5DD3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61092AD" w14:textId="14D7C659" w:rsidR="00924361" w:rsidRPr="000F5DD3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54C86577" w14:textId="77777777" w:rsidR="00924361" w:rsidRPr="000F5DD3" w:rsidRDefault="00924361" w:rsidP="008928B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F5DD3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26E956DB" w14:textId="77777777" w:rsidR="00924361" w:rsidRPr="000F5DD3" w:rsidRDefault="00924361" w:rsidP="009243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3750471B" w14:textId="6F0281AE" w:rsidR="00EC3935" w:rsidRDefault="00924361" w:rsidP="0033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Theme="majorBidi" w:hAnsiTheme="majorBidi" w:cstheme="majorBidi"/>
          <w:sz w:val="20"/>
          <w:szCs w:val="20"/>
        </w:rPr>
      </w:pPr>
      <w:r w:rsidRPr="000F5DD3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</w:t>
      </w:r>
      <w:r w:rsidRPr="000F5DD3">
        <w:rPr>
          <w:rFonts w:asciiTheme="majorBidi" w:hAnsiTheme="majorBidi" w:cstheme="majorBidi"/>
          <w:i/>
          <w:sz w:val="30"/>
          <w:szCs w:val="30"/>
        </w:rPr>
        <w:br/>
      </w:r>
      <w:r w:rsidRPr="000F5DD3">
        <w:rPr>
          <w:rFonts w:asciiTheme="majorBidi" w:hAnsiTheme="majorBidi" w:cstheme="majorBidi"/>
          <w:i/>
          <w:sz w:val="30"/>
          <w:szCs w:val="30"/>
          <w:cs/>
        </w:rPr>
        <w:t>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0F5DD3">
        <w:rPr>
          <w:rFonts w:asciiTheme="majorBidi" w:hAnsiTheme="majorBidi" w:cstheme="majorBidi"/>
          <w:sz w:val="20"/>
          <w:szCs w:val="20"/>
          <w:cs/>
        </w:rPr>
        <w:t xml:space="preserve"> </w:t>
      </w:r>
    </w:p>
    <w:p w14:paraId="4E35D9EF" w14:textId="77777777" w:rsidR="00EB07E5" w:rsidRPr="009664FB" w:rsidRDefault="00EB07E5" w:rsidP="00330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72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3"/>
      </w:tblGrid>
      <w:tr w:rsidR="00384808" w:rsidRPr="00740906" w14:paraId="7E618AA1" w14:textId="77777777" w:rsidTr="009C437F">
        <w:trPr>
          <w:trHeight w:val="346"/>
        </w:trPr>
        <w:tc>
          <w:tcPr>
            <w:tcW w:w="4050" w:type="dxa"/>
          </w:tcPr>
          <w:p w14:paraId="3EE3E5B3" w14:textId="77777777" w:rsidR="00384808" w:rsidRPr="00740906" w:rsidRDefault="00384808" w:rsidP="000E69F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7EFD5A0" w14:textId="77777777" w:rsidR="00384808" w:rsidRPr="00740906" w:rsidRDefault="00384808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E32D8C" w14:textId="77777777" w:rsidR="00384808" w:rsidRPr="00740906" w:rsidRDefault="00384808" w:rsidP="000E69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64572634" w14:textId="77777777" w:rsidR="00384808" w:rsidRPr="00740906" w:rsidRDefault="00384808" w:rsidP="000E69F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00EE2" w:rsidRPr="00740906" w14:paraId="556FEAFF" w14:textId="77777777" w:rsidTr="00400EE2">
        <w:trPr>
          <w:trHeight w:val="346"/>
        </w:trPr>
        <w:tc>
          <w:tcPr>
            <w:tcW w:w="4050" w:type="dxa"/>
          </w:tcPr>
          <w:p w14:paraId="7F103859" w14:textId="77777777" w:rsidR="00400EE2" w:rsidRPr="00740906" w:rsidRDefault="00400EE2" w:rsidP="00400E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4EA3E5" w14:textId="34AAD8D5" w:rsidR="00400EE2" w:rsidRPr="00740906" w:rsidRDefault="00F27D4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F261E1" w14:textId="77777777" w:rsidR="00400EE2" w:rsidRPr="00740906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0A1DED6" w14:textId="74F75B82" w:rsidR="00400EE2" w:rsidRPr="00740906" w:rsidRDefault="00F27D4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CEE9961" w14:textId="77777777" w:rsidR="00400EE2" w:rsidRPr="00740906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7EC56D" w14:textId="317251D2" w:rsidR="00400EE2" w:rsidRPr="00740906" w:rsidRDefault="00F27D4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8C05C" w14:textId="77777777" w:rsidR="00400EE2" w:rsidRPr="00740906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37A87A7D" w14:textId="3D39148F" w:rsidR="00400EE2" w:rsidRPr="00740906" w:rsidRDefault="00F27D4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11A83" w:rsidRPr="00740906" w14:paraId="2CAE69FD" w14:textId="77777777" w:rsidTr="009C437F">
        <w:trPr>
          <w:trHeight w:val="346"/>
        </w:trPr>
        <w:tc>
          <w:tcPr>
            <w:tcW w:w="4050" w:type="dxa"/>
          </w:tcPr>
          <w:p w14:paraId="41970D75" w14:textId="77777777" w:rsidR="00511A83" w:rsidRPr="00740906" w:rsidRDefault="00511A83" w:rsidP="00511A8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5AEC0CA8" w14:textId="77777777" w:rsidR="00511A83" w:rsidRPr="00740906" w:rsidRDefault="00511A83" w:rsidP="00511A8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409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500D1" w:rsidRPr="00740906" w14:paraId="57F47EB1" w14:textId="77777777" w:rsidTr="009C437F">
        <w:trPr>
          <w:trHeight w:val="346"/>
        </w:trPr>
        <w:tc>
          <w:tcPr>
            <w:tcW w:w="4050" w:type="dxa"/>
            <w:vAlign w:val="bottom"/>
          </w:tcPr>
          <w:p w14:paraId="3A24EA66" w14:textId="77777777" w:rsidR="009500D1" w:rsidRPr="00D17A6D" w:rsidRDefault="009500D1" w:rsidP="00950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17A6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411C94" w14:textId="2B0397E5" w:rsidR="009500D1" w:rsidRPr="00D17A6D" w:rsidRDefault="00702487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7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179,147</w:t>
            </w:r>
          </w:p>
        </w:tc>
        <w:tc>
          <w:tcPr>
            <w:tcW w:w="270" w:type="dxa"/>
            <w:vAlign w:val="bottom"/>
          </w:tcPr>
          <w:p w14:paraId="1DF22539" w14:textId="77777777" w:rsidR="009500D1" w:rsidRPr="00D17A6D" w:rsidRDefault="009500D1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8AABCF" w14:textId="10D6BF98" w:rsidR="009500D1" w:rsidRPr="00D17A6D" w:rsidRDefault="00F27D42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7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180,151</w:t>
            </w:r>
          </w:p>
        </w:tc>
        <w:tc>
          <w:tcPr>
            <w:tcW w:w="270" w:type="dxa"/>
            <w:vAlign w:val="bottom"/>
          </w:tcPr>
          <w:p w14:paraId="7BEE1590" w14:textId="77777777" w:rsidR="009500D1" w:rsidRPr="00D17A6D" w:rsidRDefault="009500D1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7BE2EC5" w14:textId="003FE851" w:rsidR="009500D1" w:rsidRPr="00D17A6D" w:rsidRDefault="00AF4E6E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17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8F5A95" w:rsidRPr="00D17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7,66</w:t>
            </w:r>
            <w:r w:rsidR="00C417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6152657" w14:textId="77777777" w:rsidR="009500D1" w:rsidRPr="00D17A6D" w:rsidRDefault="009500D1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46CAB4E" w14:textId="11C0CE6A" w:rsidR="009500D1" w:rsidRPr="00D17A6D" w:rsidRDefault="00F27D42" w:rsidP="009500D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17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178,857</w:t>
            </w:r>
          </w:p>
        </w:tc>
      </w:tr>
    </w:tbl>
    <w:p w14:paraId="7165D8B9" w14:textId="77777777" w:rsidR="002B3428" w:rsidRPr="002B3428" w:rsidRDefault="002B3428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1721233" w14:textId="11793152" w:rsidR="0088267E" w:rsidRPr="000F5DD3" w:rsidRDefault="0088267E" w:rsidP="00B92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โครงการผลประโยชน์ที่กำหนดไว้  </w:t>
      </w:r>
    </w:p>
    <w:p w14:paraId="21205038" w14:textId="77777777" w:rsidR="002B3428" w:rsidRPr="002B3428" w:rsidRDefault="002B3428" w:rsidP="00502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0"/>
          <w:szCs w:val="20"/>
        </w:rPr>
      </w:pPr>
    </w:p>
    <w:p w14:paraId="53448C55" w14:textId="70FE977B" w:rsidR="00833CEA" w:rsidRDefault="00F63433" w:rsidP="0074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กลุ่มบริษัทจัดการโครงการ</w:t>
      </w:r>
      <w:r w:rsidR="0088267E" w:rsidRPr="000F5DD3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0F5DD3">
        <w:rPr>
          <w:rFonts w:asciiTheme="majorBidi" w:hAnsiTheme="majorBidi" w:cstheme="majorBidi"/>
          <w:sz w:val="30"/>
          <w:szCs w:val="30"/>
        </w:rPr>
        <w:t xml:space="preserve">2541 </w:t>
      </w:r>
      <w:r w:rsidRPr="000F5DD3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49583F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DB05DC" w:rsidRPr="000F5DD3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A26A4" w:rsidRPr="000F5DD3">
        <w:rPr>
          <w:rFonts w:asciiTheme="majorBidi" w:hAnsiTheme="majorBidi" w:cstheme="majorBidi"/>
          <w:sz w:val="30"/>
          <w:szCs w:val="30"/>
          <w:cs/>
        </w:rPr>
        <w:t>และ</w:t>
      </w:r>
      <w:r w:rsidR="00DB05DC" w:rsidRPr="000F5DD3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</w:t>
      </w:r>
    </w:p>
    <w:p w14:paraId="06316FB7" w14:textId="31442ABC" w:rsidR="00D74C6A" w:rsidRPr="00833CEA" w:rsidRDefault="00D74C6A" w:rsidP="00EB0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595"/>
        <w:gridCol w:w="1162"/>
        <w:gridCol w:w="258"/>
        <w:gridCol w:w="1162"/>
        <w:gridCol w:w="298"/>
        <w:gridCol w:w="1162"/>
        <w:gridCol w:w="292"/>
        <w:gridCol w:w="1162"/>
      </w:tblGrid>
      <w:tr w:rsidR="00A86BD2" w:rsidRPr="00740906" w14:paraId="7462D2D5" w14:textId="77777777" w:rsidTr="00833CEA">
        <w:tc>
          <w:tcPr>
            <w:tcW w:w="3595" w:type="dxa"/>
            <w:vMerge w:val="restart"/>
            <w:shd w:val="clear" w:color="auto" w:fill="auto"/>
          </w:tcPr>
          <w:p w14:paraId="31978610" w14:textId="77777777" w:rsidR="00A9046E" w:rsidRPr="00740906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1CFEF1B3" w14:textId="77777777" w:rsidR="00A86BD2" w:rsidRPr="00740906" w:rsidRDefault="00A9046E" w:rsidP="00A90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</w:p>
        </w:tc>
        <w:tc>
          <w:tcPr>
            <w:tcW w:w="2582" w:type="dxa"/>
            <w:gridSpan w:val="3"/>
          </w:tcPr>
          <w:p w14:paraId="7B8B2A5A" w14:textId="77777777" w:rsidR="00A86BD2" w:rsidRPr="00740906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8" w:type="dxa"/>
          </w:tcPr>
          <w:p w14:paraId="24E4C618" w14:textId="77777777" w:rsidR="00A86BD2" w:rsidRPr="00740906" w:rsidRDefault="00A86B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16" w:type="dxa"/>
            <w:gridSpan w:val="3"/>
          </w:tcPr>
          <w:p w14:paraId="779042E2" w14:textId="77777777" w:rsidR="00A86BD2" w:rsidRPr="00740906" w:rsidRDefault="00A86BD2" w:rsidP="00D74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4090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F27D42" w:rsidRPr="00740906" w14:paraId="470CD677" w14:textId="77777777" w:rsidTr="00833CEA">
        <w:tc>
          <w:tcPr>
            <w:tcW w:w="3595" w:type="dxa"/>
            <w:vMerge/>
          </w:tcPr>
          <w:p w14:paraId="0E3F239A" w14:textId="77777777" w:rsidR="00F27D42" w:rsidRPr="00740906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74585EA" w14:textId="3752482B" w:rsidR="00F27D42" w:rsidRPr="00740906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8" w:type="dxa"/>
            <w:shd w:val="clear" w:color="auto" w:fill="auto"/>
            <w:vAlign w:val="center"/>
          </w:tcPr>
          <w:p w14:paraId="312F39FA" w14:textId="77777777" w:rsidR="00F27D42" w:rsidRPr="00740906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7BCFE8BC" w14:textId="3108D573" w:rsidR="00F27D42" w:rsidRPr="00740906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98" w:type="dxa"/>
            <w:shd w:val="clear" w:color="auto" w:fill="auto"/>
          </w:tcPr>
          <w:p w14:paraId="722067FC" w14:textId="77777777" w:rsidR="00F27D42" w:rsidRPr="00740906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04219C5" w14:textId="50914462" w:rsidR="00F27D42" w:rsidRPr="00740906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92" w:type="dxa"/>
            <w:shd w:val="clear" w:color="auto" w:fill="auto"/>
            <w:vAlign w:val="center"/>
          </w:tcPr>
          <w:p w14:paraId="62E371B5" w14:textId="77777777" w:rsidR="00F27D42" w:rsidRPr="00740906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A8E101C" w14:textId="49381865" w:rsidR="00F27D42" w:rsidRPr="00740906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40906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86BD2" w:rsidRPr="00740906" w14:paraId="4BB9B0A7" w14:textId="77777777" w:rsidTr="00833CEA">
        <w:tc>
          <w:tcPr>
            <w:tcW w:w="3595" w:type="dxa"/>
          </w:tcPr>
          <w:p w14:paraId="528C7A55" w14:textId="77777777" w:rsidR="00A86BD2" w:rsidRPr="00740906" w:rsidRDefault="00A86BD2" w:rsidP="00511A8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6" w:type="dxa"/>
            <w:gridSpan w:val="7"/>
          </w:tcPr>
          <w:p w14:paraId="723DE651" w14:textId="77777777" w:rsidR="00A86BD2" w:rsidRPr="00740906" w:rsidRDefault="00A86BD2" w:rsidP="00511A8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4090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27D42" w:rsidRPr="00740906" w14:paraId="43E3549C" w14:textId="77777777" w:rsidTr="00833CEA">
        <w:tc>
          <w:tcPr>
            <w:tcW w:w="3595" w:type="dxa"/>
          </w:tcPr>
          <w:p w14:paraId="2DBAE0FE" w14:textId="77777777" w:rsidR="00F27D42" w:rsidRPr="00C87C3F" w:rsidRDefault="00F27D42" w:rsidP="00F27D42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87C3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87C3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2" w:type="dxa"/>
            <w:vAlign w:val="bottom"/>
          </w:tcPr>
          <w:p w14:paraId="75564072" w14:textId="3D05E2B2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</w:rPr>
              <w:t>180,151</w:t>
            </w:r>
          </w:p>
        </w:tc>
        <w:tc>
          <w:tcPr>
            <w:tcW w:w="258" w:type="dxa"/>
          </w:tcPr>
          <w:p w14:paraId="08F33CE5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673CAD2" w14:textId="06AE7C58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</w:rPr>
              <w:t>185,524</w:t>
            </w:r>
          </w:p>
        </w:tc>
        <w:tc>
          <w:tcPr>
            <w:tcW w:w="298" w:type="dxa"/>
          </w:tcPr>
          <w:p w14:paraId="5338CBE1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4F25EAA" w14:textId="121B23DB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</w:rPr>
              <w:t>178,857</w:t>
            </w:r>
          </w:p>
        </w:tc>
        <w:tc>
          <w:tcPr>
            <w:tcW w:w="292" w:type="dxa"/>
          </w:tcPr>
          <w:p w14:paraId="21267720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5BB4D885" w14:textId="0E91EA7E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</w:rPr>
              <w:t>184,407</w:t>
            </w:r>
          </w:p>
        </w:tc>
      </w:tr>
      <w:tr w:rsidR="00F27D42" w:rsidRPr="00740906" w14:paraId="208C89A5" w14:textId="77777777" w:rsidTr="00833CEA">
        <w:tc>
          <w:tcPr>
            <w:tcW w:w="3595" w:type="dxa"/>
          </w:tcPr>
          <w:p w14:paraId="0331CCE7" w14:textId="77777777" w:rsidR="00F27D42" w:rsidRPr="00740906" w:rsidRDefault="00F27D42" w:rsidP="00F27D42">
            <w:pPr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</w:tcPr>
          <w:p w14:paraId="288E606F" w14:textId="77777777" w:rsidR="00F27D42" w:rsidRPr="00740906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58" w:type="dxa"/>
          </w:tcPr>
          <w:p w14:paraId="791643BC" w14:textId="77777777" w:rsidR="00F27D42" w:rsidRPr="00740906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66318A17" w14:textId="77777777" w:rsidR="00F27D42" w:rsidRPr="00740906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98" w:type="dxa"/>
          </w:tcPr>
          <w:p w14:paraId="158B8BDE" w14:textId="77777777" w:rsidR="00F27D42" w:rsidRPr="00740906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258192A0" w14:textId="77777777" w:rsidR="00F27D42" w:rsidRPr="00740906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92" w:type="dxa"/>
          </w:tcPr>
          <w:p w14:paraId="76E2C8D5" w14:textId="77777777" w:rsidR="00F27D42" w:rsidRPr="00740906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2" w:type="dxa"/>
          </w:tcPr>
          <w:p w14:paraId="753F82DF" w14:textId="77777777" w:rsidR="00F27D42" w:rsidRPr="00740906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F27D42" w:rsidRPr="00740906" w14:paraId="3F74734F" w14:textId="77777777" w:rsidTr="00833CEA">
        <w:tc>
          <w:tcPr>
            <w:tcW w:w="3595" w:type="dxa"/>
          </w:tcPr>
          <w:p w14:paraId="4A893052" w14:textId="77777777" w:rsidR="00F27D42" w:rsidRPr="00C87C3F" w:rsidRDefault="00F27D42" w:rsidP="00F27D42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87C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62" w:type="dxa"/>
          </w:tcPr>
          <w:p w14:paraId="0C0F882B" w14:textId="77777777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8" w:type="dxa"/>
          </w:tcPr>
          <w:p w14:paraId="4AE78CF2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0170A04" w14:textId="77777777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8" w:type="dxa"/>
          </w:tcPr>
          <w:p w14:paraId="7EE7F6B8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23F0E4AF" w14:textId="77777777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6B81E084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708F2B13" w14:textId="77777777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27D42" w:rsidRPr="00740906" w14:paraId="131AABEF" w14:textId="77777777" w:rsidTr="00833CEA">
        <w:tc>
          <w:tcPr>
            <w:tcW w:w="3595" w:type="dxa"/>
          </w:tcPr>
          <w:p w14:paraId="71787DD4" w14:textId="77777777" w:rsidR="00F27D42" w:rsidRPr="00C87C3F" w:rsidRDefault="00F27D42" w:rsidP="00F27D4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2" w:type="dxa"/>
          </w:tcPr>
          <w:p w14:paraId="36802FF1" w14:textId="2070C120" w:rsidR="00F27D42" w:rsidRPr="00C87C3F" w:rsidRDefault="009E512A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10,09</w:t>
            </w:r>
            <w:r w:rsidR="00C417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8" w:type="dxa"/>
          </w:tcPr>
          <w:p w14:paraId="6EBC0930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B97212" w14:textId="5F9A7BE5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10,256</w:t>
            </w:r>
          </w:p>
        </w:tc>
        <w:tc>
          <w:tcPr>
            <w:tcW w:w="298" w:type="dxa"/>
          </w:tcPr>
          <w:p w14:paraId="6B59EB49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73A44C0C" w14:textId="5610B239" w:rsidR="00F27D42" w:rsidRPr="00C87C3F" w:rsidRDefault="00351BA8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9,950</w:t>
            </w:r>
          </w:p>
        </w:tc>
        <w:tc>
          <w:tcPr>
            <w:tcW w:w="292" w:type="dxa"/>
          </w:tcPr>
          <w:p w14:paraId="0106645F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</w:tcPr>
          <w:p w14:paraId="6D45354D" w14:textId="683F2A0E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10,112</w:t>
            </w:r>
          </w:p>
        </w:tc>
      </w:tr>
      <w:tr w:rsidR="00F27D42" w:rsidRPr="00740906" w14:paraId="1A442693" w14:textId="77777777" w:rsidTr="00833CEA">
        <w:tc>
          <w:tcPr>
            <w:tcW w:w="3595" w:type="dxa"/>
          </w:tcPr>
          <w:p w14:paraId="2C59B4E3" w14:textId="77777777" w:rsidR="00F27D42" w:rsidRPr="00C87C3F" w:rsidRDefault="00F27D42" w:rsidP="00F27D42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87D4096" w14:textId="3F4D42FD" w:rsidR="00F27D42" w:rsidRPr="00C87C3F" w:rsidRDefault="009E512A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</w:t>
            </w:r>
            <w:r w:rsidR="00C417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58" w:type="dxa"/>
          </w:tcPr>
          <w:p w14:paraId="48235EFB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0FFFAEA2" w14:textId="6309B0DA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3,057</w:t>
            </w:r>
          </w:p>
        </w:tc>
        <w:tc>
          <w:tcPr>
            <w:tcW w:w="298" w:type="dxa"/>
          </w:tcPr>
          <w:p w14:paraId="5EDB4275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C9178E5" w14:textId="0C8FC1D8" w:rsidR="00F27D42" w:rsidRPr="00C87C3F" w:rsidRDefault="0008368D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 w:rsidR="009E512A" w:rsidRPr="00C87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C417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92" w:type="dxa"/>
          </w:tcPr>
          <w:p w14:paraId="13D79C5F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1969E4F" w14:textId="78F8409D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3,024</w:t>
            </w:r>
          </w:p>
        </w:tc>
      </w:tr>
      <w:tr w:rsidR="00F27D42" w:rsidRPr="00740906" w14:paraId="12B6B99D" w14:textId="77777777" w:rsidTr="00833CEA">
        <w:tc>
          <w:tcPr>
            <w:tcW w:w="3595" w:type="dxa"/>
          </w:tcPr>
          <w:p w14:paraId="4388A221" w14:textId="77777777" w:rsidR="00F27D42" w:rsidRPr="00C87C3F" w:rsidRDefault="00F27D42" w:rsidP="00F27D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6BC0A5D3" w14:textId="679F2BA6" w:rsidR="00F27D42" w:rsidRPr="00C87C3F" w:rsidRDefault="009E512A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7C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13,290</w:t>
            </w:r>
          </w:p>
        </w:tc>
        <w:tc>
          <w:tcPr>
            <w:tcW w:w="258" w:type="dxa"/>
          </w:tcPr>
          <w:p w14:paraId="58A687B0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07B0447B" w14:textId="78C08AD5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13,313</w:t>
            </w:r>
          </w:p>
        </w:tc>
        <w:tc>
          <w:tcPr>
            <w:tcW w:w="298" w:type="dxa"/>
          </w:tcPr>
          <w:p w14:paraId="103FD87C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C60D08E" w14:textId="280D301D" w:rsidR="00F27D42" w:rsidRPr="00C87C3F" w:rsidRDefault="009E512A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87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13,10</w:t>
            </w:r>
            <w:r w:rsidR="00C417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92" w:type="dxa"/>
          </w:tcPr>
          <w:p w14:paraId="292DCAAD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5CC528AF" w14:textId="664FD851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13,136</w:t>
            </w:r>
          </w:p>
        </w:tc>
      </w:tr>
      <w:tr w:rsidR="00F27D42" w:rsidRPr="00740906" w14:paraId="688F1624" w14:textId="77777777" w:rsidTr="00833CEA">
        <w:tc>
          <w:tcPr>
            <w:tcW w:w="3595" w:type="dxa"/>
          </w:tcPr>
          <w:p w14:paraId="4B37D508" w14:textId="5E359009" w:rsidR="00F27D42" w:rsidRPr="00C87C3F" w:rsidRDefault="00F27D42" w:rsidP="00F27D4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7F474CA" w14:textId="77777777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38313DE7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4209C8F" w14:textId="77777777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8" w:type="dxa"/>
          </w:tcPr>
          <w:p w14:paraId="02230B65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578D552" w14:textId="77777777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579C6409" w14:textId="77777777" w:rsidR="00F27D42" w:rsidRPr="00C87C3F" w:rsidRDefault="00F27D42" w:rsidP="00F27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5B6956C" w14:textId="77777777" w:rsidR="00F27D42" w:rsidRPr="00C87C3F" w:rsidRDefault="00F27D42" w:rsidP="00F27D4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974EF4" w:rsidRPr="00740906" w14:paraId="0E86F1CC" w14:textId="77777777" w:rsidTr="00833CEA">
        <w:tc>
          <w:tcPr>
            <w:tcW w:w="3595" w:type="dxa"/>
          </w:tcPr>
          <w:p w14:paraId="5CE70EE4" w14:textId="77777777" w:rsidR="00974EF4" w:rsidRPr="00C87C3F" w:rsidRDefault="00974EF4" w:rsidP="00974EF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733326C" w14:textId="1A202700" w:rsidR="00974EF4" w:rsidRPr="00C87C3F" w:rsidRDefault="00974EF4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197747" w:rsidRPr="00C87C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C87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197747" w:rsidRPr="00C87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294</w:t>
            </w:r>
            <w:r w:rsidRPr="00C87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58" w:type="dxa"/>
          </w:tcPr>
          <w:p w14:paraId="72221ACB" w14:textId="77777777" w:rsidR="00974EF4" w:rsidRPr="00C87C3F" w:rsidRDefault="00974EF4" w:rsidP="0097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16ADB7A" w14:textId="47B6BE68" w:rsidR="00974EF4" w:rsidRPr="00C87C3F" w:rsidRDefault="00974EF4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(18,686)</w:t>
            </w:r>
          </w:p>
        </w:tc>
        <w:tc>
          <w:tcPr>
            <w:tcW w:w="298" w:type="dxa"/>
          </w:tcPr>
          <w:p w14:paraId="1B72A95F" w14:textId="77777777" w:rsidR="00974EF4" w:rsidRPr="00C87C3F" w:rsidRDefault="00974EF4" w:rsidP="0097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8D85105" w14:textId="5BF07960" w:rsidR="00974EF4" w:rsidRPr="00C87C3F" w:rsidRDefault="00974EF4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197747" w:rsidRPr="00C87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C87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197747" w:rsidRPr="00C87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  <w:r w:rsidR="00731C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C87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92" w:type="dxa"/>
          </w:tcPr>
          <w:p w14:paraId="3DA8E670" w14:textId="77777777" w:rsidR="00974EF4" w:rsidRPr="00C87C3F" w:rsidRDefault="00974EF4" w:rsidP="0097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39D2451" w14:textId="577BBF2C" w:rsidR="00974EF4" w:rsidRPr="00C87C3F" w:rsidRDefault="00974EF4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3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(18,686)</w:t>
            </w:r>
          </w:p>
        </w:tc>
      </w:tr>
      <w:tr w:rsidR="00974EF4" w:rsidRPr="00740906" w14:paraId="78A2AB34" w14:textId="77777777" w:rsidTr="00833CEA">
        <w:tc>
          <w:tcPr>
            <w:tcW w:w="3595" w:type="dxa"/>
          </w:tcPr>
          <w:p w14:paraId="69F6E5B1" w14:textId="77777777" w:rsidR="00974EF4" w:rsidRPr="00C87C3F" w:rsidRDefault="00974EF4" w:rsidP="00974EF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FD69530" w14:textId="77777777" w:rsidR="00974EF4" w:rsidRPr="00C87C3F" w:rsidRDefault="00974EF4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26261CC5" w14:textId="77777777" w:rsidR="00974EF4" w:rsidRPr="00C87C3F" w:rsidRDefault="00974EF4" w:rsidP="0097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1F2A6C3D" w14:textId="77777777" w:rsidR="00974EF4" w:rsidRPr="00C87C3F" w:rsidRDefault="00974EF4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8" w:type="dxa"/>
          </w:tcPr>
          <w:p w14:paraId="39871C41" w14:textId="77777777" w:rsidR="00974EF4" w:rsidRPr="00C87C3F" w:rsidRDefault="00974EF4" w:rsidP="0097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F53B704" w14:textId="77777777" w:rsidR="00974EF4" w:rsidRPr="00C87C3F" w:rsidRDefault="00974EF4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92" w:type="dxa"/>
          </w:tcPr>
          <w:p w14:paraId="19A0E049" w14:textId="77777777" w:rsidR="00974EF4" w:rsidRPr="00C87C3F" w:rsidRDefault="00974EF4" w:rsidP="0097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4BC8FD1A" w14:textId="77777777" w:rsidR="00974EF4" w:rsidRPr="00C87C3F" w:rsidRDefault="00974EF4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4EF4" w:rsidRPr="00740906" w14:paraId="0C2DF5A0" w14:textId="77777777" w:rsidTr="00833CEA">
        <w:tc>
          <w:tcPr>
            <w:tcW w:w="3595" w:type="dxa"/>
          </w:tcPr>
          <w:p w14:paraId="138EE527" w14:textId="77777777" w:rsidR="00974EF4" w:rsidRPr="00C87C3F" w:rsidRDefault="00974EF4" w:rsidP="00974EF4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7C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C87C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6BF9B500" w14:textId="57640689" w:rsidR="00974EF4" w:rsidRPr="00C87C3F" w:rsidRDefault="007741C0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7C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179,1</w:t>
            </w:r>
            <w:r w:rsidR="00EF09FB" w:rsidRPr="00C87C3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58" w:type="dxa"/>
          </w:tcPr>
          <w:p w14:paraId="65A1A4CD" w14:textId="77777777" w:rsidR="00974EF4" w:rsidRPr="00C87C3F" w:rsidRDefault="00974EF4" w:rsidP="0097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053C4A95" w14:textId="2A4388F3" w:rsidR="00974EF4" w:rsidRPr="00C87C3F" w:rsidRDefault="00974EF4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180,151</w:t>
            </w:r>
          </w:p>
        </w:tc>
        <w:tc>
          <w:tcPr>
            <w:tcW w:w="298" w:type="dxa"/>
          </w:tcPr>
          <w:p w14:paraId="7505DE23" w14:textId="77777777" w:rsidR="00974EF4" w:rsidRPr="00C87C3F" w:rsidRDefault="00974EF4" w:rsidP="0097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7D27E4C4" w14:textId="680EF9D3" w:rsidR="00974EF4" w:rsidRPr="00C87C3F" w:rsidRDefault="00197747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5B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177,6</w:t>
            </w:r>
            <w:r w:rsidR="002D4327" w:rsidRPr="005B5B2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="00C417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92" w:type="dxa"/>
          </w:tcPr>
          <w:p w14:paraId="7E801D5F" w14:textId="77777777" w:rsidR="00974EF4" w:rsidRPr="00C87C3F" w:rsidRDefault="00974EF4" w:rsidP="0097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24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  <w:vAlign w:val="bottom"/>
          </w:tcPr>
          <w:p w14:paraId="13F3D48E" w14:textId="64CEEA8D" w:rsidR="00974EF4" w:rsidRPr="00C87C3F" w:rsidRDefault="00974EF4" w:rsidP="00974E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2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3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178,857</w:t>
            </w:r>
          </w:p>
        </w:tc>
      </w:tr>
    </w:tbl>
    <w:p w14:paraId="423BAB53" w14:textId="77777777" w:rsidR="004737A1" w:rsidRDefault="004737A1" w:rsidP="0074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3E7D0D0A" w14:textId="77777777" w:rsidR="009A790D" w:rsidRDefault="009A790D" w:rsidP="0074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26002162" w14:textId="77777777" w:rsidR="009A790D" w:rsidRDefault="009A790D" w:rsidP="0074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2C40A16" w14:textId="77777777" w:rsidR="009A790D" w:rsidRDefault="009A790D" w:rsidP="0074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3ECB369C" w14:textId="77777777" w:rsidR="009A790D" w:rsidRDefault="009A790D" w:rsidP="0074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745CC1C3" w14:textId="77777777" w:rsidR="009A790D" w:rsidRDefault="009A790D" w:rsidP="0074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12544AF5" w14:textId="77777777" w:rsidR="009A790D" w:rsidRPr="00FF3160" w:rsidRDefault="009A790D" w:rsidP="007409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91" w:type="dxa"/>
        <w:tblInd w:w="450" w:type="dxa"/>
        <w:tblLook w:val="01E0" w:firstRow="1" w:lastRow="1" w:firstColumn="1" w:lastColumn="1" w:noHBand="0" w:noVBand="0"/>
      </w:tblPr>
      <w:tblGrid>
        <w:gridCol w:w="3595"/>
        <w:gridCol w:w="1170"/>
        <w:gridCol w:w="270"/>
        <w:gridCol w:w="1170"/>
        <w:gridCol w:w="270"/>
        <w:gridCol w:w="1170"/>
        <w:gridCol w:w="270"/>
        <w:gridCol w:w="14"/>
        <w:gridCol w:w="1162"/>
      </w:tblGrid>
      <w:tr w:rsidR="004737A1" w:rsidRPr="000F5DD3" w14:paraId="036AA65A" w14:textId="77777777">
        <w:trPr>
          <w:trHeight w:val="389"/>
        </w:trPr>
        <w:tc>
          <w:tcPr>
            <w:tcW w:w="3595" w:type="dxa"/>
          </w:tcPr>
          <w:p w14:paraId="62299094" w14:textId="77777777" w:rsidR="004737A1" w:rsidRPr="000F5DD3" w:rsidRDefault="00473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ข้อสมมติในการประมาณการตามหลัก</w:t>
            </w:r>
          </w:p>
        </w:tc>
        <w:tc>
          <w:tcPr>
            <w:tcW w:w="2610" w:type="dxa"/>
            <w:gridSpan w:val="3"/>
          </w:tcPr>
          <w:p w14:paraId="6F9C7400" w14:textId="77777777" w:rsidR="004737A1" w:rsidRPr="000F5DD3" w:rsidRDefault="00473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01B15F7" w14:textId="77777777" w:rsidR="004737A1" w:rsidRPr="000F5DD3" w:rsidRDefault="00473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4"/>
          </w:tcPr>
          <w:p w14:paraId="0A268937" w14:textId="77777777" w:rsidR="004737A1" w:rsidRPr="000F5DD3" w:rsidRDefault="00473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37A1" w:rsidRPr="000F5DD3" w14:paraId="53BD2997" w14:textId="77777777">
        <w:tc>
          <w:tcPr>
            <w:tcW w:w="3595" w:type="dxa"/>
          </w:tcPr>
          <w:p w14:paraId="2D7C73FB" w14:textId="77777777" w:rsidR="004737A1" w:rsidRPr="000F5DD3" w:rsidRDefault="00473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7A413F" w14:textId="339A78D8" w:rsidR="004737A1" w:rsidRPr="000F5DD3" w:rsidRDefault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25D84A" w14:textId="77777777" w:rsidR="004737A1" w:rsidRPr="000F5DD3" w:rsidRDefault="00473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9E776E2" w14:textId="5BF5BE02" w:rsidR="004737A1" w:rsidRPr="000F5DD3" w:rsidRDefault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FC89A70" w14:textId="77777777" w:rsidR="004737A1" w:rsidRPr="000F5DD3" w:rsidRDefault="00473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DD98876" w14:textId="760BBC7B" w:rsidR="004737A1" w:rsidRPr="000F5DD3" w:rsidRDefault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550588" w14:textId="77777777" w:rsidR="004737A1" w:rsidRPr="000F5DD3" w:rsidRDefault="00473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14:paraId="41C23D79" w14:textId="5AEA5EEA" w:rsidR="004737A1" w:rsidRPr="000F5DD3" w:rsidRDefault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737A1" w:rsidRPr="000F5DD3" w14:paraId="74D6608F" w14:textId="77777777">
        <w:tc>
          <w:tcPr>
            <w:tcW w:w="3595" w:type="dxa"/>
          </w:tcPr>
          <w:p w14:paraId="1AF16F82" w14:textId="77777777" w:rsidR="004737A1" w:rsidRPr="000F5DD3" w:rsidRDefault="00473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96" w:type="dxa"/>
            <w:gridSpan w:val="8"/>
          </w:tcPr>
          <w:p w14:paraId="3B4F860C" w14:textId="77777777" w:rsidR="004737A1" w:rsidRPr="000F5DD3" w:rsidRDefault="00473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050F55" w:rsidRPr="000F5DD3" w14:paraId="0A92E843" w14:textId="77777777">
        <w:tc>
          <w:tcPr>
            <w:tcW w:w="3595" w:type="dxa"/>
          </w:tcPr>
          <w:p w14:paraId="5F4344DC" w14:textId="77777777" w:rsidR="00050F55" w:rsidRPr="000F5DD3" w:rsidRDefault="00050F55" w:rsidP="00050F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0" w:type="dxa"/>
          </w:tcPr>
          <w:p w14:paraId="32B58FF4" w14:textId="2A7A7DC0" w:rsidR="00050F55" w:rsidRPr="000F5DD3" w:rsidRDefault="008A6452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0.52 - 3.59</w:t>
            </w:r>
          </w:p>
        </w:tc>
        <w:tc>
          <w:tcPr>
            <w:tcW w:w="270" w:type="dxa"/>
          </w:tcPr>
          <w:p w14:paraId="7A6049EC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00CB1C" w14:textId="3A79EF9A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0.52 - 3.59</w:t>
            </w:r>
          </w:p>
        </w:tc>
        <w:tc>
          <w:tcPr>
            <w:tcW w:w="270" w:type="dxa"/>
          </w:tcPr>
          <w:p w14:paraId="487CCC0F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AD41F3" w14:textId="2ADF69C8" w:rsidR="00050F55" w:rsidRPr="000F5DD3" w:rsidRDefault="008A6452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0.52 - 3.59</w:t>
            </w:r>
          </w:p>
        </w:tc>
        <w:tc>
          <w:tcPr>
            <w:tcW w:w="284" w:type="dxa"/>
            <w:gridSpan w:val="2"/>
          </w:tcPr>
          <w:p w14:paraId="6FC7F3B2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DCED92" w14:textId="09BBDEC4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0.52 - 3.59</w:t>
            </w:r>
          </w:p>
        </w:tc>
      </w:tr>
      <w:tr w:rsidR="00050F55" w:rsidRPr="000F5DD3" w14:paraId="42327A38" w14:textId="77777777">
        <w:tc>
          <w:tcPr>
            <w:tcW w:w="3595" w:type="dxa"/>
          </w:tcPr>
          <w:p w14:paraId="40E50D3C" w14:textId="77777777" w:rsidR="00050F55" w:rsidRPr="000F5DD3" w:rsidRDefault="00050F55" w:rsidP="00050F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0" w:type="dxa"/>
          </w:tcPr>
          <w:p w14:paraId="2E3987CC" w14:textId="38370A63" w:rsidR="00050F55" w:rsidRPr="000F5DD3" w:rsidRDefault="008A6452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  <w:tc>
          <w:tcPr>
            <w:tcW w:w="270" w:type="dxa"/>
          </w:tcPr>
          <w:p w14:paraId="701B5E25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7A4C1" w14:textId="0DC662FC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  <w:tc>
          <w:tcPr>
            <w:tcW w:w="270" w:type="dxa"/>
          </w:tcPr>
          <w:p w14:paraId="0B786EF0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44931A" w14:textId="57E9E67C" w:rsidR="00050F55" w:rsidRPr="000F5DD3" w:rsidRDefault="008A6452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  <w:tc>
          <w:tcPr>
            <w:tcW w:w="284" w:type="dxa"/>
            <w:gridSpan w:val="2"/>
          </w:tcPr>
          <w:p w14:paraId="2FCC22D7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5615624" w14:textId="2F5DB596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3.0 - 6.0</w:t>
            </w:r>
          </w:p>
        </w:tc>
      </w:tr>
      <w:tr w:rsidR="00050F55" w:rsidRPr="000F5DD3" w14:paraId="51611A4E" w14:textId="77777777">
        <w:tc>
          <w:tcPr>
            <w:tcW w:w="3595" w:type="dxa"/>
          </w:tcPr>
          <w:p w14:paraId="258799B3" w14:textId="77777777" w:rsidR="00050F55" w:rsidRPr="000F5DD3" w:rsidRDefault="00050F55" w:rsidP="00050F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E203C52" w14:textId="3296576D" w:rsidR="00050F55" w:rsidRPr="000F5DD3" w:rsidRDefault="008A6452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  <w:tc>
          <w:tcPr>
            <w:tcW w:w="270" w:type="dxa"/>
          </w:tcPr>
          <w:p w14:paraId="15B6FCE5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08E45" w14:textId="629F3D04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  <w:tc>
          <w:tcPr>
            <w:tcW w:w="270" w:type="dxa"/>
          </w:tcPr>
          <w:p w14:paraId="1E2EC5EF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6C25A3" w14:textId="433C122A" w:rsidR="00050F55" w:rsidRPr="000F5DD3" w:rsidRDefault="008A6452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  <w:tc>
          <w:tcPr>
            <w:tcW w:w="284" w:type="dxa"/>
            <w:gridSpan w:val="2"/>
          </w:tcPr>
          <w:p w14:paraId="66ECA073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ED44B7F" w14:textId="1CC3F046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0 - 30</w:t>
            </w:r>
          </w:p>
        </w:tc>
      </w:tr>
      <w:tr w:rsidR="00050F55" w:rsidRPr="000F5DD3" w14:paraId="6EF3C895" w14:textId="77777777">
        <w:tc>
          <w:tcPr>
            <w:tcW w:w="3595" w:type="dxa"/>
          </w:tcPr>
          <w:p w14:paraId="153B1401" w14:textId="77777777" w:rsidR="00050F55" w:rsidRPr="000F5DD3" w:rsidRDefault="00050F55" w:rsidP="00050F5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อัตรามรณะในอนาคต</w:t>
            </w:r>
          </w:p>
        </w:tc>
        <w:tc>
          <w:tcPr>
            <w:tcW w:w="1170" w:type="dxa"/>
          </w:tcPr>
          <w:p w14:paraId="167B32E6" w14:textId="4CA4B3CF" w:rsidR="00050F55" w:rsidRPr="000F5DD3" w:rsidRDefault="008A6452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14:paraId="0F5C4E71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9F0F5" w14:textId="754CBF2B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  <w:tc>
          <w:tcPr>
            <w:tcW w:w="270" w:type="dxa"/>
          </w:tcPr>
          <w:p w14:paraId="40DDD1C7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C592EA" w14:textId="7291BD68" w:rsidR="00050F55" w:rsidRPr="000F5DD3" w:rsidRDefault="008A6452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  <w:tc>
          <w:tcPr>
            <w:tcW w:w="284" w:type="dxa"/>
            <w:gridSpan w:val="2"/>
          </w:tcPr>
          <w:p w14:paraId="6EA1E9C1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  <w:tab w:val="decimal" w:pos="1044"/>
              </w:tabs>
              <w:spacing w:line="240" w:lineRule="auto"/>
              <w:ind w:lef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918DA5" w14:textId="32B7CAF6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3.0</w:t>
            </w:r>
          </w:p>
        </w:tc>
      </w:tr>
    </w:tbl>
    <w:p w14:paraId="434C536F" w14:textId="77777777" w:rsidR="004737A1" w:rsidRPr="000F5DD3" w:rsidRDefault="004737A1" w:rsidP="004D1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F1FA8B" w14:textId="266F0032" w:rsidR="00BA08FE" w:rsidRPr="000F5DD3" w:rsidRDefault="001F0F11" w:rsidP="0077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ข้อสมม</w:t>
      </w:r>
      <w:r w:rsidR="00384808" w:rsidRPr="000F5DD3">
        <w:rPr>
          <w:rFonts w:asciiTheme="majorBidi" w:hAnsiTheme="majorBidi" w:cstheme="majorBidi"/>
          <w:sz w:val="30"/>
          <w:szCs w:val="30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  <w:r w:rsidR="004D180A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CA72C7" w:rsidRPr="000F5DD3">
        <w:rPr>
          <w:rFonts w:asciiTheme="majorBidi" w:hAnsiTheme="majorBidi" w:cstheme="majorBidi"/>
          <w:sz w:val="30"/>
          <w:szCs w:val="30"/>
          <w:cs/>
        </w:rPr>
        <w:t xml:space="preserve">ปรับปรุงด้วยอัตราดอกเบี้ยร้อยละ </w:t>
      </w:r>
      <w:r w:rsidR="00772BF1">
        <w:rPr>
          <w:rFonts w:asciiTheme="majorBidi" w:hAnsiTheme="majorBidi" w:cstheme="majorBidi"/>
          <w:sz w:val="30"/>
          <w:szCs w:val="30"/>
        </w:rPr>
        <w:t>2.26</w:t>
      </w:r>
      <w:r w:rsidR="00047235">
        <w:rPr>
          <w:rFonts w:asciiTheme="majorBidi" w:hAnsiTheme="majorBidi" w:cstheme="majorBidi"/>
          <w:sz w:val="30"/>
          <w:szCs w:val="30"/>
        </w:rPr>
        <w:t xml:space="preserve"> </w:t>
      </w:r>
      <w:r w:rsidR="00CA72C7" w:rsidRPr="000F5DD3">
        <w:rPr>
          <w:rFonts w:asciiTheme="majorBidi" w:hAnsiTheme="majorBidi" w:cstheme="majorBidi"/>
          <w:sz w:val="30"/>
          <w:szCs w:val="30"/>
          <w:cs/>
        </w:rPr>
        <w:t>อัตราดอกเบี้ยคิดลดใช้อัตราดอกเบี้ยพันธบัตรรัฐบาลระยะยาว</w:t>
      </w:r>
      <w:r w:rsidR="004443C8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50F55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64765D" w:rsidRPr="000F5DD3">
        <w:rPr>
          <w:rFonts w:asciiTheme="majorBidi" w:hAnsiTheme="majorBidi" w:cstheme="majorBidi"/>
          <w:i/>
          <w:iCs/>
          <w:sz w:val="30"/>
          <w:szCs w:val="30"/>
        </w:rPr>
        <w:t>2.</w:t>
      </w:r>
      <w:r w:rsidR="00E2742B" w:rsidRPr="000F5DD3">
        <w:rPr>
          <w:rFonts w:asciiTheme="majorBidi" w:hAnsiTheme="majorBidi" w:cstheme="majorBidi"/>
          <w:i/>
          <w:iCs/>
          <w:sz w:val="30"/>
          <w:szCs w:val="30"/>
        </w:rPr>
        <w:t>26</w:t>
      </w:r>
      <w:r w:rsidR="004443C8" w:rsidRPr="000F5DD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025A174" w14:textId="77777777" w:rsidR="002C273C" w:rsidRPr="000F5DD3" w:rsidRDefault="002C273C" w:rsidP="00773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8C047A8" w14:textId="1935334E" w:rsidR="004B1A6C" w:rsidRPr="000F5DD3" w:rsidRDefault="00223424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75FE1" w:rsidRPr="000F5DD3">
        <w:rPr>
          <w:rFonts w:asciiTheme="majorBidi" w:hAnsiTheme="majorBidi" w:cstheme="majorBidi"/>
          <w:sz w:val="30"/>
          <w:szCs w:val="30"/>
        </w:rPr>
        <w:t>31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50F55">
        <w:rPr>
          <w:rFonts w:asciiTheme="majorBidi" w:hAnsiTheme="majorBidi" w:cstheme="majorBidi"/>
          <w:sz w:val="30"/>
          <w:szCs w:val="30"/>
        </w:rPr>
        <w:t>2566</w:t>
      </w:r>
      <w:r w:rsidR="00C62B38" w:rsidRPr="000F5DD3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3154D9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772BF1">
        <w:rPr>
          <w:rFonts w:asciiTheme="majorBidi" w:hAnsiTheme="majorBidi" w:cstheme="majorBidi"/>
          <w:sz w:val="30"/>
          <w:szCs w:val="30"/>
        </w:rPr>
        <w:t>12.1</w:t>
      </w:r>
      <w:r w:rsidR="00F75FE1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F54172" w:rsidRPr="000F5DD3">
        <w:rPr>
          <w:rFonts w:asciiTheme="majorBidi" w:hAnsiTheme="majorBidi" w:cstheme="majorBidi"/>
          <w:sz w:val="30"/>
          <w:szCs w:val="30"/>
          <w:cs/>
        </w:rPr>
        <w:t>ปี</w:t>
      </w:r>
      <w:r w:rsidR="00F75FE1" w:rsidRPr="000F5DD3">
        <w:rPr>
          <w:rFonts w:asciiTheme="majorBidi" w:hAnsiTheme="majorBidi" w:cstheme="majorBidi"/>
          <w:sz w:val="30"/>
          <w:szCs w:val="30"/>
        </w:rPr>
        <w:t xml:space="preserve">    </w:t>
      </w:r>
      <w:r w:rsidR="00F54172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54172" w:rsidRPr="000F5DD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50F55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F54172"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11A83" w:rsidRPr="000F5DD3">
        <w:rPr>
          <w:rFonts w:asciiTheme="majorBidi" w:hAnsiTheme="majorBidi" w:cstheme="majorBidi"/>
          <w:i/>
          <w:iCs/>
          <w:sz w:val="30"/>
          <w:szCs w:val="30"/>
        </w:rPr>
        <w:t>12.</w:t>
      </w:r>
      <w:r w:rsidR="00E2742B" w:rsidRPr="000F5DD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C62B38"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62B38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62071D19" w14:textId="77777777" w:rsidR="004B1A6C" w:rsidRPr="000F5DD3" w:rsidRDefault="004B1A6C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1EAFBBD4" w14:textId="5389A18A" w:rsidR="00C80F9F" w:rsidRPr="000F5DD3" w:rsidRDefault="00924181" w:rsidP="002C2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6C581F1" w14:textId="77777777" w:rsidR="00530C0C" w:rsidRPr="00EE4AF0" w:rsidRDefault="00530C0C" w:rsidP="00CA701C">
      <w:pPr>
        <w:spacing w:line="276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24"/>
          <w:szCs w:val="24"/>
        </w:rPr>
      </w:pPr>
    </w:p>
    <w:p w14:paraId="7216D0CA" w14:textId="3437345B" w:rsidR="00F059F5" w:rsidRPr="000F5DD3" w:rsidRDefault="00392269" w:rsidP="00F05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  <w:r w:rsidR="00B658E1" w:rsidRPr="000F5DD3">
        <w:rPr>
          <w:rFonts w:asciiTheme="majorBidi" w:hAnsiTheme="majorBidi" w:cstheme="majorBidi"/>
          <w:sz w:val="30"/>
          <w:szCs w:val="30"/>
          <w:cs/>
        </w:rPr>
        <w:t xml:space="preserve"> จะมีผลกระทบต่อภาระผูกพันของโครงการผลประโยชน์เป็นจำนวนเงินดังต่อไปนี้</w:t>
      </w:r>
    </w:p>
    <w:p w14:paraId="61D515D9" w14:textId="22937D36" w:rsidR="002B3428" w:rsidRDefault="002B3428"/>
    <w:tbl>
      <w:tblPr>
        <w:tblW w:w="9385" w:type="dxa"/>
        <w:tblInd w:w="450" w:type="dxa"/>
        <w:tblLook w:val="01E0" w:firstRow="1" w:lastRow="1" w:firstColumn="1" w:lastColumn="1" w:noHBand="0" w:noVBand="0"/>
      </w:tblPr>
      <w:tblGrid>
        <w:gridCol w:w="4452"/>
        <w:gridCol w:w="1050"/>
        <w:gridCol w:w="233"/>
        <w:gridCol w:w="1082"/>
        <w:gridCol w:w="236"/>
        <w:gridCol w:w="1042"/>
        <w:gridCol w:w="235"/>
        <w:gridCol w:w="1055"/>
      </w:tblGrid>
      <w:tr w:rsidR="0007719E" w:rsidRPr="000F5DD3" w14:paraId="31534248" w14:textId="77777777" w:rsidTr="00E2742B">
        <w:trPr>
          <w:trHeight w:val="20"/>
          <w:tblHeader/>
        </w:trPr>
        <w:tc>
          <w:tcPr>
            <w:tcW w:w="4452" w:type="dxa"/>
          </w:tcPr>
          <w:p w14:paraId="01F748CB" w14:textId="0581DBAC" w:rsidR="0007719E" w:rsidRPr="000F5DD3" w:rsidRDefault="0007719E" w:rsidP="0007719E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3" w:type="dxa"/>
            <w:gridSpan w:val="7"/>
          </w:tcPr>
          <w:p w14:paraId="06B037A4" w14:textId="77777777" w:rsidR="0007719E" w:rsidRPr="000F5DD3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719E" w:rsidRPr="000F5DD3" w14:paraId="23FDAD21" w14:textId="77777777" w:rsidTr="00E2742B">
        <w:trPr>
          <w:trHeight w:val="20"/>
          <w:tblHeader/>
        </w:trPr>
        <w:tc>
          <w:tcPr>
            <w:tcW w:w="4452" w:type="dxa"/>
          </w:tcPr>
          <w:p w14:paraId="62229B5D" w14:textId="77777777" w:rsidR="0007719E" w:rsidRPr="000F5DD3" w:rsidRDefault="0007719E" w:rsidP="00530C0C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65" w:type="dxa"/>
            <w:gridSpan w:val="3"/>
          </w:tcPr>
          <w:p w14:paraId="64AF19DC" w14:textId="77777777" w:rsidR="0007719E" w:rsidRPr="000F5DD3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2C7FF1A1" w14:textId="77777777" w:rsidR="0007719E" w:rsidRPr="000F5DD3" w:rsidRDefault="0007719E" w:rsidP="00077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32" w:type="dxa"/>
            <w:gridSpan w:val="3"/>
          </w:tcPr>
          <w:p w14:paraId="436565C2" w14:textId="77777777" w:rsidR="0007719E" w:rsidRPr="000F5DD3" w:rsidRDefault="0007719E" w:rsidP="0007719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400EE2" w:rsidRPr="000F5DD3" w14:paraId="300D15BE" w14:textId="77777777" w:rsidTr="00E2742B">
        <w:trPr>
          <w:trHeight w:val="20"/>
          <w:tblHeader/>
        </w:trPr>
        <w:tc>
          <w:tcPr>
            <w:tcW w:w="4452" w:type="dxa"/>
          </w:tcPr>
          <w:p w14:paraId="55E782CF" w14:textId="77777777" w:rsidR="00400EE2" w:rsidRPr="000F5DD3" w:rsidRDefault="00400EE2" w:rsidP="00400EE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2D922567" w14:textId="47DE53F1" w:rsidR="00400EE2" w:rsidRPr="000F5DD3" w:rsidRDefault="00050F55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5AB1B0F7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DDED7AF" w14:textId="522F4DA2" w:rsidR="00400EE2" w:rsidRPr="000F5DD3" w:rsidRDefault="00050F55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19053A41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789895D1" w14:textId="66ABAA08" w:rsidR="00400EE2" w:rsidRPr="000F5DD3" w:rsidRDefault="00050F55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10B87AB3" w14:textId="77777777" w:rsidR="00400EE2" w:rsidRPr="000F5DD3" w:rsidRDefault="00400EE2" w:rsidP="00400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1047DD9A" w14:textId="13FC91A6" w:rsidR="00400EE2" w:rsidRPr="000F5DD3" w:rsidRDefault="00050F55" w:rsidP="00400EE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30C0C" w:rsidRPr="000F5DD3" w14:paraId="7E712C1B" w14:textId="77777777" w:rsidTr="00E2742B">
        <w:trPr>
          <w:trHeight w:val="20"/>
          <w:tblHeader/>
        </w:trPr>
        <w:tc>
          <w:tcPr>
            <w:tcW w:w="4452" w:type="dxa"/>
          </w:tcPr>
          <w:p w14:paraId="0107E7BA" w14:textId="77777777" w:rsidR="00530C0C" w:rsidRPr="000F5DD3" w:rsidRDefault="00530C0C" w:rsidP="00530C0C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3" w:type="dxa"/>
            <w:gridSpan w:val="7"/>
          </w:tcPr>
          <w:p w14:paraId="27518BE9" w14:textId="77777777" w:rsidR="00530C0C" w:rsidRPr="000F5DD3" w:rsidRDefault="00530C0C" w:rsidP="00530C0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50F55" w:rsidRPr="000F5DD3" w14:paraId="0672BE38" w14:textId="77777777" w:rsidTr="00E2742B">
        <w:trPr>
          <w:trHeight w:val="20"/>
        </w:trPr>
        <w:tc>
          <w:tcPr>
            <w:tcW w:w="4452" w:type="dxa"/>
          </w:tcPr>
          <w:p w14:paraId="56B5F192" w14:textId="77777777" w:rsidR="00050F55" w:rsidRPr="000F5DD3" w:rsidRDefault="00050F55" w:rsidP="00050F5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0" w:type="dxa"/>
            <w:vAlign w:val="center"/>
          </w:tcPr>
          <w:p w14:paraId="1D014389" w14:textId="6CB6D20A" w:rsidR="00050F55" w:rsidRPr="00EE47FD" w:rsidRDefault="00A912C4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E47FD">
              <w:rPr>
                <w:rFonts w:asciiTheme="majorBidi" w:hAnsiTheme="majorBidi" w:cstheme="majorBidi"/>
                <w:sz w:val="30"/>
                <w:szCs w:val="30"/>
              </w:rPr>
              <w:t>(13,7</w:t>
            </w:r>
            <w:r w:rsidR="002147F3" w:rsidRPr="00EE47FD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EE47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54889BE9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17D21BE1" w14:textId="21C430D4" w:rsidR="00050F55" w:rsidRPr="000F5DD3" w:rsidRDefault="00050F55" w:rsidP="00050F5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(13,937)</w:t>
            </w:r>
          </w:p>
        </w:tc>
        <w:tc>
          <w:tcPr>
            <w:tcW w:w="236" w:type="dxa"/>
            <w:vAlign w:val="center"/>
          </w:tcPr>
          <w:p w14:paraId="72843F3B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center"/>
          </w:tcPr>
          <w:p w14:paraId="567AB8FD" w14:textId="14EC07A2" w:rsidR="00050F55" w:rsidRPr="000F5DD3" w:rsidRDefault="003351DE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15,763</w:t>
            </w:r>
          </w:p>
        </w:tc>
        <w:tc>
          <w:tcPr>
            <w:tcW w:w="235" w:type="dxa"/>
            <w:vAlign w:val="center"/>
          </w:tcPr>
          <w:p w14:paraId="3D1793CF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C8E3421" w14:textId="6FD7FBFF" w:rsidR="00050F55" w:rsidRPr="000F5DD3" w:rsidRDefault="00050F55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15,926</w:t>
            </w:r>
          </w:p>
        </w:tc>
      </w:tr>
      <w:tr w:rsidR="00050F55" w:rsidRPr="000F5DD3" w14:paraId="6D8E2A9F" w14:textId="77777777" w:rsidTr="00E2742B">
        <w:trPr>
          <w:trHeight w:val="20"/>
        </w:trPr>
        <w:tc>
          <w:tcPr>
            <w:tcW w:w="4452" w:type="dxa"/>
          </w:tcPr>
          <w:p w14:paraId="7AF810DB" w14:textId="77777777" w:rsidR="00050F55" w:rsidRPr="000F5DD3" w:rsidRDefault="00050F55" w:rsidP="00050F5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50" w:type="dxa"/>
          </w:tcPr>
          <w:p w14:paraId="19AB8956" w14:textId="79EE6CE8" w:rsidR="00050F55" w:rsidRPr="000F5DD3" w:rsidRDefault="00276022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19,149</w:t>
            </w:r>
          </w:p>
        </w:tc>
        <w:tc>
          <w:tcPr>
            <w:tcW w:w="233" w:type="dxa"/>
          </w:tcPr>
          <w:p w14:paraId="64C071BF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</w:tcPr>
          <w:p w14:paraId="45D88D7E" w14:textId="411D9517" w:rsidR="00050F55" w:rsidRPr="000F5DD3" w:rsidRDefault="00050F55" w:rsidP="00050F5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17,465</w:t>
            </w:r>
          </w:p>
        </w:tc>
        <w:tc>
          <w:tcPr>
            <w:tcW w:w="236" w:type="dxa"/>
          </w:tcPr>
          <w:p w14:paraId="1FB90433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17E2E1CF" w14:textId="3551473C" w:rsidR="00050F55" w:rsidRPr="000F5DD3" w:rsidRDefault="003351DE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96F0D">
              <w:rPr>
                <w:rFonts w:asciiTheme="majorBidi" w:hAnsiTheme="majorBidi" w:cstheme="majorBidi"/>
                <w:sz w:val="30"/>
                <w:szCs w:val="30"/>
              </w:rPr>
              <w:t>16,860)</w:t>
            </w:r>
          </w:p>
        </w:tc>
        <w:tc>
          <w:tcPr>
            <w:tcW w:w="235" w:type="dxa"/>
          </w:tcPr>
          <w:p w14:paraId="75FD8E66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1B4CD4D8" w14:textId="1EBA915B" w:rsidR="00050F55" w:rsidRPr="000F5DD3" w:rsidRDefault="00050F55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(15,450)</w:t>
            </w:r>
          </w:p>
        </w:tc>
      </w:tr>
      <w:tr w:rsidR="00050F55" w:rsidRPr="000F5DD3" w14:paraId="6426C52D" w14:textId="77777777" w:rsidTr="00E2742B">
        <w:trPr>
          <w:trHeight w:val="20"/>
        </w:trPr>
        <w:tc>
          <w:tcPr>
            <w:tcW w:w="4452" w:type="dxa"/>
          </w:tcPr>
          <w:p w14:paraId="020612E5" w14:textId="77777777" w:rsidR="00050F55" w:rsidRPr="000F5DD3" w:rsidRDefault="00050F55" w:rsidP="00050F55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0" w:type="dxa"/>
          </w:tcPr>
          <w:p w14:paraId="3E0F9BDB" w14:textId="10773399" w:rsidR="00050F55" w:rsidRPr="000F5DD3" w:rsidRDefault="00395FA1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E47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487C" w:rsidRPr="00EE47FD">
              <w:rPr>
                <w:rFonts w:asciiTheme="majorBidi" w:hAnsiTheme="majorBidi" w:cstheme="majorBidi"/>
                <w:sz w:val="30"/>
                <w:szCs w:val="30"/>
              </w:rPr>
              <w:t>17,622)</w:t>
            </w:r>
          </w:p>
        </w:tc>
        <w:tc>
          <w:tcPr>
            <w:tcW w:w="233" w:type="dxa"/>
            <w:vAlign w:val="bottom"/>
          </w:tcPr>
          <w:p w14:paraId="77DAF108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55DB3E6" w14:textId="7F9F5085" w:rsidR="00050F55" w:rsidRPr="000F5DD3" w:rsidRDefault="00050F55" w:rsidP="00050F5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(16,177)</w:t>
            </w:r>
          </w:p>
        </w:tc>
        <w:tc>
          <w:tcPr>
            <w:tcW w:w="236" w:type="dxa"/>
            <w:vAlign w:val="bottom"/>
          </w:tcPr>
          <w:p w14:paraId="16CB38ED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0D53A2AF" w14:textId="6B77039E" w:rsidR="00050F55" w:rsidRPr="000F5DD3" w:rsidRDefault="0024799A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E47FD">
              <w:rPr>
                <w:rFonts w:asciiTheme="majorBidi" w:hAnsiTheme="majorBidi" w:cstheme="majorBidi"/>
                <w:sz w:val="30"/>
                <w:szCs w:val="30"/>
              </w:rPr>
              <w:t>11,774</w:t>
            </w:r>
          </w:p>
        </w:tc>
        <w:tc>
          <w:tcPr>
            <w:tcW w:w="235" w:type="dxa"/>
            <w:vAlign w:val="bottom"/>
          </w:tcPr>
          <w:p w14:paraId="5C94CB18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</w:tcPr>
          <w:p w14:paraId="53404869" w14:textId="6DF31768" w:rsidR="00050F55" w:rsidRPr="000F5DD3" w:rsidRDefault="00050F55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10,529</w:t>
            </w:r>
          </w:p>
        </w:tc>
      </w:tr>
      <w:tr w:rsidR="00050F55" w:rsidRPr="000F5DD3" w14:paraId="4B17665D" w14:textId="77777777" w:rsidTr="00E2742B">
        <w:trPr>
          <w:trHeight w:val="20"/>
        </w:trPr>
        <w:tc>
          <w:tcPr>
            <w:tcW w:w="4452" w:type="dxa"/>
          </w:tcPr>
          <w:p w14:paraId="3E6731CE" w14:textId="77777777" w:rsidR="00050F55" w:rsidRPr="000F5DD3" w:rsidRDefault="00050F55" w:rsidP="00050F5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1050" w:type="dxa"/>
            <w:vAlign w:val="center"/>
          </w:tcPr>
          <w:p w14:paraId="17EE793D" w14:textId="08C56645" w:rsidR="00050F55" w:rsidRPr="000F5DD3" w:rsidRDefault="00D5487C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(637)</w:t>
            </w:r>
          </w:p>
        </w:tc>
        <w:tc>
          <w:tcPr>
            <w:tcW w:w="233" w:type="dxa"/>
          </w:tcPr>
          <w:p w14:paraId="32ADE4FD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43690DB" w14:textId="5A6053C5" w:rsidR="00050F55" w:rsidRPr="000F5DD3" w:rsidRDefault="00050F55" w:rsidP="00050F5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(579)</w:t>
            </w:r>
          </w:p>
        </w:tc>
        <w:tc>
          <w:tcPr>
            <w:tcW w:w="236" w:type="dxa"/>
          </w:tcPr>
          <w:p w14:paraId="4C5FFE52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vAlign w:val="center"/>
          </w:tcPr>
          <w:p w14:paraId="19AC64AF" w14:textId="17EBA662" w:rsidR="00050F55" w:rsidRPr="000F5DD3" w:rsidRDefault="0024799A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744B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</w:tcPr>
          <w:p w14:paraId="059F5FB3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vAlign w:val="center"/>
          </w:tcPr>
          <w:p w14:paraId="4E270C80" w14:textId="25575EA5" w:rsidR="00050F55" w:rsidRPr="000F5DD3" w:rsidRDefault="00050F55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514</w:t>
            </w:r>
          </w:p>
        </w:tc>
      </w:tr>
    </w:tbl>
    <w:p w14:paraId="5BBECBC9" w14:textId="77777777" w:rsidR="0007719E" w:rsidRPr="000F5DD3" w:rsidRDefault="0007719E" w:rsidP="00C8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5"/>
        <w:gridCol w:w="995"/>
        <w:gridCol w:w="236"/>
        <w:gridCol w:w="1114"/>
        <w:gridCol w:w="236"/>
        <w:gridCol w:w="1024"/>
        <w:gridCol w:w="236"/>
        <w:gridCol w:w="1204"/>
      </w:tblGrid>
      <w:tr w:rsidR="00530C0C" w:rsidRPr="000F5DD3" w14:paraId="6922F1B0" w14:textId="77777777" w:rsidTr="00223019">
        <w:trPr>
          <w:trHeight w:val="20"/>
          <w:tblHeader/>
        </w:trPr>
        <w:tc>
          <w:tcPr>
            <w:tcW w:w="4495" w:type="dxa"/>
          </w:tcPr>
          <w:p w14:paraId="419CBB3B" w14:textId="77777777" w:rsidR="00530C0C" w:rsidRPr="000F5DD3" w:rsidRDefault="00530C0C" w:rsidP="00530C0C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45" w:type="dxa"/>
            <w:gridSpan w:val="7"/>
          </w:tcPr>
          <w:p w14:paraId="34C79EC6" w14:textId="77777777" w:rsidR="00530C0C" w:rsidRPr="000F5DD3" w:rsidRDefault="00530C0C" w:rsidP="00530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C0C" w:rsidRPr="000F5DD3" w14:paraId="744C6BDC" w14:textId="77777777" w:rsidTr="00223019">
        <w:trPr>
          <w:trHeight w:val="20"/>
          <w:tblHeader/>
        </w:trPr>
        <w:tc>
          <w:tcPr>
            <w:tcW w:w="4495" w:type="dxa"/>
          </w:tcPr>
          <w:p w14:paraId="7C9ECC05" w14:textId="77777777" w:rsidR="00530C0C" w:rsidRPr="000F5DD3" w:rsidRDefault="00530C0C" w:rsidP="0087713D">
            <w:pPr>
              <w:ind w:left="164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5" w:type="dxa"/>
            <w:gridSpan w:val="3"/>
          </w:tcPr>
          <w:p w14:paraId="7305C8E9" w14:textId="77777777" w:rsidR="00530C0C" w:rsidRPr="000F5DD3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FF97E77" w14:textId="77777777" w:rsidR="00530C0C" w:rsidRPr="000F5DD3" w:rsidRDefault="00530C0C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617583C1" w14:textId="77777777" w:rsidR="00530C0C" w:rsidRPr="000F5DD3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050F55" w:rsidRPr="000F5DD3" w14:paraId="030042DA" w14:textId="77777777" w:rsidTr="00223019">
        <w:trPr>
          <w:trHeight w:val="20"/>
          <w:tblHeader/>
        </w:trPr>
        <w:tc>
          <w:tcPr>
            <w:tcW w:w="4495" w:type="dxa"/>
          </w:tcPr>
          <w:p w14:paraId="32D2D494" w14:textId="77777777" w:rsidR="00050F55" w:rsidRPr="000F5DD3" w:rsidRDefault="00050F55" w:rsidP="00050F5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5D31FCC4" w14:textId="66DAAB64" w:rsidR="00050F55" w:rsidRPr="000F5DD3" w:rsidRDefault="00050F55" w:rsidP="00050F5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BAE496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center"/>
          </w:tcPr>
          <w:p w14:paraId="59E03238" w14:textId="5DA3DBA0" w:rsidR="00050F55" w:rsidRPr="000F5DD3" w:rsidRDefault="00050F55" w:rsidP="00050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8F3857C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154922F" w14:textId="331E13B0" w:rsidR="00050F55" w:rsidRPr="000F5DD3" w:rsidRDefault="00050F55" w:rsidP="00050F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78C807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489E7BCD" w14:textId="4E8FC372" w:rsidR="00050F55" w:rsidRPr="000F5DD3" w:rsidRDefault="00050F55" w:rsidP="00050F5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30C0C" w:rsidRPr="000F5DD3" w14:paraId="799E5060" w14:textId="77777777" w:rsidTr="00223019">
        <w:trPr>
          <w:trHeight w:val="20"/>
          <w:tblHeader/>
        </w:trPr>
        <w:tc>
          <w:tcPr>
            <w:tcW w:w="4495" w:type="dxa"/>
          </w:tcPr>
          <w:p w14:paraId="3C11590C" w14:textId="77777777" w:rsidR="00530C0C" w:rsidRPr="000F5DD3" w:rsidRDefault="00530C0C" w:rsidP="0087713D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5" w:type="dxa"/>
            <w:gridSpan w:val="7"/>
          </w:tcPr>
          <w:p w14:paraId="0091EF84" w14:textId="77777777" w:rsidR="00530C0C" w:rsidRPr="000F5DD3" w:rsidRDefault="00530C0C" w:rsidP="0087713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050F55" w:rsidRPr="000F5DD3" w14:paraId="108F5B50" w14:textId="77777777" w:rsidTr="00223019">
        <w:trPr>
          <w:trHeight w:val="20"/>
        </w:trPr>
        <w:tc>
          <w:tcPr>
            <w:tcW w:w="4495" w:type="dxa"/>
          </w:tcPr>
          <w:p w14:paraId="497E6045" w14:textId="77777777" w:rsidR="00050F55" w:rsidRPr="000F5DD3" w:rsidRDefault="00050F55" w:rsidP="00050F5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5" w:type="dxa"/>
            <w:vAlign w:val="center"/>
          </w:tcPr>
          <w:p w14:paraId="104023F1" w14:textId="35F661B4" w:rsidR="00050F55" w:rsidRPr="000F5DD3" w:rsidRDefault="004C7C3B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(13,508)</w:t>
            </w:r>
          </w:p>
        </w:tc>
        <w:tc>
          <w:tcPr>
            <w:tcW w:w="236" w:type="dxa"/>
            <w:vAlign w:val="center"/>
          </w:tcPr>
          <w:p w14:paraId="07AF851C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73922B41" w14:textId="707695D1" w:rsidR="00050F55" w:rsidRPr="000F5DD3" w:rsidRDefault="00050F55" w:rsidP="00050F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(13,703)</w:t>
            </w:r>
          </w:p>
        </w:tc>
        <w:tc>
          <w:tcPr>
            <w:tcW w:w="236" w:type="dxa"/>
            <w:vAlign w:val="center"/>
          </w:tcPr>
          <w:p w14:paraId="499263A2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100523FB" w14:textId="2E4EEF59" w:rsidR="00050F55" w:rsidRPr="000F5DD3" w:rsidRDefault="00CB74AA" w:rsidP="00050F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15,442</w:t>
            </w:r>
          </w:p>
        </w:tc>
        <w:tc>
          <w:tcPr>
            <w:tcW w:w="236" w:type="dxa"/>
            <w:vAlign w:val="center"/>
          </w:tcPr>
          <w:p w14:paraId="30421DC4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737CA9EA" w14:textId="49D4A286" w:rsidR="00050F55" w:rsidRPr="000F5DD3" w:rsidRDefault="00050F55" w:rsidP="00050F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15,632</w:t>
            </w:r>
          </w:p>
        </w:tc>
      </w:tr>
      <w:tr w:rsidR="00050F55" w:rsidRPr="000F5DD3" w14:paraId="6BF15E5E" w14:textId="77777777" w:rsidTr="00223019">
        <w:trPr>
          <w:trHeight w:val="20"/>
        </w:trPr>
        <w:tc>
          <w:tcPr>
            <w:tcW w:w="4495" w:type="dxa"/>
          </w:tcPr>
          <w:p w14:paraId="66AED5B7" w14:textId="77777777" w:rsidR="00050F55" w:rsidRPr="000F5DD3" w:rsidRDefault="00050F55" w:rsidP="00050F5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995" w:type="dxa"/>
          </w:tcPr>
          <w:p w14:paraId="5C49BC86" w14:textId="4177B349" w:rsidR="00050F55" w:rsidRPr="000F5DD3" w:rsidRDefault="000D2A96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18,800</w:t>
            </w:r>
          </w:p>
        </w:tc>
        <w:tc>
          <w:tcPr>
            <w:tcW w:w="236" w:type="dxa"/>
          </w:tcPr>
          <w:p w14:paraId="13D241DD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4358551" w14:textId="10A1DFB0" w:rsidR="00050F55" w:rsidRPr="000F5DD3" w:rsidRDefault="00050F55" w:rsidP="00050F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17,162</w:t>
            </w:r>
          </w:p>
        </w:tc>
        <w:tc>
          <w:tcPr>
            <w:tcW w:w="236" w:type="dxa"/>
          </w:tcPr>
          <w:p w14:paraId="14483996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1D5FC12" w14:textId="57994A04" w:rsidR="00050F55" w:rsidRPr="000F5DD3" w:rsidRDefault="006011E8" w:rsidP="00050F55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(16,579)</w:t>
            </w:r>
          </w:p>
        </w:tc>
        <w:tc>
          <w:tcPr>
            <w:tcW w:w="236" w:type="dxa"/>
          </w:tcPr>
          <w:p w14:paraId="79340A70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816AF7" w14:textId="2909FE3C" w:rsidR="00050F55" w:rsidRPr="000F5DD3" w:rsidRDefault="00050F55" w:rsidP="00050F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(15,205)</w:t>
            </w:r>
          </w:p>
        </w:tc>
      </w:tr>
      <w:tr w:rsidR="00050F55" w:rsidRPr="000F5DD3" w14:paraId="5D821892" w14:textId="77777777" w:rsidTr="00223019">
        <w:trPr>
          <w:trHeight w:val="20"/>
        </w:trPr>
        <w:tc>
          <w:tcPr>
            <w:tcW w:w="4495" w:type="dxa"/>
          </w:tcPr>
          <w:p w14:paraId="25BE37C8" w14:textId="77777777" w:rsidR="00050F55" w:rsidRPr="000F5DD3" w:rsidRDefault="00050F55" w:rsidP="00050F55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5" w:type="dxa"/>
          </w:tcPr>
          <w:p w14:paraId="0D6EC269" w14:textId="5C0D949B" w:rsidR="00050F55" w:rsidRPr="000F5DD3" w:rsidRDefault="00AF4F5F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 w:rsidRPr="00EE47FD">
              <w:rPr>
                <w:rFonts w:asciiTheme="majorBidi" w:hAnsiTheme="majorBidi" w:cstheme="majorBidi"/>
                <w:sz w:val="30"/>
                <w:szCs w:val="30"/>
              </w:rPr>
              <w:t>(17,326)</w:t>
            </w:r>
          </w:p>
        </w:tc>
        <w:tc>
          <w:tcPr>
            <w:tcW w:w="236" w:type="dxa"/>
            <w:vAlign w:val="bottom"/>
          </w:tcPr>
          <w:p w14:paraId="6D24E5F2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9670C5" w14:textId="3A25EC4A" w:rsidR="00050F55" w:rsidRPr="000F5DD3" w:rsidRDefault="00050F55" w:rsidP="00050F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(15,921)</w:t>
            </w:r>
          </w:p>
        </w:tc>
        <w:tc>
          <w:tcPr>
            <w:tcW w:w="236" w:type="dxa"/>
            <w:vAlign w:val="bottom"/>
          </w:tcPr>
          <w:p w14:paraId="15711926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2EDE89A4" w14:textId="558FB280" w:rsidR="00050F55" w:rsidRPr="000F5DD3" w:rsidRDefault="00890326" w:rsidP="00050F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EE47FD">
              <w:rPr>
                <w:rFonts w:asciiTheme="majorBidi" w:hAnsiTheme="majorBidi" w:cstheme="majorBidi"/>
                <w:sz w:val="30"/>
                <w:szCs w:val="30"/>
              </w:rPr>
              <w:t>11,492</w:t>
            </w:r>
          </w:p>
        </w:tc>
        <w:tc>
          <w:tcPr>
            <w:tcW w:w="236" w:type="dxa"/>
            <w:vAlign w:val="bottom"/>
          </w:tcPr>
          <w:p w14:paraId="2A533351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E482FD" w14:textId="484EEB10" w:rsidR="00050F55" w:rsidRPr="000F5DD3" w:rsidRDefault="00050F55" w:rsidP="00050F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10,285</w:t>
            </w:r>
          </w:p>
        </w:tc>
      </w:tr>
      <w:tr w:rsidR="00050F55" w:rsidRPr="000F5DD3" w14:paraId="14C373E8" w14:textId="77777777" w:rsidTr="00223019">
        <w:trPr>
          <w:trHeight w:val="20"/>
        </w:trPr>
        <w:tc>
          <w:tcPr>
            <w:tcW w:w="4495" w:type="dxa"/>
          </w:tcPr>
          <w:p w14:paraId="62F5921F" w14:textId="77777777" w:rsidR="00050F55" w:rsidRPr="000F5DD3" w:rsidRDefault="00050F55" w:rsidP="00050F55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</w:t>
            </w:r>
          </w:p>
        </w:tc>
        <w:tc>
          <w:tcPr>
            <w:tcW w:w="995" w:type="dxa"/>
            <w:vAlign w:val="center"/>
          </w:tcPr>
          <w:p w14:paraId="01F39D7C" w14:textId="6BC001E4" w:rsidR="00050F55" w:rsidRPr="000F5DD3" w:rsidRDefault="00AF4F5F" w:rsidP="00050F5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1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(627)</w:t>
            </w:r>
          </w:p>
        </w:tc>
        <w:tc>
          <w:tcPr>
            <w:tcW w:w="236" w:type="dxa"/>
          </w:tcPr>
          <w:p w14:paraId="79ED58F0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2179E68E" w14:textId="38B14715" w:rsidR="00050F55" w:rsidRPr="000F5DD3" w:rsidRDefault="00050F55" w:rsidP="00050F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(570)</w:t>
            </w:r>
          </w:p>
        </w:tc>
        <w:tc>
          <w:tcPr>
            <w:tcW w:w="236" w:type="dxa"/>
          </w:tcPr>
          <w:p w14:paraId="5C8E8743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62E7FF96" w14:textId="670B6545" w:rsidR="00050F55" w:rsidRPr="000F5DD3" w:rsidRDefault="00097C1F" w:rsidP="00050F5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555</w:t>
            </w:r>
          </w:p>
        </w:tc>
        <w:tc>
          <w:tcPr>
            <w:tcW w:w="236" w:type="dxa"/>
          </w:tcPr>
          <w:p w14:paraId="79450D0F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10" w:right="-2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912E40B" w14:textId="12B5B060" w:rsidR="00050F55" w:rsidRPr="000F5DD3" w:rsidRDefault="00050F55" w:rsidP="00050F5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22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</w:tr>
    </w:tbl>
    <w:p w14:paraId="6E12D6CE" w14:textId="63C7A1FB" w:rsidR="0044306F" w:rsidRPr="00F70B24" w:rsidRDefault="0044306F" w:rsidP="0044306F">
      <w:pPr>
        <w:rPr>
          <w:rFonts w:asciiTheme="majorBidi" w:hAnsiTheme="majorBidi" w:cstheme="majorBidi"/>
          <w:sz w:val="32"/>
          <w:szCs w:val="32"/>
        </w:rPr>
      </w:pPr>
    </w:p>
    <w:p w14:paraId="6A9B1EAE" w14:textId="65536930" w:rsidR="0044306F" w:rsidRPr="000F5DD3" w:rsidRDefault="0001421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tab/>
      </w:r>
      <w:r w:rsidR="0044306F" w:rsidRPr="000F5DD3">
        <w:rPr>
          <w:rFonts w:asciiTheme="majorBidi" w:hAnsiTheme="majorBidi" w:cstheme="majorBidi"/>
          <w:szCs w:val="30"/>
          <w:cs/>
        </w:rPr>
        <w:t>ประมาณการหนี้สิน</w:t>
      </w:r>
    </w:p>
    <w:p w14:paraId="4BF75152" w14:textId="4A947C0E" w:rsidR="0044306F" w:rsidRPr="002B3428" w:rsidRDefault="0044306F" w:rsidP="0044306F">
      <w:pPr>
        <w:rPr>
          <w:rFonts w:asciiTheme="majorBidi" w:hAnsiTheme="majorBidi" w:cstheme="majorBidi"/>
          <w:sz w:val="30"/>
          <w:szCs w:val="30"/>
        </w:rPr>
      </w:pPr>
    </w:p>
    <w:p w14:paraId="5C0460BD" w14:textId="77777777" w:rsidR="00F13C1A" w:rsidRPr="002B3428" w:rsidRDefault="00F13C1A" w:rsidP="00F13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3D680E96" w14:textId="77777777" w:rsidR="00F13C1A" w:rsidRPr="002B3428" w:rsidRDefault="00F13C1A" w:rsidP="0044306F">
      <w:pPr>
        <w:rPr>
          <w:rFonts w:asciiTheme="majorBidi" w:hAnsiTheme="majorBidi" w:cstheme="majorBidi"/>
          <w:sz w:val="30"/>
          <w:szCs w:val="30"/>
        </w:rPr>
      </w:pPr>
    </w:p>
    <w:p w14:paraId="345C08BB" w14:textId="77777777" w:rsidR="0044306F" w:rsidRPr="000F5DD3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2B3428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 หรือภาระผูกพันจากการอนุมานที่เกิดขึ้นในปัจจุบันอันเป็นผลมาจากเหตุการณ์ในอดีต ซึ่งสามารถประมาณจำนวนของภาระผูกพันได้อย่างน่าเชื่อถือ และมี</w:t>
      </w:r>
      <w:r w:rsidRPr="000F5DD3">
        <w:rPr>
          <w:rFonts w:asciiTheme="majorBidi" w:hAnsiTheme="majorBidi" w:cstheme="majorBidi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4058126A" w14:textId="0F3741E2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0E539F1C" w14:textId="316665B1" w:rsidR="0044306F" w:rsidRPr="000F5DD3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0F5DD3">
        <w:rPr>
          <w:rFonts w:asciiTheme="majorBidi" w:hAnsiTheme="majorBidi" w:cstheme="majorBidi"/>
          <w:iCs/>
          <w:sz w:val="30"/>
          <w:szCs w:val="30"/>
          <w:cs/>
        </w:rPr>
        <w:t>ประมาณการค่าใช้จ่ายจากสัญญาที่เสียเปรียบหรือก่อให้เกิดภาระ</w:t>
      </w:r>
    </w:p>
    <w:p w14:paraId="390B9C5C" w14:textId="77777777" w:rsidR="0044306F" w:rsidRPr="000F5DD3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A4F30" w14:textId="77777777" w:rsidR="0044306F" w:rsidRPr="000F5DD3" w:rsidRDefault="0044306F" w:rsidP="004430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 แล้วแต่มูลค่าใดจะต่ำกว่า กลุ่มบริษัทรับรู้ผลขาดทุนจากการด้อยค่าที่เกิดขึ้นจากสินทรัพย์ที่ระบุไว้ในสัญญาก่อนที่</w:t>
      </w:r>
      <w:r w:rsidRPr="000F5DD3">
        <w:rPr>
          <w:rFonts w:asciiTheme="majorBidi" w:hAnsiTheme="majorBidi" w:cstheme="majorBidi"/>
          <w:sz w:val="30"/>
          <w:szCs w:val="30"/>
        </w:rPr>
        <w:br/>
      </w:r>
      <w:r w:rsidRPr="000F5DD3">
        <w:rPr>
          <w:rFonts w:asciiTheme="majorBidi" w:hAnsiTheme="majorBidi" w:cstheme="majorBidi"/>
          <w:sz w:val="30"/>
          <w:szCs w:val="30"/>
          <w:cs/>
        </w:rPr>
        <w:t>จะรับรู้และวัดมูลค่าประมาณการหนี้สิน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 </w:t>
      </w:r>
    </w:p>
    <w:p w14:paraId="190BA2A3" w14:textId="2DDEEAF0" w:rsidR="00E15E90" w:rsidRDefault="00E15E90" w:rsidP="0044306F">
      <w:pPr>
        <w:rPr>
          <w:rFonts w:asciiTheme="majorBidi" w:hAnsiTheme="majorBidi" w:cstheme="majorBidi"/>
          <w:sz w:val="30"/>
          <w:szCs w:val="30"/>
        </w:rPr>
      </w:pPr>
    </w:p>
    <w:p w14:paraId="5BE7C5FD" w14:textId="65A35BB7" w:rsidR="00740906" w:rsidRDefault="00740906" w:rsidP="0044306F">
      <w:pPr>
        <w:rPr>
          <w:rFonts w:asciiTheme="majorBidi" w:hAnsiTheme="majorBidi" w:cstheme="majorBidi"/>
          <w:sz w:val="30"/>
          <w:szCs w:val="30"/>
        </w:rPr>
      </w:pPr>
    </w:p>
    <w:p w14:paraId="47026F65" w14:textId="43784F75" w:rsidR="00740906" w:rsidRDefault="00740906" w:rsidP="0044306F">
      <w:pPr>
        <w:rPr>
          <w:rFonts w:asciiTheme="majorBidi" w:hAnsiTheme="majorBidi" w:cstheme="majorBidi"/>
          <w:sz w:val="30"/>
          <w:szCs w:val="30"/>
        </w:rPr>
      </w:pPr>
    </w:p>
    <w:p w14:paraId="798D0634" w14:textId="77777777" w:rsidR="00740906" w:rsidRPr="002B3428" w:rsidRDefault="00740906" w:rsidP="0044306F">
      <w:pPr>
        <w:rPr>
          <w:rFonts w:asciiTheme="majorBidi" w:hAnsiTheme="majorBidi" w:cstheme="majorBidi"/>
          <w:sz w:val="30"/>
          <w:szCs w:val="30"/>
        </w:rPr>
      </w:pPr>
    </w:p>
    <w:p w14:paraId="70796719" w14:textId="09FFD4D0" w:rsidR="00014212" w:rsidRPr="002B3428" w:rsidRDefault="0044306F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</w:rPr>
        <w:lastRenderedPageBreak/>
        <w:tab/>
      </w:r>
      <w:r w:rsidRPr="002B3428">
        <w:rPr>
          <w:rFonts w:asciiTheme="majorBidi" w:hAnsiTheme="majorBidi" w:cstheme="majorBidi"/>
          <w:szCs w:val="30"/>
          <w:cs/>
        </w:rPr>
        <w:t>ทุนเรือนหุ้น</w:t>
      </w:r>
    </w:p>
    <w:p w14:paraId="7C75258F" w14:textId="77777777" w:rsidR="00CA701C" w:rsidRPr="002B3428" w:rsidRDefault="00CA701C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52EEC57" w14:textId="77777777" w:rsidR="00F801EA" w:rsidRPr="002B3428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42D9627" w14:textId="77777777" w:rsidR="00F801EA" w:rsidRPr="000F5DD3" w:rsidRDefault="00F801E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E63A1F" w14:textId="2106157F" w:rsidR="00002C06" w:rsidRPr="000F5DD3" w:rsidRDefault="004C7D71" w:rsidP="005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4A1CBF" w:rsidRPr="000F5DD3">
        <w:rPr>
          <w:rFonts w:asciiTheme="majorBidi" w:hAnsiTheme="majorBidi" w:cstheme="majorBidi"/>
          <w:sz w:val="30"/>
          <w:szCs w:val="30"/>
        </w:rPr>
        <w:t>2535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4A1CBF" w:rsidRPr="000F5DD3">
        <w:rPr>
          <w:rFonts w:asciiTheme="majorBidi" w:hAnsiTheme="majorBidi" w:cstheme="majorBidi"/>
          <w:sz w:val="30"/>
          <w:szCs w:val="30"/>
        </w:rPr>
        <w:t>51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0F5DD3">
        <w:rPr>
          <w:rFonts w:asciiTheme="majorBidi" w:hAnsiTheme="majorBidi" w:cstheme="majorBidi"/>
          <w:sz w:val="30"/>
          <w:szCs w:val="30"/>
        </w:rPr>
        <w:t>“</w:t>
      </w:r>
      <w:r w:rsidRPr="000F5DD3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0F5DD3">
        <w:rPr>
          <w:rFonts w:asciiTheme="majorBidi" w:hAnsiTheme="majorBidi" w:cstheme="majorBidi"/>
          <w:sz w:val="30"/>
          <w:szCs w:val="30"/>
        </w:rPr>
        <w:t>”</w:t>
      </w:r>
      <w:r w:rsidRPr="000F5DD3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1735AAB" w14:textId="77777777" w:rsidR="00F13C1A" w:rsidRPr="000F5DD3" w:rsidRDefault="00F13C1A" w:rsidP="00553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2509CF0" w14:textId="186A8AD7" w:rsidR="00014212" w:rsidRPr="000F5DD3" w:rsidRDefault="0001421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  <w:cs/>
        </w:rPr>
      </w:pPr>
      <w:r w:rsidRPr="000F5DD3">
        <w:rPr>
          <w:rFonts w:asciiTheme="majorBidi" w:hAnsiTheme="majorBidi" w:cstheme="majorBidi"/>
          <w:szCs w:val="30"/>
        </w:rPr>
        <w:tab/>
      </w:r>
      <w:r w:rsidR="008F3C35" w:rsidRPr="000F5DD3">
        <w:rPr>
          <w:rFonts w:asciiTheme="majorBidi" w:hAnsiTheme="majorBidi" w:cstheme="majorBidi"/>
          <w:szCs w:val="30"/>
          <w:cs/>
        </w:rPr>
        <w:t>สำรอง</w:t>
      </w:r>
      <w:r w:rsidR="00B03021" w:rsidRPr="000F5DD3">
        <w:rPr>
          <w:rFonts w:asciiTheme="majorBidi" w:hAnsiTheme="majorBidi" w:cstheme="majorBidi"/>
          <w:szCs w:val="30"/>
          <w:cs/>
        </w:rPr>
        <w:t>ตามกฎหมาย</w:t>
      </w:r>
    </w:p>
    <w:p w14:paraId="26001F80" w14:textId="77777777" w:rsidR="002B3428" w:rsidRDefault="002B3428" w:rsidP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66120703" w14:textId="6A8907E0" w:rsidR="003913F0" w:rsidRPr="000F5DD3" w:rsidRDefault="00014212" w:rsidP="00391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ตามบทบัญญัติแห่ง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พระราชบัญญัติบริษัทมหาชนจำกัด พ.ศ. </w:t>
      </w:r>
      <w:r w:rsidR="004A1CBF" w:rsidRPr="000F5DD3">
        <w:rPr>
          <w:rFonts w:asciiTheme="majorBidi" w:hAnsiTheme="majorBidi" w:cstheme="majorBidi"/>
          <w:sz w:val="30"/>
          <w:szCs w:val="30"/>
        </w:rPr>
        <w:t>2535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4A1CBF" w:rsidRPr="000F5DD3">
        <w:rPr>
          <w:rFonts w:asciiTheme="majorBidi" w:hAnsiTheme="majorBidi" w:cstheme="majorBidi"/>
          <w:sz w:val="30"/>
          <w:szCs w:val="30"/>
        </w:rPr>
        <w:t>116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ต้อง</w:t>
      </w:r>
      <w:r w:rsidRPr="000F5DD3">
        <w:rPr>
          <w:rFonts w:asciiTheme="majorBidi" w:hAnsiTheme="majorBidi" w:cstheme="majorBidi"/>
          <w:sz w:val="30"/>
          <w:szCs w:val="30"/>
          <w:cs/>
        </w:rPr>
        <w:t>จัดสรร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ทุนสำรอง </w:t>
      </w:r>
      <w:r w:rsidR="00EF02ED" w:rsidRPr="000F5DD3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(“สำรองตามกฎหมาย</w:t>
      </w:r>
      <w:r w:rsidR="006F177D" w:rsidRPr="000F5DD3">
        <w:rPr>
          <w:rFonts w:asciiTheme="majorBidi" w:hAnsiTheme="majorBidi" w:cstheme="majorBidi"/>
          <w:sz w:val="30"/>
          <w:szCs w:val="30"/>
          <w:cs/>
          <w:lang w:val="th-TH"/>
        </w:rPr>
        <w:t>”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>อย่างน้อยร้อยละ 5 ของกำไรสุทธิ</w:t>
      </w:r>
      <w:r w:rsidR="00167732" w:rsidRPr="000F5DD3">
        <w:rPr>
          <w:rFonts w:asciiTheme="majorBidi" w:hAnsiTheme="majorBidi" w:cstheme="majorBidi"/>
          <w:sz w:val="30"/>
          <w:szCs w:val="30"/>
          <w:cs/>
        </w:rPr>
        <w:t>ประจำ</w:t>
      </w:r>
      <w:r w:rsidRPr="000F5DD3">
        <w:rPr>
          <w:rFonts w:asciiTheme="majorBidi" w:hAnsiTheme="majorBidi" w:cstheme="majorBidi"/>
          <w:sz w:val="30"/>
          <w:szCs w:val="30"/>
          <w:cs/>
        </w:rPr>
        <w:t>ปีหลังจากหักยอดขาดทุนสะสม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ยกมา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</w:rPr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ถ้ามี</w:t>
      </w:r>
      <w:r w:rsidRPr="000F5DD3">
        <w:rPr>
          <w:rFonts w:asciiTheme="majorBidi" w:hAnsiTheme="majorBidi" w:cstheme="majorBidi"/>
          <w:sz w:val="30"/>
          <w:szCs w:val="30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>จนกว่าสำรอง</w:t>
      </w:r>
      <w:r w:rsidR="002B667C" w:rsidRPr="000F5DD3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มีจำนวนไม่น้อยกว่า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0F5DD3">
        <w:rPr>
          <w:rFonts w:asciiTheme="majorBidi" w:hAnsiTheme="majorBidi" w:cstheme="majorBidi"/>
          <w:sz w:val="30"/>
          <w:szCs w:val="30"/>
        </w:rPr>
        <w:t>10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</w:t>
      </w:r>
      <w:r w:rsidR="00DB7A62" w:rsidRPr="000F5DD3">
        <w:rPr>
          <w:rFonts w:asciiTheme="majorBidi" w:hAnsiTheme="majorBidi" w:cstheme="majorBidi"/>
          <w:sz w:val="30"/>
          <w:szCs w:val="30"/>
          <w:cs/>
          <w:lang w:val="th-TH"/>
        </w:rPr>
        <w:t>เงินสำรอง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นี้จะนำไปจ่ายเป็นเงินปันผลไม่ได้</w:t>
      </w:r>
    </w:p>
    <w:p w14:paraId="6C1B0982" w14:textId="3233FCC4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601273B" w14:textId="6E2A696A" w:rsidR="00014212" w:rsidRPr="002B3428" w:rsidRDefault="000C198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t>ส่วนงานดำเนิน</w:t>
      </w:r>
      <w:r w:rsidR="00014212" w:rsidRPr="002B3428">
        <w:rPr>
          <w:rFonts w:asciiTheme="majorBidi" w:hAnsiTheme="majorBidi" w:cstheme="majorBidi"/>
          <w:szCs w:val="30"/>
          <w:cs/>
        </w:rPr>
        <w:t>งาน</w:t>
      </w:r>
      <w:r w:rsidR="00530C0C" w:rsidRPr="002B3428">
        <w:rPr>
          <w:rFonts w:asciiTheme="majorBidi" w:hAnsiTheme="majorBidi" w:cstheme="majorBidi"/>
          <w:szCs w:val="30"/>
          <w:cs/>
        </w:rPr>
        <w:t>และการจำแนกรายได้</w:t>
      </w:r>
    </w:p>
    <w:p w14:paraId="454AAD4B" w14:textId="26BCA6A1" w:rsidR="00B953C4" w:rsidRPr="002B3428" w:rsidRDefault="00B953C4" w:rsidP="00CA701C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1FD0FD0C" w14:textId="41F08302" w:rsidR="00887321" w:rsidRPr="002B3428" w:rsidRDefault="00887321" w:rsidP="008873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492D6DCC" w14:textId="77777777" w:rsidR="00977820" w:rsidRPr="002B3428" w:rsidRDefault="00977820" w:rsidP="00977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CB9A9FC" w14:textId="497A8AE8" w:rsidR="00887321" w:rsidRPr="000F5DD3" w:rsidRDefault="00977820" w:rsidP="00887321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87321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2F087C2" w14:textId="77777777" w:rsidR="00887321" w:rsidRPr="000F5DD3" w:rsidRDefault="00887321" w:rsidP="00887321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9CBF4" w14:textId="36AC16B9" w:rsidR="00887321" w:rsidRPr="000F5DD3" w:rsidRDefault="00887321" w:rsidP="00887321">
      <w:pPr>
        <w:pStyle w:val="BodyText"/>
        <w:shd w:val="clear" w:color="auto" w:fill="FFFFFF"/>
        <w:tabs>
          <w:tab w:val="clear" w:pos="454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856F307" w14:textId="77777777" w:rsidR="00E15E90" w:rsidRPr="000F5DD3" w:rsidRDefault="00E15E90" w:rsidP="00A2693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BCA58" w14:textId="13CA07AB" w:rsidR="00887321" w:rsidRPr="000F5DD3" w:rsidRDefault="00887321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290EFF0F" w14:textId="77777777" w:rsidR="00A26935" w:rsidRDefault="00A26935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94E7" w14:textId="77777777" w:rsidR="00E86868" w:rsidRDefault="00E86868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0329DA4" w14:textId="77777777" w:rsidR="00E86868" w:rsidRDefault="00E86868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DC08198" w14:textId="77777777" w:rsidR="00E86868" w:rsidRDefault="00E86868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E34357F" w14:textId="77777777" w:rsidR="00E86868" w:rsidRDefault="00E86868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1EA1DE9D" w14:textId="77777777" w:rsidR="00E86868" w:rsidRPr="000F5DD3" w:rsidRDefault="00E86868" w:rsidP="008873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90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D4EC9" w14:textId="77777777" w:rsidR="00A26935" w:rsidRPr="000F5DD3" w:rsidRDefault="00A26935" w:rsidP="00A2693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lastRenderedPageBreak/>
        <w:t xml:space="preserve"> 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34644977" w14:textId="77777777" w:rsidR="00A26935" w:rsidRPr="000F5DD3" w:rsidRDefault="00A26935" w:rsidP="00A269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66328E9" w14:textId="137F23FB" w:rsidR="00A26935" w:rsidRDefault="00A26935" w:rsidP="00A26935">
      <w:pPr>
        <w:tabs>
          <w:tab w:val="clear" w:pos="454"/>
          <w:tab w:val="left" w:pos="540"/>
        </w:tabs>
        <w:spacing w:line="240" w:lineRule="auto"/>
        <w:ind w:left="90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F5DD3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รายการที่ไม่สามารถปันส่วนได้ส่วนใหญ่เป็นรายการค่าใช้จ่ายของ</w:t>
      </w:r>
      <w:r w:rsidR="003E19AB" w:rsidRPr="000F5DD3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</w:p>
    <w:p w14:paraId="0C49A092" w14:textId="77777777" w:rsidR="00E86868" w:rsidRPr="000F5DD3" w:rsidRDefault="00E86868" w:rsidP="00A26935">
      <w:pPr>
        <w:tabs>
          <w:tab w:val="clear" w:pos="454"/>
          <w:tab w:val="left" w:pos="540"/>
        </w:tabs>
        <w:spacing w:line="240" w:lineRule="auto"/>
        <w:ind w:left="90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0C6C4E6" w14:textId="2624C33B" w:rsidR="009460A1" w:rsidRPr="000F5DD3" w:rsidRDefault="005F3AE7" w:rsidP="00E86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0F5DD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</w:t>
      </w:r>
      <w:r w:rsidR="00A26935" w:rsidRPr="000F5DD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(2.</w:t>
      </w:r>
      <w:r w:rsidR="00A26935"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ก) </w:t>
      </w:r>
      <w:r w:rsidR="009460A1"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21FFD464" w14:textId="77777777" w:rsidR="00B953C4" w:rsidRPr="000F5DD3" w:rsidRDefault="00B953C4" w:rsidP="00FD2689">
      <w:pPr>
        <w:pStyle w:val="NoSpacing"/>
        <w:ind w:left="540" w:hanging="360"/>
        <w:rPr>
          <w:rFonts w:asciiTheme="majorBidi" w:hAnsiTheme="majorBidi" w:cstheme="majorBidi"/>
          <w:sz w:val="30"/>
          <w:szCs w:val="30"/>
        </w:rPr>
      </w:pPr>
    </w:p>
    <w:p w14:paraId="6E83C9D5" w14:textId="6281EF6F" w:rsidR="00C41DCF" w:rsidRPr="000F5DD3" w:rsidRDefault="00C41DCF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ผู้บริหารเห็นว่า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ดำเนินกิจการในส่วนงานเดียวคือส่วนงานธุรกิจผลิตและจำหน่ายอาหารทะเลบรรจุกระป๋องและบรรจุซอง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50E2D17C" w14:textId="77777777" w:rsidR="00141256" w:rsidRPr="000F5DD3" w:rsidRDefault="00141256" w:rsidP="00FD2689">
      <w:pPr>
        <w:pStyle w:val="NoSpacing"/>
        <w:ind w:left="540" w:hanging="360"/>
        <w:rPr>
          <w:rFonts w:asciiTheme="majorBidi" w:hAnsiTheme="majorBidi" w:cstheme="majorBidi"/>
          <w:sz w:val="30"/>
          <w:szCs w:val="30"/>
        </w:rPr>
      </w:pPr>
    </w:p>
    <w:p w14:paraId="07A6CA3E" w14:textId="4C8EF8A6" w:rsidR="00141256" w:rsidRPr="000F5DD3" w:rsidRDefault="00A26935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0F5DD3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(2.</w:t>
      </w:r>
      <w:r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ข) </w:t>
      </w:r>
      <w:r w:rsidR="009460A1" w:rsidRPr="000F5DD3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>ส่วนงานภูมิศาสตร์</w:t>
      </w:r>
    </w:p>
    <w:p w14:paraId="478F3B11" w14:textId="77777777" w:rsidR="009460A1" w:rsidRPr="000F5DD3" w:rsidRDefault="009460A1" w:rsidP="00FD26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360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24A9525D" w14:textId="77777777" w:rsidR="000372F0" w:rsidRPr="000F5DD3" w:rsidRDefault="00A85104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ในการนำเสนอ</w:t>
      </w:r>
      <w:r w:rsidR="0043329D" w:rsidRPr="000F5DD3">
        <w:rPr>
          <w:rFonts w:asciiTheme="majorBidi" w:hAnsiTheme="majorBidi" w:cstheme="majorBidi"/>
          <w:sz w:val="30"/>
          <w:szCs w:val="30"/>
          <w:cs/>
        </w:rPr>
        <w:t>ข้อมูลจำแนกทางภู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มิศาสตร์</w:t>
      </w:r>
      <w:r w:rsidR="006D2E62"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="002809E2" w:rsidRPr="000F5DD3">
        <w:rPr>
          <w:rFonts w:asciiTheme="majorBidi" w:hAnsiTheme="majorBidi" w:cstheme="majorBidi"/>
          <w:sz w:val="30"/>
          <w:szCs w:val="30"/>
          <w:cs/>
        </w:rPr>
        <w:t>รายได้แยกตามที่ตั้งทาง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ภูมิศาสตร์ของลูกค้า</w:t>
      </w:r>
      <w:r w:rsidR="00805D52" w:rsidRPr="000F5DD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EC98936" w14:textId="77777777" w:rsidR="00141256" w:rsidRPr="000F5DD3" w:rsidRDefault="00141256" w:rsidP="00FD2689">
      <w:pPr>
        <w:pStyle w:val="NoSpacing"/>
        <w:ind w:left="900"/>
        <w:rPr>
          <w:rFonts w:asciiTheme="majorBidi" w:hAnsiTheme="majorBidi" w:cstheme="majorBidi"/>
          <w:sz w:val="28"/>
          <w:szCs w:val="28"/>
        </w:rPr>
      </w:pPr>
    </w:p>
    <w:p w14:paraId="64A1A4C5" w14:textId="1DCDC971" w:rsidR="007E7FBA" w:rsidRPr="000F5DD3" w:rsidRDefault="005C1D96" w:rsidP="00FD2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สิน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ทรัพย์</w:t>
      </w:r>
      <w:r w:rsidR="002809E2" w:rsidRPr="000F5DD3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D27715" w:rsidRPr="000F5DD3">
        <w:rPr>
          <w:rFonts w:asciiTheme="majorBidi" w:hAnsiTheme="majorBidi" w:cstheme="majorBidi"/>
          <w:sz w:val="30"/>
          <w:szCs w:val="30"/>
          <w:cs/>
        </w:rPr>
        <w:t>แยกตามสถานที่ตั้งทางภูมิศาสตร์ของสินทรัพย์</w:t>
      </w:r>
      <w:r w:rsidR="00F375C5" w:rsidRPr="000F5DD3">
        <w:rPr>
          <w:rFonts w:asciiTheme="majorBidi" w:hAnsiTheme="majorBidi" w:cstheme="majorBidi"/>
          <w:sz w:val="30"/>
          <w:szCs w:val="30"/>
          <w:cs/>
        </w:rPr>
        <w:t xml:space="preserve"> เนื่องจากกลุ่มบริษัทและบริษัทตั้งอยู่</w:t>
      </w:r>
      <w:r w:rsidR="0083253D" w:rsidRPr="000F5DD3">
        <w:rPr>
          <w:rFonts w:asciiTheme="majorBidi" w:hAnsiTheme="majorBidi" w:cstheme="majorBidi"/>
          <w:sz w:val="30"/>
          <w:szCs w:val="30"/>
        </w:rPr>
        <w:br/>
      </w:r>
      <w:r w:rsidR="00F375C5" w:rsidRPr="000F5DD3">
        <w:rPr>
          <w:rFonts w:asciiTheme="majorBidi" w:hAnsiTheme="majorBidi" w:cstheme="majorBidi"/>
          <w:sz w:val="30"/>
          <w:szCs w:val="30"/>
          <w:cs/>
        </w:rPr>
        <w:t>ในประเทศไทยจึงไม่มีการแสดงสินทรัพย์ตามส่วนงาน</w:t>
      </w:r>
    </w:p>
    <w:p w14:paraId="2FD7BB6B" w14:textId="023DC8B9" w:rsidR="00E15E90" w:rsidRPr="000F5DD3" w:rsidRDefault="00E15E9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4CEDF3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3A04E0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EEFB4A2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6D2DF1E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53BD0B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951ACA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C692059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4BABE5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4417FDF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9D423EF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36E96DC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5D47B21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0A63F9" w14:textId="77777777" w:rsidR="005F2C09" w:rsidRDefault="005F2C09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25C0FA" w14:textId="77777777" w:rsidR="00EB7740" w:rsidRDefault="00EB7740" w:rsidP="00490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E2918A" w14:textId="6F90C8BC" w:rsidR="003D5801" w:rsidRPr="000F5DD3" w:rsidRDefault="00905E5C" w:rsidP="00946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77F64408" w14:textId="0F8AFC63" w:rsidR="00F94EB4" w:rsidRPr="000F5DD3" w:rsidRDefault="00F94EB4" w:rsidP="0092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36"/>
        <w:gridCol w:w="1204"/>
      </w:tblGrid>
      <w:tr w:rsidR="00F94EB4" w:rsidRPr="000F5DD3" w14:paraId="5106B3FF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3D9CCC23" w14:textId="77777777" w:rsidR="00F94EB4" w:rsidRPr="000F5DD3" w:rsidRDefault="00F94EB4" w:rsidP="00F94EB4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43501D7A" w14:textId="73D4DF78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7387A516" w14:textId="77777777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35D5400B" w14:textId="77777777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42B" w:rsidRPr="000F5DD3" w14:paraId="635ADD20" w14:textId="77777777" w:rsidTr="00493C09">
        <w:trPr>
          <w:trHeight w:val="87"/>
          <w:tblHeader/>
        </w:trPr>
        <w:tc>
          <w:tcPr>
            <w:tcW w:w="3600" w:type="dxa"/>
            <w:vAlign w:val="bottom"/>
          </w:tcPr>
          <w:p w14:paraId="09341ADA" w14:textId="77777777" w:rsidR="00E2742B" w:rsidRPr="000F5DD3" w:rsidRDefault="00E2742B" w:rsidP="00E2742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EF6CF2D" w14:textId="5756FB58" w:rsidR="00E2742B" w:rsidRPr="000F5DD3" w:rsidRDefault="00050F55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4D76AABE" w14:textId="1DB6CC93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5C811A1B" w14:textId="053D246B" w:rsidR="00E2742B" w:rsidRPr="000F5DD3" w:rsidRDefault="00050F55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5FD36AE7" w14:textId="77777777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B90BBD" w14:textId="592239DA" w:rsidR="00E2742B" w:rsidRPr="000F5DD3" w:rsidRDefault="00050F55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2043A1C" w14:textId="77777777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14:paraId="273625F5" w14:textId="664F1732" w:rsidR="00E2742B" w:rsidRPr="000F5DD3" w:rsidRDefault="00050F55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94EB4" w:rsidRPr="000F5DD3" w14:paraId="355B8177" w14:textId="77777777" w:rsidTr="00F94EB4">
        <w:trPr>
          <w:trHeight w:val="87"/>
          <w:tblHeader/>
        </w:trPr>
        <w:tc>
          <w:tcPr>
            <w:tcW w:w="3600" w:type="dxa"/>
            <w:vAlign w:val="bottom"/>
          </w:tcPr>
          <w:p w14:paraId="2FE20C83" w14:textId="77777777" w:rsidR="00F94EB4" w:rsidRPr="000F5DD3" w:rsidRDefault="00F94EB4" w:rsidP="00F94EB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7"/>
            <w:hideMark/>
          </w:tcPr>
          <w:p w14:paraId="0E06C90C" w14:textId="3171337A" w:rsidR="00F94EB4" w:rsidRPr="000F5DD3" w:rsidRDefault="00F94EB4" w:rsidP="00F94EB4">
            <w:pPr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94EB4" w:rsidRPr="000F5DD3" w14:paraId="4408A00D" w14:textId="77777777" w:rsidTr="00F94EB4">
        <w:tc>
          <w:tcPr>
            <w:tcW w:w="3600" w:type="dxa"/>
            <w:hideMark/>
          </w:tcPr>
          <w:p w14:paraId="12827D3D" w14:textId="77777777" w:rsidR="00F94EB4" w:rsidRPr="000F5DD3" w:rsidRDefault="00F94EB4" w:rsidP="00F94EB4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1260" w:type="dxa"/>
          </w:tcPr>
          <w:p w14:paraId="330B39D2" w14:textId="107F37F1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0B5EAA8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6DF7FFCD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5E1D5455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26391A45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  <w:tab w:val="decimal" w:pos="765"/>
              </w:tabs>
              <w:ind w:left="-72" w:right="-21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77B1974A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7305E3FF" w14:textId="77777777" w:rsidR="00F94EB4" w:rsidRPr="000F5DD3" w:rsidRDefault="00F94EB4" w:rsidP="00F94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decimal" w:pos="765"/>
              </w:tabs>
              <w:ind w:left="-79" w:right="-45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050F55" w:rsidRPr="000F5DD3" w14:paraId="74FEA0E8" w14:textId="77777777" w:rsidTr="00F94EB4">
        <w:tc>
          <w:tcPr>
            <w:tcW w:w="3600" w:type="dxa"/>
            <w:hideMark/>
          </w:tcPr>
          <w:p w14:paraId="19F0FAA7" w14:textId="38E36472" w:rsidR="00050F55" w:rsidRPr="000F5DD3" w:rsidRDefault="00050F55" w:rsidP="00050F55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ทวีปเอเชีย </w:t>
            </w: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(</w:t>
            </w: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ไม่รวมประเทศไทย</w:t>
            </w: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1260" w:type="dxa"/>
          </w:tcPr>
          <w:p w14:paraId="4CCC89AC" w14:textId="25D41288" w:rsidR="00050F55" w:rsidRPr="000F5DD3" w:rsidRDefault="00CC5B3B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3,45</w:t>
            </w:r>
            <w:r w:rsidR="00D3040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143F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542</w:t>
            </w:r>
          </w:p>
        </w:tc>
        <w:tc>
          <w:tcPr>
            <w:tcW w:w="248" w:type="dxa"/>
            <w:vAlign w:val="bottom"/>
          </w:tcPr>
          <w:p w14:paraId="5DCA5D61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376D4089" w14:textId="461783FB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4,013,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010</w:t>
            </w:r>
          </w:p>
        </w:tc>
        <w:tc>
          <w:tcPr>
            <w:tcW w:w="267" w:type="dxa"/>
            <w:vAlign w:val="bottom"/>
          </w:tcPr>
          <w:p w14:paraId="755189A1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5419D8BA" w14:textId="2E45D767" w:rsidR="00050F55" w:rsidRPr="000F5DD3" w:rsidRDefault="00151916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5191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3,442,928</w:t>
            </w:r>
          </w:p>
        </w:tc>
        <w:tc>
          <w:tcPr>
            <w:tcW w:w="236" w:type="dxa"/>
            <w:vAlign w:val="bottom"/>
          </w:tcPr>
          <w:p w14:paraId="7E9C3F7E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B3CC281" w14:textId="0536FBF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3,989,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390</w:t>
            </w:r>
          </w:p>
        </w:tc>
      </w:tr>
      <w:tr w:rsidR="00050F55" w:rsidRPr="000F5DD3" w14:paraId="3B0ECBB2" w14:textId="77777777" w:rsidTr="00752DFF">
        <w:tc>
          <w:tcPr>
            <w:tcW w:w="3600" w:type="dxa"/>
            <w:shd w:val="clear" w:color="auto" w:fill="auto"/>
          </w:tcPr>
          <w:p w14:paraId="7F31FDB2" w14:textId="3D8C88B9" w:rsidR="00050F55" w:rsidRPr="000F5DD3" w:rsidRDefault="00050F55" w:rsidP="00050F5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ทวีปยุโรป</w:t>
            </w:r>
          </w:p>
        </w:tc>
        <w:tc>
          <w:tcPr>
            <w:tcW w:w="1260" w:type="dxa"/>
            <w:shd w:val="clear" w:color="auto" w:fill="auto"/>
          </w:tcPr>
          <w:p w14:paraId="3BDEA3E1" w14:textId="7DB8B0DD" w:rsidR="00050F55" w:rsidRPr="000F5DD3" w:rsidRDefault="005364AA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768,145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41BF49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60543779" w14:textId="1CA6DD6E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1,098,380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9E102A3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682EED58" w14:textId="524754A0" w:rsidR="00050F55" w:rsidRPr="000F5DD3" w:rsidRDefault="00034AE0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34A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768,145</w:t>
            </w:r>
          </w:p>
        </w:tc>
        <w:tc>
          <w:tcPr>
            <w:tcW w:w="236" w:type="dxa"/>
            <w:vAlign w:val="bottom"/>
          </w:tcPr>
          <w:p w14:paraId="6B5449C5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1B9EEDA0" w14:textId="53CAD9C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1,098,380</w:t>
            </w:r>
          </w:p>
        </w:tc>
      </w:tr>
      <w:tr w:rsidR="00050F55" w:rsidRPr="000F5DD3" w14:paraId="60159D0A" w14:textId="77777777" w:rsidTr="00752DFF">
        <w:tc>
          <w:tcPr>
            <w:tcW w:w="3600" w:type="dxa"/>
            <w:shd w:val="clear" w:color="auto" w:fill="auto"/>
          </w:tcPr>
          <w:p w14:paraId="0D3CF86F" w14:textId="562CEF92" w:rsidR="00050F55" w:rsidRPr="000F5DD3" w:rsidRDefault="001063B9" w:rsidP="00050F55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7138447" w14:textId="0E036B20" w:rsidR="00050F55" w:rsidRPr="000F5DD3" w:rsidRDefault="001063B9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347,</w:t>
            </w:r>
            <w:r w:rsidR="00143F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82</w:t>
            </w:r>
            <w:r w:rsidR="00DD25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C67C59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539D332E" w14:textId="0CC3C325" w:rsidR="00050F55" w:rsidRPr="000F5DD3" w:rsidRDefault="001063B9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261,836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C1452D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2187A48B" w14:textId="67C7F4A7" w:rsidR="00050F55" w:rsidRPr="000F5DD3" w:rsidRDefault="00034AE0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34A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335,723</w:t>
            </w:r>
          </w:p>
        </w:tc>
        <w:tc>
          <w:tcPr>
            <w:tcW w:w="236" w:type="dxa"/>
            <w:vAlign w:val="bottom"/>
          </w:tcPr>
          <w:p w14:paraId="6BC03020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7032E57" w14:textId="00C64035" w:rsidR="00050F55" w:rsidRPr="000F5DD3" w:rsidRDefault="00802E9F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258,001</w:t>
            </w:r>
          </w:p>
        </w:tc>
      </w:tr>
      <w:tr w:rsidR="00050F55" w:rsidRPr="000F5DD3" w14:paraId="22A8B20D" w14:textId="77777777" w:rsidTr="00752DFF">
        <w:trPr>
          <w:trHeight w:val="81"/>
        </w:trPr>
        <w:tc>
          <w:tcPr>
            <w:tcW w:w="3600" w:type="dxa"/>
            <w:shd w:val="clear" w:color="auto" w:fill="auto"/>
          </w:tcPr>
          <w:p w14:paraId="383675E1" w14:textId="7F96314E" w:rsidR="00050F55" w:rsidRPr="000F5DD3" w:rsidRDefault="00F83958" w:rsidP="00050F55">
            <w:pPr>
              <w:ind w:left="162" w:hanging="162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ทวีปอเมริกา</w:t>
            </w:r>
          </w:p>
        </w:tc>
        <w:tc>
          <w:tcPr>
            <w:tcW w:w="1260" w:type="dxa"/>
            <w:shd w:val="clear" w:color="auto" w:fill="auto"/>
          </w:tcPr>
          <w:p w14:paraId="1C550C23" w14:textId="363A13FC" w:rsidR="00050F55" w:rsidRPr="000F5DD3" w:rsidRDefault="00F83958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159,289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BF5490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181BD47C" w14:textId="5E81494C" w:rsidR="00050F55" w:rsidRPr="000F5DD3" w:rsidRDefault="00F83958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261,167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EB3470D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3EB9ABCB" w14:textId="37EAA3C0" w:rsidR="00050F55" w:rsidRPr="000F5DD3" w:rsidRDefault="00034AE0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34A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159,289</w:t>
            </w:r>
          </w:p>
        </w:tc>
        <w:tc>
          <w:tcPr>
            <w:tcW w:w="236" w:type="dxa"/>
            <w:vAlign w:val="bottom"/>
          </w:tcPr>
          <w:p w14:paraId="74005E23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D286B49" w14:textId="24F5C15A" w:rsidR="00050F55" w:rsidRPr="000F5DD3" w:rsidRDefault="003D6B8C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261,167</w:t>
            </w:r>
          </w:p>
        </w:tc>
      </w:tr>
      <w:tr w:rsidR="00050F55" w:rsidRPr="000F5DD3" w14:paraId="78420762" w14:textId="77777777" w:rsidTr="00752DFF">
        <w:tc>
          <w:tcPr>
            <w:tcW w:w="3600" w:type="dxa"/>
            <w:shd w:val="clear" w:color="auto" w:fill="auto"/>
          </w:tcPr>
          <w:p w14:paraId="42776A49" w14:textId="1E1C8B8E" w:rsidR="00050F55" w:rsidRPr="000F5DD3" w:rsidRDefault="00F83958" w:rsidP="00050F55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ทวีปแอฟริกา</w:t>
            </w:r>
          </w:p>
        </w:tc>
        <w:tc>
          <w:tcPr>
            <w:tcW w:w="1260" w:type="dxa"/>
            <w:shd w:val="clear" w:color="auto" w:fill="auto"/>
          </w:tcPr>
          <w:p w14:paraId="7A353A73" w14:textId="14EF0344" w:rsidR="00050F55" w:rsidRPr="000F5DD3" w:rsidRDefault="003D22F0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</w:t>
            </w:r>
            <w:r w:rsidR="006643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,653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7103600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73F49150" w14:textId="1790B6A3" w:rsidR="00050F55" w:rsidRPr="000F5DD3" w:rsidRDefault="00F83958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363,209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87798CF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6F2E02A8" w14:textId="1F7F1A4F" w:rsidR="00050F55" w:rsidRPr="000F5DD3" w:rsidRDefault="009F6D39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6D3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146,653</w:t>
            </w:r>
          </w:p>
        </w:tc>
        <w:tc>
          <w:tcPr>
            <w:tcW w:w="236" w:type="dxa"/>
            <w:vAlign w:val="bottom"/>
          </w:tcPr>
          <w:p w14:paraId="5328CF7B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5FAC839D" w14:textId="2740542E" w:rsidR="00050F55" w:rsidRPr="000F5DD3" w:rsidRDefault="008F2448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363,209</w:t>
            </w:r>
          </w:p>
        </w:tc>
      </w:tr>
      <w:tr w:rsidR="00050F55" w:rsidRPr="000F5DD3" w14:paraId="3EE4DD41" w14:textId="77777777" w:rsidTr="00752DFF">
        <w:tc>
          <w:tcPr>
            <w:tcW w:w="3600" w:type="dxa"/>
            <w:shd w:val="clear" w:color="auto" w:fill="auto"/>
          </w:tcPr>
          <w:p w14:paraId="099CE224" w14:textId="17BAA32F" w:rsidR="00050F55" w:rsidRPr="000F5DD3" w:rsidRDefault="00050F55" w:rsidP="00050F55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0F5DD3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ทวีปออสเตรเลีย</w:t>
            </w:r>
          </w:p>
        </w:tc>
        <w:tc>
          <w:tcPr>
            <w:tcW w:w="1260" w:type="dxa"/>
            <w:shd w:val="clear" w:color="auto" w:fill="auto"/>
          </w:tcPr>
          <w:p w14:paraId="629C27D6" w14:textId="56BC5132" w:rsidR="00050F55" w:rsidRPr="000F5DD3" w:rsidRDefault="001E28DB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1377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68531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1377D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80</w:t>
            </w:r>
            <w:r w:rsidR="00E75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B135C1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shd w:val="clear" w:color="auto" w:fill="auto"/>
          </w:tcPr>
          <w:p w14:paraId="7867EE00" w14:textId="473844FC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6225B61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</w:tcPr>
          <w:p w14:paraId="2F1868F0" w14:textId="09E129BE" w:rsidR="00050F55" w:rsidRPr="000F5DD3" w:rsidRDefault="009F6D39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9F6D3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33,80</w:t>
            </w:r>
            <w:r w:rsidR="00E75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36" w:type="dxa"/>
            <w:vAlign w:val="bottom"/>
          </w:tcPr>
          <w:p w14:paraId="567E8AB7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</w:tcPr>
          <w:p w14:paraId="4F9C6BEA" w14:textId="7CB12DCD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56,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958</w:t>
            </w:r>
          </w:p>
        </w:tc>
      </w:tr>
      <w:tr w:rsidR="00050F55" w:rsidRPr="000F5DD3" w14:paraId="625EB327" w14:textId="77777777" w:rsidTr="00F94EB4">
        <w:tc>
          <w:tcPr>
            <w:tcW w:w="3600" w:type="dxa"/>
            <w:hideMark/>
          </w:tcPr>
          <w:p w14:paraId="34303C79" w14:textId="49B8C149" w:rsidR="00050F55" w:rsidRPr="000F5DD3" w:rsidRDefault="00050F55" w:rsidP="00050F5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8CB8A9" w14:textId="15DC001C" w:rsidR="00050F55" w:rsidRPr="000F5DD3" w:rsidRDefault="00DE6546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4,915,255</w:t>
            </w:r>
          </w:p>
        </w:tc>
        <w:tc>
          <w:tcPr>
            <w:tcW w:w="248" w:type="dxa"/>
          </w:tcPr>
          <w:p w14:paraId="669508E7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837A21" w14:textId="32F9FFF2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6,054,560</w:t>
            </w:r>
          </w:p>
        </w:tc>
        <w:tc>
          <w:tcPr>
            <w:tcW w:w="267" w:type="dxa"/>
          </w:tcPr>
          <w:p w14:paraId="14F139A1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C8FDD" w14:textId="299FADB1" w:rsidR="00050F55" w:rsidRPr="000F5DD3" w:rsidRDefault="00E82DDB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4,886,54</w:t>
            </w:r>
            <w:r w:rsidR="00E75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36" w:type="dxa"/>
          </w:tcPr>
          <w:p w14:paraId="7F67B180" w14:textId="77777777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117FC0" w14:textId="3D3E27BC" w:rsidR="00050F55" w:rsidRPr="000F5DD3" w:rsidRDefault="00050F55" w:rsidP="00050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6,027,105</w:t>
            </w:r>
          </w:p>
        </w:tc>
      </w:tr>
    </w:tbl>
    <w:p w14:paraId="660BC72B" w14:textId="40BEA20B" w:rsidR="006B492A" w:rsidRPr="000F5DD3" w:rsidRDefault="006B492A" w:rsidP="00AF7957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75EFF8A" w14:textId="7750813A" w:rsidR="00953251" w:rsidRPr="000F5DD3" w:rsidRDefault="0095325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617E868" w14:textId="48227A5C" w:rsidR="008A6BFA" w:rsidRDefault="009F7473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9267" behindDoc="0" locked="0" layoutInCell="1" allowOverlap="1" wp14:anchorId="67C2C6D5" wp14:editId="5975B841">
            <wp:simplePos x="0" y="0"/>
            <wp:positionH relativeFrom="column">
              <wp:posOffset>-389275</wp:posOffset>
            </wp:positionH>
            <wp:positionV relativeFrom="paragraph">
              <wp:posOffset>257596</wp:posOffset>
            </wp:positionV>
            <wp:extent cx="4277135" cy="237744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135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AB609F" w14:textId="284ED339" w:rsidR="008A6BFA" w:rsidRDefault="00C92D1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0291" behindDoc="0" locked="0" layoutInCell="1" allowOverlap="1" wp14:anchorId="3E6850F5" wp14:editId="5E194745">
            <wp:simplePos x="0" y="0"/>
            <wp:positionH relativeFrom="column">
              <wp:posOffset>2596173</wp:posOffset>
            </wp:positionH>
            <wp:positionV relativeFrom="paragraph">
              <wp:posOffset>6741</wp:posOffset>
            </wp:positionV>
            <wp:extent cx="4277135" cy="2377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135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144D49" w14:textId="5A2F78A4" w:rsidR="008A6BFA" w:rsidRPr="000F5DD3" w:rsidRDefault="008A6BFA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D5DF788" w14:textId="5CAB0F59" w:rsidR="00CE05BE" w:rsidRPr="000F5DD3" w:rsidRDefault="00CE05BE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B49437E" w14:textId="774FC632" w:rsidR="00395A95" w:rsidRPr="000F5DD3" w:rsidRDefault="00395A95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794E999D" w14:textId="7D9B60D0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325D7642" w14:textId="08BE4983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68E5481F" w14:textId="2FEA9511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6519EF1B" w14:textId="78998644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4B38DCEA" w14:textId="0763EB61" w:rsidR="00DE5BD2" w:rsidRPr="000F5DD3" w:rsidRDefault="00DE5BD2" w:rsidP="009C3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-432" w:right="-835" w:firstLine="162"/>
        <w:jc w:val="both"/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</w:pPr>
    </w:p>
    <w:p w14:paraId="076B468F" w14:textId="4B2F4E59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84B2F05" w14:textId="2D5B72C6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779725F" w14:textId="362C0513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86830EE" w14:textId="31E08CBF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35A6D7C" w14:textId="4F078B65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46CA369" w14:textId="77777777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A33B54C" w14:textId="729A5B68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B7B41A" w14:textId="01A338D2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965B330" w14:textId="06DE40C0" w:rsidR="005F2C09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B97FB46" w14:textId="77777777" w:rsidR="005F2C09" w:rsidRPr="000F5DD3" w:rsidRDefault="005F2C0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778FD90" w14:textId="47A423AD" w:rsidR="00BE5059" w:rsidRPr="000F5DD3" w:rsidRDefault="00BE505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48"/>
        <w:gridCol w:w="1282"/>
        <w:gridCol w:w="267"/>
        <w:gridCol w:w="1173"/>
        <w:gridCol w:w="242"/>
        <w:gridCol w:w="1198"/>
      </w:tblGrid>
      <w:tr w:rsidR="00BE5059" w:rsidRPr="000F5DD3" w14:paraId="5AA933ED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3E8DD0F4" w14:textId="77777777" w:rsidR="00BE5059" w:rsidRPr="000F5DD3" w:rsidRDefault="00BE5059" w:rsidP="00092E1D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</w:tcPr>
          <w:p w14:paraId="6195F30F" w14:textId="77777777" w:rsidR="00BE5059" w:rsidRPr="000F5DD3" w:rsidRDefault="00BE5059" w:rsidP="00092E1D">
            <w:pPr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7" w:type="dxa"/>
          </w:tcPr>
          <w:p w14:paraId="509A7F28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13" w:type="dxa"/>
            <w:gridSpan w:val="3"/>
          </w:tcPr>
          <w:p w14:paraId="520D1346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742B" w:rsidRPr="000F5DD3" w14:paraId="58F57AC2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283A0096" w14:textId="77777777" w:rsidR="00E2742B" w:rsidRPr="000F5DD3" w:rsidRDefault="00E2742B" w:rsidP="00E2742B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4354D23" w14:textId="4AA6F66F" w:rsidR="00E2742B" w:rsidRPr="000F5DD3" w:rsidRDefault="00050F55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BDD1EF8" w14:textId="77777777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0CF9CF1D" w14:textId="02F864D2" w:rsidR="00E2742B" w:rsidRPr="000F5DD3" w:rsidRDefault="00050F55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7" w:type="dxa"/>
            <w:shd w:val="clear" w:color="auto" w:fill="auto"/>
          </w:tcPr>
          <w:p w14:paraId="668B35CB" w14:textId="77777777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059B97AC" w14:textId="4E69A701" w:rsidR="00E2742B" w:rsidRPr="000F5DD3" w:rsidRDefault="00050F55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3D165CAE" w14:textId="77777777" w:rsidR="00E2742B" w:rsidRPr="000F5DD3" w:rsidRDefault="00E2742B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shd w:val="clear" w:color="auto" w:fill="auto"/>
            <w:vAlign w:val="center"/>
          </w:tcPr>
          <w:p w14:paraId="1DEE45B9" w14:textId="444CA22E" w:rsidR="00E2742B" w:rsidRPr="000F5DD3" w:rsidRDefault="00050F55" w:rsidP="00E2742B">
            <w:pPr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E5059" w:rsidRPr="000F5DD3" w14:paraId="27C6301D" w14:textId="77777777" w:rsidTr="00092E1D">
        <w:trPr>
          <w:trHeight w:val="92"/>
        </w:trPr>
        <w:tc>
          <w:tcPr>
            <w:tcW w:w="3600" w:type="dxa"/>
            <w:vAlign w:val="bottom"/>
          </w:tcPr>
          <w:p w14:paraId="5C73594A" w14:textId="77777777" w:rsidR="00BE5059" w:rsidRPr="000F5DD3" w:rsidRDefault="00BE5059" w:rsidP="00092E1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gridSpan w:val="7"/>
          </w:tcPr>
          <w:p w14:paraId="50354C8A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BE5059" w:rsidRPr="000F5DD3" w14:paraId="62D8E26D" w14:textId="77777777" w:rsidTr="00092E1D">
        <w:trPr>
          <w:trHeight w:val="92"/>
        </w:trPr>
        <w:tc>
          <w:tcPr>
            <w:tcW w:w="3600" w:type="dxa"/>
            <w:hideMark/>
          </w:tcPr>
          <w:p w14:paraId="7930842D" w14:textId="77777777" w:rsidR="00BE5059" w:rsidRPr="000F5DD3" w:rsidRDefault="00BE5059" w:rsidP="00092E1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1260" w:type="dxa"/>
          </w:tcPr>
          <w:p w14:paraId="554BA2AA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51AC3863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56FC05A1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1D70DF43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0E31C4CA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42" w:type="dxa"/>
          </w:tcPr>
          <w:p w14:paraId="26573CBF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vAlign w:val="bottom"/>
          </w:tcPr>
          <w:p w14:paraId="7BC22A2C" w14:textId="77777777" w:rsidR="00BE5059" w:rsidRPr="000F5DD3" w:rsidRDefault="00BE5059" w:rsidP="00092E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D2315" w:rsidRPr="000F5DD3" w14:paraId="48599074" w14:textId="77777777" w:rsidTr="00092E1D">
        <w:tc>
          <w:tcPr>
            <w:tcW w:w="3600" w:type="dxa"/>
          </w:tcPr>
          <w:p w14:paraId="66F46EFF" w14:textId="223A496B" w:rsidR="005D2315" w:rsidRPr="000F5DD3" w:rsidRDefault="005D2315" w:rsidP="005D231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ปลาทูน่าบรรจุกระป๋องและบรรจุซอง</w:t>
            </w:r>
          </w:p>
        </w:tc>
        <w:tc>
          <w:tcPr>
            <w:tcW w:w="1260" w:type="dxa"/>
          </w:tcPr>
          <w:p w14:paraId="4A531AB5" w14:textId="387F957B" w:rsidR="005D2315" w:rsidRPr="000F5DD3" w:rsidRDefault="00452B91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2,3</w:t>
            </w:r>
            <w:r w:rsidR="00143F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143F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670</w:t>
            </w:r>
          </w:p>
        </w:tc>
        <w:tc>
          <w:tcPr>
            <w:tcW w:w="248" w:type="dxa"/>
          </w:tcPr>
          <w:p w14:paraId="71346512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02166325" w14:textId="157C6EB1" w:rsidR="005D2315" w:rsidRPr="000F5DD3" w:rsidRDefault="005D2315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2,635,189</w:t>
            </w:r>
          </w:p>
        </w:tc>
        <w:tc>
          <w:tcPr>
            <w:tcW w:w="267" w:type="dxa"/>
          </w:tcPr>
          <w:p w14:paraId="2FE642CE" w14:textId="77777777" w:rsidR="005D2315" w:rsidRPr="000F5DD3" w:rsidRDefault="005D2315" w:rsidP="00452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2F9DB3CD" w14:textId="54C802BB" w:rsidR="005D2315" w:rsidRPr="000F5DD3" w:rsidRDefault="00452B91" w:rsidP="00452B9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 w:rsidR="00CF2F1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312,523</w:t>
            </w:r>
          </w:p>
        </w:tc>
        <w:tc>
          <w:tcPr>
            <w:tcW w:w="242" w:type="dxa"/>
          </w:tcPr>
          <w:p w14:paraId="50079D95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</w:tcPr>
          <w:p w14:paraId="4F353C5D" w14:textId="1D312EE0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2,633,131</w:t>
            </w:r>
          </w:p>
        </w:tc>
      </w:tr>
      <w:tr w:rsidR="005D2315" w:rsidRPr="000F5DD3" w14:paraId="0CEAFCC8" w14:textId="77777777" w:rsidTr="00092E1D">
        <w:tc>
          <w:tcPr>
            <w:tcW w:w="3600" w:type="dxa"/>
          </w:tcPr>
          <w:p w14:paraId="69FF62D5" w14:textId="77777777" w:rsidR="00446693" w:rsidRDefault="00446693" w:rsidP="005D231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อาหารสัตว์เลี้ยงบรรจุกระป๋องและ</w:t>
            </w:r>
          </w:p>
          <w:p w14:paraId="2AA1432D" w14:textId="4F577A65" w:rsidR="005D2315" w:rsidRPr="000F5DD3" w:rsidRDefault="00446693" w:rsidP="005D231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บรรจุซอง</w:t>
            </w:r>
          </w:p>
        </w:tc>
        <w:tc>
          <w:tcPr>
            <w:tcW w:w="1260" w:type="dxa"/>
          </w:tcPr>
          <w:p w14:paraId="23BDAC1F" w14:textId="77777777" w:rsidR="00446693" w:rsidRDefault="00446693" w:rsidP="0044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079ADE09" w14:textId="626CECE0" w:rsidR="005D2315" w:rsidRPr="000F5DD3" w:rsidRDefault="00446693" w:rsidP="0044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2,12</w:t>
            </w:r>
            <w:r w:rsidR="00143F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="00143F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74</w:t>
            </w:r>
            <w:r w:rsidR="00E75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48" w:type="dxa"/>
          </w:tcPr>
          <w:p w14:paraId="5B44AABA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41127B90" w14:textId="77777777" w:rsidR="00446693" w:rsidRPr="000F5DD3" w:rsidRDefault="00446693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745688E5" w14:textId="7D1B1608" w:rsidR="005D2315" w:rsidRPr="000F5DD3" w:rsidRDefault="00446693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2,651,208</w:t>
            </w:r>
          </w:p>
        </w:tc>
        <w:tc>
          <w:tcPr>
            <w:tcW w:w="267" w:type="dxa"/>
          </w:tcPr>
          <w:p w14:paraId="36CEA58A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0FA216AB" w14:textId="77777777" w:rsidR="00446693" w:rsidRDefault="00446693" w:rsidP="00446693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30B16BC9" w14:textId="011A7845" w:rsidR="005D2315" w:rsidRPr="000F5DD3" w:rsidRDefault="00446693" w:rsidP="0044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2,110,63</w:t>
            </w:r>
            <w:r w:rsidR="00E75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2" w:type="dxa"/>
          </w:tcPr>
          <w:p w14:paraId="2180D0E4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</w:tcPr>
          <w:p w14:paraId="4CFA78DE" w14:textId="77777777" w:rsidR="00446693" w:rsidRPr="000F5DD3" w:rsidRDefault="00446693" w:rsidP="0044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  <w:p w14:paraId="65DA909E" w14:textId="3FFBB571" w:rsidR="005D2315" w:rsidRPr="000F5DD3" w:rsidRDefault="00446693" w:rsidP="004466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  2,642,974     </w:t>
            </w:r>
          </w:p>
        </w:tc>
      </w:tr>
      <w:tr w:rsidR="005D2315" w:rsidRPr="000F5DD3" w14:paraId="66A5B8C7" w14:textId="77777777" w:rsidTr="00092E1D">
        <w:tc>
          <w:tcPr>
            <w:tcW w:w="3600" w:type="dxa"/>
          </w:tcPr>
          <w:p w14:paraId="25B5F4BB" w14:textId="77777777" w:rsidR="005D2315" w:rsidRPr="000F5DD3" w:rsidRDefault="005D2315" w:rsidP="005D2315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อาหารทะเลบรรจุกระป๋องและบรรจุซอง</w:t>
            </w:r>
          </w:p>
        </w:tc>
        <w:tc>
          <w:tcPr>
            <w:tcW w:w="1260" w:type="dxa"/>
          </w:tcPr>
          <w:p w14:paraId="507A62F4" w14:textId="4ECB103B" w:rsidR="005D2315" w:rsidRPr="000F5DD3" w:rsidRDefault="00EA70E3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303,13</w:t>
            </w:r>
            <w:r w:rsidR="00E75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8" w:type="dxa"/>
          </w:tcPr>
          <w:p w14:paraId="02330D40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7B900539" w14:textId="2F8523CC" w:rsidR="005D2315" w:rsidRPr="000F5DD3" w:rsidRDefault="005D2315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624,579</w:t>
            </w:r>
          </w:p>
        </w:tc>
        <w:tc>
          <w:tcPr>
            <w:tcW w:w="267" w:type="dxa"/>
          </w:tcPr>
          <w:p w14:paraId="5F2545A8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</w:tcPr>
          <w:p w14:paraId="33EE28CE" w14:textId="4C3A58BE" w:rsidR="005D2315" w:rsidRPr="000F5DD3" w:rsidRDefault="003322A1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303,13</w:t>
            </w:r>
            <w:r w:rsidR="00E75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2" w:type="dxa"/>
          </w:tcPr>
          <w:p w14:paraId="52A03A75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</w:tcPr>
          <w:p w14:paraId="67EF6940" w14:textId="72485A74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624,579</w:t>
            </w:r>
          </w:p>
        </w:tc>
      </w:tr>
      <w:tr w:rsidR="005D2315" w:rsidRPr="000F5DD3" w14:paraId="5DEB2FC4" w14:textId="77777777" w:rsidTr="00092E1D">
        <w:tc>
          <w:tcPr>
            <w:tcW w:w="3600" w:type="dxa"/>
            <w:hideMark/>
          </w:tcPr>
          <w:p w14:paraId="7EAEA625" w14:textId="58026ECD" w:rsidR="005D2315" w:rsidRPr="000F5DD3" w:rsidRDefault="005D2315" w:rsidP="005D2315">
            <w:pPr>
              <w:ind w:right="-115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8E350" w14:textId="6083DB7B" w:rsidR="005D2315" w:rsidRPr="000F5DD3" w:rsidRDefault="00F2334F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170,70</w:t>
            </w:r>
            <w:r w:rsidR="00143F19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48" w:type="dxa"/>
          </w:tcPr>
          <w:p w14:paraId="74A52FED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C9C53" w14:textId="223301B8" w:rsidR="005D2315" w:rsidRPr="000F5DD3" w:rsidRDefault="005D2315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143,584</w:t>
            </w:r>
          </w:p>
        </w:tc>
        <w:tc>
          <w:tcPr>
            <w:tcW w:w="267" w:type="dxa"/>
          </w:tcPr>
          <w:p w14:paraId="4A75CE21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1A7C0" w14:textId="2E6925E0" w:rsidR="005D2315" w:rsidRPr="000F5DD3" w:rsidRDefault="00F2334F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160,24</w:t>
            </w:r>
            <w:r w:rsidR="00E75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242" w:type="dxa"/>
          </w:tcPr>
          <w:p w14:paraId="373D37DC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4B4DC" w14:textId="42C8078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126,421</w:t>
            </w:r>
          </w:p>
        </w:tc>
      </w:tr>
      <w:tr w:rsidR="005D2315" w:rsidRPr="000F5DD3" w14:paraId="781AE0BF" w14:textId="77777777" w:rsidTr="00092E1D">
        <w:tc>
          <w:tcPr>
            <w:tcW w:w="3600" w:type="dxa"/>
            <w:hideMark/>
          </w:tcPr>
          <w:p w14:paraId="229455DC" w14:textId="7691BFB2" w:rsidR="005D2315" w:rsidRPr="000F5DD3" w:rsidRDefault="005D2315" w:rsidP="005D231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AEA2BA" w14:textId="6D22499C" w:rsidR="005D2315" w:rsidRPr="000F5DD3" w:rsidRDefault="00BA784F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</w:t>
            </w:r>
            <w:r w:rsidR="00C556A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915,255</w:t>
            </w:r>
          </w:p>
        </w:tc>
        <w:tc>
          <w:tcPr>
            <w:tcW w:w="248" w:type="dxa"/>
          </w:tcPr>
          <w:p w14:paraId="59A59030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995A61" w14:textId="384B3FE5" w:rsidR="005D2315" w:rsidRPr="000F5DD3" w:rsidRDefault="005D2315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6,054,560</w:t>
            </w:r>
          </w:p>
        </w:tc>
        <w:tc>
          <w:tcPr>
            <w:tcW w:w="267" w:type="dxa"/>
          </w:tcPr>
          <w:p w14:paraId="792D0603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CABEE" w14:textId="08011AB2" w:rsidR="005D2315" w:rsidRPr="000F5DD3" w:rsidRDefault="00DD549E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4,886,54</w:t>
            </w:r>
            <w:r w:rsidR="00E75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42" w:type="dxa"/>
          </w:tcPr>
          <w:p w14:paraId="4B6CB9A1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1A2C1B" w14:textId="3283685F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6,027,105</w:t>
            </w:r>
          </w:p>
        </w:tc>
      </w:tr>
      <w:tr w:rsidR="005D2315" w:rsidRPr="000F5DD3" w14:paraId="03F340EB" w14:textId="77777777" w:rsidTr="00092E1D">
        <w:trPr>
          <w:trHeight w:val="78"/>
        </w:trPr>
        <w:tc>
          <w:tcPr>
            <w:tcW w:w="3600" w:type="dxa"/>
          </w:tcPr>
          <w:p w14:paraId="3A2CF087" w14:textId="77777777" w:rsidR="005D2315" w:rsidRPr="000F5DD3" w:rsidRDefault="005D2315" w:rsidP="005D231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44FAB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8" w:type="dxa"/>
          </w:tcPr>
          <w:p w14:paraId="4B415126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30C94" w14:textId="77777777" w:rsidR="005D2315" w:rsidRPr="000F5DD3" w:rsidRDefault="005D2315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67" w:type="dxa"/>
          </w:tcPr>
          <w:p w14:paraId="72964136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09E58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42" w:type="dxa"/>
          </w:tcPr>
          <w:p w14:paraId="74D754D5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E586F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5D2315" w:rsidRPr="000F5DD3" w14:paraId="3F4511E5" w14:textId="77777777" w:rsidTr="00092E1D">
        <w:tc>
          <w:tcPr>
            <w:tcW w:w="3600" w:type="dxa"/>
            <w:hideMark/>
          </w:tcPr>
          <w:p w14:paraId="260E1964" w14:textId="77777777" w:rsidR="005D2315" w:rsidRPr="000F5DD3" w:rsidRDefault="005D2315" w:rsidP="005D2315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260" w:type="dxa"/>
          </w:tcPr>
          <w:p w14:paraId="05F0D6A4" w14:textId="32163F9C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8" w:type="dxa"/>
          </w:tcPr>
          <w:p w14:paraId="036705BB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</w:tcPr>
          <w:p w14:paraId="22539A99" w14:textId="77777777" w:rsidR="005D2315" w:rsidRPr="000F5DD3" w:rsidRDefault="005D2315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67" w:type="dxa"/>
          </w:tcPr>
          <w:p w14:paraId="7C5E93E1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535C16B3" w14:textId="66724741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42" w:type="dxa"/>
          </w:tcPr>
          <w:p w14:paraId="0EDFA387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98" w:type="dxa"/>
          </w:tcPr>
          <w:p w14:paraId="349124FF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5D2315" w:rsidRPr="000F5DD3" w14:paraId="7A597E6B" w14:textId="77777777" w:rsidTr="00C95DA9">
        <w:tc>
          <w:tcPr>
            <w:tcW w:w="3600" w:type="dxa"/>
            <w:vAlign w:val="bottom"/>
            <w:hideMark/>
          </w:tcPr>
          <w:p w14:paraId="57CC4E10" w14:textId="77777777" w:rsidR="005D2315" w:rsidRPr="000F5DD3" w:rsidRDefault="005D2315" w:rsidP="005D2315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260" w:type="dxa"/>
            <w:vAlign w:val="bottom"/>
          </w:tcPr>
          <w:p w14:paraId="53DBADC7" w14:textId="031B0E48" w:rsidR="005D2315" w:rsidRPr="00E21CA5" w:rsidRDefault="00107F87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21C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4.915,255</w:t>
            </w:r>
          </w:p>
        </w:tc>
        <w:tc>
          <w:tcPr>
            <w:tcW w:w="248" w:type="dxa"/>
          </w:tcPr>
          <w:p w14:paraId="2DA68FB3" w14:textId="77777777" w:rsidR="005D2315" w:rsidRPr="00E21CA5" w:rsidRDefault="005D2315" w:rsidP="00C95D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82" w:type="dxa"/>
          </w:tcPr>
          <w:p w14:paraId="69E388C9" w14:textId="3D15FB7C" w:rsidR="005D2315" w:rsidRPr="000F5DD3" w:rsidRDefault="005D2315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6,054,560</w:t>
            </w:r>
          </w:p>
        </w:tc>
        <w:tc>
          <w:tcPr>
            <w:tcW w:w="267" w:type="dxa"/>
          </w:tcPr>
          <w:p w14:paraId="59038127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</w:tcPr>
          <w:p w14:paraId="767E91DA" w14:textId="4E5C5003" w:rsidR="005D2315" w:rsidRPr="000F5DD3" w:rsidRDefault="00782D16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4,886,</w:t>
            </w:r>
            <w:r w:rsidR="00E21CA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54</w:t>
            </w:r>
            <w:r w:rsidR="00E75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42" w:type="dxa"/>
          </w:tcPr>
          <w:p w14:paraId="70AE4C7B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</w:tcPr>
          <w:p w14:paraId="69B9074A" w14:textId="3DBF992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6,027,105</w:t>
            </w:r>
          </w:p>
        </w:tc>
      </w:tr>
      <w:tr w:rsidR="005D2315" w:rsidRPr="000F5DD3" w14:paraId="7B00B0F7" w14:textId="77777777" w:rsidTr="00C95DA9">
        <w:tc>
          <w:tcPr>
            <w:tcW w:w="3600" w:type="dxa"/>
            <w:hideMark/>
          </w:tcPr>
          <w:p w14:paraId="5653B539" w14:textId="77777777" w:rsidR="005D2315" w:rsidRPr="000F5DD3" w:rsidRDefault="005D2315" w:rsidP="005D2315">
            <w:pPr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5C2A57" w14:textId="4C560F01" w:rsidR="005D2315" w:rsidRPr="000F5DD3" w:rsidRDefault="00C95DA9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4,915,255</w:t>
            </w:r>
          </w:p>
        </w:tc>
        <w:tc>
          <w:tcPr>
            <w:tcW w:w="248" w:type="dxa"/>
          </w:tcPr>
          <w:p w14:paraId="3ED13541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4DCCB" w14:textId="14009057" w:rsidR="005D2315" w:rsidRPr="000F5DD3" w:rsidRDefault="005D2315" w:rsidP="001245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6,054,560</w:t>
            </w:r>
          </w:p>
        </w:tc>
        <w:tc>
          <w:tcPr>
            <w:tcW w:w="267" w:type="dxa"/>
          </w:tcPr>
          <w:p w14:paraId="1EC76450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60219C" w14:textId="43E97E60" w:rsidR="005D2315" w:rsidRPr="000F5DD3" w:rsidRDefault="00E21CA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4,886</w:t>
            </w:r>
            <w:r w:rsidR="0004223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,54</w:t>
            </w:r>
            <w:r w:rsidR="00E75FF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</w:t>
            </w:r>
          </w:p>
        </w:tc>
        <w:tc>
          <w:tcPr>
            <w:tcW w:w="242" w:type="dxa"/>
          </w:tcPr>
          <w:p w14:paraId="1CF641A1" w14:textId="77777777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79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07CCE" w14:textId="4D742BBA" w:rsidR="005D2315" w:rsidRPr="000F5DD3" w:rsidRDefault="005D2315" w:rsidP="005D2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6,027,105</w:t>
            </w:r>
          </w:p>
        </w:tc>
      </w:tr>
    </w:tbl>
    <w:p w14:paraId="7EF97DAF" w14:textId="70B4289A" w:rsidR="00BE5059" w:rsidRPr="000F5DD3" w:rsidRDefault="00BE5059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5AED213" w14:textId="376E5D7D" w:rsidR="0044306F" w:rsidRPr="000F5DD3" w:rsidRDefault="00DF36C5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2339" behindDoc="0" locked="0" layoutInCell="1" allowOverlap="1" wp14:anchorId="2F26E560" wp14:editId="1D5825E2">
            <wp:simplePos x="0" y="0"/>
            <wp:positionH relativeFrom="column">
              <wp:posOffset>-337185</wp:posOffset>
            </wp:positionH>
            <wp:positionV relativeFrom="paragraph">
              <wp:posOffset>230505</wp:posOffset>
            </wp:positionV>
            <wp:extent cx="4249548" cy="237744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548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CB6F2D" w14:textId="20055C14" w:rsidR="0044306F" w:rsidRPr="000F5DD3" w:rsidRDefault="00DF36C5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61315" behindDoc="0" locked="0" layoutInCell="1" allowOverlap="1" wp14:anchorId="021ABB58" wp14:editId="61782496">
            <wp:simplePos x="0" y="0"/>
            <wp:positionH relativeFrom="column">
              <wp:posOffset>2548890</wp:posOffset>
            </wp:positionH>
            <wp:positionV relativeFrom="paragraph">
              <wp:posOffset>13335</wp:posOffset>
            </wp:positionV>
            <wp:extent cx="4249420" cy="237744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9420" cy="237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CADB98" w14:textId="450EE8C9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171D3F3" w14:textId="1C309E28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FA5A413" w14:textId="719DE5A7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6E010F1" w14:textId="27D93F58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D07F5A8" w14:textId="1D27FEEC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F625174" w14:textId="3B5A318D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EDF699C" w14:textId="5E5C6629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08E4B67" w14:textId="442BD8F1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5673DE5E" w14:textId="36269C5B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73FE9E7" w14:textId="4D2FBC2D" w:rsidR="0044306F" w:rsidRPr="000F5DD3" w:rsidRDefault="0044306F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CE5053B" w14:textId="77777777" w:rsidR="008902D1" w:rsidRDefault="008902D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14F52054" w14:textId="77777777" w:rsidR="008902D1" w:rsidRDefault="008902D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07CB064" w14:textId="77777777" w:rsidR="008902D1" w:rsidRDefault="008902D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F105EC2" w14:textId="77777777" w:rsidR="008902D1" w:rsidRDefault="008902D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013ED533" w14:textId="77777777" w:rsidR="008902D1" w:rsidRDefault="008902D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653639D" w14:textId="77777777" w:rsidR="00A63DCD" w:rsidRDefault="00A63DCD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02560E1" w14:textId="77777777" w:rsidR="008902D1" w:rsidRPr="000F5DD3" w:rsidRDefault="008902D1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4CA7CB1E" w14:textId="77777777" w:rsidR="00D412CA" w:rsidRPr="000F5DD3" w:rsidRDefault="00D412CA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7E202F" w14:textId="77777777" w:rsidR="006E38B5" w:rsidRPr="000F5DD3" w:rsidRDefault="006E38B5" w:rsidP="00CD0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2BA576C1" w14:textId="77777777" w:rsidR="006D6485" w:rsidRPr="000F5DD3" w:rsidRDefault="006D6485" w:rsidP="00CD04D6">
      <w:pPr>
        <w:pStyle w:val="NoSpacing"/>
        <w:rPr>
          <w:rFonts w:asciiTheme="majorBidi" w:hAnsiTheme="majorBidi" w:cstheme="majorBidi"/>
          <w:sz w:val="14"/>
          <w:szCs w:val="14"/>
          <w:cs/>
        </w:rPr>
      </w:pPr>
    </w:p>
    <w:p w14:paraId="05C98F20" w14:textId="46DFE9B7" w:rsidR="00A75487" w:rsidRPr="000F5DD3" w:rsidRDefault="00AD057D" w:rsidP="00CD04D6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76D57">
        <w:rPr>
          <w:rFonts w:asciiTheme="majorBidi" w:hAnsiTheme="majorBidi" w:cstheme="majorBidi"/>
          <w:sz w:val="30"/>
          <w:szCs w:val="30"/>
          <w:cs/>
        </w:rPr>
        <w:t>รายได้จากลูกค้าสองราย</w:t>
      </w:r>
      <w:r w:rsidR="00E80E28" w:rsidRPr="00676D57">
        <w:rPr>
          <w:rFonts w:asciiTheme="majorBidi" w:hAnsiTheme="majorBidi" w:cstheme="majorBidi"/>
          <w:sz w:val="30"/>
          <w:szCs w:val="30"/>
          <w:cs/>
        </w:rPr>
        <w:t>ใหญ่</w:t>
      </w:r>
      <w:r w:rsidRPr="00676D57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E80E28" w:rsidRPr="00676D57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676D57">
        <w:rPr>
          <w:rFonts w:asciiTheme="majorBidi" w:hAnsiTheme="majorBidi" w:cstheme="majorBidi"/>
          <w:sz w:val="30"/>
          <w:szCs w:val="30"/>
          <w:cs/>
        </w:rPr>
        <w:t>เงิน</w:t>
      </w:r>
      <w:r w:rsidR="0070667B">
        <w:rPr>
          <w:rFonts w:asciiTheme="majorBidi" w:hAnsiTheme="majorBidi" w:cstheme="majorBidi"/>
          <w:sz w:val="30"/>
          <w:szCs w:val="30"/>
        </w:rPr>
        <w:t xml:space="preserve"> 2,532</w:t>
      </w:r>
      <w:r w:rsidR="00D76449" w:rsidRPr="00676D57">
        <w:rPr>
          <w:rFonts w:asciiTheme="majorBidi" w:hAnsiTheme="majorBidi" w:cstheme="majorBidi"/>
          <w:sz w:val="30"/>
          <w:szCs w:val="30"/>
        </w:rPr>
        <w:t xml:space="preserve"> </w:t>
      </w:r>
      <w:r w:rsidRPr="00676D57">
        <w:rPr>
          <w:rFonts w:asciiTheme="majorBidi" w:hAnsiTheme="majorBidi" w:cstheme="majorBidi"/>
          <w:sz w:val="30"/>
          <w:szCs w:val="30"/>
          <w:cs/>
        </w:rPr>
        <w:t xml:space="preserve">ล้านบาทและ </w:t>
      </w:r>
      <w:r w:rsidR="0070667B">
        <w:rPr>
          <w:rFonts w:asciiTheme="majorBidi" w:hAnsiTheme="majorBidi" w:cstheme="majorBidi"/>
          <w:sz w:val="30"/>
          <w:szCs w:val="30"/>
        </w:rPr>
        <w:t>366</w:t>
      </w:r>
      <w:r w:rsidR="0091221C" w:rsidRPr="00676D57">
        <w:rPr>
          <w:rFonts w:asciiTheme="majorBidi" w:hAnsiTheme="majorBidi" w:cstheme="majorBidi"/>
          <w:sz w:val="30"/>
          <w:szCs w:val="30"/>
        </w:rPr>
        <w:t xml:space="preserve"> </w:t>
      </w:r>
      <w:r w:rsidRPr="00676D5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676DB" w:rsidRPr="00676D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31F5" w:rsidRPr="00676D57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676D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6F07" w:rsidRPr="00676D5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50F55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336F07" w:rsidRPr="00800AC1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83384">
        <w:rPr>
          <w:rFonts w:asciiTheme="majorBidi" w:hAnsiTheme="majorBidi" w:cstheme="majorBidi"/>
          <w:i/>
          <w:iCs/>
          <w:sz w:val="30"/>
          <w:szCs w:val="30"/>
        </w:rPr>
        <w:br/>
      </w:r>
      <w:r w:rsidR="00050F55" w:rsidRPr="00583384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สองรายใหญ่ของกลุ่มบริษัทจำนวนเงิน </w:t>
      </w:r>
      <w:r w:rsidR="00583384">
        <w:rPr>
          <w:rFonts w:asciiTheme="majorBidi" w:hAnsiTheme="majorBidi"/>
          <w:i/>
          <w:iCs/>
          <w:spacing w:val="-2"/>
          <w:sz w:val="30"/>
          <w:szCs w:val="30"/>
        </w:rPr>
        <w:t>3,131</w:t>
      </w:r>
      <w:r w:rsidR="00050F55" w:rsidRPr="00583384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ล้านบาทและ </w:t>
      </w:r>
      <w:r w:rsidR="00583384">
        <w:rPr>
          <w:rFonts w:asciiTheme="majorBidi" w:hAnsiTheme="majorBidi"/>
          <w:i/>
          <w:iCs/>
          <w:spacing w:val="-2"/>
          <w:sz w:val="30"/>
          <w:szCs w:val="30"/>
        </w:rPr>
        <w:t>482</w:t>
      </w:r>
      <w:r w:rsidR="00050F55" w:rsidRPr="00583384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 ล้านบาท ตามลำดับ</w:t>
      </w:r>
      <w:r w:rsidRPr="0058338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58338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จากรายได้รวมของกลุ่มบริษัท</w:t>
      </w:r>
    </w:p>
    <w:p w14:paraId="513CBA27" w14:textId="77777777" w:rsidR="00683412" w:rsidRPr="000F5DD3" w:rsidRDefault="00683412" w:rsidP="00CD04D6">
      <w:pPr>
        <w:spacing w:line="240" w:lineRule="auto"/>
        <w:ind w:left="547" w:right="58"/>
        <w:jc w:val="thaiDistribute"/>
        <w:rPr>
          <w:rFonts w:asciiTheme="majorBidi" w:hAnsiTheme="majorBidi" w:cstheme="majorBidi"/>
          <w:sz w:val="20"/>
          <w:szCs w:val="20"/>
        </w:rPr>
      </w:pPr>
    </w:p>
    <w:p w14:paraId="07CDC743" w14:textId="77777777" w:rsidR="00514E49" w:rsidRPr="000F5DD3" w:rsidRDefault="00514E49" w:rsidP="0051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7C61F854" w14:textId="77777777" w:rsidR="00514E49" w:rsidRPr="000F5DD3" w:rsidRDefault="00514E49" w:rsidP="0051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p w14:paraId="5580A80C" w14:textId="70A13E2E" w:rsidR="00514E49" w:rsidRPr="000F5DD3" w:rsidRDefault="00514E49" w:rsidP="0051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72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บริษัทได้รับบัตรส่งเสริมการลงทุนจากสำนักงานคณะกรรมการส่งเสริมการลงทุน  เกี่ยวกับการผลิตผลิตภัณฑ์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ปลาทูน่า 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ผลิตภัณฑ์</w:t>
      </w:r>
      <w:r w:rsidRPr="000F5DD3">
        <w:rPr>
          <w:rFonts w:asciiTheme="majorBidi" w:hAnsiTheme="majorBidi" w:cstheme="majorBidi"/>
          <w:sz w:val="30"/>
          <w:szCs w:val="30"/>
          <w:cs/>
        </w:rPr>
        <w:t>อาหารทะเล และ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>ผลิตภัณฑ์</w:t>
      </w:r>
      <w:r w:rsidRPr="000F5DD3">
        <w:rPr>
          <w:rFonts w:asciiTheme="majorBidi" w:hAnsiTheme="majorBidi" w:cstheme="majorBidi"/>
          <w:sz w:val="30"/>
          <w:szCs w:val="30"/>
          <w:cs/>
        </w:rPr>
        <w:t>อาหารสัตว์เลี้ยง</w:t>
      </w:r>
      <w:r w:rsidRPr="000F5DD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  </w:t>
      </w:r>
    </w:p>
    <w:p w14:paraId="43BBC62D" w14:textId="2C0BFBE9" w:rsidR="00514E49" w:rsidRDefault="00514E49" w:rsidP="0051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53"/>
        <w:gridCol w:w="236"/>
        <w:gridCol w:w="990"/>
        <w:gridCol w:w="236"/>
        <w:gridCol w:w="1017"/>
        <w:gridCol w:w="236"/>
        <w:gridCol w:w="999"/>
        <w:gridCol w:w="236"/>
        <w:gridCol w:w="1026"/>
        <w:gridCol w:w="236"/>
        <w:gridCol w:w="972"/>
      </w:tblGrid>
      <w:tr w:rsidR="00514E49" w:rsidRPr="000F5DD3" w14:paraId="605CBB7B" w14:textId="77777777" w:rsidTr="00704D0E">
        <w:trPr>
          <w:cantSplit/>
        </w:trPr>
        <w:tc>
          <w:tcPr>
            <w:tcW w:w="2250" w:type="dxa"/>
          </w:tcPr>
          <w:p w14:paraId="15AE82D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37" w:type="dxa"/>
            <w:gridSpan w:val="11"/>
          </w:tcPr>
          <w:p w14:paraId="62DD56ED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14E49" w:rsidRPr="000F5DD3" w14:paraId="7157A923" w14:textId="77777777" w:rsidTr="00FB5B5C">
        <w:trPr>
          <w:cantSplit/>
        </w:trPr>
        <w:tc>
          <w:tcPr>
            <w:tcW w:w="2250" w:type="dxa"/>
          </w:tcPr>
          <w:p w14:paraId="60914169" w14:textId="17407F1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</w:t>
            </w:r>
            <w:r w:rsidR="008E1110"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ปี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สิ้นสุด</w:t>
            </w:r>
          </w:p>
          <w:p w14:paraId="3F875048" w14:textId="0670496B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</w:t>
            </w:r>
            <w:r w:rsidR="008E1110"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1 </w:t>
            </w:r>
            <w:r w:rsidR="008E1110"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532" w:type="dxa"/>
            <w:gridSpan w:val="5"/>
            <w:tcBorders>
              <w:bottom w:val="single" w:sz="4" w:space="0" w:color="auto"/>
            </w:tcBorders>
            <w:vAlign w:val="bottom"/>
          </w:tcPr>
          <w:p w14:paraId="451FACA7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6B2F5BFB" w14:textId="72E965FB" w:rsidR="00514E49" w:rsidRPr="000F5DD3" w:rsidRDefault="00FB5B5C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36" w:type="dxa"/>
            <w:vAlign w:val="bottom"/>
          </w:tcPr>
          <w:p w14:paraId="12E899CF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3469" w:type="dxa"/>
            <w:gridSpan w:val="5"/>
            <w:tcBorders>
              <w:bottom w:val="single" w:sz="4" w:space="0" w:color="auto"/>
            </w:tcBorders>
            <w:vAlign w:val="bottom"/>
          </w:tcPr>
          <w:p w14:paraId="2E724898" w14:textId="74F1A7AC" w:rsidR="00514E49" w:rsidRPr="000F5DD3" w:rsidRDefault="00FB5B5C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514E49" w:rsidRPr="000F5DD3" w14:paraId="0E41AD07" w14:textId="77777777" w:rsidTr="00704D0E">
        <w:trPr>
          <w:cantSplit/>
        </w:trPr>
        <w:tc>
          <w:tcPr>
            <w:tcW w:w="2250" w:type="dxa"/>
          </w:tcPr>
          <w:p w14:paraId="4B009B9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715E2E6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26D586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DA40D4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F60C56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52441AE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19C80933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2A15ACBD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90A5E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74386CB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AEDF34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6B58F27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514E49" w:rsidRPr="000F5DD3" w14:paraId="2DC4EE8E" w14:textId="77777777" w:rsidTr="00704D0E">
        <w:trPr>
          <w:cantSplit/>
        </w:trPr>
        <w:tc>
          <w:tcPr>
            <w:tcW w:w="2250" w:type="dxa"/>
          </w:tcPr>
          <w:p w14:paraId="0897A19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C1DD7BF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5FEA8A5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43C9D7D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316926D9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2A0415F8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79CB9B57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1313470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65998DA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4EDCD20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0873435F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48EC56A6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514E49" w:rsidRPr="000F5DD3" w14:paraId="0C320053" w14:textId="77777777" w:rsidTr="00704D0E">
        <w:trPr>
          <w:cantSplit/>
        </w:trPr>
        <w:tc>
          <w:tcPr>
            <w:tcW w:w="2250" w:type="dxa"/>
          </w:tcPr>
          <w:p w14:paraId="770085A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</w:tcPr>
          <w:p w14:paraId="6A14C0E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3939E27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7CB0F88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2C3BD12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0DD2905F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236" w:type="dxa"/>
          </w:tcPr>
          <w:p w14:paraId="61F93486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3060D25F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0D734A4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1AF4348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258F9FC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11F2018C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</w:tr>
      <w:tr w:rsidR="00514E49" w:rsidRPr="000F5DD3" w14:paraId="271296A0" w14:textId="77777777" w:rsidTr="00704D0E">
        <w:trPr>
          <w:cantSplit/>
        </w:trPr>
        <w:tc>
          <w:tcPr>
            <w:tcW w:w="2250" w:type="dxa"/>
          </w:tcPr>
          <w:p w14:paraId="754326EC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237" w:type="dxa"/>
            <w:gridSpan w:val="11"/>
          </w:tcPr>
          <w:p w14:paraId="2C392379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143F19" w:rsidRPr="000F5DD3" w14:paraId="1CCC4FE2" w14:textId="77777777">
        <w:trPr>
          <w:cantSplit/>
        </w:trPr>
        <w:tc>
          <w:tcPr>
            <w:tcW w:w="2250" w:type="dxa"/>
          </w:tcPr>
          <w:p w14:paraId="0F293E69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1053" w:type="dxa"/>
            <w:vAlign w:val="bottom"/>
          </w:tcPr>
          <w:p w14:paraId="3C4C0428" w14:textId="249F6892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4B484D58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5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FCC0881" w14:textId="283890C1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4,567,43</w:t>
            </w:r>
            <w:r w:rsidR="00E75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14:paraId="416F070B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17" w:type="dxa"/>
            <w:vAlign w:val="bottom"/>
          </w:tcPr>
          <w:p w14:paraId="5B6E0417" w14:textId="183EBE52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4,567,43</w:t>
            </w:r>
            <w:r w:rsidR="000946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</w:p>
        </w:tc>
        <w:tc>
          <w:tcPr>
            <w:tcW w:w="236" w:type="dxa"/>
          </w:tcPr>
          <w:p w14:paraId="269FD10E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  <w:vAlign w:val="bottom"/>
          </w:tcPr>
          <w:p w14:paraId="5C23D2BC" w14:textId="5C1DFEBE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5,734,712</w:t>
            </w:r>
          </w:p>
        </w:tc>
        <w:tc>
          <w:tcPr>
            <w:tcW w:w="236" w:type="dxa"/>
          </w:tcPr>
          <w:p w14:paraId="65586F87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  <w:vAlign w:val="bottom"/>
          </w:tcPr>
          <w:p w14:paraId="0CBB8A34" w14:textId="1535AA8C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58,012</w:t>
            </w:r>
          </w:p>
        </w:tc>
        <w:tc>
          <w:tcPr>
            <w:tcW w:w="236" w:type="dxa"/>
          </w:tcPr>
          <w:p w14:paraId="11B19F8C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  <w:vAlign w:val="bottom"/>
          </w:tcPr>
          <w:p w14:paraId="6642693E" w14:textId="12979BDD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5,792,724</w:t>
            </w:r>
          </w:p>
        </w:tc>
      </w:tr>
      <w:tr w:rsidR="00143F19" w:rsidRPr="000F5DD3" w14:paraId="157FDB90" w14:textId="77777777">
        <w:trPr>
          <w:cantSplit/>
        </w:trPr>
        <w:tc>
          <w:tcPr>
            <w:tcW w:w="2250" w:type="dxa"/>
          </w:tcPr>
          <w:p w14:paraId="65215B34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1053" w:type="dxa"/>
            <w:vAlign w:val="bottom"/>
          </w:tcPr>
          <w:p w14:paraId="4BB4CC61" w14:textId="127B656F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36" w:type="dxa"/>
          </w:tcPr>
          <w:p w14:paraId="7211940E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769CFBA" w14:textId="6EA3795E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347,82</w:t>
            </w:r>
            <w:r w:rsidR="00E75FF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36" w:type="dxa"/>
          </w:tcPr>
          <w:p w14:paraId="2152E91D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17" w:type="dxa"/>
            <w:vAlign w:val="bottom"/>
          </w:tcPr>
          <w:p w14:paraId="04C5CF83" w14:textId="461F9AED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347,82</w:t>
            </w:r>
            <w:r w:rsidR="000946A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236" w:type="dxa"/>
          </w:tcPr>
          <w:p w14:paraId="33B67D21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  <w:vAlign w:val="bottom"/>
          </w:tcPr>
          <w:p w14:paraId="7AEB18BA" w14:textId="75FE8B78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83,353</w:t>
            </w:r>
          </w:p>
        </w:tc>
        <w:tc>
          <w:tcPr>
            <w:tcW w:w="236" w:type="dxa"/>
          </w:tcPr>
          <w:p w14:paraId="28208B30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  <w:vAlign w:val="bottom"/>
          </w:tcPr>
          <w:p w14:paraId="03886E68" w14:textId="56596826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178,483</w:t>
            </w:r>
          </w:p>
        </w:tc>
        <w:tc>
          <w:tcPr>
            <w:tcW w:w="236" w:type="dxa"/>
          </w:tcPr>
          <w:p w14:paraId="24004793" w14:textId="77777777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  <w:vAlign w:val="bottom"/>
          </w:tcPr>
          <w:p w14:paraId="39C6AA4B" w14:textId="163FA0F9" w:rsidR="00143F19" w:rsidRPr="000F5DD3" w:rsidRDefault="00143F19" w:rsidP="00143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261,836</w:t>
            </w:r>
          </w:p>
        </w:tc>
      </w:tr>
      <w:tr w:rsidR="00BB7A0E" w:rsidRPr="000F5DD3" w14:paraId="46F0B407" w14:textId="77777777">
        <w:trPr>
          <w:cantSplit/>
        </w:trPr>
        <w:tc>
          <w:tcPr>
            <w:tcW w:w="2250" w:type="dxa"/>
          </w:tcPr>
          <w:p w14:paraId="6516CE65" w14:textId="77777777" w:rsidR="00BB7A0E" w:rsidRPr="000F5DD3" w:rsidRDefault="00BB7A0E" w:rsidP="00BB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8E38A" w14:textId="20880F60" w:rsidR="00BB7A0E" w:rsidRPr="000F5DD3" w:rsidRDefault="00BB7A0E" w:rsidP="001F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53DFFBA" w14:textId="77777777" w:rsidR="00BB7A0E" w:rsidRPr="000F5DD3" w:rsidRDefault="00BB7A0E" w:rsidP="00BB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826D6" w14:textId="2A25243C" w:rsidR="00BB7A0E" w:rsidRPr="000F5DD3" w:rsidRDefault="00BB7A0E" w:rsidP="00BB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4,915,255</w:t>
            </w:r>
          </w:p>
        </w:tc>
        <w:tc>
          <w:tcPr>
            <w:tcW w:w="236" w:type="dxa"/>
          </w:tcPr>
          <w:p w14:paraId="2046B649" w14:textId="77777777" w:rsidR="00BB7A0E" w:rsidRPr="000F5DD3" w:rsidRDefault="00BB7A0E" w:rsidP="00BB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CBE07D" w14:textId="63420D52" w:rsidR="00BB7A0E" w:rsidRPr="000F5DD3" w:rsidRDefault="00BB7A0E" w:rsidP="00BB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4,915,255</w:t>
            </w:r>
          </w:p>
        </w:tc>
        <w:tc>
          <w:tcPr>
            <w:tcW w:w="236" w:type="dxa"/>
          </w:tcPr>
          <w:p w14:paraId="4F7010AC" w14:textId="77777777" w:rsidR="00BB7A0E" w:rsidRPr="000F5DD3" w:rsidRDefault="00BB7A0E" w:rsidP="00BB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3C7A97" w14:textId="3960FF51" w:rsidR="00BB7A0E" w:rsidRPr="000F5DD3" w:rsidRDefault="00BB7A0E" w:rsidP="00BB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5,818,065</w:t>
            </w:r>
          </w:p>
        </w:tc>
        <w:tc>
          <w:tcPr>
            <w:tcW w:w="236" w:type="dxa"/>
          </w:tcPr>
          <w:p w14:paraId="4037C01B" w14:textId="77777777" w:rsidR="00BB7A0E" w:rsidRPr="000F5DD3" w:rsidRDefault="00BB7A0E" w:rsidP="00BB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1B010" w14:textId="121E8E26" w:rsidR="00BB7A0E" w:rsidRPr="000F5DD3" w:rsidRDefault="00BB7A0E" w:rsidP="00BB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236,495</w:t>
            </w:r>
          </w:p>
        </w:tc>
        <w:tc>
          <w:tcPr>
            <w:tcW w:w="236" w:type="dxa"/>
          </w:tcPr>
          <w:p w14:paraId="485C3100" w14:textId="77777777" w:rsidR="00BB7A0E" w:rsidRPr="000F5DD3" w:rsidRDefault="00BB7A0E" w:rsidP="00BB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0A904" w14:textId="653BFA79" w:rsidR="00BB7A0E" w:rsidRPr="000F5DD3" w:rsidRDefault="00BB7A0E" w:rsidP="00BB7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6,054,560</w:t>
            </w:r>
          </w:p>
        </w:tc>
      </w:tr>
    </w:tbl>
    <w:p w14:paraId="1B374584" w14:textId="77777777" w:rsidR="00514E49" w:rsidRPr="000F5DD3" w:rsidRDefault="00514E49" w:rsidP="00514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53"/>
        <w:gridCol w:w="236"/>
        <w:gridCol w:w="990"/>
        <w:gridCol w:w="236"/>
        <w:gridCol w:w="1017"/>
        <w:gridCol w:w="236"/>
        <w:gridCol w:w="999"/>
        <w:gridCol w:w="236"/>
        <w:gridCol w:w="1026"/>
        <w:gridCol w:w="236"/>
        <w:gridCol w:w="972"/>
      </w:tblGrid>
      <w:tr w:rsidR="00514E49" w:rsidRPr="000F5DD3" w14:paraId="20C3E256" w14:textId="77777777" w:rsidTr="00704D0E">
        <w:trPr>
          <w:cantSplit/>
        </w:trPr>
        <w:tc>
          <w:tcPr>
            <w:tcW w:w="2250" w:type="dxa"/>
          </w:tcPr>
          <w:p w14:paraId="32728BA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237" w:type="dxa"/>
            <w:gridSpan w:val="11"/>
          </w:tcPr>
          <w:p w14:paraId="6F656AEC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B5B5C" w:rsidRPr="000F5DD3" w14:paraId="7D8FEAB4" w14:textId="77777777" w:rsidTr="00FB5B5C">
        <w:trPr>
          <w:cantSplit/>
        </w:trPr>
        <w:tc>
          <w:tcPr>
            <w:tcW w:w="2250" w:type="dxa"/>
          </w:tcPr>
          <w:p w14:paraId="6C00560D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สำหรับปีสิ้นสุด</w:t>
            </w:r>
          </w:p>
          <w:p w14:paraId="38D3ACAF" w14:textId="63F227B5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วันที่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532" w:type="dxa"/>
            <w:gridSpan w:val="5"/>
            <w:tcBorders>
              <w:bottom w:val="single" w:sz="4" w:space="0" w:color="auto"/>
            </w:tcBorders>
            <w:vAlign w:val="bottom"/>
          </w:tcPr>
          <w:p w14:paraId="3D0235C2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7CBEEDA4" w14:textId="18D519C3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236" w:type="dxa"/>
            <w:vAlign w:val="bottom"/>
          </w:tcPr>
          <w:p w14:paraId="43AFBA91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3469" w:type="dxa"/>
            <w:gridSpan w:val="5"/>
            <w:tcBorders>
              <w:bottom w:val="single" w:sz="4" w:space="0" w:color="auto"/>
            </w:tcBorders>
            <w:vAlign w:val="bottom"/>
          </w:tcPr>
          <w:p w14:paraId="4129D9A8" w14:textId="2E4EF903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</w:tr>
      <w:tr w:rsidR="00514E49" w:rsidRPr="000F5DD3" w14:paraId="6ECB1F60" w14:textId="77777777" w:rsidTr="00704D0E">
        <w:trPr>
          <w:cantSplit/>
        </w:trPr>
        <w:tc>
          <w:tcPr>
            <w:tcW w:w="2250" w:type="dxa"/>
          </w:tcPr>
          <w:p w14:paraId="152BF214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1F2B85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795C71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8041BD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AC05E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726C4F9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4036C679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1068EFC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C3FE7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0E04D14D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กิจการที่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DE3CC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DCF8FC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514E49" w:rsidRPr="000F5DD3" w14:paraId="43735DC6" w14:textId="77777777" w:rsidTr="00704D0E">
        <w:trPr>
          <w:cantSplit/>
        </w:trPr>
        <w:tc>
          <w:tcPr>
            <w:tcW w:w="2250" w:type="dxa"/>
          </w:tcPr>
          <w:p w14:paraId="017FA987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997591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5E409D6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6FE3F8B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17C93064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1C5230E4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236" w:type="dxa"/>
          </w:tcPr>
          <w:p w14:paraId="182A5606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2B32EAB0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ได้รับการ</w:t>
            </w:r>
          </w:p>
        </w:tc>
        <w:tc>
          <w:tcPr>
            <w:tcW w:w="236" w:type="dxa"/>
          </w:tcPr>
          <w:p w14:paraId="5B6238D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622BF80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ไม่ได้รับ</w:t>
            </w:r>
          </w:p>
        </w:tc>
        <w:tc>
          <w:tcPr>
            <w:tcW w:w="236" w:type="dxa"/>
          </w:tcPr>
          <w:p w14:paraId="4BD6456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7630A693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</w:tr>
      <w:tr w:rsidR="00514E49" w:rsidRPr="000F5DD3" w14:paraId="4371737A" w14:textId="77777777" w:rsidTr="00704D0E">
        <w:trPr>
          <w:cantSplit/>
          <w:trHeight w:val="87"/>
        </w:trPr>
        <w:tc>
          <w:tcPr>
            <w:tcW w:w="2250" w:type="dxa"/>
          </w:tcPr>
          <w:p w14:paraId="3BE13EE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</w:p>
        </w:tc>
        <w:tc>
          <w:tcPr>
            <w:tcW w:w="1053" w:type="dxa"/>
          </w:tcPr>
          <w:p w14:paraId="4B3648A8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7C8E25BA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0" w:type="dxa"/>
          </w:tcPr>
          <w:p w14:paraId="744A4275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5FE4864D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17" w:type="dxa"/>
          </w:tcPr>
          <w:p w14:paraId="5D01254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  <w:tc>
          <w:tcPr>
            <w:tcW w:w="236" w:type="dxa"/>
          </w:tcPr>
          <w:p w14:paraId="1000889D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99" w:type="dxa"/>
          </w:tcPr>
          <w:p w14:paraId="7F85A4C1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ส่งเสริม</w:t>
            </w:r>
          </w:p>
        </w:tc>
        <w:tc>
          <w:tcPr>
            <w:tcW w:w="236" w:type="dxa"/>
          </w:tcPr>
          <w:p w14:paraId="450E8962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1026" w:type="dxa"/>
          </w:tcPr>
          <w:p w14:paraId="59B94573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การส่งเสริม</w:t>
            </w:r>
          </w:p>
        </w:tc>
        <w:tc>
          <w:tcPr>
            <w:tcW w:w="236" w:type="dxa"/>
          </w:tcPr>
          <w:p w14:paraId="33AA263E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</w:p>
        </w:tc>
        <w:tc>
          <w:tcPr>
            <w:tcW w:w="972" w:type="dxa"/>
          </w:tcPr>
          <w:p w14:paraId="2189EDB8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  <w:lang w:val="th-TH"/>
              </w:rPr>
              <w:t>รวม</w:t>
            </w:r>
          </w:p>
        </w:tc>
      </w:tr>
      <w:tr w:rsidR="00514E49" w:rsidRPr="000F5DD3" w14:paraId="19A26EE6" w14:textId="77777777" w:rsidTr="00704D0E">
        <w:trPr>
          <w:cantSplit/>
        </w:trPr>
        <w:tc>
          <w:tcPr>
            <w:tcW w:w="2250" w:type="dxa"/>
          </w:tcPr>
          <w:p w14:paraId="7267DBAB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237" w:type="dxa"/>
            <w:gridSpan w:val="11"/>
          </w:tcPr>
          <w:p w14:paraId="156332D9" w14:textId="77777777" w:rsidR="00514E49" w:rsidRPr="000F5DD3" w:rsidRDefault="00514E49" w:rsidP="00704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0B4EAB" w:rsidRPr="000F5DD3" w14:paraId="5B5DEBBD" w14:textId="77777777">
        <w:trPr>
          <w:cantSplit/>
        </w:trPr>
        <w:tc>
          <w:tcPr>
            <w:tcW w:w="2250" w:type="dxa"/>
          </w:tcPr>
          <w:p w14:paraId="07852CA6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ขายต่างประเทศ</w:t>
            </w:r>
          </w:p>
        </w:tc>
        <w:tc>
          <w:tcPr>
            <w:tcW w:w="1053" w:type="dxa"/>
            <w:vAlign w:val="bottom"/>
          </w:tcPr>
          <w:p w14:paraId="1B0E8D89" w14:textId="2C43A385" w:rsidR="000B4EAB" w:rsidRPr="000F5DD3" w:rsidRDefault="000B4EAB" w:rsidP="001F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18588136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1661B030" w14:textId="4E4354AF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4,550,81</w:t>
            </w:r>
            <w:r w:rsidR="00E75FFD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36" w:type="dxa"/>
          </w:tcPr>
          <w:p w14:paraId="3CB0E46D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  <w:vAlign w:val="bottom"/>
          </w:tcPr>
          <w:p w14:paraId="6937EBE8" w14:textId="7FA14044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4,550,81</w:t>
            </w:r>
            <w:r w:rsidR="00E75FFD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236" w:type="dxa"/>
          </w:tcPr>
          <w:p w14:paraId="216219F8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  <w:vAlign w:val="bottom"/>
          </w:tcPr>
          <w:p w14:paraId="4B8B0E25" w14:textId="5078DD1A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5,734,712</w:t>
            </w:r>
          </w:p>
        </w:tc>
        <w:tc>
          <w:tcPr>
            <w:tcW w:w="236" w:type="dxa"/>
          </w:tcPr>
          <w:p w14:paraId="30AA6D1F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  <w:vAlign w:val="bottom"/>
          </w:tcPr>
          <w:p w14:paraId="15290346" w14:textId="3C6CE979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34,392</w:t>
            </w:r>
          </w:p>
        </w:tc>
        <w:tc>
          <w:tcPr>
            <w:tcW w:w="236" w:type="dxa"/>
          </w:tcPr>
          <w:p w14:paraId="616F5311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  <w:vAlign w:val="bottom"/>
          </w:tcPr>
          <w:p w14:paraId="06D2ADB0" w14:textId="3E1FB054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5,769,104</w:t>
            </w:r>
          </w:p>
        </w:tc>
      </w:tr>
      <w:tr w:rsidR="000B4EAB" w:rsidRPr="000F5DD3" w14:paraId="708C8472" w14:textId="77777777">
        <w:trPr>
          <w:cantSplit/>
        </w:trPr>
        <w:tc>
          <w:tcPr>
            <w:tcW w:w="2250" w:type="dxa"/>
          </w:tcPr>
          <w:p w14:paraId="3D299158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right="-990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  <w:cs/>
              </w:rPr>
              <w:t>ขายในประเทศ</w:t>
            </w:r>
          </w:p>
        </w:tc>
        <w:tc>
          <w:tcPr>
            <w:tcW w:w="1053" w:type="dxa"/>
            <w:vAlign w:val="bottom"/>
          </w:tcPr>
          <w:p w14:paraId="7EB9B515" w14:textId="39E4E215" w:rsidR="000B4EAB" w:rsidRPr="000F5DD3" w:rsidRDefault="000B4EAB" w:rsidP="001F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3564D7D9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vAlign w:val="bottom"/>
          </w:tcPr>
          <w:p w14:paraId="78B964FD" w14:textId="766E3F53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335,723</w:t>
            </w:r>
          </w:p>
        </w:tc>
        <w:tc>
          <w:tcPr>
            <w:tcW w:w="236" w:type="dxa"/>
          </w:tcPr>
          <w:p w14:paraId="7B6430D9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17" w:type="dxa"/>
            <w:vAlign w:val="bottom"/>
          </w:tcPr>
          <w:p w14:paraId="4DB2E73F" w14:textId="0C68F302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335,723</w:t>
            </w:r>
          </w:p>
        </w:tc>
        <w:tc>
          <w:tcPr>
            <w:tcW w:w="236" w:type="dxa"/>
          </w:tcPr>
          <w:p w14:paraId="635E43CF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9" w:type="dxa"/>
            <w:vAlign w:val="bottom"/>
          </w:tcPr>
          <w:p w14:paraId="325C59EE" w14:textId="32625BEB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145,539</w:t>
            </w:r>
          </w:p>
        </w:tc>
        <w:tc>
          <w:tcPr>
            <w:tcW w:w="236" w:type="dxa"/>
          </w:tcPr>
          <w:p w14:paraId="1BF2D15C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026" w:type="dxa"/>
            <w:vAlign w:val="bottom"/>
          </w:tcPr>
          <w:p w14:paraId="4D567E5A" w14:textId="2CD047F1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112,462</w:t>
            </w:r>
          </w:p>
        </w:tc>
        <w:tc>
          <w:tcPr>
            <w:tcW w:w="236" w:type="dxa"/>
          </w:tcPr>
          <w:p w14:paraId="0A3A2AED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72" w:type="dxa"/>
            <w:vAlign w:val="bottom"/>
          </w:tcPr>
          <w:p w14:paraId="748D6C9C" w14:textId="2A54E39B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sz w:val="29"/>
                <w:szCs w:val="29"/>
              </w:rPr>
              <w:t>258,001</w:t>
            </w:r>
          </w:p>
        </w:tc>
      </w:tr>
      <w:tr w:rsidR="000B4EAB" w:rsidRPr="000F5DD3" w14:paraId="57C773DE" w14:textId="77777777">
        <w:trPr>
          <w:cantSplit/>
        </w:trPr>
        <w:tc>
          <w:tcPr>
            <w:tcW w:w="2250" w:type="dxa"/>
          </w:tcPr>
          <w:p w14:paraId="59C1F948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52058" w14:textId="1CC22562" w:rsidR="000B4EAB" w:rsidRPr="000F5DD3" w:rsidRDefault="000B4EAB" w:rsidP="001F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6B3673A2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EF960" w14:textId="6712B4F4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4,886,54</w:t>
            </w:r>
            <w:r w:rsidR="00E75FF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36" w:type="dxa"/>
          </w:tcPr>
          <w:p w14:paraId="2AB1B011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C4DFE" w14:textId="601374C9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4,886,54</w:t>
            </w:r>
            <w:r w:rsidR="00E75FFD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0</w:t>
            </w:r>
          </w:p>
        </w:tc>
        <w:tc>
          <w:tcPr>
            <w:tcW w:w="236" w:type="dxa"/>
          </w:tcPr>
          <w:p w14:paraId="3C0916F7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C2C7CA" w14:textId="12837A9B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5,880,251</w:t>
            </w:r>
          </w:p>
        </w:tc>
        <w:tc>
          <w:tcPr>
            <w:tcW w:w="236" w:type="dxa"/>
          </w:tcPr>
          <w:p w14:paraId="227763DB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E895F" w14:textId="7033AB5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146,854</w:t>
            </w:r>
          </w:p>
        </w:tc>
        <w:tc>
          <w:tcPr>
            <w:tcW w:w="236" w:type="dxa"/>
          </w:tcPr>
          <w:p w14:paraId="4F28DFEC" w14:textId="77777777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23357A" w14:textId="20BF41DE" w:rsidR="000B4EAB" w:rsidRPr="000F5DD3" w:rsidRDefault="000B4EAB" w:rsidP="000B4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6,027,105</w:t>
            </w:r>
          </w:p>
        </w:tc>
      </w:tr>
    </w:tbl>
    <w:p w14:paraId="20847D44" w14:textId="76B066A7" w:rsidR="003A507D" w:rsidRPr="000F5DD3" w:rsidRDefault="00517E1C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ab/>
      </w:r>
      <w:r w:rsidR="0018582E" w:rsidRPr="000F5DD3">
        <w:rPr>
          <w:rFonts w:asciiTheme="majorBidi" w:hAnsiTheme="majorBidi" w:cstheme="majorBidi"/>
          <w:szCs w:val="30"/>
          <w:cs/>
        </w:rPr>
        <w:t>ค่าใช้จ่ายผลประโยชน์ของ</w:t>
      </w:r>
      <w:r w:rsidR="003A507D" w:rsidRPr="000F5DD3">
        <w:rPr>
          <w:rFonts w:asciiTheme="majorBidi" w:hAnsiTheme="majorBidi" w:cstheme="majorBidi"/>
          <w:szCs w:val="30"/>
          <w:cs/>
        </w:rPr>
        <w:t>พนักงาน</w:t>
      </w:r>
    </w:p>
    <w:p w14:paraId="15C66DDA" w14:textId="77777777" w:rsidR="003A507D" w:rsidRPr="002B3428" w:rsidRDefault="003A507D" w:rsidP="000E122B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79"/>
        <w:gridCol w:w="243"/>
        <w:gridCol w:w="1084"/>
        <w:gridCol w:w="236"/>
        <w:gridCol w:w="1080"/>
        <w:gridCol w:w="241"/>
        <w:gridCol w:w="1080"/>
      </w:tblGrid>
      <w:tr w:rsidR="00320C3B" w:rsidRPr="000F5DD3" w14:paraId="4E6F8549" w14:textId="77777777" w:rsidTr="00CD04D6">
        <w:tc>
          <w:tcPr>
            <w:tcW w:w="3240" w:type="dxa"/>
          </w:tcPr>
          <w:p w14:paraId="7870F6FE" w14:textId="77777777" w:rsidR="00320C3B" w:rsidRPr="000F5DD3" w:rsidRDefault="00320C3B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C07453" w14:textId="77777777" w:rsidR="00320C3B" w:rsidRPr="000F5DD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6" w:type="dxa"/>
            <w:gridSpan w:val="3"/>
          </w:tcPr>
          <w:p w14:paraId="123B45FC" w14:textId="77777777" w:rsidR="00320C3B" w:rsidRPr="000F5DD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6F88002" w14:textId="77777777" w:rsidR="00320C3B" w:rsidRPr="000F5DD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1" w:type="dxa"/>
            <w:gridSpan w:val="3"/>
          </w:tcPr>
          <w:p w14:paraId="06538DB1" w14:textId="77777777" w:rsidR="00320C3B" w:rsidRPr="000F5DD3" w:rsidRDefault="00320C3B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9D3" w:rsidRPr="000F5DD3" w14:paraId="0BFF23FA" w14:textId="77777777" w:rsidTr="00CD04D6">
        <w:tc>
          <w:tcPr>
            <w:tcW w:w="3240" w:type="dxa"/>
          </w:tcPr>
          <w:p w14:paraId="27590E06" w14:textId="77777777" w:rsidR="00EB09D3" w:rsidRPr="000F5DD3" w:rsidRDefault="00EB09D3" w:rsidP="00EB09D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E7BC11E" w14:textId="77777777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0CAC5393" w14:textId="5A8AF4DC" w:rsidR="00EB09D3" w:rsidRPr="000F5DD3" w:rsidRDefault="00FB5B5C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0EE04E" w14:textId="77777777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37BFE920" w14:textId="116D81B2" w:rsidR="00EB09D3" w:rsidRPr="000F5DD3" w:rsidRDefault="00FB5B5C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585F53D4" w14:textId="77777777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1FD8BC" w14:textId="026CF6E4" w:rsidR="00EB09D3" w:rsidRPr="000F5DD3" w:rsidRDefault="00FB5B5C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CCA93A4" w14:textId="77777777" w:rsidR="00EB09D3" w:rsidRPr="000F5DD3" w:rsidRDefault="00EB09D3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8ED146" w14:textId="037F4AC6" w:rsidR="00EB09D3" w:rsidRPr="000F5DD3" w:rsidRDefault="00FB5B5C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11A83" w:rsidRPr="000F5DD3" w14:paraId="1A8835FF" w14:textId="77777777" w:rsidTr="00CD04D6">
        <w:trPr>
          <w:cantSplit/>
        </w:trPr>
        <w:tc>
          <w:tcPr>
            <w:tcW w:w="3240" w:type="dxa"/>
          </w:tcPr>
          <w:p w14:paraId="5613F47A" w14:textId="77777777" w:rsidR="00511A83" w:rsidRPr="000F5DD3" w:rsidRDefault="00511A83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5696D12C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043" w:type="dxa"/>
            <w:gridSpan w:val="7"/>
          </w:tcPr>
          <w:p w14:paraId="72E3718D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FB5B5C" w:rsidRPr="000F5DD3" w14:paraId="55C51E71" w14:textId="77777777" w:rsidTr="00CD04D6">
        <w:trPr>
          <w:cantSplit/>
        </w:trPr>
        <w:tc>
          <w:tcPr>
            <w:tcW w:w="3240" w:type="dxa"/>
          </w:tcPr>
          <w:p w14:paraId="768C3034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เงินเดือน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ค่าแรงและโบนัส</w:t>
            </w:r>
          </w:p>
        </w:tc>
        <w:tc>
          <w:tcPr>
            <w:tcW w:w="990" w:type="dxa"/>
          </w:tcPr>
          <w:p w14:paraId="7B224069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79" w:type="dxa"/>
          </w:tcPr>
          <w:p w14:paraId="6C0DF05B" w14:textId="210A7D9E" w:rsidR="00FB5B5C" w:rsidRPr="000F5DD3" w:rsidRDefault="002934AF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604</w:t>
            </w:r>
            <w:r w:rsidR="003737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7259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243" w:type="dxa"/>
          </w:tcPr>
          <w:p w14:paraId="6DCAC8C5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7851532" w14:textId="1DE4DB21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690,313</w:t>
            </w:r>
          </w:p>
        </w:tc>
        <w:tc>
          <w:tcPr>
            <w:tcW w:w="236" w:type="dxa"/>
          </w:tcPr>
          <w:p w14:paraId="678ADABB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F62148" w14:textId="1CEF0087" w:rsidR="00FB5B5C" w:rsidRPr="000F5DD3" w:rsidRDefault="006D0F00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934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E21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21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632</w:t>
            </w:r>
          </w:p>
        </w:tc>
        <w:tc>
          <w:tcPr>
            <w:tcW w:w="241" w:type="dxa"/>
          </w:tcPr>
          <w:p w14:paraId="0167AFD6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1D14EB5" w14:textId="7B286D63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682,264</w:t>
            </w:r>
          </w:p>
        </w:tc>
      </w:tr>
      <w:tr w:rsidR="00FB5B5C" w:rsidRPr="000F5DD3" w14:paraId="4F2287FC" w14:textId="77777777" w:rsidTr="00CD04D6">
        <w:trPr>
          <w:cantSplit/>
        </w:trPr>
        <w:tc>
          <w:tcPr>
            <w:tcW w:w="3240" w:type="dxa"/>
          </w:tcPr>
          <w:p w14:paraId="062DAC3B" w14:textId="77777777" w:rsidR="00FB5B5C" w:rsidRPr="000F5DD3" w:rsidRDefault="00FB5B5C" w:rsidP="00FB5B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1351021" w14:textId="57B75B33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12</w:t>
            </w:r>
          </w:p>
        </w:tc>
        <w:tc>
          <w:tcPr>
            <w:tcW w:w="1079" w:type="dxa"/>
          </w:tcPr>
          <w:p w14:paraId="0BB87A6A" w14:textId="304B3FF5" w:rsidR="00FB5B5C" w:rsidRPr="000F5DD3" w:rsidRDefault="00C53821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1164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29</w:t>
            </w:r>
            <w:r w:rsidR="002934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14:paraId="3F3CDF5E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D51EF18" w14:textId="632DC1D9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6B4E2C4E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1069C35" w14:textId="13EBCD64" w:rsidR="00FB5B5C" w:rsidRPr="000F5DD3" w:rsidRDefault="00260C54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</w:t>
            </w:r>
            <w:r w:rsidR="002934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41" w:type="dxa"/>
          </w:tcPr>
          <w:p w14:paraId="65A35812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769AEE" w14:textId="7119D9BF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13,136</w:t>
            </w:r>
          </w:p>
        </w:tc>
      </w:tr>
      <w:tr w:rsidR="00FB5B5C" w:rsidRPr="000F5DD3" w14:paraId="3F2EA1DE" w14:textId="77777777" w:rsidTr="00CD04D6">
        <w:trPr>
          <w:cantSplit/>
        </w:trPr>
        <w:tc>
          <w:tcPr>
            <w:tcW w:w="3240" w:type="dxa"/>
          </w:tcPr>
          <w:p w14:paraId="7AC79B1F" w14:textId="77777777" w:rsidR="00FB5B5C" w:rsidRPr="000F5DD3" w:rsidRDefault="00FB5B5C" w:rsidP="00FB5B5C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14:paraId="5696E687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522"/>
              </w:tabs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</w:tcPr>
          <w:p w14:paraId="7616A307" w14:textId="6809C723" w:rsidR="00FB5B5C" w:rsidRPr="000F5DD3" w:rsidRDefault="00411643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12</w:t>
            </w:r>
            <w:r w:rsidR="001C5C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1C5C4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19</w:t>
            </w:r>
            <w:r w:rsidR="00976C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3" w:type="dxa"/>
          </w:tcPr>
          <w:p w14:paraId="5D794983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11061E1B" w14:textId="5EB1281E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11,446</w:t>
            </w:r>
          </w:p>
        </w:tc>
        <w:tc>
          <w:tcPr>
            <w:tcW w:w="236" w:type="dxa"/>
          </w:tcPr>
          <w:p w14:paraId="32BD9A6C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D9E5F2" w14:textId="07149355" w:rsidR="00FB5B5C" w:rsidRPr="000F5DD3" w:rsidRDefault="00B51689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11</w:t>
            </w:r>
            <w:r w:rsidR="00A21D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,90</w:t>
            </w:r>
            <w:r w:rsidR="00E21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41" w:type="dxa"/>
          </w:tcPr>
          <w:p w14:paraId="78573E0A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F410A0" w14:textId="6E824C03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11,168</w:t>
            </w:r>
          </w:p>
        </w:tc>
      </w:tr>
      <w:tr w:rsidR="00FB5B5C" w:rsidRPr="000F5DD3" w14:paraId="7496B10C" w14:textId="77777777" w:rsidTr="00CD04D6">
        <w:trPr>
          <w:cantSplit/>
        </w:trPr>
        <w:tc>
          <w:tcPr>
            <w:tcW w:w="3240" w:type="dxa"/>
          </w:tcPr>
          <w:p w14:paraId="7B049005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14:paraId="79160FDE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5E6BA1D2" w14:textId="42CA6FCD" w:rsidR="00FB5B5C" w:rsidRPr="000F5DD3" w:rsidRDefault="00251233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5</w:t>
            </w:r>
            <w:r w:rsidR="002934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934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467</w:t>
            </w:r>
          </w:p>
        </w:tc>
        <w:tc>
          <w:tcPr>
            <w:tcW w:w="243" w:type="dxa"/>
          </w:tcPr>
          <w:p w14:paraId="622BDDF6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7EF1D0E" w14:textId="005CF65E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45,918</w:t>
            </w:r>
          </w:p>
        </w:tc>
        <w:tc>
          <w:tcPr>
            <w:tcW w:w="236" w:type="dxa"/>
          </w:tcPr>
          <w:p w14:paraId="3B3A7123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131764" w14:textId="5BCD7D0F" w:rsidR="00FB5B5C" w:rsidRPr="000F5DD3" w:rsidRDefault="00A21DC9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934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934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E21BD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241" w:type="dxa"/>
          </w:tcPr>
          <w:p w14:paraId="137542B4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CB209" w14:textId="18E69D0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45,770</w:t>
            </w:r>
          </w:p>
        </w:tc>
      </w:tr>
      <w:tr w:rsidR="00FB5B5C" w:rsidRPr="000F5DD3" w14:paraId="1AFF85E4" w14:textId="77777777" w:rsidTr="00CD04D6">
        <w:trPr>
          <w:cantSplit/>
        </w:trPr>
        <w:tc>
          <w:tcPr>
            <w:tcW w:w="3240" w:type="dxa"/>
          </w:tcPr>
          <w:p w14:paraId="541318E3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90" w:type="dxa"/>
          </w:tcPr>
          <w:p w14:paraId="7BAE9C4B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4AEF5A9" w14:textId="6BA8E7F6" w:rsidR="00FB5B5C" w:rsidRPr="000F5DD3" w:rsidRDefault="00DF24CF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="002934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154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939</w:t>
            </w:r>
          </w:p>
        </w:tc>
        <w:tc>
          <w:tcPr>
            <w:tcW w:w="243" w:type="dxa"/>
          </w:tcPr>
          <w:p w14:paraId="77133D84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82BEB29" w14:textId="648A1D31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760,9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36" w:type="dxa"/>
          </w:tcPr>
          <w:p w14:paraId="07E967A1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3935E6" w14:textId="5FF5FC9A" w:rsidR="00FB5B5C" w:rsidRPr="000F5DD3" w:rsidRDefault="00A21DC9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2934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21B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241" w:type="dxa"/>
          </w:tcPr>
          <w:p w14:paraId="4DD58B0D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444B0A" w14:textId="6C752BC0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752,338</w:t>
            </w:r>
          </w:p>
        </w:tc>
      </w:tr>
    </w:tbl>
    <w:p w14:paraId="7065ECA6" w14:textId="77777777" w:rsidR="00BE5059" w:rsidRPr="000F5DD3" w:rsidRDefault="00BE5059" w:rsidP="00382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2170BAE" w14:textId="4FBBBD9C" w:rsidR="009063FF" w:rsidRPr="000F5DD3" w:rsidRDefault="00FE260F" w:rsidP="00E24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0F5DD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โครงการสมทบเงิน</w:t>
      </w:r>
      <w:r w:rsidR="00255423" w:rsidRPr="000F5DD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ที่กำหนดไว้</w:t>
      </w:r>
    </w:p>
    <w:p w14:paraId="3DD0986A" w14:textId="77777777" w:rsidR="002B3428" w:rsidRDefault="002B3428" w:rsidP="00763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C35351D" w14:textId="5C26C617" w:rsidR="00232E72" w:rsidRPr="000F5DD3" w:rsidRDefault="003A507D" w:rsidP="00763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กลุ่มบริษัทได้จัดตั้งกองทุนสำรองเลี้ยงชีพ</w:t>
      </w:r>
      <w:r w:rsidR="009063FF" w:rsidRPr="000F5DD3">
        <w:rPr>
          <w:rFonts w:asciiTheme="majorBidi" w:hAnsiTheme="majorBidi" w:cstheme="majorBidi"/>
          <w:sz w:val="30"/>
          <w:szCs w:val="30"/>
          <w:cs/>
        </w:rPr>
        <w:t>สำหรับพนักงานของกลุ่มบริษัท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</w:t>
      </w:r>
      <w:r w:rsidR="00B4070D" w:rsidRPr="00B4070D">
        <w:rPr>
          <w:rFonts w:asciiTheme="majorBidi" w:hAnsiTheme="majorBidi"/>
          <w:sz w:val="30"/>
          <w:szCs w:val="30"/>
          <w:cs/>
        </w:rPr>
        <w:t xml:space="preserve">โดยพนักงานสามารถจ่ายเงินสะสมได้ในอัตราร้อยละ </w:t>
      </w:r>
      <w:r w:rsidR="005D3ED7">
        <w:rPr>
          <w:rFonts w:asciiTheme="majorBidi" w:hAnsiTheme="majorBidi"/>
          <w:sz w:val="30"/>
          <w:szCs w:val="30"/>
        </w:rPr>
        <w:t>3</w:t>
      </w:r>
      <w:r w:rsidR="00B4070D" w:rsidRPr="00B4070D">
        <w:rPr>
          <w:rFonts w:asciiTheme="majorBidi" w:hAnsiTheme="majorBidi"/>
          <w:sz w:val="30"/>
          <w:szCs w:val="30"/>
          <w:cs/>
        </w:rPr>
        <w:t xml:space="preserve"> ถึงร้อยละ </w:t>
      </w:r>
      <w:r w:rsidR="005D3ED7">
        <w:rPr>
          <w:rFonts w:asciiTheme="majorBidi" w:hAnsiTheme="majorBidi"/>
          <w:sz w:val="30"/>
          <w:szCs w:val="30"/>
        </w:rPr>
        <w:t>15</w:t>
      </w:r>
      <w:r w:rsidR="00B4070D" w:rsidRPr="00B4070D">
        <w:rPr>
          <w:rFonts w:asciiTheme="majorBidi" w:hAnsiTheme="majorBidi"/>
          <w:sz w:val="30"/>
          <w:szCs w:val="30"/>
          <w:cs/>
        </w:rPr>
        <w:t xml:space="preserve"> และกลุ่มบริษัทจ่ายสมทบในอัตราร้อยละ </w:t>
      </w:r>
      <w:r w:rsidR="005D3ED7">
        <w:rPr>
          <w:rFonts w:asciiTheme="majorBidi" w:hAnsiTheme="majorBidi"/>
          <w:sz w:val="30"/>
          <w:szCs w:val="30"/>
        </w:rPr>
        <w:t>3</w:t>
      </w:r>
      <w:r w:rsidR="00B4070D" w:rsidRPr="00B4070D">
        <w:rPr>
          <w:rFonts w:asciiTheme="majorBidi" w:hAnsiTheme="majorBidi"/>
          <w:sz w:val="30"/>
          <w:szCs w:val="30"/>
          <w:cs/>
        </w:rPr>
        <w:t xml:space="preserve"> ถึง ร้อยละ </w:t>
      </w:r>
      <w:r w:rsidR="005D3ED7">
        <w:rPr>
          <w:rFonts w:asciiTheme="majorBidi" w:hAnsiTheme="majorBidi"/>
          <w:sz w:val="30"/>
          <w:szCs w:val="30"/>
        </w:rPr>
        <w:t>6</w:t>
      </w:r>
      <w:r w:rsidR="00B4070D" w:rsidRPr="00B4070D">
        <w:rPr>
          <w:rFonts w:asciiTheme="majorBidi" w:hAnsiTheme="majorBidi"/>
          <w:sz w:val="30"/>
          <w:szCs w:val="30"/>
          <w:cs/>
        </w:rPr>
        <w:t xml:space="preserve"> ของเงินเดือนของพนักงานทุกเดือน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กองทุนสำรองเลี้ยงชีพนี้ได้จดทะเบียนเป็นกอ</w:t>
      </w:r>
      <w:r w:rsidR="009840E3" w:rsidRPr="000F5DD3">
        <w:rPr>
          <w:rFonts w:asciiTheme="majorBidi" w:hAnsiTheme="majorBidi" w:cstheme="majorBidi"/>
          <w:sz w:val="30"/>
          <w:szCs w:val="30"/>
          <w:cs/>
        </w:rPr>
        <w:t>งทุนสำรองเลี้ยงชีพตามข้อกำหนดของ</w:t>
      </w:r>
      <w:r w:rsidRPr="000F5DD3">
        <w:rPr>
          <w:rFonts w:asciiTheme="majorBidi" w:hAnsiTheme="majorBidi" w:cstheme="majorBidi"/>
          <w:sz w:val="30"/>
          <w:szCs w:val="30"/>
          <w:cs/>
        </w:rPr>
        <w:t>กระทรวงการคลังและจัดการกองทุนโดยผู้จัดการกองทุนที่ได้รับอนุญาต</w:t>
      </w:r>
    </w:p>
    <w:p w14:paraId="2D50314C" w14:textId="45D4C02C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7458167" w14:textId="73B9787C" w:rsidR="00470DE3" w:rsidRPr="000F5DD3" w:rsidRDefault="003A507D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tab/>
      </w:r>
      <w:r w:rsidRPr="000F5DD3">
        <w:rPr>
          <w:rFonts w:asciiTheme="majorBidi" w:hAnsiTheme="majorBidi" w:cstheme="majorBidi"/>
          <w:szCs w:val="30"/>
          <w:cs/>
        </w:rPr>
        <w:t>ค่าใช้จ่ายตามลักษณะ</w:t>
      </w:r>
    </w:p>
    <w:p w14:paraId="208222AA" w14:textId="77777777" w:rsidR="00D94A8D" w:rsidRPr="002B3428" w:rsidRDefault="00D94A8D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1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80"/>
        <w:gridCol w:w="495"/>
        <w:gridCol w:w="1080"/>
        <w:gridCol w:w="243"/>
        <w:gridCol w:w="1080"/>
        <w:gridCol w:w="236"/>
        <w:gridCol w:w="1080"/>
        <w:gridCol w:w="243"/>
        <w:gridCol w:w="1080"/>
      </w:tblGrid>
      <w:tr w:rsidR="00A933BF" w:rsidRPr="000F5DD3" w14:paraId="7C045D46" w14:textId="77777777" w:rsidTr="00A933BF">
        <w:tc>
          <w:tcPr>
            <w:tcW w:w="3780" w:type="dxa"/>
          </w:tcPr>
          <w:p w14:paraId="3B7889DB" w14:textId="77777777" w:rsidR="00A933BF" w:rsidRPr="000F5DD3" w:rsidRDefault="00A933BF" w:rsidP="000E69F1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95" w:type="dxa"/>
          </w:tcPr>
          <w:p w14:paraId="1A4D75F2" w14:textId="77777777" w:rsidR="00A933BF" w:rsidRPr="000F5DD3" w:rsidRDefault="00A933BF" w:rsidP="000E69F1">
            <w:pPr>
              <w:pStyle w:val="a"/>
              <w:tabs>
                <w:tab w:val="clear" w:pos="1080"/>
              </w:tabs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03" w:type="dxa"/>
            <w:gridSpan w:val="3"/>
          </w:tcPr>
          <w:p w14:paraId="28B28128" w14:textId="77777777" w:rsidR="00A933BF" w:rsidRPr="000F5DD3" w:rsidRDefault="00A933B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11B6DE" w14:textId="77777777" w:rsidR="00A933BF" w:rsidRPr="000F5DD3" w:rsidRDefault="00A933B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9A14C99" w14:textId="77777777" w:rsidR="00A933BF" w:rsidRPr="000F5DD3" w:rsidRDefault="00A933BF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3BF" w:rsidRPr="000F5DD3" w14:paraId="127D13A2" w14:textId="77777777" w:rsidTr="00A933BF">
        <w:tc>
          <w:tcPr>
            <w:tcW w:w="3780" w:type="dxa"/>
          </w:tcPr>
          <w:p w14:paraId="4E7B4283" w14:textId="77777777" w:rsidR="00A933BF" w:rsidRPr="000F5DD3" w:rsidRDefault="00A933BF" w:rsidP="00EB09D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69B36DA2" w14:textId="77777777" w:rsidR="00A933BF" w:rsidRPr="000F5DD3" w:rsidRDefault="00A933BF" w:rsidP="00EB09D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-108" w:right="-43"/>
              <w:jc w:val="center"/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381DC16" w14:textId="57E006A1" w:rsidR="00A933BF" w:rsidRPr="000F5DD3" w:rsidRDefault="00A933BF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E4F19D" w14:textId="77777777" w:rsidR="00A933BF" w:rsidRPr="000F5DD3" w:rsidRDefault="00A933BF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15E1A9" w14:textId="3E935050" w:rsidR="00A933BF" w:rsidRPr="000F5DD3" w:rsidRDefault="00A933BF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37EF121" w14:textId="77777777" w:rsidR="00A933BF" w:rsidRPr="000F5DD3" w:rsidRDefault="00A933BF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F54592" w14:textId="10D054DC" w:rsidR="00A933BF" w:rsidRPr="000F5DD3" w:rsidRDefault="00A933BF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77ACFEC" w14:textId="77777777" w:rsidR="00A933BF" w:rsidRPr="000F5DD3" w:rsidRDefault="00A933BF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87816D" w14:textId="0AB9CBD2" w:rsidR="00A933BF" w:rsidRPr="000F5DD3" w:rsidRDefault="00A933BF" w:rsidP="00EB09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933BF" w:rsidRPr="000F5DD3" w14:paraId="4ABD498F" w14:textId="77777777" w:rsidTr="00A933BF">
        <w:tc>
          <w:tcPr>
            <w:tcW w:w="3780" w:type="dxa"/>
          </w:tcPr>
          <w:p w14:paraId="6366E9F1" w14:textId="77777777" w:rsidR="00A933BF" w:rsidRPr="000F5DD3" w:rsidRDefault="00A933BF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495" w:type="dxa"/>
          </w:tcPr>
          <w:p w14:paraId="7E29B650" w14:textId="77777777" w:rsidR="00A933BF" w:rsidRPr="000F5DD3" w:rsidRDefault="00A933BF" w:rsidP="00511A8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right="-43"/>
              <w:jc w:val="center"/>
              <w:rPr>
                <w:rFonts w:asciiTheme="majorBidi" w:eastAsia="Times New Roman" w:hAnsiTheme="majorBidi" w:cstheme="majorBidi"/>
                <w:i/>
                <w:iCs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042" w:type="dxa"/>
            <w:gridSpan w:val="7"/>
          </w:tcPr>
          <w:p w14:paraId="21440D41" w14:textId="77777777" w:rsidR="00A933BF" w:rsidRPr="000F5DD3" w:rsidRDefault="00A933BF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33BF" w:rsidRPr="000F5DD3" w14:paraId="52136A00" w14:textId="77777777" w:rsidTr="00A933BF">
        <w:trPr>
          <w:cantSplit/>
        </w:trPr>
        <w:tc>
          <w:tcPr>
            <w:tcW w:w="3780" w:type="dxa"/>
          </w:tcPr>
          <w:p w14:paraId="5ABBCFB6" w14:textId="77777777" w:rsidR="00A933BF" w:rsidRPr="000F5DD3" w:rsidRDefault="00A933BF" w:rsidP="00511A83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รวมอยู่ในต้นทุนขาย</w:t>
            </w:r>
          </w:p>
        </w:tc>
        <w:tc>
          <w:tcPr>
            <w:tcW w:w="495" w:type="dxa"/>
          </w:tcPr>
          <w:p w14:paraId="721C4E02" w14:textId="77777777" w:rsidR="00A933BF" w:rsidRPr="000F5DD3" w:rsidRDefault="00A933BF" w:rsidP="00511A83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2E99B36" w14:textId="77777777" w:rsidR="00A933BF" w:rsidRPr="000F5DD3" w:rsidRDefault="00A933BF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16F44375" w14:textId="77777777" w:rsidR="00A933BF" w:rsidRPr="000F5DD3" w:rsidRDefault="00A933BF" w:rsidP="00511A83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CC9501" w14:textId="77777777" w:rsidR="00A933BF" w:rsidRPr="000F5DD3" w:rsidRDefault="00A933BF" w:rsidP="00511A83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A7D155D" w14:textId="77777777" w:rsidR="00A933BF" w:rsidRPr="000F5DD3" w:rsidRDefault="00A933BF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BA96DFF" w14:textId="77777777" w:rsidR="00A933BF" w:rsidRPr="000F5DD3" w:rsidRDefault="00A933BF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DEDA7FA" w14:textId="77777777" w:rsidR="00A933BF" w:rsidRPr="000F5DD3" w:rsidRDefault="00A933BF" w:rsidP="00511A83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1520194" w14:textId="77777777" w:rsidR="00A933BF" w:rsidRPr="000F5DD3" w:rsidRDefault="00A933BF" w:rsidP="00511A83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933BF" w:rsidRPr="000F5DD3" w14:paraId="35D0385C" w14:textId="77777777" w:rsidTr="00A933BF">
        <w:trPr>
          <w:cantSplit/>
        </w:trPr>
        <w:tc>
          <w:tcPr>
            <w:tcW w:w="3780" w:type="dxa"/>
          </w:tcPr>
          <w:p w14:paraId="3DB68D9F" w14:textId="6AD7308E" w:rsidR="00A933BF" w:rsidRPr="000F5DD3" w:rsidRDefault="00A933BF" w:rsidP="00E42999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495" w:type="dxa"/>
          </w:tcPr>
          <w:p w14:paraId="1F63E627" w14:textId="77777777" w:rsidR="00A933BF" w:rsidRPr="000F5DD3" w:rsidRDefault="00A933BF" w:rsidP="00E42999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6813464" w14:textId="6F201C6A" w:rsidR="00A933BF" w:rsidRPr="000F5DD3" w:rsidRDefault="00A933BF" w:rsidP="00E42999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29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</w:t>
            </w:r>
            <w:r w:rsidR="00282D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1,994</w:t>
            </w:r>
            <w:r w:rsidRPr="008D29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</w:tcPr>
          <w:p w14:paraId="35C3D272" w14:textId="77777777" w:rsidR="00A933BF" w:rsidRPr="000F5DD3" w:rsidRDefault="00A933BF" w:rsidP="00E42999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6D2B64" w14:textId="1EE98DFE" w:rsidR="00A933BF" w:rsidRPr="000F5DD3" w:rsidRDefault="00A933BF" w:rsidP="00E42999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109,324</w:t>
            </w:r>
          </w:p>
        </w:tc>
        <w:tc>
          <w:tcPr>
            <w:tcW w:w="236" w:type="dxa"/>
          </w:tcPr>
          <w:p w14:paraId="5B267C36" w14:textId="77777777" w:rsidR="00A933BF" w:rsidRPr="000F5DD3" w:rsidRDefault="00A933BF" w:rsidP="00E429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E77F822" w14:textId="3383F86C" w:rsidR="00A933BF" w:rsidRPr="000F5DD3" w:rsidRDefault="00A933BF" w:rsidP="00E42999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29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(11,32</w:t>
            </w:r>
            <w:r w:rsidR="00371C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8D29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3" w:type="dxa"/>
          </w:tcPr>
          <w:p w14:paraId="0B772C5D" w14:textId="77777777" w:rsidR="00A933BF" w:rsidRPr="000F5DD3" w:rsidRDefault="00A933BF" w:rsidP="00E42999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ED9092" w14:textId="6F3B12EC" w:rsidR="00A933BF" w:rsidRPr="000F5DD3" w:rsidRDefault="00A933BF" w:rsidP="00E42999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114,205</w:t>
            </w:r>
          </w:p>
        </w:tc>
      </w:tr>
      <w:tr w:rsidR="00A933BF" w:rsidRPr="000F5DD3" w14:paraId="7E8FB7DA" w14:textId="77777777" w:rsidTr="00A933BF">
        <w:trPr>
          <w:cantSplit/>
        </w:trPr>
        <w:tc>
          <w:tcPr>
            <w:tcW w:w="3780" w:type="dxa"/>
          </w:tcPr>
          <w:p w14:paraId="4DD656AB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495" w:type="dxa"/>
          </w:tcPr>
          <w:p w14:paraId="32C7C1B4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45ED93A" w14:textId="1006D778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3,589,092</w:t>
            </w:r>
          </w:p>
        </w:tc>
        <w:tc>
          <w:tcPr>
            <w:tcW w:w="243" w:type="dxa"/>
          </w:tcPr>
          <w:p w14:paraId="35C060CF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4EBDC4" w14:textId="72C2AF5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3,897,785</w:t>
            </w:r>
          </w:p>
        </w:tc>
        <w:tc>
          <w:tcPr>
            <w:tcW w:w="236" w:type="dxa"/>
          </w:tcPr>
          <w:p w14:paraId="57D2D681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E7BE595" w14:textId="06C5A7FC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29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3,589,092</w:t>
            </w:r>
          </w:p>
        </w:tc>
        <w:tc>
          <w:tcPr>
            <w:tcW w:w="243" w:type="dxa"/>
          </w:tcPr>
          <w:p w14:paraId="0223735A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0CFE97" w14:textId="06BDF482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3,897,785</w:t>
            </w:r>
          </w:p>
        </w:tc>
      </w:tr>
      <w:tr w:rsidR="00A933BF" w:rsidRPr="000F5DD3" w14:paraId="5E9B1653" w14:textId="77777777" w:rsidTr="00A933BF">
        <w:trPr>
          <w:cantSplit/>
        </w:trPr>
        <w:tc>
          <w:tcPr>
            <w:tcW w:w="3780" w:type="dxa"/>
          </w:tcPr>
          <w:p w14:paraId="6A8D2499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43C1EBE8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83F375" w14:textId="6309C983" w:rsidR="00A933BF" w:rsidRPr="000F5DD3" w:rsidRDefault="00361D21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591,988</w:t>
            </w:r>
          </w:p>
        </w:tc>
        <w:tc>
          <w:tcPr>
            <w:tcW w:w="243" w:type="dxa"/>
          </w:tcPr>
          <w:p w14:paraId="3E1F909E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FBD151" w14:textId="34622CD9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655,926</w:t>
            </w:r>
          </w:p>
        </w:tc>
        <w:tc>
          <w:tcPr>
            <w:tcW w:w="236" w:type="dxa"/>
          </w:tcPr>
          <w:p w14:paraId="669A0683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F8B39F" w14:textId="6CED010A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D04C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04C5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</w:p>
        </w:tc>
        <w:tc>
          <w:tcPr>
            <w:tcW w:w="243" w:type="dxa"/>
          </w:tcPr>
          <w:p w14:paraId="090FA10C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A20B5F" w14:textId="53BB151E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655,926</w:t>
            </w:r>
          </w:p>
        </w:tc>
      </w:tr>
      <w:tr w:rsidR="00A933BF" w:rsidRPr="000F5DD3" w14:paraId="786905C2" w14:textId="77777777" w:rsidTr="00A933BF">
        <w:trPr>
          <w:cantSplit/>
        </w:trPr>
        <w:tc>
          <w:tcPr>
            <w:tcW w:w="3780" w:type="dxa"/>
          </w:tcPr>
          <w:p w14:paraId="7EB44DAF" w14:textId="1EA79BD8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495" w:type="dxa"/>
          </w:tcPr>
          <w:p w14:paraId="6615231D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3F10925" w14:textId="1EB67A3E" w:rsidR="00A933BF" w:rsidRPr="008D2921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112,001</w:t>
            </w:r>
          </w:p>
        </w:tc>
        <w:tc>
          <w:tcPr>
            <w:tcW w:w="243" w:type="dxa"/>
          </w:tcPr>
          <w:p w14:paraId="60F8A2B6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870AE4" w14:textId="1600E908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103,464</w:t>
            </w:r>
          </w:p>
        </w:tc>
        <w:tc>
          <w:tcPr>
            <w:tcW w:w="236" w:type="dxa"/>
          </w:tcPr>
          <w:p w14:paraId="00B9A074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4D2A86" w14:textId="48AC0469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112,001</w:t>
            </w:r>
          </w:p>
        </w:tc>
        <w:tc>
          <w:tcPr>
            <w:tcW w:w="243" w:type="dxa"/>
          </w:tcPr>
          <w:p w14:paraId="67655336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5361FA6" w14:textId="3F287E0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103,46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933BF" w:rsidRPr="000F5DD3" w14:paraId="2872CC84" w14:textId="77777777" w:rsidTr="00A933BF">
        <w:trPr>
          <w:cantSplit/>
        </w:trPr>
        <w:tc>
          <w:tcPr>
            <w:tcW w:w="3780" w:type="dxa"/>
          </w:tcPr>
          <w:p w14:paraId="700ED73D" w14:textId="7AA499B9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0464316E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8FC97" w14:textId="5F202DB1" w:rsidR="00A933BF" w:rsidRPr="0043332E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8861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8861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DC59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43" w:type="dxa"/>
          </w:tcPr>
          <w:p w14:paraId="438EE61A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1E4497" w14:textId="54BF6E34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571,854</w:t>
            </w:r>
          </w:p>
        </w:tc>
        <w:tc>
          <w:tcPr>
            <w:tcW w:w="236" w:type="dxa"/>
          </w:tcPr>
          <w:p w14:paraId="103A4A32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3D24E0" w14:textId="2D234204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361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61D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</w:t>
            </w:r>
            <w:r w:rsidR="00371C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43" w:type="dxa"/>
          </w:tcPr>
          <w:p w14:paraId="6FBC6E81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E82F7E" w14:textId="77CEB81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3B5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556,14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933BF" w:rsidRPr="000F5DD3" w14:paraId="6902B7E8" w14:textId="77777777" w:rsidTr="00A933BF">
        <w:trPr>
          <w:cantSplit/>
        </w:trPr>
        <w:tc>
          <w:tcPr>
            <w:tcW w:w="3780" w:type="dxa"/>
          </w:tcPr>
          <w:p w14:paraId="571CB254" w14:textId="54E3E7AA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02F21A35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E426FE" w14:textId="48C60A12" w:rsidR="00A933BF" w:rsidRPr="00190B39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0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4,660,449</w:t>
            </w:r>
          </w:p>
        </w:tc>
        <w:tc>
          <w:tcPr>
            <w:tcW w:w="243" w:type="dxa"/>
          </w:tcPr>
          <w:p w14:paraId="77B8998A" w14:textId="77777777" w:rsidR="00A933BF" w:rsidRPr="00190B39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E74DF9" w14:textId="1CD01A8B" w:rsidR="00A933BF" w:rsidRPr="00190B39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0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5,338,353</w:t>
            </w:r>
          </w:p>
        </w:tc>
        <w:tc>
          <w:tcPr>
            <w:tcW w:w="236" w:type="dxa"/>
          </w:tcPr>
          <w:p w14:paraId="67A7399F" w14:textId="77777777" w:rsidR="00A933BF" w:rsidRPr="00190B39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5A85D2" w14:textId="1C5D970B" w:rsidR="00A933BF" w:rsidRPr="00190B39" w:rsidRDefault="00A933BF" w:rsidP="00FB5B5C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90B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4,650,840</w:t>
            </w:r>
          </w:p>
        </w:tc>
        <w:tc>
          <w:tcPr>
            <w:tcW w:w="243" w:type="dxa"/>
          </w:tcPr>
          <w:p w14:paraId="4CCC82D5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C41266" w14:textId="1A2D48AC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5,327,527</w:t>
            </w:r>
          </w:p>
        </w:tc>
      </w:tr>
      <w:tr w:rsidR="00A933BF" w:rsidRPr="000F5DD3" w14:paraId="564DAFAA" w14:textId="77777777" w:rsidTr="00A933BF">
        <w:trPr>
          <w:cantSplit/>
          <w:trHeight w:val="280"/>
        </w:trPr>
        <w:tc>
          <w:tcPr>
            <w:tcW w:w="3780" w:type="dxa"/>
          </w:tcPr>
          <w:p w14:paraId="28562BDB" w14:textId="5649C088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0CDD2B9B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BDE91E2" w14:textId="666BF746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48F43E6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14:paraId="472C9C41" w14:textId="56FA1869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5735151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40352E4" w14:textId="53876822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0E8FACBA" w14:textId="77777777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8E22261" w14:textId="0CB2C116" w:rsidR="00A933BF" w:rsidRPr="000F5DD3" w:rsidRDefault="00A933BF" w:rsidP="00FB5B5C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933BF" w:rsidRPr="000F5DD3" w14:paraId="27866E4C" w14:textId="28F0F937" w:rsidTr="00A933BF">
        <w:trPr>
          <w:cantSplit/>
        </w:trPr>
        <w:tc>
          <w:tcPr>
            <w:tcW w:w="3780" w:type="dxa"/>
          </w:tcPr>
          <w:p w14:paraId="623214D8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3656987B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403" w:type="dxa"/>
            <w:gridSpan w:val="3"/>
          </w:tcPr>
          <w:p w14:paraId="782E2D61" w14:textId="69D022D6" w:rsidR="00A933BF" w:rsidRPr="00185AEA" w:rsidRDefault="00A933BF" w:rsidP="003D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E8FE6F0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7B3125DC" w14:textId="70D55D42" w:rsidR="00A933BF" w:rsidRPr="000F5DD3" w:rsidRDefault="00A933BF" w:rsidP="003D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33BF" w:rsidRPr="000F5DD3" w14:paraId="2C7DD8FF" w14:textId="77777777" w:rsidTr="00A933BF">
        <w:trPr>
          <w:cantSplit/>
        </w:trPr>
        <w:tc>
          <w:tcPr>
            <w:tcW w:w="3780" w:type="dxa"/>
          </w:tcPr>
          <w:p w14:paraId="36D31724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5B2B98F1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2973FBA" w14:textId="514B3F8A" w:rsidR="00A933BF" w:rsidRPr="000F5DD3" w:rsidRDefault="00A933BF" w:rsidP="003D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vAlign w:val="center"/>
          </w:tcPr>
          <w:p w14:paraId="6F7484CE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417C28D" w14:textId="55B38517" w:rsidR="00A933BF" w:rsidRPr="000F5DD3" w:rsidRDefault="00A933BF" w:rsidP="003D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7E8F94D4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54D81A6" w14:textId="6A9D0B20" w:rsidR="00A933BF" w:rsidRPr="000F5DD3" w:rsidRDefault="00A933BF" w:rsidP="003D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vAlign w:val="center"/>
          </w:tcPr>
          <w:p w14:paraId="6973A83A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15099AA1" w14:textId="6DE79311" w:rsidR="00A933BF" w:rsidRPr="000F5DD3" w:rsidRDefault="00A933BF" w:rsidP="003D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933BF" w:rsidRPr="000F5DD3" w14:paraId="72088CEB" w14:textId="312AA291" w:rsidTr="00A933BF">
        <w:trPr>
          <w:cantSplit/>
        </w:trPr>
        <w:tc>
          <w:tcPr>
            <w:tcW w:w="3780" w:type="dxa"/>
          </w:tcPr>
          <w:p w14:paraId="458D7164" w14:textId="23861F1E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5E43EF87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6F7837FB" w14:textId="20ADD8BB" w:rsidR="00A933BF" w:rsidRDefault="00A933BF" w:rsidP="003D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933BF" w:rsidRPr="000F5DD3" w14:paraId="424B3E1F" w14:textId="77777777" w:rsidTr="00A933BF">
        <w:trPr>
          <w:cantSplit/>
        </w:trPr>
        <w:tc>
          <w:tcPr>
            <w:tcW w:w="3780" w:type="dxa"/>
          </w:tcPr>
          <w:p w14:paraId="622E3564" w14:textId="086EF3A8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495" w:type="dxa"/>
          </w:tcPr>
          <w:p w14:paraId="21C32328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042" w:type="dxa"/>
            <w:gridSpan w:val="7"/>
            <w:vAlign w:val="center"/>
          </w:tcPr>
          <w:p w14:paraId="5628899A" w14:textId="77777777" w:rsidR="00A933BF" w:rsidRPr="000F5DD3" w:rsidRDefault="00A933BF" w:rsidP="003D5E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A933BF" w:rsidRPr="000F5DD3" w14:paraId="0AC500FF" w14:textId="77777777" w:rsidTr="00A933BF">
        <w:trPr>
          <w:cantSplit/>
        </w:trPr>
        <w:tc>
          <w:tcPr>
            <w:tcW w:w="3780" w:type="dxa"/>
          </w:tcPr>
          <w:p w14:paraId="13A672EB" w14:textId="59AED066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ค่าใช้จ่ายในการส่งออก</w:t>
            </w:r>
          </w:p>
        </w:tc>
        <w:tc>
          <w:tcPr>
            <w:tcW w:w="495" w:type="dxa"/>
          </w:tcPr>
          <w:p w14:paraId="73936DB8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E52F91" w14:textId="227DBC69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33,297</w:t>
            </w:r>
          </w:p>
        </w:tc>
        <w:tc>
          <w:tcPr>
            <w:tcW w:w="243" w:type="dxa"/>
          </w:tcPr>
          <w:p w14:paraId="685EB41A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302EFA" w14:textId="4CB1DC70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66,628</w:t>
            </w:r>
          </w:p>
        </w:tc>
        <w:tc>
          <w:tcPr>
            <w:tcW w:w="236" w:type="dxa"/>
          </w:tcPr>
          <w:p w14:paraId="1786E505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0CAD23" w14:textId="5E629BCA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34,352</w:t>
            </w:r>
          </w:p>
        </w:tc>
        <w:tc>
          <w:tcPr>
            <w:tcW w:w="243" w:type="dxa"/>
          </w:tcPr>
          <w:p w14:paraId="5A5AD3A8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76B9DB" w14:textId="07FF6BD4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67,840</w:t>
            </w:r>
          </w:p>
        </w:tc>
      </w:tr>
      <w:tr w:rsidR="00A933BF" w:rsidRPr="000F5DD3" w14:paraId="6649247F" w14:textId="77777777" w:rsidTr="00A933BF">
        <w:trPr>
          <w:cantSplit/>
        </w:trPr>
        <w:tc>
          <w:tcPr>
            <w:tcW w:w="3780" w:type="dxa"/>
          </w:tcPr>
          <w:p w14:paraId="42C3E278" w14:textId="427BF020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ค่าขนส่ง</w:t>
            </w:r>
          </w:p>
        </w:tc>
        <w:tc>
          <w:tcPr>
            <w:tcW w:w="495" w:type="dxa"/>
          </w:tcPr>
          <w:p w14:paraId="6FD3F965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1395CC" w14:textId="3537D4C5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DB72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  <w:tc>
          <w:tcPr>
            <w:tcW w:w="243" w:type="dxa"/>
          </w:tcPr>
          <w:p w14:paraId="3466818F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852B9B" w14:textId="4CFAEB00" w:rsidR="00A933BF" w:rsidRPr="000F5DD3" w:rsidRDefault="005D5067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A933BF"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D65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258</w:t>
            </w:r>
          </w:p>
        </w:tc>
        <w:tc>
          <w:tcPr>
            <w:tcW w:w="236" w:type="dxa"/>
          </w:tcPr>
          <w:p w14:paraId="1EE6BF4A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453587" w14:textId="7049B7A5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5,399</w:t>
            </w:r>
          </w:p>
        </w:tc>
        <w:tc>
          <w:tcPr>
            <w:tcW w:w="243" w:type="dxa"/>
          </w:tcPr>
          <w:p w14:paraId="1B234600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412C31" w14:textId="2F842805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3,739</w:t>
            </w:r>
          </w:p>
        </w:tc>
      </w:tr>
      <w:tr w:rsidR="00A933BF" w:rsidRPr="000F5DD3" w14:paraId="712D948E" w14:textId="77777777" w:rsidTr="00A933BF">
        <w:trPr>
          <w:cantSplit/>
        </w:trPr>
        <w:tc>
          <w:tcPr>
            <w:tcW w:w="3780" w:type="dxa"/>
          </w:tcPr>
          <w:p w14:paraId="1F0A0E08" w14:textId="2843C7CE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ค่าโฆษณาและส่งเสริมการขาย</w:t>
            </w:r>
          </w:p>
        </w:tc>
        <w:tc>
          <w:tcPr>
            <w:tcW w:w="495" w:type="dxa"/>
          </w:tcPr>
          <w:p w14:paraId="5FC8FFFA" w14:textId="77777777" w:rsidR="00A933BF" w:rsidRPr="000F5DD3" w:rsidRDefault="00A933BF" w:rsidP="003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110711" w14:textId="5E49A3CE" w:rsidR="00A933BF" w:rsidRPr="000F5DD3" w:rsidRDefault="002A5B77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A933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258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</w:p>
        </w:tc>
        <w:tc>
          <w:tcPr>
            <w:tcW w:w="243" w:type="dxa"/>
          </w:tcPr>
          <w:p w14:paraId="5148EA92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755BC33E" w14:textId="5431439D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</w:t>
            </w:r>
            <w:r w:rsidR="00D651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572</w:t>
            </w:r>
          </w:p>
        </w:tc>
        <w:tc>
          <w:tcPr>
            <w:tcW w:w="236" w:type="dxa"/>
          </w:tcPr>
          <w:p w14:paraId="5C5E2A6B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8E1F51" w14:textId="18DAB451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1,450</w:t>
            </w:r>
          </w:p>
        </w:tc>
        <w:tc>
          <w:tcPr>
            <w:tcW w:w="243" w:type="dxa"/>
          </w:tcPr>
          <w:p w14:paraId="1E54351A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85F5A6" w14:textId="6DAAD283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</w:tr>
      <w:tr w:rsidR="00A933BF" w:rsidRPr="000F5DD3" w14:paraId="2E04F33F" w14:textId="77777777" w:rsidTr="00A933BF">
        <w:trPr>
          <w:cantSplit/>
        </w:trPr>
        <w:tc>
          <w:tcPr>
            <w:tcW w:w="3780" w:type="dxa"/>
          </w:tcPr>
          <w:p w14:paraId="7CA8EEB6" w14:textId="336DE3FF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77DAC84E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F4352D9" w14:textId="6C77ACB1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1,449</w:t>
            </w:r>
          </w:p>
        </w:tc>
        <w:tc>
          <w:tcPr>
            <w:tcW w:w="243" w:type="dxa"/>
          </w:tcPr>
          <w:p w14:paraId="74CE01B5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246368" w14:textId="2E2102E3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1,450</w:t>
            </w:r>
          </w:p>
        </w:tc>
        <w:tc>
          <w:tcPr>
            <w:tcW w:w="236" w:type="dxa"/>
          </w:tcPr>
          <w:p w14:paraId="750660EC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C13D44" w14:textId="31B1196C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    </w:t>
            </w:r>
          </w:p>
        </w:tc>
        <w:tc>
          <w:tcPr>
            <w:tcW w:w="243" w:type="dxa"/>
          </w:tcPr>
          <w:p w14:paraId="6058132C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E4650A" w14:textId="53377E8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    </w:t>
            </w:r>
          </w:p>
        </w:tc>
      </w:tr>
      <w:tr w:rsidR="00A933BF" w:rsidRPr="000F5DD3" w14:paraId="0CB5EC8C" w14:textId="77777777" w:rsidTr="00A933BF">
        <w:trPr>
          <w:cantSplit/>
        </w:trPr>
        <w:tc>
          <w:tcPr>
            <w:tcW w:w="3780" w:type="dxa"/>
          </w:tcPr>
          <w:p w14:paraId="0EF47DB9" w14:textId="26B2359B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5487E0C5" w14:textId="77777777" w:rsidR="00A933BF" w:rsidRPr="000F5DD3" w:rsidRDefault="00A933BF" w:rsidP="003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C6D91A" w14:textId="61BDE814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47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7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</w:p>
        </w:tc>
        <w:tc>
          <w:tcPr>
            <w:tcW w:w="243" w:type="dxa"/>
          </w:tcPr>
          <w:p w14:paraId="1683BE19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207E1A" w14:textId="3F0FD71C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57,0</w:t>
            </w:r>
            <w:r w:rsidR="000B47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</w:p>
        </w:tc>
        <w:tc>
          <w:tcPr>
            <w:tcW w:w="236" w:type="dxa"/>
          </w:tcPr>
          <w:p w14:paraId="14928E0E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0640F" w14:textId="6B90A5EC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49,593</w:t>
            </w:r>
          </w:p>
        </w:tc>
        <w:tc>
          <w:tcPr>
            <w:tcW w:w="243" w:type="dxa"/>
          </w:tcPr>
          <w:p w14:paraId="6DEB7D65" w14:textId="77777777" w:rsidR="00A933BF" w:rsidRPr="00CD2AE7" w:rsidRDefault="00A933BF" w:rsidP="003D5EE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3685BF" w14:textId="01832F7E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53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54,928</w:t>
            </w:r>
          </w:p>
        </w:tc>
      </w:tr>
      <w:tr w:rsidR="00A933BF" w:rsidRPr="000F5DD3" w14:paraId="705153E9" w14:textId="77777777" w:rsidTr="00A933BF">
        <w:trPr>
          <w:cantSplit/>
        </w:trPr>
        <w:tc>
          <w:tcPr>
            <w:tcW w:w="3780" w:type="dxa"/>
          </w:tcPr>
          <w:p w14:paraId="3A406996" w14:textId="3FEA963A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541F7835" w14:textId="77777777" w:rsidR="00A933BF" w:rsidRPr="000F5DD3" w:rsidRDefault="00A933BF" w:rsidP="003D5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53657D" w14:textId="6CA7E8A5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96,992</w:t>
            </w:r>
          </w:p>
        </w:tc>
        <w:tc>
          <w:tcPr>
            <w:tcW w:w="243" w:type="dxa"/>
          </w:tcPr>
          <w:p w14:paraId="58695D40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2B4F38" w14:textId="6E71E358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132,939</w:t>
            </w:r>
          </w:p>
        </w:tc>
        <w:tc>
          <w:tcPr>
            <w:tcW w:w="236" w:type="dxa"/>
          </w:tcPr>
          <w:p w14:paraId="618AF18E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61C91A" w14:textId="7B8330B0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90,794</w:t>
            </w:r>
          </w:p>
        </w:tc>
        <w:tc>
          <w:tcPr>
            <w:tcW w:w="243" w:type="dxa"/>
          </w:tcPr>
          <w:p w14:paraId="046CAF3C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8B3A88" w14:textId="76781695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127,241</w:t>
            </w:r>
          </w:p>
        </w:tc>
      </w:tr>
      <w:tr w:rsidR="00A933BF" w:rsidRPr="000F5DD3" w14:paraId="0B9E2251" w14:textId="77777777" w:rsidTr="00A933BF">
        <w:trPr>
          <w:cantSplit/>
        </w:trPr>
        <w:tc>
          <w:tcPr>
            <w:tcW w:w="3780" w:type="dxa"/>
          </w:tcPr>
          <w:p w14:paraId="7B0D100C" w14:textId="7807418B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495" w:type="dxa"/>
          </w:tcPr>
          <w:p w14:paraId="3F2D86AF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5094B7D2" w14:textId="496A7598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45CE1BB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14:paraId="2A4CB919" w14:textId="142E2B0D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C65B8CA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56F0CE0" w14:textId="4A365B9A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04DD201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47E4807" w14:textId="22650088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933BF" w:rsidRPr="000F5DD3" w14:paraId="440EF592" w14:textId="77777777" w:rsidTr="00A933BF">
        <w:trPr>
          <w:cantSplit/>
          <w:trHeight w:hRule="exact" w:val="407"/>
        </w:trPr>
        <w:tc>
          <w:tcPr>
            <w:tcW w:w="3780" w:type="dxa"/>
          </w:tcPr>
          <w:p w14:paraId="4C9734DF" w14:textId="17D2363A" w:rsidR="00A933BF" w:rsidRPr="00CD2AE7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รวมอยู่ในค่าใช้จ่ายในการบริหาร</w:t>
            </w:r>
          </w:p>
        </w:tc>
        <w:tc>
          <w:tcPr>
            <w:tcW w:w="495" w:type="dxa"/>
          </w:tcPr>
          <w:p w14:paraId="5FD438BC" w14:textId="77777777" w:rsidR="00A933BF" w:rsidRPr="00CD2AE7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B916973" w14:textId="77777777" w:rsidR="00A933BF" w:rsidRPr="00CD2AE7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48742DC" w14:textId="77777777" w:rsidR="00A933BF" w:rsidRPr="00CD2AE7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41CC2EC" w14:textId="77777777" w:rsidR="00A933BF" w:rsidRPr="00CD2AE7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6E98C6" w14:textId="77777777" w:rsidR="00A933BF" w:rsidRPr="00CD2AE7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63E7B0E1" w14:textId="77777777" w:rsidR="00A933BF" w:rsidRPr="00CD2AE7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A79967B" w14:textId="77777777" w:rsidR="00A933BF" w:rsidRPr="00CD2AE7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358ED85B" w14:textId="77777777" w:rsidR="00A933BF" w:rsidRPr="00CD2AE7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A933BF" w:rsidRPr="000F5DD3" w14:paraId="2C9A303B" w14:textId="77777777" w:rsidTr="00A933BF">
        <w:trPr>
          <w:cantSplit/>
        </w:trPr>
        <w:tc>
          <w:tcPr>
            <w:tcW w:w="3780" w:type="dxa"/>
          </w:tcPr>
          <w:p w14:paraId="0CEFCC11" w14:textId="5235DDAA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ค่าใช้จ่ายผลประโยชน์ตอบแทนพนักงาน</w:t>
            </w:r>
          </w:p>
        </w:tc>
        <w:tc>
          <w:tcPr>
            <w:tcW w:w="495" w:type="dxa"/>
          </w:tcPr>
          <w:p w14:paraId="66745C79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90C85EC" w14:textId="0ED8AA7B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497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97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</w:t>
            </w:r>
          </w:p>
        </w:tc>
        <w:tc>
          <w:tcPr>
            <w:tcW w:w="243" w:type="dxa"/>
          </w:tcPr>
          <w:p w14:paraId="107A5ACC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0F9F018" w14:textId="5C1A6826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103,614</w:t>
            </w:r>
          </w:p>
        </w:tc>
        <w:tc>
          <w:tcPr>
            <w:tcW w:w="236" w:type="dxa"/>
          </w:tcPr>
          <w:p w14:paraId="4F7C9419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A5294" w14:textId="6445C662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2A5B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71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912</w:t>
            </w:r>
          </w:p>
        </w:tc>
        <w:tc>
          <w:tcPr>
            <w:tcW w:w="243" w:type="dxa"/>
          </w:tcPr>
          <w:p w14:paraId="334EED41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F0A942" w14:textId="1B691733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96,412</w:t>
            </w:r>
          </w:p>
        </w:tc>
      </w:tr>
      <w:tr w:rsidR="00A933BF" w:rsidRPr="000F5DD3" w14:paraId="3A9ECA9C" w14:textId="77777777" w:rsidTr="00A933BF">
        <w:trPr>
          <w:cantSplit/>
        </w:trPr>
        <w:tc>
          <w:tcPr>
            <w:tcW w:w="3780" w:type="dxa"/>
          </w:tcPr>
          <w:p w14:paraId="32390699" w14:textId="3C40F08D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15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495" w:type="dxa"/>
          </w:tcPr>
          <w:p w14:paraId="50BEFA24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98F19C2" w14:textId="51969954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11,882</w:t>
            </w:r>
          </w:p>
        </w:tc>
        <w:tc>
          <w:tcPr>
            <w:tcW w:w="243" w:type="dxa"/>
          </w:tcPr>
          <w:p w14:paraId="11DC09C9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70237C" w14:textId="2130AE74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9,851</w:t>
            </w:r>
          </w:p>
        </w:tc>
        <w:tc>
          <w:tcPr>
            <w:tcW w:w="236" w:type="dxa"/>
          </w:tcPr>
          <w:p w14:paraId="060E201F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F2F118" w14:textId="4E351B22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11,146</w:t>
            </w:r>
          </w:p>
        </w:tc>
        <w:tc>
          <w:tcPr>
            <w:tcW w:w="243" w:type="dxa"/>
          </w:tcPr>
          <w:p w14:paraId="11180987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232316B" w14:textId="5431C969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9,11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A933BF" w:rsidRPr="000F5DD3" w14:paraId="0F2C190D" w14:textId="77777777" w:rsidTr="00A933BF">
        <w:trPr>
          <w:cantSplit/>
        </w:trPr>
        <w:tc>
          <w:tcPr>
            <w:tcW w:w="3780" w:type="dxa"/>
          </w:tcPr>
          <w:p w14:paraId="1B1ADA33" w14:textId="06064908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495" w:type="dxa"/>
          </w:tcPr>
          <w:p w14:paraId="70318894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517C7E" w14:textId="79DEA885" w:rsidR="00A933BF" w:rsidRPr="0043332E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</w:t>
            </w:r>
            <w:r w:rsidR="00497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</w:p>
        </w:tc>
        <w:tc>
          <w:tcPr>
            <w:tcW w:w="243" w:type="dxa"/>
          </w:tcPr>
          <w:p w14:paraId="4C21C8D0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721A1A3" w14:textId="1040F8C9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</w:t>
            </w:r>
            <w:r w:rsidR="003D6F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36" w:type="dxa"/>
          </w:tcPr>
          <w:p w14:paraId="7042CE64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4CCE9" w14:textId="7A9D332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6,475</w:t>
            </w:r>
          </w:p>
        </w:tc>
        <w:tc>
          <w:tcPr>
            <w:tcW w:w="243" w:type="dxa"/>
          </w:tcPr>
          <w:p w14:paraId="4365E6C7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7533BDB" w14:textId="1B267325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5,730</w:t>
            </w:r>
          </w:p>
        </w:tc>
      </w:tr>
      <w:tr w:rsidR="00A933BF" w:rsidRPr="000F5DD3" w14:paraId="74E5A3C0" w14:textId="77777777" w:rsidTr="00A933BF">
        <w:trPr>
          <w:cantSplit/>
        </w:trPr>
        <w:tc>
          <w:tcPr>
            <w:tcW w:w="3780" w:type="dxa"/>
          </w:tcPr>
          <w:p w14:paraId="78CF9C5C" w14:textId="28ED8518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495" w:type="dxa"/>
          </w:tcPr>
          <w:p w14:paraId="4FAE5F85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9352F2" w14:textId="1E842C03" w:rsidR="00A933BF" w:rsidRPr="0043332E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</w:t>
            </w:r>
            <w:r w:rsidR="00497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243" w:type="dxa"/>
          </w:tcPr>
          <w:p w14:paraId="01E201C2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6A1C0F" w14:textId="3DF05410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3D6F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333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D6F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153</w:t>
            </w:r>
          </w:p>
        </w:tc>
        <w:tc>
          <w:tcPr>
            <w:tcW w:w="236" w:type="dxa"/>
          </w:tcPr>
          <w:p w14:paraId="3FC34837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B62B84" w14:textId="56C4B8D8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497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A5B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97CC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  <w:tc>
          <w:tcPr>
            <w:tcW w:w="243" w:type="dxa"/>
          </w:tcPr>
          <w:p w14:paraId="04B03003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2E9A62" w14:textId="0DC12571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933BF" w:rsidRPr="000F5DD3" w14:paraId="2DD9A8ED" w14:textId="77777777" w:rsidTr="00A933BF">
        <w:trPr>
          <w:cantSplit/>
        </w:trPr>
        <w:tc>
          <w:tcPr>
            <w:tcW w:w="3780" w:type="dxa"/>
          </w:tcPr>
          <w:p w14:paraId="573ECE23" w14:textId="5C3564B6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left="72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95" w:type="dxa"/>
          </w:tcPr>
          <w:p w14:paraId="1F76EA96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12361D" w14:textId="168E41BE" w:rsidR="00A933BF" w:rsidRPr="0043332E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129,801</w:t>
            </w:r>
          </w:p>
        </w:tc>
        <w:tc>
          <w:tcPr>
            <w:tcW w:w="243" w:type="dxa"/>
          </w:tcPr>
          <w:p w14:paraId="45B2C429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1C39A0" w14:textId="472B7E22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159,907</w:t>
            </w:r>
          </w:p>
        </w:tc>
        <w:tc>
          <w:tcPr>
            <w:tcW w:w="236" w:type="dxa"/>
          </w:tcPr>
          <w:p w14:paraId="33DB9C12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FF3C94" w14:textId="0132F05A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122,730</w:t>
            </w:r>
          </w:p>
        </w:tc>
        <w:tc>
          <w:tcPr>
            <w:tcW w:w="243" w:type="dxa"/>
          </w:tcPr>
          <w:p w14:paraId="7CC3ABAA" w14:textId="77777777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9D97E8" w14:textId="2613ACBE" w:rsidR="00A933BF" w:rsidRPr="000F5DD3" w:rsidRDefault="00A933BF" w:rsidP="003D5EED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152,95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67343C36" w14:textId="59F6E10C" w:rsidR="0044306F" w:rsidRPr="000F5DD3" w:rsidRDefault="0044306F" w:rsidP="0044306F">
      <w:pPr>
        <w:rPr>
          <w:rFonts w:asciiTheme="majorBidi" w:hAnsiTheme="majorBidi" w:cstheme="majorBidi"/>
        </w:rPr>
      </w:pPr>
    </w:p>
    <w:p w14:paraId="6F2465BE" w14:textId="77777777" w:rsidR="0044306F" w:rsidRPr="000F5DD3" w:rsidRDefault="0044306F" w:rsidP="0044306F">
      <w:pPr>
        <w:rPr>
          <w:rFonts w:asciiTheme="majorBidi" w:hAnsiTheme="majorBidi" w:cstheme="majorBidi"/>
        </w:rPr>
      </w:pPr>
    </w:p>
    <w:p w14:paraId="58928375" w14:textId="15D628C8" w:rsidR="004F2C62" w:rsidRPr="000F5DD3" w:rsidRDefault="004F2C62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</w:rPr>
        <w:tab/>
      </w:r>
      <w:r w:rsidRPr="000F5DD3">
        <w:rPr>
          <w:rFonts w:asciiTheme="majorBidi" w:hAnsiTheme="majorBidi" w:cstheme="majorBidi"/>
          <w:szCs w:val="30"/>
          <w:cs/>
        </w:rPr>
        <w:t>ภาษีเงินได้</w:t>
      </w:r>
    </w:p>
    <w:p w14:paraId="07C9FBBF" w14:textId="58CD4623" w:rsidR="00004348" w:rsidRPr="000F5DD3" w:rsidRDefault="00004348" w:rsidP="00E80E28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201067E8" w14:textId="023A9454" w:rsidR="00FA48D0" w:rsidRPr="000F5DD3" w:rsidRDefault="00FA48D0" w:rsidP="00FA4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1C58FF28" w14:textId="77777777" w:rsidR="00AE6289" w:rsidRPr="000F5DD3" w:rsidRDefault="00AE6289" w:rsidP="00FA4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DB1430" w14:textId="46745683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9A269BA" w14:textId="77777777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6BEDAD0" w14:textId="1205C2E9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2DD3A07" w14:textId="77777777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7347C26" w14:textId="77777777" w:rsidR="003059A8" w:rsidRDefault="003059A8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2FC84CA" w14:textId="77777777" w:rsidR="003059A8" w:rsidRPr="000F5DD3" w:rsidRDefault="003059A8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C07D791" w14:textId="65252CD0" w:rsidR="00AE6289" w:rsidRPr="000F5DD3" w:rsidRDefault="00AE6289" w:rsidP="00AE6289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7F4C7E"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            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ผลแตกต่างชั่วคราว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สำหรับการรับรู้ค่าความนิยมในครั้งแรก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3E591EA" w14:textId="77777777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491BBFB5" w14:textId="1B76C9AE" w:rsidR="00AE6289" w:rsidRPr="000F5DD3" w:rsidRDefault="00AE6289" w:rsidP="00AE6289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  <w:r w:rsidR="00AD4DDF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และงบการเงินรวม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48966CC7" w14:textId="77777777" w:rsidR="00AE6289" w:rsidRPr="000F5DD3" w:rsidRDefault="00AE6289" w:rsidP="00AE6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608862E" w14:textId="04B8F1ED" w:rsidR="00FA48D0" w:rsidRPr="000F5DD3" w:rsidRDefault="00AE6289" w:rsidP="007F4C7E">
      <w:pPr>
        <w:pStyle w:val="NoSpacing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913B3E" w14:textId="4C28FABC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CB7280" w14:textId="7C52E7BD" w:rsidR="00004348" w:rsidRPr="000F5DD3" w:rsidRDefault="0044272E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     </w:t>
      </w:r>
      <w:r w:rsidR="00282087"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19F48779" w14:textId="77777777" w:rsidR="00626173" w:rsidRPr="000F5DD3" w:rsidRDefault="00626173" w:rsidP="009C5F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73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282087" w:rsidRPr="000F5DD3" w14:paraId="6A0DD134" w14:textId="77777777" w:rsidTr="00B46433">
        <w:trPr>
          <w:trHeight w:val="346"/>
        </w:trPr>
        <w:tc>
          <w:tcPr>
            <w:tcW w:w="3573" w:type="dxa"/>
          </w:tcPr>
          <w:p w14:paraId="54FDE0E2" w14:textId="77777777" w:rsidR="00282087" w:rsidRPr="000F5DD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A91339" w14:textId="77777777" w:rsidR="00282087" w:rsidRPr="000F5DD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353325F" w14:textId="77777777" w:rsidR="00282087" w:rsidRPr="000F5DD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C036FD" w14:textId="77777777" w:rsidR="00282087" w:rsidRPr="000F5DD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0A3E88" w14:textId="77777777" w:rsidR="00282087" w:rsidRPr="000F5DD3" w:rsidRDefault="00282087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581" w:rsidRPr="000F5DD3" w14:paraId="49EF0902" w14:textId="77777777" w:rsidTr="00B46433">
        <w:trPr>
          <w:trHeight w:val="346"/>
        </w:trPr>
        <w:tc>
          <w:tcPr>
            <w:tcW w:w="3573" w:type="dxa"/>
          </w:tcPr>
          <w:p w14:paraId="2F1FA403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E3E50C" w14:textId="77777777" w:rsidR="005A3581" w:rsidRPr="000F5DD3" w:rsidRDefault="005A3581" w:rsidP="005A3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D6F506" w14:textId="35EB8D8A" w:rsidR="005A3581" w:rsidRPr="000F5DD3" w:rsidRDefault="00FB5B5C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1829DCD" w14:textId="77777777" w:rsidR="005A3581" w:rsidRPr="000F5DD3" w:rsidRDefault="005A3581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ECAB46" w14:textId="56B70CF9" w:rsidR="005A3581" w:rsidRPr="000F5DD3" w:rsidRDefault="00FB5B5C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4736231" w14:textId="77777777" w:rsidR="005A3581" w:rsidRPr="000F5DD3" w:rsidRDefault="005A3581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8AA965" w14:textId="5CD03939" w:rsidR="005A3581" w:rsidRPr="000F5DD3" w:rsidRDefault="00FB5B5C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917F5A" w14:textId="77777777" w:rsidR="005A3581" w:rsidRPr="000F5DD3" w:rsidRDefault="005A3581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CF7CAF" w14:textId="71C621C0" w:rsidR="005A3581" w:rsidRPr="000F5DD3" w:rsidRDefault="00FB5B5C" w:rsidP="005A3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11A83" w:rsidRPr="000F5DD3" w14:paraId="069ACEA7" w14:textId="77777777" w:rsidTr="00B46433">
        <w:trPr>
          <w:trHeight w:val="346"/>
        </w:trPr>
        <w:tc>
          <w:tcPr>
            <w:tcW w:w="3573" w:type="dxa"/>
          </w:tcPr>
          <w:p w14:paraId="72397DD8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29DCBCB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A9FFC32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A83" w:rsidRPr="000F5DD3" w14:paraId="0C05AB80" w14:textId="77777777" w:rsidTr="00B46433">
        <w:trPr>
          <w:trHeight w:val="346"/>
        </w:trPr>
        <w:tc>
          <w:tcPr>
            <w:tcW w:w="3573" w:type="dxa"/>
          </w:tcPr>
          <w:p w14:paraId="7BF690E4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00" w:type="dxa"/>
          </w:tcPr>
          <w:p w14:paraId="3D216BD2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6322DD5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15165B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74998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9F3052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0DAD67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22CAD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389DAB" w14:textId="77777777" w:rsidR="00511A83" w:rsidRPr="000F5DD3" w:rsidRDefault="00511A83" w:rsidP="00511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B5B5C" w:rsidRPr="000F5DD3" w14:paraId="680F05F2" w14:textId="77777777" w:rsidTr="00B46433">
        <w:trPr>
          <w:trHeight w:val="346"/>
        </w:trPr>
        <w:tc>
          <w:tcPr>
            <w:tcW w:w="3573" w:type="dxa"/>
          </w:tcPr>
          <w:p w14:paraId="50910313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00" w:type="dxa"/>
          </w:tcPr>
          <w:p w14:paraId="662FC4DE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A0781A" w14:textId="2EABFBF8" w:rsidR="00FB5B5C" w:rsidRPr="00BD191A" w:rsidRDefault="009C68AA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D191A" w:rsidRPr="00BD19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1375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70" w:type="dxa"/>
          </w:tcPr>
          <w:p w14:paraId="142C562A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F23F23" w14:textId="64A6D00E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7F6CC5D4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E44FD" w14:textId="248A5888" w:rsidR="00FB5B5C" w:rsidRPr="000F5DD3" w:rsidRDefault="00CF420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</w:tcPr>
          <w:p w14:paraId="71D951D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2553DD" w14:textId="5720A6C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7,100</w:t>
            </w:r>
          </w:p>
        </w:tc>
      </w:tr>
      <w:tr w:rsidR="00FB5B5C" w:rsidRPr="000F5DD3" w14:paraId="4680BA8C" w14:textId="77777777" w:rsidTr="00B46433">
        <w:trPr>
          <w:trHeight w:val="346"/>
        </w:trPr>
        <w:tc>
          <w:tcPr>
            <w:tcW w:w="3573" w:type="dxa"/>
          </w:tcPr>
          <w:p w14:paraId="23640BC1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023A1BC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200931A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7EBD7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FBF7512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AF58D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CAAFD09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BA21CF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AFA604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B5C" w:rsidRPr="000F5DD3" w14:paraId="676E9352" w14:textId="77777777" w:rsidTr="00B46433">
        <w:trPr>
          <w:trHeight w:val="346"/>
        </w:trPr>
        <w:tc>
          <w:tcPr>
            <w:tcW w:w="3573" w:type="dxa"/>
          </w:tcPr>
          <w:p w14:paraId="5381778E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</w:tcPr>
          <w:p w14:paraId="28D4759A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B067D0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F8B92B7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288875EF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6212A9E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116CAC3E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1188CE2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5E18314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FB5B5C" w:rsidRPr="000F5DD3" w14:paraId="19F49493" w14:textId="77777777" w:rsidTr="00B46433">
        <w:trPr>
          <w:trHeight w:val="346"/>
        </w:trPr>
        <w:tc>
          <w:tcPr>
            <w:tcW w:w="3573" w:type="dxa"/>
          </w:tcPr>
          <w:p w14:paraId="181690C6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900" w:type="dxa"/>
          </w:tcPr>
          <w:p w14:paraId="34BCC98E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8D2D51" w14:textId="535B1E78" w:rsidR="00FB5B5C" w:rsidRPr="000F5DD3" w:rsidRDefault="009C68AA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165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41375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0" w:type="dxa"/>
          </w:tcPr>
          <w:p w14:paraId="4810695F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990" w:type="dxa"/>
          </w:tcPr>
          <w:p w14:paraId="38A73F66" w14:textId="099A272A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37F663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4F3EEA3" w14:textId="30F1080E" w:rsidR="00FB5B5C" w:rsidRPr="000F5DD3" w:rsidRDefault="00EE47FD" w:rsidP="00FB5B5C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165E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</w:t>
            </w:r>
          </w:p>
        </w:tc>
        <w:tc>
          <w:tcPr>
            <w:tcW w:w="270" w:type="dxa"/>
          </w:tcPr>
          <w:p w14:paraId="6D169F4F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7EA7E1B" w14:textId="2DEB8946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(267)</w:t>
            </w:r>
          </w:p>
        </w:tc>
      </w:tr>
      <w:tr w:rsidR="00FB5B5C" w:rsidRPr="000F5DD3" w14:paraId="61C1E5CA" w14:textId="77777777" w:rsidTr="00B46433">
        <w:trPr>
          <w:trHeight w:val="346"/>
        </w:trPr>
        <w:tc>
          <w:tcPr>
            <w:tcW w:w="3573" w:type="dxa"/>
          </w:tcPr>
          <w:p w14:paraId="60B3BE9F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00" w:type="dxa"/>
          </w:tcPr>
          <w:p w14:paraId="6AA4D22B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1FB7DA" w14:textId="400A24F5" w:rsidR="00FB5B5C" w:rsidRPr="000F5DD3" w:rsidRDefault="009C68AA" w:rsidP="00FB5B5C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="00616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7413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704</w:t>
            </w:r>
          </w:p>
        </w:tc>
        <w:tc>
          <w:tcPr>
            <w:tcW w:w="270" w:type="dxa"/>
          </w:tcPr>
          <w:p w14:paraId="6BDD062D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942E057" w14:textId="361251E6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792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8,112</w:t>
            </w:r>
          </w:p>
        </w:tc>
        <w:tc>
          <w:tcPr>
            <w:tcW w:w="270" w:type="dxa"/>
          </w:tcPr>
          <w:p w14:paraId="35A523FA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61F468" w14:textId="646B6546" w:rsidR="00FB5B5C" w:rsidRPr="000F5DD3" w:rsidRDefault="009C68AA" w:rsidP="00FB5B5C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6165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F420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802</w:t>
            </w:r>
          </w:p>
        </w:tc>
        <w:tc>
          <w:tcPr>
            <w:tcW w:w="270" w:type="dxa"/>
          </w:tcPr>
          <w:p w14:paraId="17E9F14E" w14:textId="77777777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15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DB07AB" w14:textId="0F2E1BAB" w:rsidR="00FB5B5C" w:rsidRPr="000F5DD3" w:rsidRDefault="00FB5B5C" w:rsidP="00FB5B5C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6,833</w:t>
            </w:r>
          </w:p>
        </w:tc>
      </w:tr>
    </w:tbl>
    <w:p w14:paraId="68D04659" w14:textId="77777777" w:rsidR="00895DFC" w:rsidRPr="000F5DD3" w:rsidRDefault="00895DFC" w:rsidP="00F028CB">
      <w:pPr>
        <w:pStyle w:val="NoSpacing"/>
        <w:rPr>
          <w:rFonts w:asciiTheme="majorBidi" w:hAnsiTheme="majorBidi" w:cstheme="majorBidi"/>
          <w:sz w:val="30"/>
          <w:szCs w:val="30"/>
        </w:rPr>
      </w:pPr>
    </w:p>
    <w:p w14:paraId="510961F2" w14:textId="2167105B" w:rsidR="008D5FE5" w:rsidRDefault="00F028CB" w:rsidP="00FC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39CC10D4" w14:textId="77777777" w:rsidR="00FC3935" w:rsidRDefault="00FC3935" w:rsidP="00FC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FEE7B1E" w14:textId="77777777" w:rsidR="00FC3935" w:rsidRDefault="00FC3935" w:rsidP="00FC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9768C0" w14:textId="77777777" w:rsidR="00FC3935" w:rsidRDefault="00FC3935" w:rsidP="00FC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772F044" w14:textId="77777777" w:rsidR="00FC3935" w:rsidRDefault="00FC3935" w:rsidP="00FC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5D3E0D" w14:textId="32826FD7" w:rsidR="00E42D4F" w:rsidRPr="000F5DD3" w:rsidRDefault="00E42D4F" w:rsidP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14:paraId="452256FC" w14:textId="77777777" w:rsidR="00D756AE" w:rsidRPr="00A16167" w:rsidRDefault="00D756AE" w:rsidP="00D756AE">
      <w:pPr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41"/>
        <w:gridCol w:w="1244"/>
        <w:gridCol w:w="269"/>
        <w:gridCol w:w="1039"/>
        <w:gridCol w:w="269"/>
        <w:gridCol w:w="1183"/>
      </w:tblGrid>
      <w:tr w:rsidR="00E42D4F" w:rsidRPr="000F5DD3" w14:paraId="0F9FD461" w14:textId="77777777" w:rsidTr="00B46433">
        <w:tc>
          <w:tcPr>
            <w:tcW w:w="3960" w:type="dxa"/>
            <w:shd w:val="clear" w:color="auto" w:fill="auto"/>
          </w:tcPr>
          <w:p w14:paraId="516FC85A" w14:textId="77777777" w:rsidR="00E42D4F" w:rsidRPr="000F5DD3" w:rsidRDefault="00E42D4F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35" w:type="dxa"/>
            <w:gridSpan w:val="7"/>
            <w:shd w:val="clear" w:color="auto" w:fill="auto"/>
          </w:tcPr>
          <w:p w14:paraId="4866177C" w14:textId="77777777" w:rsidR="00E42D4F" w:rsidRPr="000F5DD3" w:rsidRDefault="00E42D4F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A10C01" w:rsidRPr="000F5DD3" w14:paraId="217DD325" w14:textId="77777777" w:rsidTr="00B46433">
        <w:tc>
          <w:tcPr>
            <w:tcW w:w="3960" w:type="dxa"/>
            <w:shd w:val="clear" w:color="auto" w:fill="auto"/>
          </w:tcPr>
          <w:p w14:paraId="01A34909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75" w:type="dxa"/>
            <w:gridSpan w:val="3"/>
            <w:shd w:val="clear" w:color="auto" w:fill="auto"/>
          </w:tcPr>
          <w:p w14:paraId="70358FCB" w14:textId="5CAF8FD3" w:rsidR="00A10C01" w:rsidRPr="000F5DD3" w:rsidRDefault="00FB5B5C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9" w:type="dxa"/>
            <w:shd w:val="clear" w:color="auto" w:fill="auto"/>
          </w:tcPr>
          <w:p w14:paraId="51DA616C" w14:textId="77777777" w:rsidR="00A10C01" w:rsidRPr="000F5DD3" w:rsidRDefault="00A10C01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1" w:type="dxa"/>
            <w:gridSpan w:val="3"/>
            <w:shd w:val="clear" w:color="auto" w:fill="auto"/>
          </w:tcPr>
          <w:p w14:paraId="41D84938" w14:textId="45DB2CC0" w:rsidR="00A10C01" w:rsidRPr="000F5DD3" w:rsidRDefault="00FB5B5C" w:rsidP="00475B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10C01" w:rsidRPr="000F5DD3" w14:paraId="2F4CE64B" w14:textId="77777777" w:rsidTr="00B46433">
        <w:tc>
          <w:tcPr>
            <w:tcW w:w="3960" w:type="dxa"/>
            <w:shd w:val="clear" w:color="auto" w:fill="auto"/>
          </w:tcPr>
          <w:p w14:paraId="7319F832" w14:textId="77777777" w:rsidR="00A10C01" w:rsidRPr="000F5DD3" w:rsidRDefault="00A10C01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539A7D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1" w:type="dxa"/>
            <w:shd w:val="clear" w:color="auto" w:fill="auto"/>
          </w:tcPr>
          <w:p w14:paraId="105A7EDC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7AC18267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</w:tcPr>
          <w:p w14:paraId="6CB4AA5E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69F8C937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9" w:type="dxa"/>
            <w:shd w:val="clear" w:color="auto" w:fill="auto"/>
          </w:tcPr>
          <w:p w14:paraId="084C2092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B8A2F7E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10C01" w:rsidRPr="000F5DD3" w14:paraId="0878BB5E" w14:textId="77777777" w:rsidTr="00B46433">
        <w:tc>
          <w:tcPr>
            <w:tcW w:w="3960" w:type="dxa"/>
            <w:shd w:val="clear" w:color="auto" w:fill="auto"/>
          </w:tcPr>
          <w:p w14:paraId="342B85EA" w14:textId="77777777" w:rsidR="00A10C01" w:rsidRPr="000F5DD3" w:rsidRDefault="00A10C01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BD4478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shd w:val="clear" w:color="auto" w:fill="auto"/>
          </w:tcPr>
          <w:p w14:paraId="6BF856A1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4" w:type="dxa"/>
            <w:shd w:val="clear" w:color="auto" w:fill="auto"/>
          </w:tcPr>
          <w:p w14:paraId="312050AE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right="47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9" w:type="dxa"/>
            <w:shd w:val="clear" w:color="auto" w:fill="auto"/>
          </w:tcPr>
          <w:p w14:paraId="3FC3F628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5BC7394B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9" w:type="dxa"/>
            <w:shd w:val="clear" w:color="auto" w:fill="auto"/>
          </w:tcPr>
          <w:p w14:paraId="04EDC725" w14:textId="77777777" w:rsidR="00A10C01" w:rsidRPr="000F5DD3" w:rsidRDefault="00A10C01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0FD8233" w14:textId="77777777" w:rsidR="00A10C01" w:rsidRPr="000F5DD3" w:rsidRDefault="00A10C01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5B5C" w:rsidRPr="000F5DD3" w14:paraId="396A290E" w14:textId="77777777" w:rsidTr="00B46433">
        <w:tc>
          <w:tcPr>
            <w:tcW w:w="3960" w:type="dxa"/>
            <w:shd w:val="clear" w:color="auto" w:fill="auto"/>
            <w:vAlign w:val="bottom"/>
          </w:tcPr>
          <w:p w14:paraId="1AB8BAA6" w14:textId="77777777" w:rsidR="00FB5B5C" w:rsidRPr="000F5DD3" w:rsidRDefault="00FB5B5C" w:rsidP="00FB5B5C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DD404E" w14:textId="77777777" w:rsidR="00FB5B5C" w:rsidRPr="000F5DD3" w:rsidRDefault="00FB5B5C" w:rsidP="00FB5B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1F8CD8C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F24C33" w14:textId="03A136E2" w:rsidR="00FB5B5C" w:rsidRPr="000F5DD3" w:rsidRDefault="009C68AA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7413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413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622049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17D6F9C" w14:textId="77777777" w:rsidR="00FB5B5C" w:rsidRPr="000F5DD3" w:rsidRDefault="00FB5B5C" w:rsidP="00FB5B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42F540A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B7EF74" w14:textId="448AE4C1" w:rsidR="00FB5B5C" w:rsidRPr="000F5DD3" w:rsidRDefault="00FB5B5C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465,985</w:t>
            </w:r>
          </w:p>
        </w:tc>
      </w:tr>
      <w:tr w:rsidR="00FB5B5C" w:rsidRPr="000F5DD3" w14:paraId="329FA2AE" w14:textId="77777777" w:rsidTr="00646EAA">
        <w:tc>
          <w:tcPr>
            <w:tcW w:w="3960" w:type="dxa"/>
            <w:shd w:val="clear" w:color="auto" w:fill="auto"/>
            <w:vAlign w:val="bottom"/>
          </w:tcPr>
          <w:p w14:paraId="38B5D7DA" w14:textId="77777777" w:rsidR="00FB5B5C" w:rsidRPr="000F5DD3" w:rsidRDefault="00FB5B5C" w:rsidP="00FB5B5C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bookmarkStart w:id="5" w:name="_Hlk254855846"/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2690E6" w14:textId="7B86A971" w:rsidR="00FB5B5C" w:rsidRPr="000F5DD3" w:rsidRDefault="009C68AA" w:rsidP="00FB5B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91A510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14:paraId="13764B08" w14:textId="6DB5AB94" w:rsidR="00FB5B5C" w:rsidRPr="000F5DD3" w:rsidRDefault="009C68AA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7413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413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C291AD1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FF6A483" w14:textId="24DA4D5B" w:rsidR="00FB5B5C" w:rsidRPr="000F5DD3" w:rsidRDefault="00FB5B5C" w:rsidP="00FB5B5C">
            <w:pPr>
              <w:pStyle w:val="acctfourfigures"/>
              <w:tabs>
                <w:tab w:val="clear" w:pos="765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11EE3D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3EED59ED" w14:textId="6DD4FCFA" w:rsidR="00FB5B5C" w:rsidRPr="000F5DD3" w:rsidRDefault="00FB5B5C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93,197</w:t>
            </w:r>
          </w:p>
        </w:tc>
      </w:tr>
      <w:bookmarkEnd w:id="5"/>
      <w:tr w:rsidR="00FB5B5C" w:rsidRPr="000F5DD3" w14:paraId="2AA330E7" w14:textId="77777777" w:rsidTr="00646EAA">
        <w:tc>
          <w:tcPr>
            <w:tcW w:w="3960" w:type="dxa"/>
            <w:shd w:val="clear" w:color="auto" w:fill="auto"/>
            <w:vAlign w:val="bottom"/>
          </w:tcPr>
          <w:p w14:paraId="3130AEED" w14:textId="77777777" w:rsidR="00FB5B5C" w:rsidRPr="000F5DD3" w:rsidRDefault="00FB5B5C" w:rsidP="00FB5B5C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B3790A" w14:textId="781F4DA8" w:rsidR="00FB5B5C" w:rsidRPr="000F5DD3" w:rsidRDefault="009C68AA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373E4B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6D5D6590" w14:textId="4E23835D" w:rsidR="00FB5B5C" w:rsidRPr="000F5DD3" w:rsidRDefault="009E2215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(319)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0E267F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40E7A03E" w14:textId="75D1CBB0" w:rsidR="00FB5B5C" w:rsidRPr="000F5DD3" w:rsidRDefault="00FB5B5C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FB36A7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106C6D20" w14:textId="29E41DA7" w:rsidR="00FB5B5C" w:rsidRPr="000F5DD3" w:rsidRDefault="00FB5B5C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(85,683)</w:t>
            </w:r>
          </w:p>
        </w:tc>
      </w:tr>
      <w:tr w:rsidR="00FB5B5C" w:rsidRPr="000F5DD3" w14:paraId="27219979" w14:textId="77777777" w:rsidTr="00646EAA">
        <w:tc>
          <w:tcPr>
            <w:tcW w:w="3960" w:type="dxa"/>
            <w:shd w:val="clear" w:color="auto" w:fill="auto"/>
            <w:vAlign w:val="bottom"/>
          </w:tcPr>
          <w:p w14:paraId="5197E44F" w14:textId="77777777" w:rsidR="00FB5B5C" w:rsidRPr="000F5DD3" w:rsidRDefault="00FB5B5C" w:rsidP="00FB5B5C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1E9519" w14:textId="63F31EBD" w:rsidR="00FB5B5C" w:rsidRPr="000F5DD3" w:rsidRDefault="009C68AA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F4AB739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2063E910" w14:textId="2A812424" w:rsidR="00FB5B5C" w:rsidRPr="009E2215" w:rsidRDefault="009E2215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74137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F0DF42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AB1B5A7" w14:textId="0495B535" w:rsidR="00FB5B5C" w:rsidRPr="000F5DD3" w:rsidRDefault="00FB5B5C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9296DE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68B29C43" w14:textId="2EFB53C9" w:rsidR="00FB5B5C" w:rsidRPr="000F5DD3" w:rsidRDefault="00FB5B5C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873</w:t>
            </w:r>
          </w:p>
        </w:tc>
      </w:tr>
      <w:tr w:rsidR="00FB5B5C" w:rsidRPr="000F5DD3" w14:paraId="16575FDA" w14:textId="77777777" w:rsidTr="00646EAA">
        <w:tc>
          <w:tcPr>
            <w:tcW w:w="3960" w:type="dxa"/>
            <w:shd w:val="clear" w:color="auto" w:fill="auto"/>
            <w:vAlign w:val="bottom"/>
          </w:tcPr>
          <w:p w14:paraId="4F097659" w14:textId="77777777" w:rsidR="00FB5B5C" w:rsidRPr="000F5DD3" w:rsidRDefault="00FB5B5C" w:rsidP="00FB5B5C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0E016F" w14:textId="00EF2A7B" w:rsidR="00FB5B5C" w:rsidRPr="000F5DD3" w:rsidRDefault="009C68AA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959D5A4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shd w:val="clear" w:color="auto" w:fill="auto"/>
          </w:tcPr>
          <w:p w14:paraId="3665D802" w14:textId="5DE5821B" w:rsidR="00FB5B5C" w:rsidRPr="000F5DD3" w:rsidRDefault="009E2215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(638)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1C9FFC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1328FE3" w14:textId="3574A0C5" w:rsidR="00FB5B5C" w:rsidRPr="000F5DD3" w:rsidRDefault="00FB5B5C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BC6F5B8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5ACD703B" w14:textId="34DC9B02" w:rsidR="00FB5B5C" w:rsidRPr="000F5DD3" w:rsidRDefault="00FB5B5C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</w:tr>
      <w:tr w:rsidR="00FB5B5C" w:rsidRPr="000F5DD3" w14:paraId="6F24839D" w14:textId="77777777" w:rsidTr="00646EAA">
        <w:tc>
          <w:tcPr>
            <w:tcW w:w="3960" w:type="dxa"/>
            <w:shd w:val="clear" w:color="auto" w:fill="auto"/>
            <w:vAlign w:val="bottom"/>
          </w:tcPr>
          <w:p w14:paraId="5A90076E" w14:textId="77777777" w:rsidR="00FB5B5C" w:rsidRPr="000F5DD3" w:rsidRDefault="00FB5B5C" w:rsidP="00FB5B5C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9EB70" w14:textId="723D60C9" w:rsidR="00FB5B5C" w:rsidRPr="00094005" w:rsidRDefault="009C68AA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4A17C7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077F234F" w14:textId="20727B28" w:rsidR="00FB5B5C" w:rsidRPr="000F5DD3" w:rsidRDefault="009E2215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37A4479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1A754" w14:textId="65B0DEAD" w:rsidR="00FB5B5C" w:rsidRPr="000F5DD3" w:rsidRDefault="00FB5B5C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89D2564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3FB0727A" w14:textId="4998D443" w:rsidR="00FB5B5C" w:rsidRPr="000F5DD3" w:rsidRDefault="00FB5B5C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(268)</w:t>
            </w:r>
          </w:p>
        </w:tc>
      </w:tr>
      <w:tr w:rsidR="00FB5B5C" w:rsidRPr="000F5DD3" w14:paraId="73D10E92" w14:textId="77777777" w:rsidTr="00B46433">
        <w:tc>
          <w:tcPr>
            <w:tcW w:w="3960" w:type="dxa"/>
            <w:shd w:val="clear" w:color="auto" w:fill="auto"/>
            <w:vAlign w:val="bottom"/>
          </w:tcPr>
          <w:p w14:paraId="66DA214F" w14:textId="77777777" w:rsidR="00FB5B5C" w:rsidRPr="000F5DD3" w:rsidRDefault="00FB5B5C" w:rsidP="00FB5B5C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CB687" w14:textId="1CCC0F61" w:rsidR="00FB5B5C" w:rsidRPr="000F5DD3" w:rsidRDefault="009C68AA" w:rsidP="00FB5B5C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33494A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8F531C" w14:textId="5141A3A0" w:rsidR="00FB5B5C" w:rsidRPr="009E2215" w:rsidRDefault="009E2215" w:rsidP="00FB5B5C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10,</w:t>
            </w:r>
            <w:r w:rsidR="007413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704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7407A2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5576A4" w14:textId="215D42C8" w:rsidR="00FB5B5C" w:rsidRPr="000F5DD3" w:rsidRDefault="00FB5B5C" w:rsidP="00FB5B5C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B55288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C2D43" w14:textId="1CBC0D9B" w:rsidR="00FB5B5C" w:rsidRPr="000F5DD3" w:rsidRDefault="00FB5B5C" w:rsidP="00FB5B5C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8,112</w:t>
            </w:r>
          </w:p>
        </w:tc>
      </w:tr>
    </w:tbl>
    <w:p w14:paraId="06DF8004" w14:textId="77777777" w:rsidR="00B1400A" w:rsidRPr="002B3428" w:rsidRDefault="00B1400A">
      <w:pPr>
        <w:rPr>
          <w:rFonts w:asciiTheme="majorBidi" w:hAnsiTheme="majorBidi" w:cstheme="majorBidi"/>
          <w:sz w:val="30"/>
          <w:szCs w:val="30"/>
        </w:rPr>
      </w:pPr>
    </w:p>
    <w:p w14:paraId="1F5BED6A" w14:textId="2A13C69C" w:rsidR="00475B0B" w:rsidRPr="000F5DD3" w:rsidRDefault="00475B0B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21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205"/>
        <w:gridCol w:w="359"/>
        <w:gridCol w:w="1023"/>
        <w:gridCol w:w="243"/>
        <w:gridCol w:w="1197"/>
      </w:tblGrid>
      <w:tr w:rsidR="006546AB" w:rsidRPr="000F5DD3" w14:paraId="566EA7FE" w14:textId="77777777" w:rsidTr="00D458F2">
        <w:tc>
          <w:tcPr>
            <w:tcW w:w="3960" w:type="dxa"/>
            <w:shd w:val="clear" w:color="auto" w:fill="auto"/>
          </w:tcPr>
          <w:p w14:paraId="2A9B12FB" w14:textId="05A829E5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53" w:type="dxa"/>
            <w:gridSpan w:val="7"/>
            <w:shd w:val="clear" w:color="auto" w:fill="auto"/>
          </w:tcPr>
          <w:p w14:paraId="1A33F5F0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F5DD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B5B5C" w:rsidRPr="000F5DD3" w14:paraId="23DAEAF9" w14:textId="77777777" w:rsidTr="00DD0E75">
        <w:tc>
          <w:tcPr>
            <w:tcW w:w="3960" w:type="dxa"/>
            <w:shd w:val="clear" w:color="auto" w:fill="auto"/>
          </w:tcPr>
          <w:p w14:paraId="6E2F90C4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14:paraId="31D192B6" w14:textId="567DC903" w:rsidR="00FB5B5C" w:rsidRPr="000F5DD3" w:rsidRDefault="00FB5B5C" w:rsidP="00FB5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59" w:type="dxa"/>
            <w:shd w:val="clear" w:color="auto" w:fill="auto"/>
          </w:tcPr>
          <w:p w14:paraId="4FF60BFC" w14:textId="77777777" w:rsidR="00FB5B5C" w:rsidRPr="000F5DD3" w:rsidRDefault="00FB5B5C" w:rsidP="00FB5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  <w:shd w:val="clear" w:color="auto" w:fill="auto"/>
          </w:tcPr>
          <w:p w14:paraId="2D36A168" w14:textId="28AB0426" w:rsidR="00FB5B5C" w:rsidRPr="000F5DD3" w:rsidRDefault="00FB5B5C" w:rsidP="00FB5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546AB" w:rsidRPr="000F5DD3" w14:paraId="20B3B3DB" w14:textId="77777777" w:rsidTr="00DD0E75">
        <w:tc>
          <w:tcPr>
            <w:tcW w:w="3960" w:type="dxa"/>
            <w:shd w:val="clear" w:color="auto" w:fill="auto"/>
          </w:tcPr>
          <w:p w14:paraId="20752448" w14:textId="77777777" w:rsidR="006546AB" w:rsidRPr="000F5DD3" w:rsidRDefault="006546AB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FD9F1E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shd w:val="clear" w:color="auto" w:fill="auto"/>
          </w:tcPr>
          <w:p w14:paraId="44CE2E3F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34D0F364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14:paraId="4F160843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B47D061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43" w:type="dxa"/>
            <w:shd w:val="clear" w:color="auto" w:fill="auto"/>
          </w:tcPr>
          <w:p w14:paraId="2D11CB24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EAAFCDF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546AB" w:rsidRPr="000F5DD3" w14:paraId="5B84A323" w14:textId="77777777" w:rsidTr="00DD0E75">
        <w:tc>
          <w:tcPr>
            <w:tcW w:w="3960" w:type="dxa"/>
            <w:shd w:val="clear" w:color="auto" w:fill="auto"/>
          </w:tcPr>
          <w:p w14:paraId="29079EEB" w14:textId="77777777" w:rsidR="006546AB" w:rsidRPr="000F5DD3" w:rsidRDefault="006546AB" w:rsidP="00475B0B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68665A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42B6163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</w:tcPr>
          <w:p w14:paraId="1F43F2E0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359" w:type="dxa"/>
            <w:shd w:val="clear" w:color="auto" w:fill="auto"/>
          </w:tcPr>
          <w:p w14:paraId="0CC94209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1FF711C3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14:paraId="64712C0C" w14:textId="77777777" w:rsidR="006546AB" w:rsidRPr="000F5DD3" w:rsidRDefault="006546AB" w:rsidP="00475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64B3A9C4" w14:textId="77777777" w:rsidR="006546AB" w:rsidRPr="000F5DD3" w:rsidRDefault="006546AB" w:rsidP="00475B0B">
            <w:pPr>
              <w:pStyle w:val="acctfourfigures"/>
              <w:tabs>
                <w:tab w:val="clear" w:pos="765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5B5C" w:rsidRPr="000F5DD3" w14:paraId="561AA223" w14:textId="77777777" w:rsidTr="00646EAA">
        <w:tc>
          <w:tcPr>
            <w:tcW w:w="3960" w:type="dxa"/>
            <w:shd w:val="clear" w:color="auto" w:fill="auto"/>
          </w:tcPr>
          <w:p w14:paraId="0A7354E1" w14:textId="77777777" w:rsidR="00FB5B5C" w:rsidRPr="000F5DD3" w:rsidRDefault="00FB5B5C" w:rsidP="00FB5B5C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8BE314" w14:textId="77777777" w:rsidR="00FB5B5C" w:rsidRPr="000F5DD3" w:rsidRDefault="00FB5B5C" w:rsidP="00FB5B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93379A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14:paraId="44C8F7C5" w14:textId="56C3C91C" w:rsidR="00FB5B5C" w:rsidRPr="000F5DD3" w:rsidRDefault="009E2215" w:rsidP="00FB5B5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46,</w:t>
            </w:r>
            <w:r w:rsidR="007413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199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6CD61ED3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D6971D2" w14:textId="77777777" w:rsidR="00FB5B5C" w:rsidRPr="000F5DD3" w:rsidRDefault="00FB5B5C" w:rsidP="00FB5B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1407829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214E5B8B" w14:textId="714E4C75" w:rsidR="00FB5B5C" w:rsidRPr="000F5DD3" w:rsidRDefault="00FB5B5C" w:rsidP="00FB5B5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458,621</w:t>
            </w:r>
          </w:p>
        </w:tc>
      </w:tr>
      <w:tr w:rsidR="00FB5B5C" w:rsidRPr="000F5DD3" w14:paraId="0B5A8787" w14:textId="77777777" w:rsidTr="00646EAA">
        <w:tc>
          <w:tcPr>
            <w:tcW w:w="3960" w:type="dxa"/>
            <w:shd w:val="clear" w:color="auto" w:fill="auto"/>
          </w:tcPr>
          <w:p w14:paraId="56CAF85C" w14:textId="77777777" w:rsidR="00FB5B5C" w:rsidRPr="000F5DD3" w:rsidRDefault="00FB5B5C" w:rsidP="00FB5B5C">
            <w:pPr>
              <w:spacing w:line="240" w:lineRule="auto"/>
              <w:ind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3A6C946" w14:textId="375BF2B3" w:rsidR="00FB5B5C" w:rsidRPr="000F5DD3" w:rsidRDefault="009E2215" w:rsidP="00FB5B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452D3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14:paraId="1F6A6509" w14:textId="1C8FC56A" w:rsidR="00FB5B5C" w:rsidRPr="000F5DD3" w:rsidRDefault="009E2215" w:rsidP="00FB5B5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</w:t>
            </w:r>
            <w:r w:rsidR="007413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240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FB2D1D3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1A287767" w14:textId="766C80D8" w:rsidR="00FB5B5C" w:rsidRPr="000F5DD3" w:rsidRDefault="00FB5B5C" w:rsidP="00FB5B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79658A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shd w:val="clear" w:color="auto" w:fill="auto"/>
          </w:tcPr>
          <w:p w14:paraId="55391EAC" w14:textId="48440C7A" w:rsidR="00FB5B5C" w:rsidRPr="000F5DD3" w:rsidRDefault="00FB5B5C" w:rsidP="00FB5B5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91,724</w:t>
            </w:r>
          </w:p>
        </w:tc>
      </w:tr>
      <w:tr w:rsidR="00FB5B5C" w:rsidRPr="000F5DD3" w14:paraId="3C3F5AF5" w14:textId="77777777" w:rsidTr="00646EAA">
        <w:tc>
          <w:tcPr>
            <w:tcW w:w="3960" w:type="dxa"/>
            <w:shd w:val="clear" w:color="auto" w:fill="auto"/>
          </w:tcPr>
          <w:p w14:paraId="2B0DEDC2" w14:textId="77777777" w:rsidR="00FB5B5C" w:rsidRPr="000F5DD3" w:rsidRDefault="00FB5B5C" w:rsidP="00FB5B5C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5066E94B" w14:textId="5D7A9D29" w:rsidR="00FB5B5C" w:rsidRPr="000F5DD3" w:rsidRDefault="009E2215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0B678" w14:textId="77777777" w:rsidR="00FB5B5C" w:rsidRPr="000F5DD3" w:rsidRDefault="00FB5B5C" w:rsidP="00FB5B5C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7734D35C" w14:textId="50CAEE5C" w:rsidR="00FB5B5C" w:rsidRPr="009E2215" w:rsidRDefault="009E2215" w:rsidP="00FB5B5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19)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409D7259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733898F8" w14:textId="00FFF05B" w:rsidR="00FB5B5C" w:rsidRPr="000F5DD3" w:rsidRDefault="00FB5B5C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515DB9" w14:textId="77777777" w:rsidR="00FB5B5C" w:rsidRPr="000F5DD3" w:rsidRDefault="00FB5B5C" w:rsidP="00FB5B5C">
            <w:pPr>
              <w:tabs>
                <w:tab w:val="clear" w:pos="454"/>
                <w:tab w:val="clear" w:pos="680"/>
                <w:tab w:val="left" w:pos="461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7" w:type="dxa"/>
            <w:shd w:val="clear" w:color="auto" w:fill="auto"/>
          </w:tcPr>
          <w:p w14:paraId="15857753" w14:textId="2C0CAB40" w:rsidR="00FB5B5C" w:rsidRPr="000F5DD3" w:rsidRDefault="00FB5B5C" w:rsidP="00FB5B5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(85,683)</w:t>
            </w:r>
          </w:p>
        </w:tc>
      </w:tr>
      <w:tr w:rsidR="00FB5B5C" w:rsidRPr="000F5DD3" w14:paraId="4C1C8CAD" w14:textId="77777777" w:rsidTr="00646EAA">
        <w:tc>
          <w:tcPr>
            <w:tcW w:w="3960" w:type="dxa"/>
            <w:shd w:val="clear" w:color="auto" w:fill="auto"/>
          </w:tcPr>
          <w:p w14:paraId="65913E7F" w14:textId="77777777" w:rsidR="00FB5B5C" w:rsidRPr="000F5DD3" w:rsidRDefault="00FB5B5C" w:rsidP="00FB5B5C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101771A5" w14:textId="43EC0975" w:rsidR="00FB5B5C" w:rsidRPr="000F5DD3" w:rsidRDefault="009E2215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F82CE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46FA1E0F" w14:textId="433592FB" w:rsidR="00FB5B5C" w:rsidRPr="000F5DD3" w:rsidRDefault="009E2215" w:rsidP="00FB5B5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</w:t>
            </w:r>
            <w:r w:rsidR="0074137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045FFDCB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71980E23" w14:textId="4B70DC90" w:rsidR="00FB5B5C" w:rsidRPr="000F5DD3" w:rsidRDefault="00FB5B5C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1635A29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0B86C412" w14:textId="456456AB" w:rsidR="00FB5B5C" w:rsidRPr="000F5DD3" w:rsidRDefault="00FB5B5C" w:rsidP="00FB5B5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797</w:t>
            </w:r>
          </w:p>
        </w:tc>
      </w:tr>
      <w:tr w:rsidR="00FB5B5C" w:rsidRPr="000F5DD3" w14:paraId="5D906B2F" w14:textId="77777777" w:rsidTr="00646EAA">
        <w:tc>
          <w:tcPr>
            <w:tcW w:w="3960" w:type="dxa"/>
            <w:shd w:val="clear" w:color="auto" w:fill="auto"/>
          </w:tcPr>
          <w:p w14:paraId="7E4DB424" w14:textId="77777777" w:rsidR="00FB5B5C" w:rsidRPr="000F5DD3" w:rsidRDefault="00FB5B5C" w:rsidP="00FB5B5C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990" w:type="dxa"/>
            <w:shd w:val="clear" w:color="auto" w:fill="auto"/>
          </w:tcPr>
          <w:p w14:paraId="0604CD7B" w14:textId="5133A5FE" w:rsidR="00FB5B5C" w:rsidRPr="000F5DD3" w:rsidRDefault="009E2215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4B99AA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shd w:val="clear" w:color="auto" w:fill="auto"/>
          </w:tcPr>
          <w:p w14:paraId="4C52C827" w14:textId="6FBDCB51" w:rsidR="00FB5B5C" w:rsidRPr="000F5DD3" w:rsidRDefault="009E2215" w:rsidP="00FB5B5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(636)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1ED55F41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shd w:val="clear" w:color="auto" w:fill="auto"/>
          </w:tcPr>
          <w:p w14:paraId="7AB412CE" w14:textId="65A0FE78" w:rsidR="00FB5B5C" w:rsidRPr="000F5DD3" w:rsidRDefault="00FB5B5C" w:rsidP="00FB5B5C">
            <w:pPr>
              <w:pStyle w:val="acctfourfigures"/>
              <w:tabs>
                <w:tab w:val="clear" w:pos="765"/>
                <w:tab w:val="decimal" w:pos="326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9427300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</w:tcPr>
          <w:p w14:paraId="3542C51B" w14:textId="3762835E" w:rsidR="00FB5B5C" w:rsidRPr="000F5DD3" w:rsidRDefault="00FB5B5C" w:rsidP="00FB5B5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</w:tr>
      <w:tr w:rsidR="00FB5B5C" w:rsidRPr="000F5DD3" w14:paraId="2920DD52" w14:textId="77777777" w:rsidTr="00DD0E75">
        <w:tc>
          <w:tcPr>
            <w:tcW w:w="3960" w:type="dxa"/>
            <w:shd w:val="clear" w:color="auto" w:fill="auto"/>
          </w:tcPr>
          <w:p w14:paraId="0C635510" w14:textId="77777777" w:rsidR="00FB5B5C" w:rsidRPr="000F5DD3" w:rsidRDefault="00FB5B5C" w:rsidP="00FB5B5C">
            <w:pPr>
              <w:tabs>
                <w:tab w:val="clear" w:pos="227"/>
              </w:tabs>
              <w:spacing w:line="240" w:lineRule="auto"/>
              <w:ind w:left="162" w:right="47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2F1AC" w14:textId="394A0901" w:rsidR="00FB5B5C" w:rsidRPr="009672A9" w:rsidRDefault="00D3280F" w:rsidP="00DA063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bscript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BE296E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48218C" w14:textId="62576899" w:rsidR="00FB5B5C" w:rsidRPr="000F5DD3" w:rsidRDefault="009E2215" w:rsidP="00FB5B5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</w:t>
            </w:r>
            <w:r w:rsidR="0074137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802</w:t>
            </w:r>
          </w:p>
        </w:tc>
        <w:tc>
          <w:tcPr>
            <w:tcW w:w="359" w:type="dxa"/>
            <w:shd w:val="clear" w:color="auto" w:fill="auto"/>
            <w:vAlign w:val="bottom"/>
          </w:tcPr>
          <w:p w14:paraId="323BE7BA" w14:textId="77777777" w:rsidR="00FB5B5C" w:rsidRPr="000F5DD3" w:rsidRDefault="00FB5B5C" w:rsidP="00FB5B5C">
            <w:pPr>
              <w:pStyle w:val="acctfourfigures"/>
              <w:tabs>
                <w:tab w:val="decimal" w:pos="684"/>
                <w:tab w:val="decimal" w:pos="911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5ABAE" w14:textId="68546045" w:rsidR="00FB5B5C" w:rsidRPr="000F5DD3" w:rsidRDefault="00FB5B5C" w:rsidP="00FB5B5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07F547" w14:textId="77777777" w:rsidR="00FB5B5C" w:rsidRPr="000F5DD3" w:rsidRDefault="00FB5B5C" w:rsidP="00FB5B5C">
            <w:pPr>
              <w:pStyle w:val="acctfourfigures"/>
              <w:tabs>
                <w:tab w:val="decimal" w:pos="684"/>
              </w:tabs>
              <w:spacing w:line="240" w:lineRule="auto"/>
              <w:ind w:left="-79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5947B6" w14:textId="3A511524" w:rsidR="00FB5B5C" w:rsidRPr="000F5DD3" w:rsidRDefault="00FB5B5C" w:rsidP="00FB5B5C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6,833</w:t>
            </w:r>
          </w:p>
        </w:tc>
      </w:tr>
    </w:tbl>
    <w:p w14:paraId="543C1E05" w14:textId="21589370" w:rsidR="002F759B" w:rsidRPr="002B3428" w:rsidRDefault="002F759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26"/>
        <w:gridCol w:w="1152"/>
        <w:gridCol w:w="270"/>
        <w:gridCol w:w="1152"/>
        <w:gridCol w:w="270"/>
        <w:gridCol w:w="1134"/>
        <w:gridCol w:w="264"/>
        <w:gridCol w:w="1254"/>
      </w:tblGrid>
      <w:tr w:rsidR="00A16167" w:rsidRPr="000F5DD3" w14:paraId="48B549BB" w14:textId="77777777" w:rsidTr="00A16167">
        <w:trPr>
          <w:trHeight w:val="360"/>
        </w:trPr>
        <w:tc>
          <w:tcPr>
            <w:tcW w:w="3726" w:type="dxa"/>
          </w:tcPr>
          <w:p w14:paraId="0D5054EE" w14:textId="77777777" w:rsidR="00A16167" w:rsidRPr="000F5DD3" w:rsidRDefault="00A16167">
            <w:pPr>
              <w:pStyle w:val="Heading1"/>
              <w:numPr>
                <w:ilvl w:val="0"/>
                <w:numId w:val="0"/>
              </w:numPr>
              <w:ind w:left="286" w:hanging="283"/>
              <w:rPr>
                <w:rFonts w:asciiTheme="majorBidi" w:hAnsiTheme="majorBidi" w:cstheme="majorBidi"/>
                <w:i/>
                <w:iCs/>
                <w:szCs w:val="30"/>
              </w:rPr>
            </w:pPr>
            <w:r w:rsidRPr="000F5DD3">
              <w:rPr>
                <w:rFonts w:asciiTheme="majorBidi" w:hAnsiTheme="majorBidi" w:cstheme="majorBidi"/>
                <w:szCs w:val="30"/>
              </w:rPr>
              <w:br w:type="page"/>
            </w:r>
            <w:r w:rsidRPr="000F5DD3">
              <w:rPr>
                <w:rFonts w:asciiTheme="majorBidi" w:hAnsiTheme="majorBidi" w:cstheme="majorBidi"/>
                <w:i/>
                <w:iCs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74" w:type="dxa"/>
            <w:gridSpan w:val="3"/>
          </w:tcPr>
          <w:p w14:paraId="5DD6DDAA" w14:textId="77777777" w:rsidR="00A16167" w:rsidRPr="000F5DD3" w:rsidRDefault="00A1616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02AD3C" w14:textId="77777777" w:rsidR="00A16167" w:rsidRPr="000F5DD3" w:rsidRDefault="00A16167">
            <w:pPr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52" w:type="dxa"/>
            <w:gridSpan w:val="3"/>
          </w:tcPr>
          <w:p w14:paraId="5CBC8E8B" w14:textId="77777777" w:rsidR="00A16167" w:rsidRPr="000F5DD3" w:rsidRDefault="00A16167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5B5C" w:rsidRPr="000F5DD3" w14:paraId="7EB247F4" w14:textId="77777777">
        <w:trPr>
          <w:trHeight w:val="360"/>
        </w:trPr>
        <w:tc>
          <w:tcPr>
            <w:tcW w:w="3726" w:type="dxa"/>
          </w:tcPr>
          <w:p w14:paraId="6DDA5F9A" w14:textId="77777777" w:rsidR="00FB5B5C" w:rsidRPr="000F5DD3" w:rsidRDefault="00FB5B5C" w:rsidP="00FB5B5C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shd w:val="clear" w:color="auto" w:fill="auto"/>
          </w:tcPr>
          <w:p w14:paraId="6D927A86" w14:textId="786D4337" w:rsidR="00FB5B5C" w:rsidRPr="000F5DD3" w:rsidRDefault="00FB5B5C" w:rsidP="00FB5B5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7734FF5" w14:textId="77777777" w:rsidR="00FB5B5C" w:rsidRPr="000F5DD3" w:rsidRDefault="00FB5B5C" w:rsidP="00FB5B5C">
            <w:pPr>
              <w:spacing w:line="380" w:lineRule="exac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DCF256D" w14:textId="4BD039F6" w:rsidR="00FB5B5C" w:rsidRPr="000F5DD3" w:rsidRDefault="00FB5B5C" w:rsidP="00FB5B5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EDB7BA5" w14:textId="77777777" w:rsidR="00FB5B5C" w:rsidRPr="000F5DD3" w:rsidRDefault="00FB5B5C" w:rsidP="00FB5B5C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52359DC" w14:textId="4D7DD742" w:rsidR="00FB5B5C" w:rsidRPr="000F5DD3" w:rsidRDefault="00FB5B5C" w:rsidP="00FB5B5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583B1C7F" w14:textId="77777777" w:rsidR="00FB5B5C" w:rsidRPr="000F5DD3" w:rsidRDefault="00FB5B5C" w:rsidP="00FB5B5C">
            <w:pPr>
              <w:spacing w:line="380" w:lineRule="exact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</w:tcPr>
          <w:p w14:paraId="6EC10A3A" w14:textId="79818D0E" w:rsidR="00FB5B5C" w:rsidRPr="000F5DD3" w:rsidRDefault="00FB5B5C" w:rsidP="00FB5B5C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16167" w:rsidRPr="000F5DD3" w14:paraId="19691D39" w14:textId="77777777" w:rsidTr="00A16167">
        <w:trPr>
          <w:trHeight w:val="360"/>
        </w:trPr>
        <w:tc>
          <w:tcPr>
            <w:tcW w:w="3726" w:type="dxa"/>
          </w:tcPr>
          <w:p w14:paraId="187F69A2" w14:textId="77777777" w:rsidR="00A16167" w:rsidRPr="000F5DD3" w:rsidRDefault="00A16167">
            <w:pPr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6" w:type="dxa"/>
            <w:gridSpan w:val="7"/>
          </w:tcPr>
          <w:p w14:paraId="6B04276B" w14:textId="77777777" w:rsidR="00A16167" w:rsidRPr="000F5DD3" w:rsidRDefault="00A16167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B5C" w:rsidRPr="000F5DD3" w14:paraId="017DB8DD" w14:textId="77777777" w:rsidTr="00A16167">
        <w:trPr>
          <w:trHeight w:val="360"/>
        </w:trPr>
        <w:tc>
          <w:tcPr>
            <w:tcW w:w="3726" w:type="dxa"/>
          </w:tcPr>
          <w:p w14:paraId="7092D62A" w14:textId="77777777" w:rsidR="00FB5B5C" w:rsidRPr="000F5DD3" w:rsidRDefault="00FB5B5C" w:rsidP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</w:tcPr>
          <w:p w14:paraId="4C2F0DE1" w14:textId="01AC8BF1" w:rsidR="00FB5B5C" w:rsidRPr="000F5DD3" w:rsidRDefault="009E2215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44,4</w:t>
            </w:r>
            <w:r w:rsidR="0074137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F607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44345E0F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093FD1" w14:textId="54687695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50,214</w:t>
            </w:r>
          </w:p>
        </w:tc>
        <w:tc>
          <w:tcPr>
            <w:tcW w:w="270" w:type="dxa"/>
          </w:tcPr>
          <w:p w14:paraId="05E1EAA7" w14:textId="77777777" w:rsidR="00FB5B5C" w:rsidRPr="000F5DD3" w:rsidRDefault="00FB5B5C" w:rsidP="00FB5B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</w:tcPr>
          <w:p w14:paraId="46F3C536" w14:textId="2A047DF1" w:rsidR="00FB5B5C" w:rsidRPr="002A1E49" w:rsidRDefault="00E6390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E49">
              <w:rPr>
                <w:rFonts w:asciiTheme="majorBidi" w:hAnsiTheme="majorBidi" w:cstheme="majorBidi"/>
                <w:sz w:val="30"/>
                <w:szCs w:val="30"/>
              </w:rPr>
              <w:t>44,3</w:t>
            </w:r>
            <w:r w:rsidR="0027568C" w:rsidRPr="002A1E49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264" w:type="dxa"/>
            <w:vAlign w:val="bottom"/>
          </w:tcPr>
          <w:p w14:paraId="10E17978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</w:tcPr>
          <w:p w14:paraId="34FDA3B2" w14:textId="23ACB052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49,870</w:t>
            </w:r>
          </w:p>
        </w:tc>
      </w:tr>
      <w:tr w:rsidR="00FB5B5C" w:rsidRPr="000F5DD3" w14:paraId="6F7EC6F8" w14:textId="77777777" w:rsidTr="00A16167">
        <w:trPr>
          <w:trHeight w:val="360"/>
        </w:trPr>
        <w:tc>
          <w:tcPr>
            <w:tcW w:w="3726" w:type="dxa"/>
          </w:tcPr>
          <w:p w14:paraId="4F29978D" w14:textId="77777777" w:rsidR="00FB5B5C" w:rsidRPr="000F5DD3" w:rsidRDefault="00FB5B5C" w:rsidP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A7EEF1" w14:textId="63AC2526" w:rsidR="00FB5B5C" w:rsidRPr="000F5DD3" w:rsidRDefault="009E2215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(8,216)</w:t>
            </w:r>
          </w:p>
        </w:tc>
        <w:tc>
          <w:tcPr>
            <w:tcW w:w="270" w:type="dxa"/>
            <w:vAlign w:val="bottom"/>
          </w:tcPr>
          <w:p w14:paraId="0A865604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9E8F59" w14:textId="22A6CE48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(5,363)</w:t>
            </w:r>
          </w:p>
        </w:tc>
        <w:tc>
          <w:tcPr>
            <w:tcW w:w="270" w:type="dxa"/>
          </w:tcPr>
          <w:p w14:paraId="03EE3682" w14:textId="77777777" w:rsidR="00FB5B5C" w:rsidRPr="000F5DD3" w:rsidRDefault="00FB5B5C" w:rsidP="00FB5B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64ADBF4A" w14:textId="6EAED900" w:rsidR="00FB5B5C" w:rsidRPr="002A1E49" w:rsidRDefault="00E6390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1E49">
              <w:rPr>
                <w:rFonts w:asciiTheme="majorBidi" w:hAnsiTheme="majorBidi" w:cstheme="majorBidi"/>
                <w:sz w:val="30"/>
                <w:szCs w:val="30"/>
              </w:rPr>
              <w:t>(8,216)</w:t>
            </w:r>
          </w:p>
        </w:tc>
        <w:tc>
          <w:tcPr>
            <w:tcW w:w="264" w:type="dxa"/>
            <w:vAlign w:val="bottom"/>
          </w:tcPr>
          <w:p w14:paraId="78905E3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557B1FC6" w14:textId="7D8C09D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(5,363)</w:t>
            </w:r>
          </w:p>
        </w:tc>
      </w:tr>
      <w:tr w:rsidR="00FB5B5C" w:rsidRPr="000F5DD3" w14:paraId="394CF232" w14:textId="77777777" w:rsidTr="00A16167">
        <w:trPr>
          <w:trHeight w:val="360"/>
        </w:trPr>
        <w:tc>
          <w:tcPr>
            <w:tcW w:w="3726" w:type="dxa"/>
          </w:tcPr>
          <w:p w14:paraId="6DA40257" w14:textId="77777777" w:rsidR="00FB5B5C" w:rsidRPr="000F5DD3" w:rsidRDefault="00FB5B5C" w:rsidP="00FB5B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47FAB353" w14:textId="0D9238C2" w:rsidR="00FB5B5C" w:rsidRPr="000F5DD3" w:rsidRDefault="009E2215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</w:t>
            </w:r>
            <w:r w:rsidR="004F60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vAlign w:val="bottom"/>
          </w:tcPr>
          <w:p w14:paraId="77BE4A6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A38FD53" w14:textId="7C7CFD31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44,851</w:t>
            </w:r>
          </w:p>
        </w:tc>
        <w:tc>
          <w:tcPr>
            <w:tcW w:w="270" w:type="dxa"/>
          </w:tcPr>
          <w:p w14:paraId="575B4413" w14:textId="77777777" w:rsidR="00FB5B5C" w:rsidRPr="000F5DD3" w:rsidRDefault="00FB5B5C" w:rsidP="00FB5B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F6E75" w14:textId="4924472C" w:rsidR="00FB5B5C" w:rsidRPr="002A1E49" w:rsidRDefault="00E6390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1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36,15</w:t>
            </w:r>
            <w:r w:rsidR="0027568C" w:rsidRPr="002A1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4" w:type="dxa"/>
            <w:vAlign w:val="bottom"/>
          </w:tcPr>
          <w:p w14:paraId="794D6B5F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D18CB" w14:textId="5C8AFB96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44,507</w:t>
            </w:r>
          </w:p>
        </w:tc>
      </w:tr>
    </w:tbl>
    <w:p w14:paraId="5DD198BA" w14:textId="77777777" w:rsidR="00B1400A" w:rsidRPr="00D05462" w:rsidRDefault="00B1400A" w:rsidP="00B30C4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1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9"/>
        <w:gridCol w:w="1164"/>
        <w:gridCol w:w="132"/>
        <w:gridCol w:w="113"/>
        <w:gridCol w:w="1145"/>
        <w:gridCol w:w="270"/>
        <w:gridCol w:w="1225"/>
      </w:tblGrid>
      <w:tr w:rsidR="006546AB" w:rsidRPr="000F5DD3" w14:paraId="7AC2E1C5" w14:textId="77777777" w:rsidTr="00B46433">
        <w:tc>
          <w:tcPr>
            <w:tcW w:w="3690" w:type="dxa"/>
          </w:tcPr>
          <w:p w14:paraId="76FFD9C4" w14:textId="77777777" w:rsidR="006546AB" w:rsidRPr="000F5DD3" w:rsidRDefault="006546AB" w:rsidP="0005737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50522784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546AB" w:rsidRPr="000F5DD3" w14:paraId="65592069" w14:textId="77777777" w:rsidTr="00B46433">
        <w:tc>
          <w:tcPr>
            <w:tcW w:w="3690" w:type="dxa"/>
          </w:tcPr>
          <w:p w14:paraId="215C3535" w14:textId="77777777" w:rsidR="006546AB" w:rsidRPr="000F5DD3" w:rsidRDefault="006546AB" w:rsidP="0005737D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0" w:type="dxa"/>
          </w:tcPr>
          <w:p w14:paraId="697208CB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56C84C14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5D1B9087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5"/>
            <w:tcBorders>
              <w:bottom w:val="single" w:sz="4" w:space="0" w:color="auto"/>
            </w:tcBorders>
          </w:tcPr>
          <w:p w14:paraId="05846F27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44A8D20E" w14:textId="77777777" w:rsidR="006546AB" w:rsidRPr="000F5DD3" w:rsidRDefault="006546AB" w:rsidP="0005737D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B8F4758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62B0AFCB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2F54DAC2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6546AB" w:rsidRPr="000F5DD3" w14:paraId="47840B0D" w14:textId="77777777" w:rsidTr="00B46433">
        <w:tc>
          <w:tcPr>
            <w:tcW w:w="3690" w:type="dxa"/>
          </w:tcPr>
          <w:p w14:paraId="273D577A" w14:textId="77777777" w:rsidR="006546AB" w:rsidRPr="000F5DD3" w:rsidRDefault="006546AB" w:rsidP="0005737D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51BC68" w14:textId="63C195BA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B5B5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9" w:type="dxa"/>
            <w:gridSpan w:val="2"/>
          </w:tcPr>
          <w:p w14:paraId="15B5E0DD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7D803428" w14:textId="77777777" w:rsidR="006546AB" w:rsidRPr="000F5DD3" w:rsidRDefault="006546AB" w:rsidP="0005737D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3A5DD360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3C82D2A2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8" w:type="dxa"/>
            <w:gridSpan w:val="2"/>
          </w:tcPr>
          <w:p w14:paraId="01D752A5" w14:textId="77777777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3C8A237D" w14:textId="77777777" w:rsidR="006546AB" w:rsidRPr="000F5DD3" w:rsidRDefault="006546AB" w:rsidP="0005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1A8037F3" w14:textId="77777777" w:rsidR="006546AB" w:rsidRPr="000F5DD3" w:rsidRDefault="006546AB" w:rsidP="0005737D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3EF1EF9" w14:textId="4F2A13C6" w:rsidR="006546AB" w:rsidRPr="000F5DD3" w:rsidRDefault="006546AB" w:rsidP="0005737D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FB5B5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6546AB" w:rsidRPr="000F5DD3" w14:paraId="0042FEE5" w14:textId="77777777" w:rsidTr="00B46433">
        <w:trPr>
          <w:trHeight w:val="245"/>
        </w:trPr>
        <w:tc>
          <w:tcPr>
            <w:tcW w:w="3690" w:type="dxa"/>
          </w:tcPr>
          <w:p w14:paraId="2FA8CE56" w14:textId="77777777" w:rsidR="006546AB" w:rsidRPr="000F5DD3" w:rsidRDefault="006546AB" w:rsidP="0005737D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7A008032" w14:textId="77777777" w:rsidR="006546AB" w:rsidRPr="000F5DD3" w:rsidRDefault="006546AB" w:rsidP="0005737D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546AB" w:rsidRPr="000F5DD3" w14:paraId="33B2D928" w14:textId="77777777" w:rsidTr="00B46433">
        <w:tc>
          <w:tcPr>
            <w:tcW w:w="3690" w:type="dxa"/>
          </w:tcPr>
          <w:p w14:paraId="25394D11" w14:textId="77777777" w:rsidR="006546AB" w:rsidRPr="000F5DD3" w:rsidRDefault="006546AB" w:rsidP="0005737D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24E4FA8" w14:textId="77777777" w:rsidR="006546AB" w:rsidRPr="000F5DD3" w:rsidRDefault="006546AB" w:rsidP="0005737D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2B706" w14:textId="77777777" w:rsidR="006546AB" w:rsidRPr="000F5DD3" w:rsidRDefault="006546AB" w:rsidP="0005737D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D443699" w14:textId="77777777" w:rsidR="006546AB" w:rsidRPr="000F5DD3" w:rsidRDefault="006546AB" w:rsidP="0005737D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CEF681E" w14:textId="77777777" w:rsidR="006546AB" w:rsidRPr="000F5DD3" w:rsidRDefault="006546AB" w:rsidP="0005737D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177A2D41" w14:textId="77777777" w:rsidR="006546AB" w:rsidRPr="000F5DD3" w:rsidRDefault="006546AB" w:rsidP="00057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6CEBC" w14:textId="77777777" w:rsidR="006546AB" w:rsidRPr="000F5DD3" w:rsidRDefault="006546AB" w:rsidP="0005737D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7CD5DE01" w14:textId="77777777" w:rsidR="006546AB" w:rsidRPr="000F5DD3" w:rsidRDefault="006546AB" w:rsidP="0005737D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B5B5C" w:rsidRPr="000F5DD3" w14:paraId="2CA1E574" w14:textId="77777777">
        <w:tc>
          <w:tcPr>
            <w:tcW w:w="3690" w:type="dxa"/>
            <w:vAlign w:val="center"/>
          </w:tcPr>
          <w:p w14:paraId="6F4192B1" w14:textId="77777777" w:rsidR="00FB5B5C" w:rsidRPr="000F5DD3" w:rsidRDefault="00FB5B5C" w:rsidP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41A59539" w14:textId="66C9FBA9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2,600</w:t>
            </w:r>
          </w:p>
        </w:tc>
        <w:tc>
          <w:tcPr>
            <w:tcW w:w="270" w:type="dxa"/>
          </w:tcPr>
          <w:p w14:paraId="085A8E8B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151B0E04" w14:textId="2C04F05D" w:rsidR="00FB5B5C" w:rsidRPr="000F5DD3" w:rsidRDefault="003377F9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</w:t>
            </w:r>
            <w:r w:rsidR="00DD250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14:paraId="49F566AD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670CFAA" w14:textId="05A79E98" w:rsidR="00FB5B5C" w:rsidRPr="00A74BC1" w:rsidRDefault="003377F9" w:rsidP="00F1202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0DB9E47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453C463" w14:textId="7A9D40BB" w:rsidR="00FB5B5C" w:rsidRPr="000F5DD3" w:rsidRDefault="00933A32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</w:t>
            </w:r>
            <w:r w:rsidR="00DD250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B5B5C" w:rsidRPr="000F5DD3" w14:paraId="1DF0DC9D" w14:textId="77777777">
        <w:tc>
          <w:tcPr>
            <w:tcW w:w="3690" w:type="dxa"/>
            <w:vAlign w:val="center"/>
          </w:tcPr>
          <w:p w14:paraId="59EC64A9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</w:tcPr>
          <w:p w14:paraId="5CDE9936" w14:textId="4055589C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9,394</w:t>
            </w:r>
          </w:p>
        </w:tc>
        <w:tc>
          <w:tcPr>
            <w:tcW w:w="270" w:type="dxa"/>
          </w:tcPr>
          <w:p w14:paraId="62A8831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5B9ADFE" w14:textId="4DDD3197" w:rsidR="00FB5B5C" w:rsidRPr="000F5DD3" w:rsidRDefault="00C53D79" w:rsidP="00AA05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(4,080)</w:t>
            </w:r>
          </w:p>
        </w:tc>
        <w:tc>
          <w:tcPr>
            <w:tcW w:w="245" w:type="dxa"/>
            <w:gridSpan w:val="2"/>
          </w:tcPr>
          <w:p w14:paraId="6F54E2A8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6882AC3" w14:textId="39C45ABA" w:rsidR="00FB5B5C" w:rsidRPr="00A74BC1" w:rsidRDefault="00C53D79" w:rsidP="00F1202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D4BB0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4AD7867" w14:textId="42E19213" w:rsidR="00FB5B5C" w:rsidRPr="000F5DD3" w:rsidRDefault="00AA05BF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5,314</w:t>
            </w:r>
          </w:p>
        </w:tc>
      </w:tr>
      <w:tr w:rsidR="00FB5B5C" w:rsidRPr="000F5DD3" w14:paraId="7495FC6D" w14:textId="77777777">
        <w:tc>
          <w:tcPr>
            <w:tcW w:w="3690" w:type="dxa"/>
          </w:tcPr>
          <w:p w14:paraId="3C4C3AAB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</w:tcPr>
          <w:p w14:paraId="53737E79" w14:textId="01BAC17A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10C7C552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AE99AB4" w14:textId="45FC0534" w:rsidR="00FB5B5C" w:rsidRPr="000F5DD3" w:rsidRDefault="00F1202B" w:rsidP="009B78F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4EE0C2E8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FA21E1E" w14:textId="7BAC23FC" w:rsidR="00FB5B5C" w:rsidRPr="00A74BC1" w:rsidRDefault="00F1202B" w:rsidP="00F1202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A2497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680A7777" w14:textId="52DF8E23" w:rsidR="00FB5B5C" w:rsidRPr="000F5DD3" w:rsidRDefault="00F1202B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FB5B5C" w:rsidRPr="000F5DD3" w14:paraId="58FCACDD" w14:textId="77777777">
        <w:tc>
          <w:tcPr>
            <w:tcW w:w="3690" w:type="dxa"/>
            <w:vAlign w:val="center"/>
          </w:tcPr>
          <w:p w14:paraId="3901C687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1429F64C" w14:textId="4A2ED763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37,130</w:t>
            </w:r>
          </w:p>
        </w:tc>
        <w:tc>
          <w:tcPr>
            <w:tcW w:w="270" w:type="dxa"/>
          </w:tcPr>
          <w:p w14:paraId="28DA7F80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15A2CB0" w14:textId="325345F9" w:rsidR="00FB5B5C" w:rsidRPr="000F5DD3" w:rsidRDefault="00C807DD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166CD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D250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14:paraId="5B7137F3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17C4137" w14:textId="366B6E2E" w:rsidR="00FB5B5C" w:rsidRPr="00A74BC1" w:rsidRDefault="00C807DD" w:rsidP="00F1202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DEAFF3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1810D65F" w14:textId="7B7B19DE" w:rsidR="00FB5B5C" w:rsidRPr="000F5DD3" w:rsidRDefault="003D29E7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</w:t>
            </w:r>
            <w:r w:rsidR="00DD250B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816B1D" w:rsidRPr="000F5DD3" w14:paraId="530DA1DC" w14:textId="77777777">
        <w:tc>
          <w:tcPr>
            <w:tcW w:w="3690" w:type="dxa"/>
            <w:vAlign w:val="center"/>
          </w:tcPr>
          <w:p w14:paraId="62F2F304" w14:textId="5B5C7245" w:rsidR="00816B1D" w:rsidRPr="000F5DD3" w:rsidRDefault="006D2C4B" w:rsidP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กำไรที่ยังไม่เกิดขึ้นจริง</w:t>
            </w:r>
            <w:r w:rsidR="00DE000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ในสินค้าคงเหลือ</w:t>
            </w:r>
          </w:p>
        </w:tc>
        <w:tc>
          <w:tcPr>
            <w:tcW w:w="1170" w:type="dxa"/>
          </w:tcPr>
          <w:p w14:paraId="1D61DE43" w14:textId="4EFDB8B9" w:rsidR="00816B1D" w:rsidRDefault="0077589A" w:rsidP="009B78F3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9862D7" w14:textId="77777777" w:rsidR="00816B1D" w:rsidRPr="000F5DD3" w:rsidRDefault="00816B1D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4714BC47" w14:textId="4049EE8E" w:rsidR="00816B1D" w:rsidRDefault="00551277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1375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14:paraId="0187D866" w14:textId="77777777" w:rsidR="00816B1D" w:rsidRPr="000F5DD3" w:rsidRDefault="00816B1D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385640C" w14:textId="10C2BB9F" w:rsidR="00816B1D" w:rsidRDefault="00551277" w:rsidP="00F1202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5BF388" w14:textId="77777777" w:rsidR="00816B1D" w:rsidRPr="000F5DD3" w:rsidRDefault="00816B1D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59A7F2C" w14:textId="31014279" w:rsidR="00816B1D" w:rsidRDefault="00551277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41375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5B5C" w:rsidRPr="000F5DD3" w14:paraId="569C1D41" w14:textId="77777777">
        <w:tc>
          <w:tcPr>
            <w:tcW w:w="3690" w:type="dxa"/>
            <w:vAlign w:val="bottom"/>
          </w:tcPr>
          <w:p w14:paraId="366588A8" w14:textId="77777777" w:rsidR="00FB5B5C" w:rsidRPr="000F5DD3" w:rsidRDefault="00FB5B5C" w:rsidP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1426B03F" w14:textId="70387122" w:rsidR="00FB5B5C" w:rsidRPr="000F5DD3" w:rsidRDefault="00FB5B5C" w:rsidP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การทำสัญญา</w:t>
            </w:r>
          </w:p>
        </w:tc>
        <w:tc>
          <w:tcPr>
            <w:tcW w:w="1170" w:type="dxa"/>
            <w:vAlign w:val="bottom"/>
          </w:tcPr>
          <w:p w14:paraId="2B442034" w14:textId="4C5A16A5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14:paraId="6F94310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029285B9" w14:textId="77777777" w:rsidR="00FB5B5C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298D9F" w14:textId="17316ADD" w:rsidR="00FB5B5C" w:rsidRPr="000F5DD3" w:rsidRDefault="00C8035D" w:rsidP="00C80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5" w:type="dxa"/>
            <w:gridSpan w:val="2"/>
            <w:vAlign w:val="bottom"/>
          </w:tcPr>
          <w:p w14:paraId="0C2AC988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08225CB" w14:textId="5A09ABE1" w:rsidR="00FB5B5C" w:rsidRPr="000F5DD3" w:rsidRDefault="00C8035D" w:rsidP="00F1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F0D03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60707DEF" w14:textId="4E0553F7" w:rsidR="00FB5B5C" w:rsidRPr="000F5DD3" w:rsidRDefault="00C8035D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FB5B5C" w:rsidRPr="000F5DD3" w14:paraId="0FEFC5FE" w14:textId="77777777" w:rsidTr="000C525A">
        <w:tc>
          <w:tcPr>
            <w:tcW w:w="3690" w:type="dxa"/>
            <w:shd w:val="clear" w:color="auto" w:fill="auto"/>
            <w:vAlign w:val="bottom"/>
          </w:tcPr>
          <w:p w14:paraId="3AD801D8" w14:textId="77777777" w:rsidR="00FB5B5C" w:rsidRPr="0002377F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ขาดทุน</w:t>
            </w:r>
            <w:r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  <w:p w14:paraId="2D337E4B" w14:textId="427E8A90" w:rsidR="00FB5B5C" w:rsidRPr="000F5DD3" w:rsidRDefault="00FB5B5C" w:rsidP="00FB5B5C">
            <w:pPr>
              <w:spacing w:line="240" w:lineRule="auto"/>
              <w:ind w:left="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</w:t>
            </w:r>
            <w:r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80D06C" w14:textId="6D0F3223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7C89C86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732C4EC2" w14:textId="77777777" w:rsidR="00FB5B5C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2979A0" w14:textId="45FDA84D" w:rsidR="00FB5B5C" w:rsidRDefault="00B776C4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5" w:type="dxa"/>
            <w:gridSpan w:val="2"/>
            <w:vAlign w:val="bottom"/>
          </w:tcPr>
          <w:p w14:paraId="702BCAC2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B0E7A4C" w14:textId="3A74841D" w:rsidR="00FB5B5C" w:rsidRPr="00A74BC1" w:rsidRDefault="0063658A" w:rsidP="00F12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5769F5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42CB6508" w14:textId="153D933D" w:rsidR="00FB5B5C" w:rsidRDefault="00C8035D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FB5B5C" w:rsidRPr="000F5DD3" w14:paraId="332E3B63" w14:textId="77777777" w:rsidTr="000C525A">
        <w:tc>
          <w:tcPr>
            <w:tcW w:w="3690" w:type="dxa"/>
            <w:vAlign w:val="bottom"/>
          </w:tcPr>
          <w:p w14:paraId="47C517E8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32EC01" w14:textId="5CCFBEB2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50,214</w:t>
            </w:r>
          </w:p>
        </w:tc>
        <w:tc>
          <w:tcPr>
            <w:tcW w:w="270" w:type="dxa"/>
          </w:tcPr>
          <w:p w14:paraId="0F94E292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4A66C" w14:textId="00ACA2D6" w:rsidR="00FB5B5C" w:rsidRPr="000F5DD3" w:rsidRDefault="009E7140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(5,7</w:t>
            </w:r>
            <w:r w:rsidR="007413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14:paraId="5C315D97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05A52" w14:textId="6229788E" w:rsidR="00FB5B5C" w:rsidRPr="007553F7" w:rsidRDefault="009E7140" w:rsidP="009E7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5EE47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76C3089C" w14:textId="616D2D4B" w:rsidR="00FB5B5C" w:rsidRPr="000F5DD3" w:rsidRDefault="00744A23" w:rsidP="00441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  <w:r w:rsidR="004417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7413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</w:tr>
      <w:tr w:rsidR="00FB5B5C" w:rsidRPr="000F5DD3" w14:paraId="5AF423FF" w14:textId="77777777" w:rsidTr="000C525A">
        <w:tc>
          <w:tcPr>
            <w:tcW w:w="3690" w:type="dxa"/>
          </w:tcPr>
          <w:p w14:paraId="20E1F5CC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9F5B91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895F4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2DED8809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0C88854F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6C6ED87A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3A3AC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365AF84B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B5B5C" w:rsidRPr="000F5DD3" w14:paraId="29DB922D" w14:textId="77777777" w:rsidTr="00B46433">
        <w:tc>
          <w:tcPr>
            <w:tcW w:w="3690" w:type="dxa"/>
          </w:tcPr>
          <w:p w14:paraId="02C7EFE9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4B4B78EA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6A767D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4505CD8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A06B697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E979CE3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6AAF19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CCC04A9" w14:textId="77777777" w:rsidR="00FB5B5C" w:rsidRPr="000F5DD3" w:rsidRDefault="00FB5B5C" w:rsidP="00FB5B5C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B5B5C" w:rsidRPr="000F5DD3" w14:paraId="1518236B" w14:textId="77777777">
        <w:tc>
          <w:tcPr>
            <w:tcW w:w="3690" w:type="dxa"/>
          </w:tcPr>
          <w:p w14:paraId="67838676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BCA4CF6" w14:textId="5BA18A68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(5,075)</w:t>
            </w:r>
          </w:p>
        </w:tc>
        <w:tc>
          <w:tcPr>
            <w:tcW w:w="270" w:type="dxa"/>
          </w:tcPr>
          <w:p w14:paraId="5AF74904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BB8FB83" w14:textId="52957AF6" w:rsidR="00FB5B5C" w:rsidRPr="000F5DD3" w:rsidRDefault="00DD6CA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245" w:type="dxa"/>
            <w:gridSpan w:val="2"/>
          </w:tcPr>
          <w:p w14:paraId="6295C15B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2627A810" w14:textId="4B9B11AC" w:rsidR="00FB5B5C" w:rsidRPr="000F5DD3" w:rsidRDefault="00DD6CAC" w:rsidP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6725C8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2215DCC" w14:textId="40A5EBDD" w:rsidR="00FB5B5C" w:rsidRPr="000F5DD3" w:rsidRDefault="00DD6CA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(5,775)</w:t>
            </w:r>
          </w:p>
        </w:tc>
      </w:tr>
      <w:tr w:rsidR="00FB5B5C" w:rsidRPr="000F5DD3" w14:paraId="2B289015" w14:textId="77777777" w:rsidTr="006B4E06">
        <w:tc>
          <w:tcPr>
            <w:tcW w:w="3690" w:type="dxa"/>
          </w:tcPr>
          <w:p w14:paraId="5A137E36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0" w:type="dxa"/>
          </w:tcPr>
          <w:p w14:paraId="38DDBC41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BCCE6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674071BD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E5845DD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B7CFFD6" w14:textId="73A7042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F725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F820C8F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B5C" w:rsidRPr="000F5DD3" w14:paraId="5B195B86" w14:textId="77777777">
        <w:tc>
          <w:tcPr>
            <w:tcW w:w="3690" w:type="dxa"/>
          </w:tcPr>
          <w:p w14:paraId="4E2C5011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5087F3C" w14:textId="59C6BA1E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4776D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(288)</w:t>
            </w:r>
          </w:p>
        </w:tc>
        <w:tc>
          <w:tcPr>
            <w:tcW w:w="270" w:type="dxa"/>
          </w:tcPr>
          <w:p w14:paraId="0205D939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56B0A91" w14:textId="21ECABEA" w:rsidR="00FB5B5C" w:rsidRPr="000F5DD3" w:rsidRDefault="00312E50" w:rsidP="00312E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(2,15</w:t>
            </w:r>
            <w:r w:rsidR="003525C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14:paraId="6681329E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057FD55B" w14:textId="69440186" w:rsidR="00FB5B5C" w:rsidRPr="000F5DD3" w:rsidRDefault="00312E50" w:rsidP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428C480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7B071E11" w14:textId="6B0E030E" w:rsidR="00FB5B5C" w:rsidRPr="000F5DD3" w:rsidRDefault="00312E50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D4CE4">
              <w:rPr>
                <w:rFonts w:asciiTheme="majorBidi" w:hAnsiTheme="majorBidi" w:cstheme="majorBidi"/>
                <w:sz w:val="30"/>
                <w:szCs w:val="30"/>
              </w:rPr>
              <w:t>2,441)</w:t>
            </w:r>
          </w:p>
        </w:tc>
      </w:tr>
      <w:tr w:rsidR="00FB5B5C" w:rsidRPr="000F5DD3" w14:paraId="3CA9C24C" w14:textId="77777777">
        <w:tc>
          <w:tcPr>
            <w:tcW w:w="3690" w:type="dxa"/>
            <w:vAlign w:val="bottom"/>
          </w:tcPr>
          <w:p w14:paraId="76D90C80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18F1F" w14:textId="25B9AB9E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(5,363)</w:t>
            </w:r>
          </w:p>
        </w:tc>
        <w:tc>
          <w:tcPr>
            <w:tcW w:w="270" w:type="dxa"/>
            <w:shd w:val="clear" w:color="auto" w:fill="auto"/>
          </w:tcPr>
          <w:p w14:paraId="3F9C859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D7F91" w14:textId="2707A7E3" w:rsidR="00FB5B5C" w:rsidRPr="000F5DD3" w:rsidRDefault="00FD4CE4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(2,85</w:t>
            </w:r>
            <w:r w:rsidR="00E639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6AD3C0BB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5A4DE" w14:textId="572F6CC6" w:rsidR="00FB5B5C" w:rsidRPr="007553F7" w:rsidRDefault="006F5811" w:rsidP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E2B7E1" w14:textId="77777777" w:rsidR="00FB5B5C" w:rsidRPr="007553F7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52DC5" w14:textId="36E5234C" w:rsidR="00FB5B5C" w:rsidRPr="007553F7" w:rsidRDefault="006F5811" w:rsidP="00FB5B5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F71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8,216)</w:t>
            </w:r>
          </w:p>
        </w:tc>
      </w:tr>
      <w:tr w:rsidR="00FB5B5C" w:rsidRPr="000F5DD3" w14:paraId="72488E35" w14:textId="77777777" w:rsidTr="00B46433">
        <w:tc>
          <w:tcPr>
            <w:tcW w:w="3690" w:type="dxa"/>
            <w:vAlign w:val="bottom"/>
          </w:tcPr>
          <w:p w14:paraId="578FAE62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21B819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07066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5C04C04F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D528CF0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2F59ECB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98FC9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C6DFB26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B5C" w:rsidRPr="000F5DD3" w14:paraId="23357640" w14:textId="77777777" w:rsidTr="00B46433">
        <w:tc>
          <w:tcPr>
            <w:tcW w:w="3690" w:type="dxa"/>
            <w:vAlign w:val="bottom"/>
          </w:tcPr>
          <w:p w14:paraId="64848A4D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BAA056" w14:textId="2A378629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44,851</w:t>
            </w:r>
          </w:p>
        </w:tc>
        <w:tc>
          <w:tcPr>
            <w:tcW w:w="270" w:type="dxa"/>
          </w:tcPr>
          <w:p w14:paraId="51A5E074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</w:tcPr>
          <w:p w14:paraId="63A09A7B" w14:textId="60784F76" w:rsidR="00FB5B5C" w:rsidRPr="000F5DD3" w:rsidRDefault="00414C5A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</w:t>
            </w:r>
            <w:r w:rsidR="007413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  <w:r w:rsidR="00AE04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5" w:type="dxa"/>
            <w:gridSpan w:val="2"/>
          </w:tcPr>
          <w:p w14:paraId="23534072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4BDC0E22" w14:textId="0EDFAADF" w:rsidR="00FB5B5C" w:rsidRPr="000F5DD3" w:rsidRDefault="00414C5A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171B72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1584D03D" w14:textId="19752242" w:rsidR="00FB5B5C" w:rsidRPr="000F5DD3" w:rsidRDefault="00FA5DAB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</w:t>
            </w:r>
            <w:r w:rsidR="007413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</w:tr>
    </w:tbl>
    <w:p w14:paraId="63C6EE67" w14:textId="685BA224" w:rsidR="00423BEF" w:rsidRDefault="00423BEF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E682BD7" w14:textId="1D66905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2BC9DD9" w14:textId="1900367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8357820" w14:textId="764E43C1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38A450A" w14:textId="5A876946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7DE77B3" w14:textId="4CA2DCA0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EF6D4B9" w14:textId="7E4B7493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FC43486" w14:textId="151FBBB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D72314D" w14:textId="20DA498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14402A1" w14:textId="5925CFF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AA87C78" w14:textId="4CBBC87B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B06FC0F" w14:textId="3600C270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630073F" w14:textId="0B92DD7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C4624ED" w14:textId="4A0348A7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B06FD1D" w14:textId="5629488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8D155B8" w14:textId="61D2170F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3CB8286" w14:textId="415B33F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E61433" w14:textId="2FA1D793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ED7DD38" w14:textId="6A4E9DB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0620D1" w14:textId="3725E4D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3C9E48D" w14:textId="3351CF23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4844A5A" w14:textId="42255A54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E07171E" w14:textId="610EA221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96EA9BA" w14:textId="757200F6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19BC6A5" w14:textId="4020635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5909BD6" w14:textId="07B72B4D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04D230" w14:textId="69002B2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684DF25" w14:textId="72717611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5CB4C09" w14:textId="6330B16F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E13EA0E" w14:textId="3D070928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1F716DA" w14:textId="0F348270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C7CC2F9" w14:textId="0950C4D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A9B513A" w14:textId="33880CF7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056632FB" w14:textId="3CBE7318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1522420" w14:textId="7740D99B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DE9046D" w14:textId="3F5B797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35019C8" w14:textId="22F9ED0B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9077B3C" w14:textId="5F0FAE7F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7A62815" w14:textId="7CC04C1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334EBD" w14:textId="6360A0C5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D048601" w14:textId="01957F14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F38C3E8" w14:textId="1FC08A7A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88D3E8A" w14:textId="1DA51445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1075044" w14:textId="709F1931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2965A7F" w14:textId="7D1A90FA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F38B4A9" w14:textId="3D77C2B0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674A731" w14:textId="77777777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999E0BB" w14:textId="2F4F3EF3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E2EC207" w14:textId="343EC0B1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673217D" w14:textId="69D8946B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4C2CF2C" w14:textId="30929FF4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40F2CBC" w14:textId="5533DAA6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157EE8B" w14:textId="77777777" w:rsidR="00FB5B5C" w:rsidRDefault="00FB5B5C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076B83C" w14:textId="4586C84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EBE8756" w14:textId="4E5AE0E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F72147F" w14:textId="2689102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33E3F20" w14:textId="360891FB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1D51EA2" w14:textId="6804D529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080D068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417BF78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A37993F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67B5B0B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FD0ED68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5334445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B8A0879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FEB0447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E6A91DE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F192297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A6559C2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91EAA16" w14:textId="77777777" w:rsidR="003D7DB8" w:rsidRDefault="003D7DB8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C727B76" w14:textId="6EF7281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ACB0754" w14:textId="79E4E1E0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CBA4FB3" w14:textId="729073A5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AB1772E" w14:textId="7535EB76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30970036" w14:textId="2BEFD24A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A631CFA" w14:textId="375B7039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9ED0689" w14:textId="252088B8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C29B13D" w14:textId="16816C6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E291710" w14:textId="0966CAFC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785D6ED" w14:textId="74931078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8EBCBA5" w14:textId="18F0631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9173822" w14:textId="6AD16011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D5F65B5" w14:textId="4FCDC29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AE3195" w14:textId="6CB0F319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B6AFB58" w14:textId="32394326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9D1DD06" w14:textId="63190F50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536D4BA0" w14:textId="22FB119E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F9FC0FB" w14:textId="2EBB4C3B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2682E66" w14:textId="51C8FD62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6AD7BE2" w14:textId="68765A6D" w:rsidR="00A16167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F77F2D3" w14:textId="77777777" w:rsidR="00A16167" w:rsidRPr="000F5DD3" w:rsidRDefault="00A16167" w:rsidP="003F03B6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9"/>
        <w:gridCol w:w="1164"/>
        <w:gridCol w:w="132"/>
        <w:gridCol w:w="113"/>
        <w:gridCol w:w="1145"/>
        <w:gridCol w:w="270"/>
        <w:gridCol w:w="1225"/>
      </w:tblGrid>
      <w:tr w:rsidR="00FB5B5C" w:rsidRPr="000F5DD3" w14:paraId="156AC6D0" w14:textId="77777777">
        <w:tc>
          <w:tcPr>
            <w:tcW w:w="3690" w:type="dxa"/>
          </w:tcPr>
          <w:p w14:paraId="656714F9" w14:textId="77777777" w:rsidR="00FB5B5C" w:rsidRPr="000F5DD3" w:rsidRDefault="00FB5B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3E9C836D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5B5C" w:rsidRPr="000F5DD3" w14:paraId="264BBBCE" w14:textId="77777777">
        <w:tc>
          <w:tcPr>
            <w:tcW w:w="3690" w:type="dxa"/>
          </w:tcPr>
          <w:p w14:paraId="3C59E7B7" w14:textId="77777777" w:rsidR="00FB5B5C" w:rsidRPr="000F5DD3" w:rsidRDefault="00FB5B5C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0" w:type="dxa"/>
          </w:tcPr>
          <w:p w14:paraId="601B1C43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B182CCE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97B94FB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3" w:type="dxa"/>
            <w:gridSpan w:val="5"/>
            <w:tcBorders>
              <w:bottom w:val="single" w:sz="4" w:space="0" w:color="auto"/>
            </w:tcBorders>
          </w:tcPr>
          <w:p w14:paraId="550F3939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441329F5" w14:textId="77777777" w:rsidR="00FB5B5C" w:rsidRPr="000F5DD3" w:rsidRDefault="00FB5B5C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2E3D6536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</w:tcPr>
          <w:p w14:paraId="04608DDB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72EB7BF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B5B5C" w:rsidRPr="000F5DD3" w14:paraId="7BFD0AC0" w14:textId="77777777">
        <w:tc>
          <w:tcPr>
            <w:tcW w:w="3690" w:type="dxa"/>
          </w:tcPr>
          <w:p w14:paraId="4270A820" w14:textId="77777777" w:rsidR="00FB5B5C" w:rsidRPr="000F5DD3" w:rsidRDefault="00FB5B5C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EA8BE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9" w:type="dxa"/>
            <w:gridSpan w:val="2"/>
          </w:tcPr>
          <w:p w14:paraId="3CCC680D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08C08B46" w14:textId="77777777" w:rsidR="00FB5B5C" w:rsidRPr="000F5DD3" w:rsidRDefault="00FB5B5C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</w:tcPr>
          <w:p w14:paraId="5DABBA05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200C377F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58" w:type="dxa"/>
            <w:gridSpan w:val="2"/>
          </w:tcPr>
          <w:p w14:paraId="0FB9C946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56B368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5D16D5EB" w14:textId="77777777" w:rsidR="00FB5B5C" w:rsidRPr="000F5DD3" w:rsidRDefault="00FB5B5C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0197728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B5B5C" w:rsidRPr="000F5DD3" w14:paraId="6948AD02" w14:textId="77777777">
        <w:trPr>
          <w:trHeight w:val="245"/>
        </w:trPr>
        <w:tc>
          <w:tcPr>
            <w:tcW w:w="3690" w:type="dxa"/>
          </w:tcPr>
          <w:p w14:paraId="3592640F" w14:textId="77777777" w:rsidR="00FB5B5C" w:rsidRPr="000F5DD3" w:rsidRDefault="00FB5B5C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98" w:type="dxa"/>
            <w:gridSpan w:val="9"/>
          </w:tcPr>
          <w:p w14:paraId="4C15541D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5B5C" w:rsidRPr="000F5DD3" w14:paraId="3EB58A20" w14:textId="77777777">
        <w:tc>
          <w:tcPr>
            <w:tcW w:w="3690" w:type="dxa"/>
          </w:tcPr>
          <w:p w14:paraId="242202B7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7CEE9EA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0A221" w14:textId="77777777" w:rsidR="00FB5B5C" w:rsidRPr="000F5DD3" w:rsidRDefault="00FB5B5C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1588A9F4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36ECA093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ED9045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8753E4" w14:textId="77777777" w:rsidR="00FB5B5C" w:rsidRPr="000F5DD3" w:rsidRDefault="00FB5B5C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0AA4213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B5B5C" w:rsidRPr="000F5DD3" w14:paraId="3D69398D" w14:textId="77777777">
        <w:tc>
          <w:tcPr>
            <w:tcW w:w="3690" w:type="dxa"/>
            <w:vAlign w:val="center"/>
          </w:tcPr>
          <w:p w14:paraId="5580C271" w14:textId="77777777" w:rsidR="00FB5B5C" w:rsidRPr="000F5DD3" w:rsidRDefault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47B05A9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  <w:tc>
          <w:tcPr>
            <w:tcW w:w="270" w:type="dxa"/>
          </w:tcPr>
          <w:p w14:paraId="538F4DA2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BA21B57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45" w:type="dxa"/>
            <w:gridSpan w:val="2"/>
          </w:tcPr>
          <w:p w14:paraId="54FFAA2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F2E7F70" w14:textId="77777777" w:rsidR="00FB5B5C" w:rsidRPr="00A74BC1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5DBE884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0740178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2,600</w:t>
            </w:r>
          </w:p>
        </w:tc>
      </w:tr>
      <w:tr w:rsidR="00FB5B5C" w:rsidRPr="000F5DD3" w14:paraId="7302A159" w14:textId="77777777">
        <w:tc>
          <w:tcPr>
            <w:tcW w:w="3690" w:type="dxa"/>
            <w:vAlign w:val="center"/>
          </w:tcPr>
          <w:p w14:paraId="08D1B1B7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0" w:type="dxa"/>
          </w:tcPr>
          <w:p w14:paraId="6F9B64A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9,394</w:t>
            </w:r>
          </w:p>
        </w:tc>
        <w:tc>
          <w:tcPr>
            <w:tcW w:w="270" w:type="dxa"/>
          </w:tcPr>
          <w:p w14:paraId="3770B308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9911072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4D30DDC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66B7DDCC" w14:textId="77777777" w:rsidR="00FB5B5C" w:rsidRPr="00A74BC1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6C4CD27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6FF162E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9,394</w:t>
            </w:r>
          </w:p>
        </w:tc>
      </w:tr>
      <w:tr w:rsidR="00FB5B5C" w:rsidRPr="000F5DD3" w14:paraId="51A1999D" w14:textId="77777777">
        <w:tc>
          <w:tcPr>
            <w:tcW w:w="3690" w:type="dxa"/>
          </w:tcPr>
          <w:p w14:paraId="46F4CDD7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0" w:type="dxa"/>
          </w:tcPr>
          <w:p w14:paraId="38898A5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0" w:type="dxa"/>
          </w:tcPr>
          <w:p w14:paraId="0F8D38A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7C1FFC2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287D80B5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71BF6150" w14:textId="77777777" w:rsidR="00FB5B5C" w:rsidRPr="00A74BC1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0537C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13A38C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FB5B5C" w:rsidRPr="000F5DD3" w14:paraId="415D6C33" w14:textId="77777777">
        <w:tc>
          <w:tcPr>
            <w:tcW w:w="3690" w:type="dxa"/>
            <w:vAlign w:val="center"/>
          </w:tcPr>
          <w:p w14:paraId="3F8EFC05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</w:tcPr>
          <w:p w14:paraId="6B67197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37,104</w:t>
            </w:r>
          </w:p>
        </w:tc>
        <w:tc>
          <w:tcPr>
            <w:tcW w:w="270" w:type="dxa"/>
          </w:tcPr>
          <w:p w14:paraId="6D47E4C8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A20B9AC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45" w:type="dxa"/>
            <w:gridSpan w:val="2"/>
          </w:tcPr>
          <w:p w14:paraId="548006C6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E90CD8B" w14:textId="77777777" w:rsidR="00FB5B5C" w:rsidRPr="00A74BC1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2A31C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1C36DF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37,130</w:t>
            </w:r>
          </w:p>
        </w:tc>
      </w:tr>
      <w:tr w:rsidR="00FB5B5C" w:rsidRPr="000F5DD3" w14:paraId="6075BF68" w14:textId="77777777">
        <w:tc>
          <w:tcPr>
            <w:tcW w:w="3690" w:type="dxa"/>
            <w:vAlign w:val="bottom"/>
          </w:tcPr>
          <w:p w14:paraId="380CBC78" w14:textId="77777777" w:rsidR="00FB5B5C" w:rsidRPr="000F5DD3" w:rsidRDefault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5BA70D33" w14:textId="77777777" w:rsidR="00FB5B5C" w:rsidRPr="000F5DD3" w:rsidRDefault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การทำสัญญา</w:t>
            </w:r>
          </w:p>
        </w:tc>
        <w:tc>
          <w:tcPr>
            <w:tcW w:w="1170" w:type="dxa"/>
            <w:vAlign w:val="bottom"/>
          </w:tcPr>
          <w:p w14:paraId="32B253EA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vAlign w:val="bottom"/>
          </w:tcPr>
          <w:p w14:paraId="7E4A118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7A900405" w14:textId="77777777" w:rsidR="00FB5B5C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F71DD8" w14:textId="77777777" w:rsidR="00FB5B5C" w:rsidRPr="000F5DD3" w:rsidRDefault="00FB5B5C" w:rsidP="005F6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  <w:vAlign w:val="bottom"/>
          </w:tcPr>
          <w:p w14:paraId="00409BD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9A7860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ACDEC9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08F9567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FB5B5C" w:rsidRPr="000F5DD3" w14:paraId="0521C640" w14:textId="77777777">
        <w:tc>
          <w:tcPr>
            <w:tcW w:w="3690" w:type="dxa"/>
            <w:shd w:val="clear" w:color="auto" w:fill="auto"/>
            <w:vAlign w:val="bottom"/>
          </w:tcPr>
          <w:p w14:paraId="203CE5E1" w14:textId="77777777" w:rsidR="00FB5B5C" w:rsidRPr="0002377F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ขาดทุน</w:t>
            </w:r>
            <w:r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  <w:p w14:paraId="5B4BAE32" w14:textId="77777777" w:rsidR="00FB5B5C" w:rsidRPr="000F5DD3" w:rsidRDefault="00FB5B5C">
            <w:pPr>
              <w:spacing w:line="240" w:lineRule="auto"/>
              <w:ind w:left="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</w:t>
            </w:r>
            <w:r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  <w:vAlign w:val="bottom"/>
          </w:tcPr>
          <w:p w14:paraId="01669C9E" w14:textId="77777777" w:rsidR="00FB5B5C" w:rsidRPr="000F5DD3" w:rsidRDefault="00FB5B5C" w:rsidP="000F58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89314D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1D927158" w14:textId="77777777" w:rsidR="00FB5B5C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612ECA0" w14:textId="77777777" w:rsidR="00FB5B5C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5" w:type="dxa"/>
            <w:gridSpan w:val="2"/>
            <w:vAlign w:val="bottom"/>
          </w:tcPr>
          <w:p w14:paraId="6F0C7DAE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D3E67F5" w14:textId="77777777" w:rsidR="00FB5B5C" w:rsidRPr="00A74BC1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E2703A2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69C351B0" w14:textId="77777777" w:rsidR="00FB5B5C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B5B5C" w:rsidRPr="000F5DD3" w14:paraId="58173DF2" w14:textId="77777777" w:rsidTr="000C525A">
        <w:tc>
          <w:tcPr>
            <w:tcW w:w="3690" w:type="dxa"/>
            <w:vAlign w:val="bottom"/>
          </w:tcPr>
          <w:p w14:paraId="7BBF3BA5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2602432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6D598AB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F2BBF17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(365)</w:t>
            </w:r>
          </w:p>
        </w:tc>
        <w:tc>
          <w:tcPr>
            <w:tcW w:w="245" w:type="dxa"/>
            <w:gridSpan w:val="2"/>
          </w:tcPr>
          <w:p w14:paraId="6C4E8DC6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CA1DC85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9589E6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6BD7FD24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B5C" w:rsidRPr="000F5DD3" w14:paraId="358F6432" w14:textId="77777777" w:rsidTr="000C525A">
        <w:tc>
          <w:tcPr>
            <w:tcW w:w="3690" w:type="dxa"/>
            <w:vAlign w:val="bottom"/>
          </w:tcPr>
          <w:p w14:paraId="0EB04E19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B0DF1D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50,189</w:t>
            </w:r>
          </w:p>
        </w:tc>
        <w:tc>
          <w:tcPr>
            <w:tcW w:w="270" w:type="dxa"/>
          </w:tcPr>
          <w:p w14:paraId="486C20B2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F193D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45" w:type="dxa"/>
            <w:gridSpan w:val="2"/>
          </w:tcPr>
          <w:p w14:paraId="64E82B6D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6CE96" w14:textId="77777777" w:rsidR="00FB5B5C" w:rsidRPr="007553F7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3F7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00C0301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68022697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50,214</w:t>
            </w:r>
          </w:p>
        </w:tc>
      </w:tr>
      <w:tr w:rsidR="00FB5B5C" w:rsidRPr="000F5DD3" w14:paraId="2703FD36" w14:textId="77777777" w:rsidTr="000C525A">
        <w:tc>
          <w:tcPr>
            <w:tcW w:w="3690" w:type="dxa"/>
          </w:tcPr>
          <w:p w14:paraId="5903A256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77A4B7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6FAC4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18FEF577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081B9BEB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639370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FD06A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1FEB7569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B5B5C" w:rsidRPr="000F5DD3" w14:paraId="4F3C6A2E" w14:textId="77777777">
        <w:tc>
          <w:tcPr>
            <w:tcW w:w="3690" w:type="dxa"/>
          </w:tcPr>
          <w:p w14:paraId="5F15BFB5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0685A58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98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EC8C6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5490F80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4EE4647C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EFD1B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4D7688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5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FC90E75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930"/>
              </w:tabs>
              <w:spacing w:line="240" w:lineRule="auto"/>
              <w:ind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B5B5C" w:rsidRPr="000F5DD3" w14:paraId="4B3750D1" w14:textId="77777777">
        <w:tc>
          <w:tcPr>
            <w:tcW w:w="3690" w:type="dxa"/>
          </w:tcPr>
          <w:p w14:paraId="5BC25215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48D3D4A2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(5,073)</w:t>
            </w:r>
          </w:p>
        </w:tc>
        <w:tc>
          <w:tcPr>
            <w:tcW w:w="270" w:type="dxa"/>
          </w:tcPr>
          <w:p w14:paraId="01911F0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375EF5CD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45" w:type="dxa"/>
            <w:gridSpan w:val="2"/>
          </w:tcPr>
          <w:p w14:paraId="51089928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51E8771C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2E565F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2B4554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(5,075)</w:t>
            </w:r>
          </w:p>
        </w:tc>
      </w:tr>
      <w:tr w:rsidR="00FB5B5C" w:rsidRPr="000F5DD3" w14:paraId="16837DD4" w14:textId="77777777">
        <w:tc>
          <w:tcPr>
            <w:tcW w:w="3690" w:type="dxa"/>
          </w:tcPr>
          <w:p w14:paraId="2424303A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0" w:type="dxa"/>
          </w:tcPr>
          <w:p w14:paraId="1B5AF3C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77A9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0374734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73B366E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47EF9DE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44869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</w:tcPr>
          <w:p w14:paraId="1DEC8A54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B5C" w:rsidRPr="000F5DD3" w14:paraId="41CBD037" w14:textId="77777777">
        <w:tc>
          <w:tcPr>
            <w:tcW w:w="3690" w:type="dxa"/>
          </w:tcPr>
          <w:p w14:paraId="4D7EE22A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7B74F4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70" w:type="dxa"/>
          </w:tcPr>
          <w:p w14:paraId="6E6957D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</w:tcPr>
          <w:p w14:paraId="5A5AE4E2" w14:textId="77777777" w:rsidR="00FB5B5C" w:rsidRPr="000F5DD3" w:rsidRDefault="00FB5B5C" w:rsidP="005F6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  <w:gridSpan w:val="2"/>
          </w:tcPr>
          <w:p w14:paraId="6C0BAAF5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16AA78AF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498D5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70C7F34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</w:tr>
      <w:tr w:rsidR="00FB5B5C" w:rsidRPr="000F5DD3" w14:paraId="0FF5F6CA" w14:textId="77777777">
        <w:tc>
          <w:tcPr>
            <w:tcW w:w="3690" w:type="dxa"/>
            <w:vAlign w:val="center"/>
          </w:tcPr>
          <w:p w14:paraId="42FFB276" w14:textId="77777777" w:rsidR="00FB5B5C" w:rsidRPr="000F5DD3" w:rsidRDefault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ขาดทุนที่ยังไม่เกิดขึ้นจริงในสินค้าคงเหลือ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6E2298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270" w:type="dxa"/>
          </w:tcPr>
          <w:p w14:paraId="2A32173C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5EB20F7E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45" w:type="dxa"/>
            <w:gridSpan w:val="2"/>
          </w:tcPr>
          <w:p w14:paraId="7009458A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2EBDA722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C1A1B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6B64AAB6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74B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5B5C" w:rsidRPr="000F5DD3" w14:paraId="4B391235" w14:textId="77777777">
        <w:tc>
          <w:tcPr>
            <w:tcW w:w="3690" w:type="dxa"/>
            <w:vAlign w:val="bottom"/>
          </w:tcPr>
          <w:p w14:paraId="6A0961CC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9B4B7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(5,441)</w:t>
            </w:r>
          </w:p>
        </w:tc>
        <w:tc>
          <w:tcPr>
            <w:tcW w:w="270" w:type="dxa"/>
            <w:shd w:val="clear" w:color="auto" w:fill="auto"/>
          </w:tcPr>
          <w:p w14:paraId="7A968FA4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18B7F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25219055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AD6D6" w14:textId="77777777" w:rsidR="00FB5B5C" w:rsidRPr="007553F7" w:rsidRDefault="00FB5B5C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553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008DEF" w14:textId="77777777" w:rsidR="00FB5B5C" w:rsidRPr="007553F7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1DA85" w14:textId="77777777" w:rsidR="00FB5B5C" w:rsidRPr="007553F7" w:rsidRDefault="00FB5B5C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(5,363)</w:t>
            </w:r>
          </w:p>
        </w:tc>
      </w:tr>
      <w:tr w:rsidR="00FB5B5C" w:rsidRPr="000F5DD3" w14:paraId="79CE7EAE" w14:textId="77777777">
        <w:tc>
          <w:tcPr>
            <w:tcW w:w="3690" w:type="dxa"/>
            <w:vAlign w:val="bottom"/>
          </w:tcPr>
          <w:p w14:paraId="677C58B0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63452F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1EF7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5F2CAECD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03AD10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7B70E7B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76DF0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2C55FCC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B5C" w:rsidRPr="000F5DD3" w14:paraId="3646F9D6" w14:textId="77777777">
        <w:tc>
          <w:tcPr>
            <w:tcW w:w="3690" w:type="dxa"/>
            <w:vAlign w:val="bottom"/>
          </w:tcPr>
          <w:p w14:paraId="01DEE21C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94FA4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270" w:type="dxa"/>
          </w:tcPr>
          <w:p w14:paraId="14515E4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gridSpan w:val="2"/>
            <w:tcBorders>
              <w:bottom w:val="double" w:sz="4" w:space="0" w:color="auto"/>
            </w:tcBorders>
          </w:tcPr>
          <w:p w14:paraId="109B2317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45" w:type="dxa"/>
            <w:gridSpan w:val="2"/>
          </w:tcPr>
          <w:p w14:paraId="2A9DD38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double" w:sz="4" w:space="0" w:color="auto"/>
            </w:tcBorders>
            <w:vAlign w:val="bottom"/>
          </w:tcPr>
          <w:p w14:paraId="03C93917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53F7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599FE6A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18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double" w:sz="4" w:space="0" w:color="auto"/>
            </w:tcBorders>
          </w:tcPr>
          <w:p w14:paraId="66611A9E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44,851</w:t>
            </w:r>
          </w:p>
        </w:tc>
      </w:tr>
    </w:tbl>
    <w:p w14:paraId="0E68BB10" w14:textId="77777777" w:rsidR="0005737D" w:rsidRPr="000F5DD3" w:rsidRDefault="0005737D">
      <w:pPr>
        <w:rPr>
          <w:rFonts w:asciiTheme="majorBidi" w:hAnsiTheme="majorBidi" w:cstheme="majorBidi"/>
        </w:rPr>
      </w:pPr>
    </w:p>
    <w:p w14:paraId="52BC65C3" w14:textId="77777777" w:rsidR="0005737D" w:rsidRPr="000F5DD3" w:rsidRDefault="0005737D">
      <w:pPr>
        <w:rPr>
          <w:rFonts w:asciiTheme="majorBidi" w:hAnsiTheme="majorBidi" w:cstheme="majorBidi"/>
        </w:rPr>
      </w:pPr>
    </w:p>
    <w:p w14:paraId="2312D3CB" w14:textId="77777777" w:rsidR="0005737D" w:rsidRPr="000F5DD3" w:rsidRDefault="0005737D">
      <w:pPr>
        <w:rPr>
          <w:rFonts w:asciiTheme="majorBidi" w:hAnsiTheme="majorBidi" w:cstheme="majorBidi"/>
        </w:rPr>
      </w:pPr>
    </w:p>
    <w:p w14:paraId="40DC1CDB" w14:textId="77777777" w:rsidR="0005737D" w:rsidRPr="000F5DD3" w:rsidRDefault="0005737D">
      <w:pPr>
        <w:rPr>
          <w:rFonts w:asciiTheme="majorBidi" w:hAnsiTheme="majorBidi" w:cstheme="majorBidi"/>
        </w:rPr>
      </w:pPr>
    </w:p>
    <w:p w14:paraId="1495EA17" w14:textId="77777777" w:rsidR="0005737D" w:rsidRPr="000F5DD3" w:rsidRDefault="0005737D">
      <w:pPr>
        <w:rPr>
          <w:rFonts w:asciiTheme="majorBidi" w:hAnsiTheme="majorBidi" w:cstheme="majorBidi"/>
        </w:rPr>
      </w:pPr>
    </w:p>
    <w:p w14:paraId="350FE5D8" w14:textId="574BDE24" w:rsidR="00423BEF" w:rsidRPr="000F5DD3" w:rsidRDefault="00423BEF">
      <w:pPr>
        <w:rPr>
          <w:rFonts w:asciiTheme="majorBidi" w:hAnsiTheme="majorBidi" w:cstheme="majorBidi"/>
        </w:rPr>
      </w:pPr>
      <w:r w:rsidRPr="000F5DD3">
        <w:rPr>
          <w:rFonts w:asciiTheme="majorBidi" w:hAnsiTheme="majorBidi" w:cstheme="majorBidi"/>
        </w:rPr>
        <w:br w:type="page"/>
      </w:r>
    </w:p>
    <w:tbl>
      <w:tblPr>
        <w:tblW w:w="918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12"/>
        <w:gridCol w:w="1176"/>
        <w:gridCol w:w="272"/>
        <w:gridCol w:w="1180"/>
        <w:gridCol w:w="125"/>
        <w:gridCol w:w="116"/>
        <w:gridCol w:w="1155"/>
        <w:gridCol w:w="276"/>
        <w:gridCol w:w="1177"/>
      </w:tblGrid>
      <w:tr w:rsidR="00B30C4A" w:rsidRPr="000F5DD3" w14:paraId="5E78D14F" w14:textId="77777777" w:rsidTr="003F03B6">
        <w:trPr>
          <w:trHeight w:val="360"/>
        </w:trPr>
        <w:tc>
          <w:tcPr>
            <w:tcW w:w="3712" w:type="dxa"/>
          </w:tcPr>
          <w:p w14:paraId="3DF1505B" w14:textId="77777777" w:rsidR="00B30C4A" w:rsidRPr="000F5DD3" w:rsidRDefault="00B30C4A" w:rsidP="003D1BF2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6DA4986F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</w:t>
            </w:r>
            <w:r w:rsidRPr="000F5DD3">
              <w:rPr>
                <w:rStyle w:val="PageNumber"/>
                <w:rFonts w:asciiTheme="majorBidi" w:hAnsiTheme="majorBidi" w:cstheme="majorBidi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B30C4A" w:rsidRPr="000F5DD3" w14:paraId="093B27E3" w14:textId="77777777" w:rsidTr="003F03B6">
        <w:trPr>
          <w:trHeight w:val="360"/>
        </w:trPr>
        <w:tc>
          <w:tcPr>
            <w:tcW w:w="3712" w:type="dxa"/>
          </w:tcPr>
          <w:p w14:paraId="5C02AE9F" w14:textId="77777777" w:rsidR="00B30C4A" w:rsidRPr="000F5DD3" w:rsidRDefault="00B30C4A" w:rsidP="003D1BF2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6" w:type="dxa"/>
          </w:tcPr>
          <w:p w14:paraId="6DF1EB51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4DD6F4B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6E038D99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bottom w:val="single" w:sz="4" w:space="0" w:color="auto"/>
            </w:tcBorders>
          </w:tcPr>
          <w:p w14:paraId="195C2271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7EA20644" w14:textId="77777777" w:rsidR="00B30C4A" w:rsidRPr="000F5DD3" w:rsidRDefault="00B30C4A" w:rsidP="003D1BF2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6" w:type="dxa"/>
          </w:tcPr>
          <w:p w14:paraId="28D747E7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65EE43A7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00A65C9A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30C4A" w:rsidRPr="000F5DD3" w14:paraId="7444F0F8" w14:textId="77777777" w:rsidTr="003F03B6">
        <w:trPr>
          <w:trHeight w:val="360"/>
        </w:trPr>
        <w:tc>
          <w:tcPr>
            <w:tcW w:w="3712" w:type="dxa"/>
          </w:tcPr>
          <w:p w14:paraId="3D75DBD3" w14:textId="77777777" w:rsidR="00B30C4A" w:rsidRPr="000F5DD3" w:rsidRDefault="00B30C4A" w:rsidP="003D1BF2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D7F0102" w14:textId="61B8EEDA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FB5B5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72" w:type="dxa"/>
          </w:tcPr>
          <w:p w14:paraId="3C5699AC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61521D58" w14:textId="77777777" w:rsidR="00B30C4A" w:rsidRPr="000F5DD3" w:rsidRDefault="00B30C4A" w:rsidP="003D1BF2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263CAC36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00A75509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1" w:type="dxa"/>
            <w:gridSpan w:val="2"/>
          </w:tcPr>
          <w:p w14:paraId="2E75DD56" w14:textId="77777777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6" w:type="dxa"/>
          </w:tcPr>
          <w:p w14:paraId="7AB90661" w14:textId="77777777" w:rsidR="00B30C4A" w:rsidRPr="000F5DD3" w:rsidRDefault="00B30C4A" w:rsidP="003D1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2736B049" w14:textId="77777777" w:rsidR="00B30C4A" w:rsidRPr="000F5DD3" w:rsidRDefault="00B30C4A" w:rsidP="003D1BF2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815B81C" w14:textId="225FF0DE" w:rsidR="00B30C4A" w:rsidRPr="000F5DD3" w:rsidRDefault="00B30C4A" w:rsidP="003D1BF2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="00FB5B5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</w:tr>
      <w:tr w:rsidR="00B30C4A" w:rsidRPr="000F5DD3" w14:paraId="3AB61A9C" w14:textId="77777777" w:rsidTr="003F03B6">
        <w:trPr>
          <w:trHeight w:val="360"/>
        </w:trPr>
        <w:tc>
          <w:tcPr>
            <w:tcW w:w="3712" w:type="dxa"/>
          </w:tcPr>
          <w:p w14:paraId="13DD6264" w14:textId="77777777" w:rsidR="00B30C4A" w:rsidRPr="000F5DD3" w:rsidRDefault="00B30C4A" w:rsidP="003D1BF2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2F145964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30C4A" w:rsidRPr="000F5DD3" w14:paraId="5C0C6B9B" w14:textId="77777777" w:rsidTr="003F03B6">
        <w:trPr>
          <w:trHeight w:val="360"/>
        </w:trPr>
        <w:tc>
          <w:tcPr>
            <w:tcW w:w="3712" w:type="dxa"/>
          </w:tcPr>
          <w:p w14:paraId="77279EDF" w14:textId="77777777" w:rsidR="00B30C4A" w:rsidRPr="000F5DD3" w:rsidRDefault="00B30C4A" w:rsidP="003D1BF2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</w:tcPr>
          <w:p w14:paraId="4606C6CD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0D056EA2" w14:textId="77777777" w:rsidR="00B30C4A" w:rsidRPr="000F5DD3" w:rsidRDefault="00B30C4A" w:rsidP="003D1BF2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471ED42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1A7BD7D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B1D4D4F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E2BB4EE" w14:textId="77777777" w:rsidR="00B30C4A" w:rsidRPr="000F5DD3" w:rsidRDefault="00B30C4A" w:rsidP="003D1BF2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DC8D126" w14:textId="77777777" w:rsidR="00B30C4A" w:rsidRPr="000F5DD3" w:rsidRDefault="00B30C4A" w:rsidP="003D1BF2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B5B5C" w:rsidRPr="000F5DD3" w14:paraId="7E8FA48F" w14:textId="77777777" w:rsidTr="00DB67CB">
        <w:trPr>
          <w:trHeight w:val="360"/>
        </w:trPr>
        <w:tc>
          <w:tcPr>
            <w:tcW w:w="3712" w:type="dxa"/>
            <w:vAlign w:val="center"/>
          </w:tcPr>
          <w:p w14:paraId="6388FA1D" w14:textId="77777777" w:rsidR="00FB5B5C" w:rsidRPr="000F5DD3" w:rsidRDefault="00FB5B5C" w:rsidP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6" w:type="dxa"/>
          </w:tcPr>
          <w:p w14:paraId="18F01E74" w14:textId="04EACCF4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14:paraId="4ECCFB8A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8DACE34" w14:textId="20C83F82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</w:t>
            </w:r>
            <w:r w:rsidR="002756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</w:tcPr>
          <w:p w14:paraId="6D255809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CAF457C" w14:textId="733731AA" w:rsidR="00FB5B5C" w:rsidRPr="000F5DD3" w:rsidRDefault="00810B2E" w:rsidP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7B097565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4E98B3E" w14:textId="1FADD208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</w:t>
            </w:r>
            <w:r w:rsidR="0027568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B5B5C" w:rsidRPr="000F5DD3" w14:paraId="56E13247" w14:textId="77777777" w:rsidTr="00DB67CB">
        <w:trPr>
          <w:trHeight w:val="360"/>
        </w:trPr>
        <w:tc>
          <w:tcPr>
            <w:tcW w:w="3712" w:type="dxa"/>
            <w:vAlign w:val="center"/>
          </w:tcPr>
          <w:p w14:paraId="67A8F663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6" w:type="dxa"/>
          </w:tcPr>
          <w:p w14:paraId="5801184B" w14:textId="36E81AD8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9,394</w:t>
            </w:r>
          </w:p>
        </w:tc>
        <w:tc>
          <w:tcPr>
            <w:tcW w:w="272" w:type="dxa"/>
          </w:tcPr>
          <w:p w14:paraId="3D0DD767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70D624F" w14:textId="529345D6" w:rsidR="00FB5B5C" w:rsidRPr="000F5DD3" w:rsidRDefault="00810B2E" w:rsidP="0081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(4,080)</w:t>
            </w:r>
          </w:p>
        </w:tc>
        <w:tc>
          <w:tcPr>
            <w:tcW w:w="241" w:type="dxa"/>
            <w:gridSpan w:val="2"/>
          </w:tcPr>
          <w:p w14:paraId="37814D03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76743D89" w14:textId="27794949" w:rsidR="00FB5B5C" w:rsidRPr="000F5DD3" w:rsidRDefault="00810B2E" w:rsidP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64699B9E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283D723" w14:textId="52146E60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5,314</w:t>
            </w:r>
          </w:p>
        </w:tc>
      </w:tr>
      <w:tr w:rsidR="00FB5B5C" w:rsidRPr="000F5DD3" w14:paraId="6EB23CEE" w14:textId="77777777" w:rsidTr="00DB67CB">
        <w:trPr>
          <w:trHeight w:val="360"/>
        </w:trPr>
        <w:tc>
          <w:tcPr>
            <w:tcW w:w="3712" w:type="dxa"/>
          </w:tcPr>
          <w:p w14:paraId="1852C276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6" w:type="dxa"/>
          </w:tcPr>
          <w:p w14:paraId="39FAD53A" w14:textId="0DEE2E41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2" w:type="dxa"/>
          </w:tcPr>
          <w:p w14:paraId="66D2D9ED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1FF3A5B" w14:textId="6F1F8DE4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41" w:type="dxa"/>
            <w:gridSpan w:val="2"/>
          </w:tcPr>
          <w:p w14:paraId="776E860E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619AE7C" w14:textId="72FD392D" w:rsidR="00FB5B5C" w:rsidRPr="000F5DD3" w:rsidRDefault="00810B2E" w:rsidP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0247BE5E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55EBE2B" w14:textId="65E14ECC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FB5B5C" w:rsidRPr="000F5DD3" w14:paraId="6A941422" w14:textId="77777777" w:rsidTr="001639B3">
        <w:trPr>
          <w:trHeight w:val="360"/>
        </w:trPr>
        <w:tc>
          <w:tcPr>
            <w:tcW w:w="3712" w:type="dxa"/>
            <w:vAlign w:val="center"/>
          </w:tcPr>
          <w:p w14:paraId="46D867FA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6" w:type="dxa"/>
          </w:tcPr>
          <w:p w14:paraId="7719C2D9" w14:textId="622BEC8F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36,87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325507A7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3135F39" w14:textId="1F2921EF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(1,339)</w:t>
            </w:r>
          </w:p>
        </w:tc>
        <w:tc>
          <w:tcPr>
            <w:tcW w:w="241" w:type="dxa"/>
            <w:gridSpan w:val="2"/>
          </w:tcPr>
          <w:p w14:paraId="1938C11C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15519E1" w14:textId="7787745F" w:rsidR="00FB5B5C" w:rsidRPr="000F5DD3" w:rsidRDefault="00810B2E" w:rsidP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28CE9AE4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918E19D" w14:textId="6B567AE2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35,533</w:t>
            </w:r>
          </w:p>
        </w:tc>
      </w:tr>
      <w:tr w:rsidR="00FB5B5C" w:rsidRPr="000F5DD3" w14:paraId="3929C9DE" w14:textId="77777777" w:rsidTr="001639B3">
        <w:trPr>
          <w:trHeight w:val="360"/>
        </w:trPr>
        <w:tc>
          <w:tcPr>
            <w:tcW w:w="3712" w:type="dxa"/>
            <w:vAlign w:val="center"/>
          </w:tcPr>
          <w:p w14:paraId="370103A4" w14:textId="77777777" w:rsidR="00FB5B5C" w:rsidRPr="000F5DD3" w:rsidRDefault="00FB5B5C" w:rsidP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5C27EBD8" w14:textId="7D5002FE" w:rsidR="00FB5B5C" w:rsidRPr="000F5DD3" w:rsidRDefault="00FB5B5C" w:rsidP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การทำสัญญา</w:t>
            </w:r>
          </w:p>
        </w:tc>
        <w:tc>
          <w:tcPr>
            <w:tcW w:w="1176" w:type="dxa"/>
            <w:vAlign w:val="bottom"/>
          </w:tcPr>
          <w:p w14:paraId="028FAA1E" w14:textId="274C4B34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2" w:type="dxa"/>
            <w:vAlign w:val="bottom"/>
          </w:tcPr>
          <w:p w14:paraId="5C7E02E9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69427F75" w14:textId="14169D27" w:rsidR="00FB5B5C" w:rsidRPr="000F5DD3" w:rsidRDefault="00810B2E" w:rsidP="0081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41" w:type="dxa"/>
            <w:gridSpan w:val="2"/>
            <w:vAlign w:val="bottom"/>
          </w:tcPr>
          <w:p w14:paraId="3720A20B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79F5411B" w14:textId="228858A0" w:rsidR="00FB5B5C" w:rsidRPr="000F5DD3" w:rsidRDefault="00810B2E" w:rsidP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50CFA317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8B093FA" w14:textId="4EF72F8A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FB5B5C" w:rsidRPr="000F5DD3" w14:paraId="1AB96D14" w14:textId="77777777" w:rsidTr="001639B3">
        <w:trPr>
          <w:trHeight w:val="360"/>
        </w:trPr>
        <w:tc>
          <w:tcPr>
            <w:tcW w:w="3712" w:type="dxa"/>
            <w:vAlign w:val="bottom"/>
          </w:tcPr>
          <w:p w14:paraId="17AB7A41" w14:textId="77777777" w:rsidR="00FB5B5C" w:rsidRPr="0002377F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ขาดทุน</w:t>
            </w:r>
            <w:r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  <w:p w14:paraId="21866438" w14:textId="0BAB3988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</w:t>
            </w:r>
            <w:r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</w:t>
            </w:r>
            <w:r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242C9B48" w14:textId="77777777" w:rsidR="00FB5B5C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BF84EC" w14:textId="5E4DE069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14:paraId="3D5B1DA3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92362D3" w14:textId="77777777" w:rsidR="00810B2E" w:rsidRDefault="00810B2E" w:rsidP="0081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8CD020" w14:textId="508994EF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</w:t>
            </w:r>
          </w:p>
        </w:tc>
        <w:tc>
          <w:tcPr>
            <w:tcW w:w="241" w:type="dxa"/>
            <w:gridSpan w:val="2"/>
          </w:tcPr>
          <w:p w14:paraId="14195AA2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2BB6A7D5" w14:textId="63BCAC31" w:rsidR="00FB5B5C" w:rsidRPr="000F5DD3" w:rsidRDefault="00810B2E" w:rsidP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19516BF3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9235F10" w14:textId="77777777" w:rsidR="00810B2E" w:rsidRDefault="00810B2E" w:rsidP="0081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70D63" w14:textId="1AC6010F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</w:tr>
      <w:tr w:rsidR="00FB5B5C" w:rsidRPr="000F5DD3" w14:paraId="12922B6F" w14:textId="77777777" w:rsidTr="001639B3">
        <w:trPr>
          <w:trHeight w:val="360"/>
        </w:trPr>
        <w:tc>
          <w:tcPr>
            <w:tcW w:w="3712" w:type="dxa"/>
            <w:vAlign w:val="bottom"/>
          </w:tcPr>
          <w:p w14:paraId="5E00AB16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AB06666" w14:textId="60790534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49,870</w:t>
            </w:r>
          </w:p>
        </w:tc>
        <w:tc>
          <w:tcPr>
            <w:tcW w:w="272" w:type="dxa"/>
          </w:tcPr>
          <w:p w14:paraId="3C55371D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2C302821" w14:textId="74956929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</w:t>
            </w:r>
            <w:r w:rsidR="002756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</w:tcPr>
          <w:p w14:paraId="4E805699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718E7" w14:textId="5826CB3C" w:rsidR="00FB5B5C" w:rsidRPr="000F5DD3" w:rsidRDefault="00810B2E" w:rsidP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5D33048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1F0163F" w14:textId="384EC08A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</w:t>
            </w:r>
            <w:r w:rsidR="002756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</w:tr>
      <w:tr w:rsidR="00FB5B5C" w:rsidRPr="000F5DD3" w14:paraId="6B82F99C" w14:textId="77777777" w:rsidTr="003F03B6">
        <w:trPr>
          <w:trHeight w:val="360"/>
        </w:trPr>
        <w:tc>
          <w:tcPr>
            <w:tcW w:w="3712" w:type="dxa"/>
          </w:tcPr>
          <w:p w14:paraId="0C98EBD0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19B3DA9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B9977F4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99B934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06DB0C9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5B23C604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06706DBC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22E7674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B5C" w:rsidRPr="000F5DD3" w14:paraId="1B6F3013" w14:textId="77777777" w:rsidTr="003F03B6">
        <w:trPr>
          <w:trHeight w:val="360"/>
        </w:trPr>
        <w:tc>
          <w:tcPr>
            <w:tcW w:w="3712" w:type="dxa"/>
          </w:tcPr>
          <w:p w14:paraId="1AAEBBBA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</w:tcPr>
          <w:p w14:paraId="3C64915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9283DA5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7D1E5FE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A710F46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0E63CDA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25D4E4EC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35EEB20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B5C" w:rsidRPr="000F5DD3" w14:paraId="2566ED45" w14:textId="77777777">
        <w:trPr>
          <w:trHeight w:val="360"/>
        </w:trPr>
        <w:tc>
          <w:tcPr>
            <w:tcW w:w="3712" w:type="dxa"/>
          </w:tcPr>
          <w:p w14:paraId="13940FB6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6" w:type="dxa"/>
          </w:tcPr>
          <w:p w14:paraId="322B858C" w14:textId="564E863D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(5,075)</w:t>
            </w:r>
          </w:p>
        </w:tc>
        <w:tc>
          <w:tcPr>
            <w:tcW w:w="272" w:type="dxa"/>
          </w:tcPr>
          <w:p w14:paraId="4AAF09D3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818C5CF" w14:textId="3EE718A1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(700)</w:t>
            </w:r>
          </w:p>
        </w:tc>
        <w:tc>
          <w:tcPr>
            <w:tcW w:w="241" w:type="dxa"/>
            <w:gridSpan w:val="2"/>
          </w:tcPr>
          <w:p w14:paraId="29696E18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CB144AB" w14:textId="634FAB2A" w:rsidR="00FB5B5C" w:rsidRPr="000F5DD3" w:rsidRDefault="00810B2E" w:rsidP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47A42591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F421685" w14:textId="1A574862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(5,775)</w:t>
            </w:r>
          </w:p>
        </w:tc>
      </w:tr>
      <w:tr w:rsidR="00FB5B5C" w:rsidRPr="000F5DD3" w14:paraId="3738AC2C" w14:textId="77777777" w:rsidTr="003F03B6">
        <w:trPr>
          <w:trHeight w:val="360"/>
        </w:trPr>
        <w:tc>
          <w:tcPr>
            <w:tcW w:w="3712" w:type="dxa"/>
          </w:tcPr>
          <w:p w14:paraId="78A93AC4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0F40751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6D84E1E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339A42D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55C0C90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675AF5AF" w14:textId="02665975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276" w:type="dxa"/>
          </w:tcPr>
          <w:p w14:paraId="279020B4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F4362F8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B5C" w:rsidRPr="000F5DD3" w14:paraId="59D3D3F1" w14:textId="77777777" w:rsidTr="006606A3">
        <w:trPr>
          <w:trHeight w:val="360"/>
        </w:trPr>
        <w:tc>
          <w:tcPr>
            <w:tcW w:w="3712" w:type="dxa"/>
          </w:tcPr>
          <w:p w14:paraId="1431D2ED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7597C0" w14:textId="708C1D0B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72" w:type="dxa"/>
          </w:tcPr>
          <w:p w14:paraId="784B8FCA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5D83FEF" w14:textId="55385EEA" w:rsidR="00FB5B5C" w:rsidRPr="000F5DD3" w:rsidRDefault="00810B2E" w:rsidP="00810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(2,153)</w:t>
            </w:r>
          </w:p>
        </w:tc>
        <w:tc>
          <w:tcPr>
            <w:tcW w:w="241" w:type="dxa"/>
            <w:gridSpan w:val="2"/>
          </w:tcPr>
          <w:p w14:paraId="54195790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B4121CD" w14:textId="2B827FE6" w:rsidR="00FB5B5C" w:rsidRPr="000F5DD3" w:rsidRDefault="00810B2E" w:rsidP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3CBAA44B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F3D9D99" w14:textId="1058E904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(2,441)</w:t>
            </w:r>
          </w:p>
        </w:tc>
      </w:tr>
      <w:tr w:rsidR="00FB5B5C" w:rsidRPr="000F5DD3" w14:paraId="354CA3A0" w14:textId="77777777" w:rsidTr="006606A3">
        <w:trPr>
          <w:trHeight w:val="360"/>
        </w:trPr>
        <w:tc>
          <w:tcPr>
            <w:tcW w:w="3712" w:type="dxa"/>
            <w:vAlign w:val="bottom"/>
          </w:tcPr>
          <w:p w14:paraId="2E76AAD4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19845E89" w14:textId="0C2663EB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(5,363)</w:t>
            </w:r>
          </w:p>
        </w:tc>
        <w:tc>
          <w:tcPr>
            <w:tcW w:w="272" w:type="dxa"/>
          </w:tcPr>
          <w:p w14:paraId="062B673E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4A247536" w14:textId="195D100E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(2,853)</w:t>
            </w:r>
          </w:p>
        </w:tc>
        <w:tc>
          <w:tcPr>
            <w:tcW w:w="241" w:type="dxa"/>
            <w:gridSpan w:val="2"/>
          </w:tcPr>
          <w:p w14:paraId="73B18197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56A0C" w14:textId="48715C58" w:rsidR="00FB5B5C" w:rsidRPr="000F5DD3" w:rsidRDefault="00810B2E" w:rsidP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F8259A6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6B628EC" w14:textId="31290B7E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(8,216)</w:t>
            </w:r>
          </w:p>
        </w:tc>
      </w:tr>
      <w:tr w:rsidR="00FB5B5C" w:rsidRPr="000F5DD3" w14:paraId="740D8B6A" w14:textId="77777777" w:rsidTr="006606A3">
        <w:trPr>
          <w:trHeight w:val="360"/>
        </w:trPr>
        <w:tc>
          <w:tcPr>
            <w:tcW w:w="3712" w:type="dxa"/>
            <w:vAlign w:val="bottom"/>
          </w:tcPr>
          <w:p w14:paraId="582E0C50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99B3512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24FF5D7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60970E26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1E06A7DD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00629DE2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24F9D59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3544CA8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B5C" w:rsidRPr="000F5DD3" w14:paraId="3946A6EC" w14:textId="77777777" w:rsidTr="003F03B6">
        <w:trPr>
          <w:trHeight w:val="360"/>
        </w:trPr>
        <w:tc>
          <w:tcPr>
            <w:tcW w:w="3712" w:type="dxa"/>
            <w:vAlign w:val="bottom"/>
          </w:tcPr>
          <w:p w14:paraId="46AA5F2A" w14:textId="77777777" w:rsidR="00FB5B5C" w:rsidRPr="000F5DD3" w:rsidRDefault="00FB5B5C" w:rsidP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11119944" w14:textId="5843DFB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44,507</w:t>
            </w:r>
          </w:p>
        </w:tc>
        <w:tc>
          <w:tcPr>
            <w:tcW w:w="272" w:type="dxa"/>
          </w:tcPr>
          <w:p w14:paraId="6B31725C" w14:textId="77777777" w:rsidR="00FB5B5C" w:rsidRPr="000F5DD3" w:rsidRDefault="00FB5B5C" w:rsidP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62FD1726" w14:textId="65F76CA0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</w:t>
            </w:r>
            <w:r w:rsidR="0027568C" w:rsidRPr="002756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</w:tcPr>
          <w:p w14:paraId="226E0405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719CE6EA" w14:textId="3FF078E1" w:rsidR="00FB5B5C" w:rsidRPr="000F5DD3" w:rsidRDefault="00810B2E" w:rsidP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2B539A91" w14:textId="77777777" w:rsidR="00FB5B5C" w:rsidRPr="000F5DD3" w:rsidRDefault="00FB5B5C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415D7462" w14:textId="5485343D" w:rsidR="00FB5B5C" w:rsidRPr="000F5DD3" w:rsidRDefault="00810B2E" w:rsidP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36,15</w:t>
            </w:r>
            <w:r w:rsidR="002756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667E84F9" w14:textId="77777777" w:rsidR="00B30C4A" w:rsidRPr="000F5DD3" w:rsidRDefault="00B30C4A" w:rsidP="00B30C4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0198B06" w14:textId="77777777" w:rsidR="00FB5B5C" w:rsidRPr="000F5DD3" w:rsidRDefault="00423BEF">
      <w:pPr>
        <w:rPr>
          <w:rFonts w:asciiTheme="majorBidi" w:hAnsiTheme="majorBidi" w:cstheme="majorBidi"/>
        </w:rPr>
      </w:pPr>
      <w:r w:rsidRPr="000F5DD3">
        <w:rPr>
          <w:rFonts w:asciiTheme="majorBidi" w:hAnsiTheme="majorBidi" w:cstheme="majorBidi"/>
        </w:rPr>
        <w:br w:type="page"/>
      </w:r>
    </w:p>
    <w:tbl>
      <w:tblPr>
        <w:tblW w:w="918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12"/>
        <w:gridCol w:w="1176"/>
        <w:gridCol w:w="272"/>
        <w:gridCol w:w="1180"/>
        <w:gridCol w:w="125"/>
        <w:gridCol w:w="116"/>
        <w:gridCol w:w="1155"/>
        <w:gridCol w:w="276"/>
        <w:gridCol w:w="1177"/>
      </w:tblGrid>
      <w:tr w:rsidR="00FB5B5C" w:rsidRPr="000F5DD3" w14:paraId="6C244E1E" w14:textId="77777777" w:rsidTr="00FB5B5C">
        <w:trPr>
          <w:trHeight w:val="360"/>
        </w:trPr>
        <w:tc>
          <w:tcPr>
            <w:tcW w:w="3712" w:type="dxa"/>
          </w:tcPr>
          <w:p w14:paraId="1EF756B3" w14:textId="77777777" w:rsidR="00FB5B5C" w:rsidRPr="000F5DD3" w:rsidRDefault="00FB5B5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11C5CBB3" w14:textId="77777777" w:rsidR="00FB5B5C" w:rsidRPr="00FB5B5C" w:rsidRDefault="00FB5B5C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</w:t>
            </w:r>
            <w:r w:rsidRPr="000F5DD3">
              <w:rPr>
                <w:rStyle w:val="PageNumber"/>
                <w:rFonts w:asciiTheme="majorBidi" w:hAnsiTheme="majorBidi" w:cstheme="majorBidi"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FB5B5C" w:rsidRPr="000F5DD3" w14:paraId="3F51A3C5" w14:textId="77777777">
        <w:trPr>
          <w:trHeight w:val="360"/>
        </w:trPr>
        <w:tc>
          <w:tcPr>
            <w:tcW w:w="3712" w:type="dxa"/>
          </w:tcPr>
          <w:p w14:paraId="47D5C8AA" w14:textId="77777777" w:rsidR="00FB5B5C" w:rsidRPr="000F5DD3" w:rsidRDefault="00FB5B5C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76" w:type="dxa"/>
          </w:tcPr>
          <w:p w14:paraId="6F7FEDA8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19CD4650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730F1D56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6" w:type="dxa"/>
            <w:gridSpan w:val="4"/>
            <w:tcBorders>
              <w:bottom w:val="single" w:sz="4" w:space="0" w:color="auto"/>
            </w:tcBorders>
          </w:tcPr>
          <w:p w14:paraId="25E567E0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6CCECB1F" w14:textId="77777777" w:rsidR="00FB5B5C" w:rsidRPr="000F5DD3" w:rsidRDefault="00FB5B5C">
            <w:pPr>
              <w:spacing w:line="240" w:lineRule="auto"/>
              <w:ind w:left="-108" w:right="-171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</w:rPr>
              <w:t>/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6" w:type="dxa"/>
          </w:tcPr>
          <w:p w14:paraId="545360CB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DB52164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48CEC468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B5B5C" w:rsidRPr="000F5DD3" w14:paraId="737B790A" w14:textId="77777777">
        <w:trPr>
          <w:trHeight w:val="360"/>
        </w:trPr>
        <w:tc>
          <w:tcPr>
            <w:tcW w:w="3712" w:type="dxa"/>
          </w:tcPr>
          <w:p w14:paraId="3A049C2D" w14:textId="77777777" w:rsidR="00FB5B5C" w:rsidRPr="000F5DD3" w:rsidRDefault="00FB5B5C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5DE83B7E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72" w:type="dxa"/>
          </w:tcPr>
          <w:p w14:paraId="313F461D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63718B3E" w14:textId="77777777" w:rsidR="00FB5B5C" w:rsidRPr="000F5DD3" w:rsidRDefault="00FB5B5C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15F7B905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5B81B315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271" w:type="dxa"/>
            <w:gridSpan w:val="2"/>
          </w:tcPr>
          <w:p w14:paraId="19C0044C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6" w:type="dxa"/>
          </w:tcPr>
          <w:p w14:paraId="76719F0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  <w:p w14:paraId="7FEE3A43" w14:textId="77777777" w:rsidR="00FB5B5C" w:rsidRPr="000F5DD3" w:rsidRDefault="00FB5B5C">
            <w:pPr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13E0610" w14:textId="77777777" w:rsidR="00FB5B5C" w:rsidRPr="000F5DD3" w:rsidRDefault="00FB5B5C">
            <w:pPr>
              <w:spacing w:line="240" w:lineRule="auto"/>
              <w:ind w:left="-108" w:right="-99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FB5B5C" w:rsidRPr="000F5DD3" w14:paraId="1D7EC072" w14:textId="77777777">
        <w:trPr>
          <w:trHeight w:val="360"/>
        </w:trPr>
        <w:tc>
          <w:tcPr>
            <w:tcW w:w="3712" w:type="dxa"/>
          </w:tcPr>
          <w:p w14:paraId="62DF5DC1" w14:textId="77777777" w:rsidR="00FB5B5C" w:rsidRPr="000F5DD3" w:rsidRDefault="00FB5B5C">
            <w:pPr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477" w:type="dxa"/>
            <w:gridSpan w:val="8"/>
          </w:tcPr>
          <w:p w14:paraId="2E1CAF53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ind w:right="-99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B5B5C" w:rsidRPr="000F5DD3" w14:paraId="5591BB91" w14:textId="77777777">
        <w:trPr>
          <w:trHeight w:val="360"/>
        </w:trPr>
        <w:tc>
          <w:tcPr>
            <w:tcW w:w="3712" w:type="dxa"/>
          </w:tcPr>
          <w:p w14:paraId="22A99F38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6" w:type="dxa"/>
          </w:tcPr>
          <w:p w14:paraId="604DFDF6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2B149F4F" w14:textId="77777777" w:rsidR="00FB5B5C" w:rsidRPr="000F5DD3" w:rsidRDefault="00FB5B5C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130647A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88B80CD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AD90234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767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6236548A" w14:textId="77777777" w:rsidR="00FB5B5C" w:rsidRPr="000F5DD3" w:rsidRDefault="00FB5B5C">
            <w:pPr>
              <w:pStyle w:val="normalAngsanaNew"/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9560F31" w14:textId="77777777" w:rsidR="00FB5B5C" w:rsidRPr="000F5DD3" w:rsidRDefault="00FB5B5C">
            <w:pPr>
              <w:pStyle w:val="normalAngsanaNew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FB5B5C" w:rsidRPr="000F5DD3" w14:paraId="5EC3823A" w14:textId="77777777">
        <w:trPr>
          <w:trHeight w:val="360"/>
        </w:trPr>
        <w:tc>
          <w:tcPr>
            <w:tcW w:w="3712" w:type="dxa"/>
            <w:vAlign w:val="center"/>
          </w:tcPr>
          <w:p w14:paraId="52D591AD" w14:textId="77777777" w:rsidR="00FB5B5C" w:rsidRPr="000F5DD3" w:rsidRDefault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6" w:type="dxa"/>
          </w:tcPr>
          <w:p w14:paraId="6642782E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2,243</w:t>
            </w:r>
          </w:p>
        </w:tc>
        <w:tc>
          <w:tcPr>
            <w:tcW w:w="272" w:type="dxa"/>
          </w:tcPr>
          <w:p w14:paraId="1F0970DA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83B238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  <w:gridSpan w:val="2"/>
          </w:tcPr>
          <w:p w14:paraId="1FCDCA35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4D30B87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1F6DFD55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599C5DB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B5B5C" w:rsidRPr="000F5DD3" w14:paraId="033F7C85" w14:textId="77777777">
        <w:trPr>
          <w:trHeight w:val="360"/>
        </w:trPr>
        <w:tc>
          <w:tcPr>
            <w:tcW w:w="3712" w:type="dxa"/>
            <w:vAlign w:val="center"/>
          </w:tcPr>
          <w:p w14:paraId="0D67E1FC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176" w:type="dxa"/>
          </w:tcPr>
          <w:p w14:paraId="65553E2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9,394</w:t>
            </w:r>
          </w:p>
        </w:tc>
        <w:tc>
          <w:tcPr>
            <w:tcW w:w="272" w:type="dxa"/>
          </w:tcPr>
          <w:p w14:paraId="123DAA65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2BEAAD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47AC3B17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3563C469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4F72CEEE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27951B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9,394</w:t>
            </w:r>
          </w:p>
        </w:tc>
      </w:tr>
      <w:tr w:rsidR="00FB5B5C" w:rsidRPr="000F5DD3" w14:paraId="4A5BC40D" w14:textId="77777777">
        <w:trPr>
          <w:trHeight w:val="360"/>
        </w:trPr>
        <w:tc>
          <w:tcPr>
            <w:tcW w:w="3712" w:type="dxa"/>
          </w:tcPr>
          <w:p w14:paraId="3598BAE8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176" w:type="dxa"/>
          </w:tcPr>
          <w:p w14:paraId="3F4736C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272" w:type="dxa"/>
          </w:tcPr>
          <w:p w14:paraId="2A0D8D6B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64F717E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765C4D62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4E119459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1374FBF7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9F30036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</w:tr>
      <w:tr w:rsidR="00FB5B5C" w:rsidRPr="000F5DD3" w14:paraId="47A63085" w14:textId="77777777">
        <w:trPr>
          <w:trHeight w:val="360"/>
        </w:trPr>
        <w:tc>
          <w:tcPr>
            <w:tcW w:w="3712" w:type="dxa"/>
            <w:vAlign w:val="center"/>
          </w:tcPr>
          <w:p w14:paraId="3D7CF58C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176" w:type="dxa"/>
          </w:tcPr>
          <w:p w14:paraId="7DE4D8FE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36,881</w:t>
            </w:r>
          </w:p>
        </w:tc>
        <w:tc>
          <w:tcPr>
            <w:tcW w:w="272" w:type="dxa"/>
          </w:tcPr>
          <w:p w14:paraId="4F658002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3ECB0C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  <w:gridSpan w:val="2"/>
          </w:tcPr>
          <w:p w14:paraId="2A45C8C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233A2DA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21FB600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39F0C4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36,87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FB5B5C" w:rsidRPr="000F5DD3" w14:paraId="2288C3A4" w14:textId="77777777">
        <w:trPr>
          <w:trHeight w:val="360"/>
        </w:trPr>
        <w:tc>
          <w:tcPr>
            <w:tcW w:w="3712" w:type="dxa"/>
            <w:vAlign w:val="center"/>
          </w:tcPr>
          <w:p w14:paraId="4DA03169" w14:textId="77777777" w:rsidR="00FB5B5C" w:rsidRPr="000F5DD3" w:rsidRDefault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สินทรัพย์สิทธิการใช้ที่ได้มาจาก</w:t>
            </w:r>
          </w:p>
          <w:p w14:paraId="159473D8" w14:textId="77777777" w:rsidR="00FB5B5C" w:rsidRPr="000F5DD3" w:rsidRDefault="00FB5B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การทำสัญญา</w:t>
            </w:r>
          </w:p>
        </w:tc>
        <w:tc>
          <w:tcPr>
            <w:tcW w:w="1176" w:type="dxa"/>
            <w:vAlign w:val="bottom"/>
          </w:tcPr>
          <w:p w14:paraId="7B2CF21E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2" w:type="dxa"/>
            <w:vAlign w:val="bottom"/>
          </w:tcPr>
          <w:p w14:paraId="06516223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vAlign w:val="bottom"/>
          </w:tcPr>
          <w:p w14:paraId="7B2E884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  <w:vAlign w:val="bottom"/>
          </w:tcPr>
          <w:p w14:paraId="432F8C3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12224A2F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4884B5C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63D8E4C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FB5B5C" w:rsidRPr="000F5DD3" w14:paraId="34649994" w14:textId="77777777">
        <w:trPr>
          <w:trHeight w:val="360"/>
        </w:trPr>
        <w:tc>
          <w:tcPr>
            <w:tcW w:w="3712" w:type="dxa"/>
            <w:vAlign w:val="bottom"/>
          </w:tcPr>
          <w:p w14:paraId="73C62FBC" w14:textId="77777777" w:rsidR="00FB5B5C" w:rsidRPr="0002377F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ขาดทุน</w:t>
            </w:r>
            <w:r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ที่ยังไม่เกิดขึ้นจริง</w:t>
            </w:r>
          </w:p>
          <w:p w14:paraId="1522323D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 </w:t>
            </w:r>
            <w:r w:rsidRPr="0002377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</w:t>
            </w:r>
            <w:r w:rsidRPr="0002377F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BEE1A36" w14:textId="77777777" w:rsidR="00FB5B5C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707177" w14:textId="4528283C" w:rsidR="00FB5B5C" w:rsidRPr="000F5DD3" w:rsidRDefault="002433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B5B5C"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CBDD8FD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A3A5E4A" w14:textId="77777777" w:rsidR="00FB5B5C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402ACE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  <w:gridSpan w:val="2"/>
          </w:tcPr>
          <w:p w14:paraId="04B6E63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bottom"/>
          </w:tcPr>
          <w:p w14:paraId="77AAD3D3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6F8D2B8D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5CCC1A0" w14:textId="77777777" w:rsidR="00FB5B5C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CE546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B5B5C" w:rsidRPr="000F5DD3" w14:paraId="6F3073FC" w14:textId="77777777">
        <w:trPr>
          <w:trHeight w:val="360"/>
        </w:trPr>
        <w:tc>
          <w:tcPr>
            <w:tcW w:w="3712" w:type="dxa"/>
            <w:vAlign w:val="bottom"/>
          </w:tcPr>
          <w:p w14:paraId="12649304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3768C88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49,601</w:t>
            </w:r>
          </w:p>
        </w:tc>
        <w:tc>
          <w:tcPr>
            <w:tcW w:w="272" w:type="dxa"/>
          </w:tcPr>
          <w:p w14:paraId="49E1FF91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E1648A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241" w:type="dxa"/>
            <w:gridSpan w:val="2"/>
          </w:tcPr>
          <w:p w14:paraId="37EED70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B508D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0D0E0F7C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6F74CEDA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49,870</w:t>
            </w:r>
          </w:p>
        </w:tc>
      </w:tr>
      <w:tr w:rsidR="00FB5B5C" w:rsidRPr="000F5DD3" w14:paraId="4FE3C74E" w14:textId="77777777">
        <w:trPr>
          <w:trHeight w:val="360"/>
        </w:trPr>
        <w:tc>
          <w:tcPr>
            <w:tcW w:w="3712" w:type="dxa"/>
          </w:tcPr>
          <w:p w14:paraId="30DE6EE1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6050699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7F03E2C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268DCFD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296A3063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9CF06ED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6499E72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15047E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B5C" w:rsidRPr="000F5DD3" w14:paraId="5247423D" w14:textId="77777777">
        <w:trPr>
          <w:trHeight w:val="360"/>
        </w:trPr>
        <w:tc>
          <w:tcPr>
            <w:tcW w:w="3712" w:type="dxa"/>
          </w:tcPr>
          <w:p w14:paraId="7061D95E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6" w:type="dxa"/>
          </w:tcPr>
          <w:p w14:paraId="74DCE9C6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A01503B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F6FD8A6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00D743C2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5D4F08DF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3C1430F9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6DA79D37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B5C" w:rsidRPr="000F5DD3" w14:paraId="70272D0B" w14:textId="77777777">
        <w:trPr>
          <w:trHeight w:val="360"/>
        </w:trPr>
        <w:tc>
          <w:tcPr>
            <w:tcW w:w="3712" w:type="dxa"/>
          </w:tcPr>
          <w:p w14:paraId="12C4F05C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6" w:type="dxa"/>
          </w:tcPr>
          <w:p w14:paraId="2845B6DD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(5,073)</w:t>
            </w:r>
          </w:p>
        </w:tc>
        <w:tc>
          <w:tcPr>
            <w:tcW w:w="272" w:type="dxa"/>
          </w:tcPr>
          <w:p w14:paraId="15851407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D5E1EE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41" w:type="dxa"/>
            <w:gridSpan w:val="2"/>
          </w:tcPr>
          <w:p w14:paraId="0ED4F71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1B16E48D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584AB07D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44619F4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(5,075)</w:t>
            </w:r>
          </w:p>
        </w:tc>
      </w:tr>
      <w:tr w:rsidR="00FB5B5C" w:rsidRPr="000F5DD3" w14:paraId="01592E97" w14:textId="77777777">
        <w:trPr>
          <w:trHeight w:val="360"/>
        </w:trPr>
        <w:tc>
          <w:tcPr>
            <w:tcW w:w="3712" w:type="dxa"/>
          </w:tcPr>
          <w:p w14:paraId="29F7F430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กำไรที่ยังไม่เกิดขึ้นจริงในสัญญา</w:t>
            </w:r>
          </w:p>
        </w:tc>
        <w:tc>
          <w:tcPr>
            <w:tcW w:w="1176" w:type="dxa"/>
          </w:tcPr>
          <w:p w14:paraId="285F8C36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492C4FD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3D9C01CA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24FD812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</w:tcPr>
          <w:p w14:paraId="2C511FD8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</w:p>
        </w:tc>
        <w:tc>
          <w:tcPr>
            <w:tcW w:w="276" w:type="dxa"/>
          </w:tcPr>
          <w:p w14:paraId="3F3F7769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00D4DE1A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B5C" w:rsidRPr="000F5DD3" w14:paraId="69FA7188" w14:textId="77777777" w:rsidTr="000C525A">
        <w:trPr>
          <w:trHeight w:val="360"/>
        </w:trPr>
        <w:tc>
          <w:tcPr>
            <w:tcW w:w="3712" w:type="dxa"/>
          </w:tcPr>
          <w:p w14:paraId="555D1199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0F5DD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ขายเงินตราต่างประเทศล่วงหน้า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6E790F81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  <w:tc>
          <w:tcPr>
            <w:tcW w:w="272" w:type="dxa"/>
          </w:tcPr>
          <w:p w14:paraId="3554AF31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CD1B0DD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gridSpan w:val="2"/>
          </w:tcPr>
          <w:p w14:paraId="637ABB64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673D280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276" w:type="dxa"/>
          </w:tcPr>
          <w:p w14:paraId="545F7D46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E55BB2C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(288)</w:t>
            </w:r>
          </w:p>
        </w:tc>
      </w:tr>
      <w:tr w:rsidR="00FB5B5C" w:rsidRPr="000F5DD3" w14:paraId="49AB1D85" w14:textId="77777777" w:rsidTr="000C525A">
        <w:trPr>
          <w:trHeight w:val="360"/>
        </w:trPr>
        <w:tc>
          <w:tcPr>
            <w:tcW w:w="3712" w:type="dxa"/>
            <w:vAlign w:val="bottom"/>
          </w:tcPr>
          <w:p w14:paraId="47E253A2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50AF56E6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(5,361)</w:t>
            </w:r>
          </w:p>
        </w:tc>
        <w:tc>
          <w:tcPr>
            <w:tcW w:w="272" w:type="dxa"/>
          </w:tcPr>
          <w:p w14:paraId="71A5A8B7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7B467BA6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41" w:type="dxa"/>
            <w:gridSpan w:val="2"/>
          </w:tcPr>
          <w:p w14:paraId="5A028338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0D52F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5CAF3DBF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49E0A1C7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(5,363)</w:t>
            </w:r>
          </w:p>
        </w:tc>
      </w:tr>
      <w:tr w:rsidR="00FB5B5C" w:rsidRPr="000F5DD3" w14:paraId="40FECC97" w14:textId="77777777" w:rsidTr="000C525A">
        <w:trPr>
          <w:trHeight w:val="360"/>
        </w:trPr>
        <w:tc>
          <w:tcPr>
            <w:tcW w:w="3712" w:type="dxa"/>
            <w:vAlign w:val="bottom"/>
          </w:tcPr>
          <w:p w14:paraId="44984312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051D585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E7909D5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47B2B44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04377EFD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00F54A0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  <w:tab w:val="decimal" w:pos="60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" w:type="dxa"/>
          </w:tcPr>
          <w:p w14:paraId="472E581D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7F73024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B5C" w:rsidRPr="000F5DD3" w14:paraId="21AE91C3" w14:textId="77777777">
        <w:trPr>
          <w:trHeight w:val="360"/>
        </w:trPr>
        <w:tc>
          <w:tcPr>
            <w:tcW w:w="3712" w:type="dxa"/>
            <w:vAlign w:val="bottom"/>
          </w:tcPr>
          <w:p w14:paraId="09FB8BD5" w14:textId="77777777" w:rsidR="00FB5B5C" w:rsidRPr="000F5DD3" w:rsidRDefault="00FB5B5C">
            <w:pPr>
              <w:spacing w:line="240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bottom w:val="double" w:sz="4" w:space="0" w:color="auto"/>
            </w:tcBorders>
          </w:tcPr>
          <w:p w14:paraId="12302F17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44,240</w:t>
            </w:r>
          </w:p>
        </w:tc>
        <w:tc>
          <w:tcPr>
            <w:tcW w:w="272" w:type="dxa"/>
          </w:tcPr>
          <w:p w14:paraId="5D8B4E7C" w14:textId="77777777" w:rsidR="00FB5B5C" w:rsidRPr="000F5DD3" w:rsidRDefault="00FB5B5C">
            <w:pPr>
              <w:tabs>
                <w:tab w:val="decimal" w:pos="972"/>
              </w:tabs>
              <w:spacing w:line="240" w:lineRule="auto"/>
              <w:ind w:lef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14:paraId="444ECFAD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41" w:type="dxa"/>
            <w:gridSpan w:val="2"/>
          </w:tcPr>
          <w:p w14:paraId="1E81F784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vAlign w:val="bottom"/>
          </w:tcPr>
          <w:p w14:paraId="7B014A5B" w14:textId="77777777" w:rsidR="00FB5B5C" w:rsidRPr="000F5DD3" w:rsidRDefault="00FB5B5C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</w:tcPr>
          <w:p w14:paraId="7B8E893B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26338629" w14:textId="77777777" w:rsidR="00FB5B5C" w:rsidRPr="000F5DD3" w:rsidRDefault="00FB5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44,507</w:t>
            </w:r>
          </w:p>
        </w:tc>
      </w:tr>
    </w:tbl>
    <w:p w14:paraId="38D18B28" w14:textId="77777777" w:rsidR="00FB5B5C" w:rsidRDefault="00FB5B5C"/>
    <w:p w14:paraId="206B13E8" w14:textId="47D049E5" w:rsidR="00B30C4A" w:rsidRPr="000F5DD3" w:rsidRDefault="00B30C4A" w:rsidP="00B30C4A">
      <w:pPr>
        <w:spacing w:line="240" w:lineRule="auto"/>
        <w:ind w:left="540"/>
        <w:jc w:val="thaiDistribute"/>
        <w:rPr>
          <w:rFonts w:asciiTheme="majorBidi" w:hAnsiTheme="majorBidi" w:cstheme="majorBidi"/>
          <w:sz w:val="2"/>
          <w:szCs w:val="2"/>
        </w:rPr>
      </w:pPr>
    </w:p>
    <w:p w14:paraId="0A1E8198" w14:textId="4F5E5DFD" w:rsidR="00A0080F" w:rsidRPr="000F5DD3" w:rsidRDefault="00A0080F" w:rsidP="00B30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88E78" w14:textId="648E9072" w:rsidR="00A0080F" w:rsidRPr="000F5DD3" w:rsidRDefault="00A0080F" w:rsidP="00B30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73ABFD" w14:textId="77777777" w:rsidR="003F03B6" w:rsidRPr="000F5DD3" w:rsidRDefault="003F0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E75C49" w14:textId="26A6AE26" w:rsidR="00B30C4A" w:rsidRPr="000F5DD3" w:rsidRDefault="00B30C4A" w:rsidP="003F03B6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สินทรัพย์ภาษีเงินได้รอการตัดบัญชีที่ยังไม่ได้รับรู้เกิดจากรายการดังต่อไปนี้</w:t>
      </w:r>
    </w:p>
    <w:p w14:paraId="34CC2E6B" w14:textId="77777777" w:rsidR="00B30C4A" w:rsidRPr="000F5DD3" w:rsidRDefault="00B30C4A" w:rsidP="00B30C4A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6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59"/>
        <w:gridCol w:w="236"/>
        <w:gridCol w:w="1144"/>
        <w:gridCol w:w="268"/>
        <w:gridCol w:w="1229"/>
      </w:tblGrid>
      <w:tr w:rsidR="00B30C4A" w:rsidRPr="000F5DD3" w14:paraId="0A862419" w14:textId="77777777" w:rsidTr="003F03B6">
        <w:trPr>
          <w:trHeight w:val="360"/>
        </w:trPr>
        <w:tc>
          <w:tcPr>
            <w:tcW w:w="3870" w:type="dxa"/>
          </w:tcPr>
          <w:p w14:paraId="181D86CE" w14:textId="77777777" w:rsidR="00B30C4A" w:rsidRPr="000F5DD3" w:rsidRDefault="00B30C4A" w:rsidP="0007719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99" w:type="dxa"/>
            <w:gridSpan w:val="3"/>
          </w:tcPr>
          <w:p w14:paraId="3FC94EB3" w14:textId="77777777" w:rsidR="00B30C4A" w:rsidRPr="000F5DD3" w:rsidRDefault="00B30C4A" w:rsidP="0007719E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8DCF5E8" w14:textId="77777777" w:rsidR="00B30C4A" w:rsidRPr="000F5DD3" w:rsidRDefault="00B30C4A" w:rsidP="0007719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3FD286B2" w14:textId="77777777" w:rsidR="00B30C4A" w:rsidRPr="000F5DD3" w:rsidRDefault="00B30C4A" w:rsidP="0007719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0F6F" w:rsidRPr="000F5DD3" w14:paraId="3261F3C1" w14:textId="77777777" w:rsidTr="0054458A">
        <w:trPr>
          <w:trHeight w:val="360"/>
        </w:trPr>
        <w:tc>
          <w:tcPr>
            <w:tcW w:w="3870" w:type="dxa"/>
          </w:tcPr>
          <w:p w14:paraId="572386DB" w14:textId="77777777" w:rsidR="00360F6F" w:rsidRPr="000F5DD3" w:rsidRDefault="00360F6F" w:rsidP="00360F6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F96D1C" w14:textId="79DD82CF" w:rsidR="00360F6F" w:rsidRPr="000F5DD3" w:rsidRDefault="00FB5B5C" w:rsidP="00360F6F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3DB6DB6" w14:textId="77777777" w:rsidR="00360F6F" w:rsidRPr="000F5DD3" w:rsidRDefault="00360F6F" w:rsidP="00360F6F">
            <w:pPr>
              <w:spacing w:line="240" w:lineRule="auto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14:paraId="740CD534" w14:textId="2DD0D37C" w:rsidR="00360F6F" w:rsidRPr="000F5DD3" w:rsidRDefault="00FB5B5C" w:rsidP="00360F6F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B5C0FEC" w14:textId="77777777" w:rsidR="00360F6F" w:rsidRPr="000F5DD3" w:rsidRDefault="00360F6F" w:rsidP="00360F6F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  <w:vAlign w:val="center"/>
          </w:tcPr>
          <w:p w14:paraId="05DB9719" w14:textId="078CAA69" w:rsidR="00360F6F" w:rsidRPr="000F5DD3" w:rsidRDefault="00FB5B5C" w:rsidP="00360F6F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4403CB3" w14:textId="77777777" w:rsidR="00360F6F" w:rsidRPr="000F5DD3" w:rsidRDefault="00360F6F" w:rsidP="00360F6F">
            <w:pPr>
              <w:spacing w:line="240" w:lineRule="auto"/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F6575B8" w14:textId="69EC8575" w:rsidR="00360F6F" w:rsidRPr="000F5DD3" w:rsidRDefault="00FB5B5C" w:rsidP="00360F6F">
            <w:pPr>
              <w:spacing w:line="240" w:lineRule="auto"/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B30C4A" w:rsidRPr="000F5DD3" w14:paraId="7A29F897" w14:textId="77777777" w:rsidTr="003F03B6">
        <w:trPr>
          <w:trHeight w:val="360"/>
        </w:trPr>
        <w:tc>
          <w:tcPr>
            <w:tcW w:w="3870" w:type="dxa"/>
          </w:tcPr>
          <w:p w14:paraId="72D0F9C5" w14:textId="77777777" w:rsidR="00B30C4A" w:rsidRPr="000F5DD3" w:rsidRDefault="00B30C4A" w:rsidP="0007719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76" w:type="dxa"/>
            <w:gridSpan w:val="7"/>
          </w:tcPr>
          <w:p w14:paraId="560ADF6B" w14:textId="77777777" w:rsidR="00B30C4A" w:rsidRPr="000F5DD3" w:rsidRDefault="00B30C4A" w:rsidP="0007719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1A2A" w:rsidRPr="000F5DD3" w14:paraId="363A233E" w14:textId="77777777" w:rsidTr="0054458A">
        <w:trPr>
          <w:trHeight w:val="360"/>
        </w:trPr>
        <w:tc>
          <w:tcPr>
            <w:tcW w:w="3870" w:type="dxa"/>
          </w:tcPr>
          <w:p w14:paraId="31D120BA" w14:textId="581F3E53" w:rsidR="00001A2A" w:rsidRPr="000F5DD3" w:rsidRDefault="00001A2A" w:rsidP="00001A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9391CC0" w14:textId="77777777" w:rsidR="00610283" w:rsidRPr="000F5DD3" w:rsidRDefault="00610283" w:rsidP="0061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E141CF" w14:textId="3F10BFC0" w:rsidR="00001A2A" w:rsidRPr="000F5DD3" w:rsidRDefault="00610283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70" w:type="dxa"/>
          </w:tcPr>
          <w:p w14:paraId="62A66B8D" w14:textId="77777777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</w:tcPr>
          <w:p w14:paraId="68B7DCD5" w14:textId="77777777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578F9C2" w14:textId="5AB4E4BC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36" w:type="dxa"/>
          </w:tcPr>
          <w:p w14:paraId="2D1252C8" w14:textId="77777777" w:rsidR="00001A2A" w:rsidRPr="000F5DD3" w:rsidRDefault="00001A2A" w:rsidP="00001A2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</w:tcPr>
          <w:p w14:paraId="5F1B2E33" w14:textId="77777777" w:rsidR="00610283" w:rsidRPr="000F5DD3" w:rsidRDefault="00610283" w:rsidP="00610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FE8B30" w14:textId="30C84959" w:rsidR="00001A2A" w:rsidRPr="000F5DD3" w:rsidRDefault="00610283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  <w:tc>
          <w:tcPr>
            <w:tcW w:w="268" w:type="dxa"/>
            <w:vAlign w:val="bottom"/>
          </w:tcPr>
          <w:p w14:paraId="6A2E83AE" w14:textId="77777777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9" w:type="dxa"/>
            <w:tcBorders>
              <w:bottom w:val="double" w:sz="4" w:space="0" w:color="auto"/>
            </w:tcBorders>
            <w:vAlign w:val="bottom"/>
          </w:tcPr>
          <w:p w14:paraId="23B2A36E" w14:textId="77777777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7EA2D9" w14:textId="69C41DA8" w:rsidR="00001A2A" w:rsidRPr="000F5DD3" w:rsidRDefault="00001A2A" w:rsidP="00001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5,590</w:t>
            </w:r>
          </w:p>
        </w:tc>
      </w:tr>
    </w:tbl>
    <w:p w14:paraId="6708F3AF" w14:textId="77777777" w:rsidR="00B85399" w:rsidRPr="000F5DD3" w:rsidRDefault="00B85399" w:rsidP="00B8539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6D524" w14:textId="5BA9184F" w:rsidR="008E5D3E" w:rsidRPr="002B3428" w:rsidRDefault="000E122B" w:rsidP="002B3428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t>กำไร</w:t>
      </w:r>
      <w:r w:rsidR="008E5D3E" w:rsidRPr="002B3428">
        <w:rPr>
          <w:rFonts w:asciiTheme="majorBidi" w:hAnsiTheme="majorBidi" w:cstheme="majorBidi"/>
          <w:szCs w:val="30"/>
          <w:cs/>
        </w:rPr>
        <w:t>ต่อหุ้น</w:t>
      </w:r>
      <w:r w:rsidR="00767484" w:rsidRPr="002B3428">
        <w:rPr>
          <w:rFonts w:asciiTheme="majorBidi" w:hAnsiTheme="majorBidi" w:cstheme="majorBidi"/>
          <w:szCs w:val="30"/>
          <w:cs/>
        </w:rPr>
        <w:t>ขั้นพื้นฐาน</w:t>
      </w:r>
    </w:p>
    <w:p w14:paraId="0116756E" w14:textId="55A3B18F" w:rsidR="00730EB0" w:rsidRPr="002B3428" w:rsidRDefault="00730EB0" w:rsidP="00730EB0">
      <w:pPr>
        <w:rPr>
          <w:rFonts w:asciiTheme="majorBidi" w:hAnsiTheme="majorBidi" w:cstheme="majorBidi"/>
          <w:sz w:val="30"/>
          <w:szCs w:val="30"/>
        </w:rPr>
      </w:pPr>
    </w:p>
    <w:p w14:paraId="364D04A3" w14:textId="48B6F367" w:rsidR="00730EB0" w:rsidRPr="002B3428" w:rsidRDefault="00730EB0" w:rsidP="00730EB0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 </w:t>
      </w:r>
    </w:p>
    <w:p w14:paraId="4B67B295" w14:textId="77777777" w:rsidR="009F1A33" w:rsidRPr="002B3428" w:rsidRDefault="009F1A33" w:rsidP="00730EB0">
      <w:pPr>
        <w:rPr>
          <w:rFonts w:asciiTheme="majorBidi" w:hAnsiTheme="majorBidi" w:cstheme="majorBidi"/>
          <w:b/>
          <w:sz w:val="30"/>
          <w:szCs w:val="30"/>
          <w:highlight w:val="cyan"/>
        </w:rPr>
      </w:pPr>
    </w:p>
    <w:p w14:paraId="03DFA86D" w14:textId="0E2B3E54" w:rsidR="00730EB0" w:rsidRPr="002B3428" w:rsidRDefault="00730EB0" w:rsidP="009F1A3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3428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9F1A33" w:rsidRPr="002B3428">
        <w:rPr>
          <w:rFonts w:asciiTheme="majorBidi" w:hAnsiTheme="majorBidi" w:cstheme="majorBidi"/>
          <w:b/>
          <w:sz w:val="30"/>
          <w:szCs w:val="30"/>
        </w:rPr>
        <w:t xml:space="preserve">    </w:t>
      </w:r>
      <w:r w:rsidRPr="002B3428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570BBB31" w14:textId="77777777" w:rsidR="00423BEF" w:rsidRPr="002B3428" w:rsidRDefault="00423BEF" w:rsidP="009C6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990"/>
        <w:gridCol w:w="243"/>
        <w:gridCol w:w="1080"/>
        <w:gridCol w:w="236"/>
        <w:gridCol w:w="961"/>
        <w:gridCol w:w="241"/>
        <w:gridCol w:w="1019"/>
      </w:tblGrid>
      <w:tr w:rsidR="008E5D3E" w:rsidRPr="000F5DD3" w14:paraId="2DE14288" w14:textId="77777777" w:rsidTr="00DA5527">
        <w:trPr>
          <w:trHeight w:val="346"/>
        </w:trPr>
        <w:tc>
          <w:tcPr>
            <w:tcW w:w="4590" w:type="dxa"/>
          </w:tcPr>
          <w:p w14:paraId="78191D0A" w14:textId="0ECF0C4D" w:rsidR="008E5D3E" w:rsidRPr="000F5DD3" w:rsidRDefault="001908F1" w:rsidP="00FE3044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F5DD3">
              <w:rPr>
                <w:rFonts w:asciiTheme="majorBidi" w:hAnsiTheme="majorBidi" w:cstheme="majorBidi"/>
                <w:cs/>
              </w:rPr>
              <w:br w:type="page"/>
            </w:r>
            <w:r w:rsidR="00FE3044" w:rsidRPr="000F5DD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กำไร</w:t>
            </w:r>
            <w:r w:rsidR="00D23C67" w:rsidRPr="000F5DD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ขาดทุน</w:t>
            </w:r>
            <w:r w:rsidR="00FE3044" w:rsidRPr="000F5DD3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ที่เป็นส่วนของผู้ถือหุ้นสามัญ</w:t>
            </w:r>
            <w:r w:rsidR="00FE3044" w:rsidRPr="000F5D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สำหรับปี</w:t>
            </w:r>
          </w:p>
        </w:tc>
        <w:tc>
          <w:tcPr>
            <w:tcW w:w="2313" w:type="dxa"/>
            <w:gridSpan w:val="3"/>
          </w:tcPr>
          <w:p w14:paraId="767C0B74" w14:textId="77777777" w:rsidR="008E5D3E" w:rsidRPr="000F5DD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FD0670A" w14:textId="77777777" w:rsidR="008E5D3E" w:rsidRPr="000F5DD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21" w:type="dxa"/>
            <w:gridSpan w:val="3"/>
          </w:tcPr>
          <w:p w14:paraId="490DB4E3" w14:textId="77777777" w:rsidR="008E5D3E" w:rsidRPr="000F5DD3" w:rsidRDefault="008E5D3E" w:rsidP="000E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45D3" w:rsidRPr="000F5DD3" w14:paraId="689416FC" w14:textId="77777777" w:rsidTr="00DA5527">
        <w:trPr>
          <w:trHeight w:val="346"/>
        </w:trPr>
        <w:tc>
          <w:tcPr>
            <w:tcW w:w="4590" w:type="dxa"/>
          </w:tcPr>
          <w:p w14:paraId="35C21B9F" w14:textId="77777777" w:rsidR="007D45D3" w:rsidRPr="000F5DD3" w:rsidRDefault="007D45D3" w:rsidP="007D45D3">
            <w:pPr>
              <w:pStyle w:val="a7"/>
              <w:tabs>
                <w:tab w:val="clear" w:pos="360"/>
                <w:tab w:val="clear" w:pos="720"/>
                <w:tab w:val="clear" w:pos="1080"/>
              </w:tabs>
              <w:ind w:left="230" w:right="-43"/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AA6FC9" w14:textId="29F5BFE8" w:rsidR="007D45D3" w:rsidRPr="000F5DD3" w:rsidRDefault="008A0FEA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F8F67BC" w14:textId="77777777" w:rsidR="007D45D3" w:rsidRPr="000F5DD3" w:rsidRDefault="007D45D3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8B5890" w14:textId="129D3BEC" w:rsidR="007D45D3" w:rsidRPr="000F5DD3" w:rsidRDefault="008A0FEA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BD147CD" w14:textId="77777777" w:rsidR="007D45D3" w:rsidRPr="000F5DD3" w:rsidRDefault="007D45D3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center"/>
          </w:tcPr>
          <w:p w14:paraId="26BC8C38" w14:textId="6736E5A3" w:rsidR="007D45D3" w:rsidRPr="000F5DD3" w:rsidRDefault="008A0FEA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A5C06DA" w14:textId="77777777" w:rsidR="007D45D3" w:rsidRPr="000F5DD3" w:rsidRDefault="007D45D3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center"/>
          </w:tcPr>
          <w:p w14:paraId="277FB01D" w14:textId="70BA2A73" w:rsidR="007D45D3" w:rsidRPr="000F5DD3" w:rsidRDefault="008A0FEA" w:rsidP="007D45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17984" w:rsidRPr="000F5DD3" w14:paraId="7BBD48A7" w14:textId="77777777" w:rsidTr="00DA5527">
        <w:trPr>
          <w:trHeight w:val="346"/>
        </w:trPr>
        <w:tc>
          <w:tcPr>
            <w:tcW w:w="4590" w:type="dxa"/>
          </w:tcPr>
          <w:p w14:paraId="1442A235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4770" w:type="dxa"/>
            <w:gridSpan w:val="7"/>
          </w:tcPr>
          <w:p w14:paraId="5B558ADE" w14:textId="77777777" w:rsidR="00517984" w:rsidRPr="000F5DD3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(พันบาท/พันหุ้น)</w:t>
            </w:r>
          </w:p>
        </w:tc>
      </w:tr>
      <w:tr w:rsidR="008A0FEA" w:rsidRPr="000F5DD3" w14:paraId="6CF42162" w14:textId="77777777" w:rsidTr="00DA5527">
        <w:trPr>
          <w:trHeight w:val="346"/>
        </w:trPr>
        <w:tc>
          <w:tcPr>
            <w:tcW w:w="4590" w:type="dxa"/>
            <w:vAlign w:val="bottom"/>
          </w:tcPr>
          <w:p w14:paraId="27991EFD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</w:tabs>
              <w:ind w:left="230" w:right="-43" w:hanging="2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กำไรที่เป็นส่วนของผู้ถือหุ้นสามัญของบริษัท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br/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C92C05" w14:textId="30E2A7E7" w:rsidR="008A0FEA" w:rsidRPr="000F5DD3" w:rsidRDefault="00684A1C" w:rsidP="008A0FEA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4F6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</w:t>
            </w:r>
            <w:r w:rsidR="004F6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</w:t>
            </w:r>
          </w:p>
        </w:tc>
        <w:tc>
          <w:tcPr>
            <w:tcW w:w="243" w:type="dxa"/>
            <w:vAlign w:val="bottom"/>
          </w:tcPr>
          <w:p w14:paraId="11AA5CDD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846"/>
                <w:tab w:val="decimal" w:pos="882"/>
              </w:tabs>
              <w:ind w:left="-108" w:right="-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1B8CA9" w14:textId="02C7CD74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25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457,873</w:t>
            </w:r>
          </w:p>
        </w:tc>
        <w:tc>
          <w:tcPr>
            <w:tcW w:w="236" w:type="dxa"/>
            <w:vAlign w:val="bottom"/>
          </w:tcPr>
          <w:p w14:paraId="68EFEE2F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  <w:vAlign w:val="bottom"/>
          </w:tcPr>
          <w:p w14:paraId="7F95C673" w14:textId="17539611" w:rsidR="008A0FEA" w:rsidRPr="000F5DD3" w:rsidRDefault="00684A1C" w:rsidP="008A0FEA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4F6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4F6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241" w:type="dxa"/>
            <w:vAlign w:val="bottom"/>
          </w:tcPr>
          <w:p w14:paraId="2FEB3093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34F31833" w14:textId="26AA615F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1E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1,788</w:t>
            </w:r>
          </w:p>
        </w:tc>
      </w:tr>
      <w:tr w:rsidR="008A0FEA" w:rsidRPr="000F5DD3" w14:paraId="0D61685F" w14:textId="77777777" w:rsidTr="00DA5527">
        <w:trPr>
          <w:trHeight w:val="346"/>
        </w:trPr>
        <w:tc>
          <w:tcPr>
            <w:tcW w:w="4590" w:type="dxa"/>
          </w:tcPr>
          <w:p w14:paraId="6CB1AA07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6D4D171" w14:textId="51F080C9" w:rsidR="008A0FEA" w:rsidRPr="000F5DD3" w:rsidRDefault="00684A1C" w:rsidP="008A0FEA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43" w:type="dxa"/>
          </w:tcPr>
          <w:p w14:paraId="5D73C27A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F8A7D9" w14:textId="1085D3C8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77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  <w:tc>
          <w:tcPr>
            <w:tcW w:w="236" w:type="dxa"/>
          </w:tcPr>
          <w:p w14:paraId="2A4C0E65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42D0F502" w14:textId="153D156B" w:rsidR="008A0FEA" w:rsidRPr="000F5DD3" w:rsidRDefault="007302CF" w:rsidP="008A0FEA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  <w:r w:rsidR="001F0F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41" w:type="dxa"/>
          </w:tcPr>
          <w:p w14:paraId="65543008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69C388BB" w14:textId="78AD6E02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745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330,000</w:t>
            </w:r>
          </w:p>
        </w:tc>
      </w:tr>
      <w:tr w:rsidR="008A0FEA" w:rsidRPr="000F5DD3" w14:paraId="3020A611" w14:textId="77777777" w:rsidTr="00DA5527">
        <w:trPr>
          <w:trHeight w:val="346"/>
        </w:trPr>
        <w:tc>
          <w:tcPr>
            <w:tcW w:w="4590" w:type="dxa"/>
          </w:tcPr>
          <w:p w14:paraId="6CEDB058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กำไรต่อหุ้น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(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ขั้นพื้นฐาน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9303C5" w14:textId="4C540B66" w:rsidR="008A0FEA" w:rsidRPr="000F5DD3" w:rsidRDefault="00684A1C" w:rsidP="008A0FEA">
            <w:pPr>
              <w:pStyle w:val="31"/>
              <w:tabs>
                <w:tab w:val="clear" w:pos="360"/>
                <w:tab w:val="clear" w:pos="720"/>
                <w:tab w:val="decimal" w:pos="620"/>
              </w:tabs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0.13</w:t>
            </w:r>
          </w:p>
        </w:tc>
        <w:tc>
          <w:tcPr>
            <w:tcW w:w="243" w:type="dxa"/>
          </w:tcPr>
          <w:p w14:paraId="24049AAC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FAE86EF" w14:textId="04E80F04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513"/>
              </w:tabs>
              <w:ind w:left="-108"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1.39</w:t>
            </w:r>
          </w:p>
        </w:tc>
        <w:tc>
          <w:tcPr>
            <w:tcW w:w="236" w:type="dxa"/>
          </w:tcPr>
          <w:p w14:paraId="457B5F7B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90AD7AA" w14:textId="2795D13B" w:rsidR="008A0FEA" w:rsidRPr="000F5DD3" w:rsidRDefault="007302CF" w:rsidP="008A0FEA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0.1</w:t>
            </w:r>
            <w:r w:rsidR="004F60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41" w:type="dxa"/>
          </w:tcPr>
          <w:p w14:paraId="20005067" w14:textId="77777777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4719495F" w14:textId="44E7F39F" w:rsidR="008A0FEA" w:rsidRPr="000F5DD3" w:rsidRDefault="008A0FEA" w:rsidP="008A0FEA">
            <w:pPr>
              <w:pStyle w:val="31"/>
              <w:tabs>
                <w:tab w:val="clear" w:pos="360"/>
                <w:tab w:val="clear" w:pos="720"/>
                <w:tab w:val="decimal" w:pos="493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1.37</w:t>
            </w:r>
          </w:p>
        </w:tc>
      </w:tr>
    </w:tbl>
    <w:p w14:paraId="4964B95C" w14:textId="5C290A31" w:rsidR="00B85399" w:rsidRPr="000F5DD3" w:rsidRDefault="00B85399" w:rsidP="00B8539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9EDA7" w14:textId="77777777" w:rsidR="002B3428" w:rsidRDefault="002B3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Cs w:val="30"/>
          <w:cs/>
        </w:rPr>
        <w:br w:type="page"/>
      </w:r>
    </w:p>
    <w:p w14:paraId="759B1EE6" w14:textId="241174C8" w:rsidR="00014212" w:rsidRPr="000F5DD3" w:rsidRDefault="00014212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>เงินปันผล</w:t>
      </w:r>
    </w:p>
    <w:p w14:paraId="3FF01ED1" w14:textId="77777777" w:rsidR="000500EF" w:rsidRPr="002B3428" w:rsidRDefault="000500EF" w:rsidP="000500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2808"/>
        <w:gridCol w:w="1890"/>
        <w:gridCol w:w="1890"/>
        <w:gridCol w:w="1170"/>
        <w:gridCol w:w="270"/>
        <w:gridCol w:w="1170"/>
      </w:tblGrid>
      <w:tr w:rsidR="000500EF" w:rsidRPr="000F5DD3" w14:paraId="053A792F" w14:textId="77777777" w:rsidTr="0087713D">
        <w:tc>
          <w:tcPr>
            <w:tcW w:w="2808" w:type="dxa"/>
            <w:shd w:val="clear" w:color="auto" w:fill="auto"/>
            <w:vAlign w:val="bottom"/>
          </w:tcPr>
          <w:p w14:paraId="79DB1402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49B99FE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06F9C7C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4D31A84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ACE8CA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616B2EA6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E98905" w14:textId="77777777" w:rsidR="000500EF" w:rsidRPr="000F5DD3" w:rsidDel="00D43E7A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500EF" w:rsidRPr="000F5DD3" w14:paraId="477ED222" w14:textId="77777777" w:rsidTr="0087713D">
        <w:tc>
          <w:tcPr>
            <w:tcW w:w="2808" w:type="dxa"/>
            <w:shd w:val="clear" w:color="auto" w:fill="auto"/>
          </w:tcPr>
          <w:p w14:paraId="2F47B6EC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D415413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E433CA8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7AFEA0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2D873B3C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F8310F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0EF" w:rsidRPr="000F5DD3" w14:paraId="7FF4131A" w14:textId="77777777" w:rsidTr="0087713D">
        <w:tc>
          <w:tcPr>
            <w:tcW w:w="2808" w:type="dxa"/>
            <w:shd w:val="clear" w:color="auto" w:fill="auto"/>
          </w:tcPr>
          <w:p w14:paraId="67503957" w14:textId="2AEA3F6B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8A0FE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BB4BA64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2F5F4481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D3C8D9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 w:firstLine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CD31AD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F7BC00" w14:textId="77777777" w:rsidR="000500EF" w:rsidRPr="000F5DD3" w:rsidRDefault="000500EF" w:rsidP="00877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5416" w:rsidRPr="000F5DD3" w14:paraId="3DD5C244" w14:textId="77777777" w:rsidTr="0087713D">
        <w:tc>
          <w:tcPr>
            <w:tcW w:w="2808" w:type="dxa"/>
            <w:shd w:val="clear" w:color="auto" w:fill="auto"/>
          </w:tcPr>
          <w:p w14:paraId="518DDB1C" w14:textId="1929119D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A0FE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4A1B9504" w14:textId="29F1A85E" w:rsidR="00E95416" w:rsidRPr="000F5DD3" w:rsidRDefault="00E00634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572D8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95416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5416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8A0FE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1F309E1C" w14:textId="04C2B147" w:rsidR="00E95416" w:rsidRPr="000F5DD3" w:rsidRDefault="00200B2A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E95416"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95416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8A0FE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2E61FA" w14:textId="5E8B4747" w:rsidR="00E95416" w:rsidRPr="000F5DD3" w:rsidRDefault="00C82BCA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  <w:shd w:val="clear" w:color="auto" w:fill="auto"/>
          </w:tcPr>
          <w:p w14:paraId="39718A70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3D8C3A0" w14:textId="362665C3" w:rsidR="00E95416" w:rsidRPr="000F5DD3" w:rsidRDefault="00C82BCA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  <w:r w:rsidR="00196086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</w:tr>
      <w:tr w:rsidR="00E95416" w:rsidRPr="000F5DD3" w14:paraId="085739DA" w14:textId="77777777" w:rsidTr="0087713D">
        <w:tc>
          <w:tcPr>
            <w:tcW w:w="2808" w:type="dxa"/>
            <w:shd w:val="clear" w:color="auto" w:fill="auto"/>
          </w:tcPr>
          <w:p w14:paraId="4C8A8F2E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AA3C7CD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shd w:val="clear" w:color="auto" w:fill="auto"/>
          </w:tcPr>
          <w:p w14:paraId="7834F97B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353E72F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D8C785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6B2429" w14:textId="77777777" w:rsidR="00E95416" w:rsidRPr="000F5DD3" w:rsidRDefault="00E95416" w:rsidP="00E954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A0FEA" w:rsidRPr="000F5DD3" w14:paraId="4774E8A0" w14:textId="77777777" w:rsidTr="00144503">
        <w:tc>
          <w:tcPr>
            <w:tcW w:w="2808" w:type="dxa"/>
            <w:shd w:val="clear" w:color="auto" w:fill="auto"/>
          </w:tcPr>
          <w:p w14:paraId="1553048A" w14:textId="2780F376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2CE1D948" w14:textId="77777777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6F596D01" w14:textId="77777777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4B7B500" w14:textId="77777777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A7A1BC" w14:textId="77777777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7F46FE2" w14:textId="77777777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A0FEA" w:rsidRPr="000F5DD3" w14:paraId="264C3AF8" w14:textId="77777777" w:rsidTr="00144503">
        <w:tc>
          <w:tcPr>
            <w:tcW w:w="2808" w:type="dxa"/>
            <w:shd w:val="clear" w:color="auto" w:fill="auto"/>
          </w:tcPr>
          <w:p w14:paraId="6B0D0C74" w14:textId="004C18FE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shd w:val="clear" w:color="auto" w:fill="auto"/>
          </w:tcPr>
          <w:p w14:paraId="6EA39F2C" w14:textId="5767E1E5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161E3D85" w14:textId="2FB7119A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12AC566" w14:textId="198CE43F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  <w:tc>
          <w:tcPr>
            <w:tcW w:w="270" w:type="dxa"/>
            <w:shd w:val="clear" w:color="auto" w:fill="auto"/>
          </w:tcPr>
          <w:p w14:paraId="00E3A8BC" w14:textId="77777777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CCDD22" w14:textId="6D090717" w:rsidR="008A0FEA" w:rsidRPr="000F5DD3" w:rsidRDefault="008A0FEA" w:rsidP="008A0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49.50</w:t>
            </w:r>
          </w:p>
        </w:tc>
      </w:tr>
    </w:tbl>
    <w:p w14:paraId="557F0453" w14:textId="77777777" w:rsidR="00887F24" w:rsidRPr="002B3428" w:rsidRDefault="00887F24" w:rsidP="00887F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F62B2D" w14:textId="4B2F95A1" w:rsidR="009E4AD9" w:rsidRPr="002B3428" w:rsidRDefault="00014212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2B3428">
        <w:rPr>
          <w:rFonts w:asciiTheme="majorBidi" w:hAnsiTheme="majorBidi" w:cstheme="majorBidi"/>
          <w:szCs w:val="30"/>
          <w:cs/>
        </w:rPr>
        <w:tab/>
        <w:t>เครื่องมือทางการเงิน</w:t>
      </w:r>
      <w:r w:rsidR="00631FB6" w:rsidRPr="002B3428">
        <w:rPr>
          <w:rFonts w:asciiTheme="majorBidi" w:hAnsiTheme="majorBidi" w:cstheme="majorBidi"/>
          <w:szCs w:val="30"/>
        </w:rPr>
        <w:br/>
      </w:r>
    </w:p>
    <w:p w14:paraId="4715AD4D" w14:textId="32851400" w:rsidR="00E0403E" w:rsidRPr="002B3428" w:rsidRDefault="00E0403E" w:rsidP="00E0403E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2B3428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Pr="002B3428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</w:p>
    <w:p w14:paraId="365D11C7" w14:textId="77777777" w:rsidR="00C74086" w:rsidRPr="002B3428" w:rsidRDefault="00C74086" w:rsidP="00E0403E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p w14:paraId="25A64A9A" w14:textId="428567E0" w:rsidR="00E0403E" w:rsidRPr="002B3428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B3428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2EEE354" w14:textId="77777777" w:rsidR="0094689D" w:rsidRPr="002B3428" w:rsidRDefault="0094689D" w:rsidP="0094689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30E4D8F" w14:textId="6C55EA10" w:rsidR="00A0700A" w:rsidRPr="000F5DD3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 ๆ (นอกเหนือจากลูกหนี้การค้า (ดูหมายเหตุ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Pr="000F5DD3">
        <w:rPr>
          <w:rFonts w:asciiTheme="majorBidi" w:hAnsiTheme="majorBidi" w:cstheme="majorBidi"/>
          <w:sz w:val="30"/>
          <w:szCs w:val="30"/>
        </w:rPr>
        <w:t>5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กลุ่มบริษัท</w:t>
      </w:r>
      <w:r w:rsidR="00901D1E"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0F5DD3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val="en-GB"/>
        </w:rPr>
        <w:t>แ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ละวัดมูลค่า</w:t>
      </w:r>
      <w:r w:rsidR="00BE7DE8" w:rsidRPr="000F5DD3">
        <w:rPr>
          <w:rFonts w:asciiTheme="majorBidi" w:hAnsiTheme="majorBidi" w:cstheme="majorBidi"/>
          <w:color w:val="000000"/>
          <w:sz w:val="30"/>
          <w:szCs w:val="30"/>
          <w:cs/>
        </w:rPr>
        <w:t>เมื่อเริ่มแรก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977991"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977991" w:rsidRPr="000F5DD3">
        <w:rPr>
          <w:rFonts w:asciiTheme="majorBidi" w:hAnsiTheme="majorBidi" w:cstheme="majorBidi"/>
          <w:color w:val="000000"/>
          <w:sz w:val="30"/>
          <w:szCs w:val="30"/>
          <w:cs/>
        </w:rPr>
        <w:t>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หรือการออกตราสารด้วย</w:t>
      </w:r>
    </w:p>
    <w:p w14:paraId="520BF811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3038910C" w14:textId="62B22421" w:rsidR="00E0403E" w:rsidRPr="000F5DD3" w:rsidRDefault="00E0403E" w:rsidP="00E0403E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94689D" w:rsidRPr="000F5DD3">
        <w:rPr>
          <w:rFonts w:asciiTheme="majorBidi" w:hAnsiTheme="majorBidi" w:cstheme="majorBidi"/>
          <w:sz w:val="30"/>
          <w:szCs w:val="30"/>
        </w:rPr>
        <w:t xml:space="preserve">      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5215048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A11823E" w14:textId="3708020C" w:rsidR="00E0403E" w:rsidRPr="000F5DD3" w:rsidRDefault="00E0403E" w:rsidP="00E0403E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0F5DD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6F3C7BB0" w14:textId="04C91DB3" w:rsidR="00E0403E" w:rsidRPr="000F5DD3" w:rsidRDefault="00E0403E" w:rsidP="00E040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</w:t>
      </w:r>
      <w:r w:rsidR="00C74086" w:rsidRPr="000F5DD3">
        <w:rPr>
          <w:rFonts w:asciiTheme="majorBidi" w:hAnsiTheme="majorBidi" w:cstheme="majorBidi"/>
          <w:sz w:val="30"/>
          <w:szCs w:val="30"/>
        </w:rPr>
        <w:t xml:space="preserve">     </w:t>
      </w:r>
      <w:r w:rsidRPr="000F5DD3">
        <w:rPr>
          <w:rFonts w:asciiTheme="majorBidi" w:hAnsiTheme="majorBidi" w:cstheme="majorBidi"/>
          <w:sz w:val="30"/>
          <w:szCs w:val="30"/>
          <w:cs/>
        </w:rPr>
        <w:t>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5D03524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3784575" w14:textId="6D74E449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 จัดประเภทรายการใหม่ไปยังกำไรหรือขาดทุน</w:t>
      </w:r>
    </w:p>
    <w:p w14:paraId="180D874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5A0B663D" w14:textId="4973E09A" w:rsidR="00E0403E" w:rsidRPr="000F5DD3" w:rsidRDefault="00E0403E" w:rsidP="00E0403E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สินทรัพย์ทางการเงินและหนี้สินทางการเงินที่เป็นเงินตราต่างประเทศแปลงค่าเป็นสกุลเงินที่ใช้ใน</w:t>
      </w:r>
      <w:r w:rsidR="00392E5C" w:rsidRPr="000F5DD3">
        <w:rPr>
          <w:rFonts w:asciiTheme="majorBidi" w:hAnsiTheme="majorBidi" w:cstheme="majorBidi"/>
          <w:sz w:val="30"/>
          <w:szCs w:val="30"/>
        </w:rPr>
        <w:t xml:space="preserve">           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การดำเนินงานของแต่ละบริษัทในกลุ่มบริษัทโดยใช้อัตราแลกเปลี่ยน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ผลต่างของอัตราแลกเปลี่ยนที่เกิดขึ้นจากการแปลงค่าจะรับรู้ในกำไรหรือขาดทุนในงวดบัญชีนั้น</w:t>
      </w:r>
      <w:r w:rsidRPr="000F5DD3">
        <w:rPr>
          <w:rFonts w:asciiTheme="majorBidi" w:hAnsiTheme="majorBidi" w:cstheme="majorBidi"/>
          <w:sz w:val="30"/>
          <w:szCs w:val="30"/>
          <w:shd w:val="clear" w:color="auto" w:fill="E6E6E6"/>
        </w:rPr>
        <w:t xml:space="preserve"> </w:t>
      </w:r>
    </w:p>
    <w:p w14:paraId="025E1BE3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F609241" w14:textId="09711EFA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3BE1517" w14:textId="77777777" w:rsidR="00176A22" w:rsidRPr="000F5DD3" w:rsidRDefault="00176A22" w:rsidP="00176A2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6D7A9B2" w14:textId="7B8A732A" w:rsidR="00E0403E" w:rsidRPr="000F5DD3" w:rsidRDefault="00E0403E" w:rsidP="00E0403E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7A95F996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694ED38" w14:textId="1AFFE327" w:rsidR="00E0403E" w:rsidRPr="000F5DD3" w:rsidRDefault="00E0403E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6E1C07C4" w14:textId="77777777" w:rsidR="00C74086" w:rsidRPr="000F5DD3" w:rsidRDefault="00C74086" w:rsidP="0021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E7B42FB" w14:textId="65B9FD8C" w:rsidR="00E0403E" w:rsidRPr="000F5DD3" w:rsidRDefault="00E0403E" w:rsidP="00E040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09C57752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77F3A0F" w14:textId="6E6FC8A9" w:rsidR="00E0403E" w:rsidRPr="000F5DD3" w:rsidRDefault="00E0403E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</w:t>
      </w:r>
      <w:r w:rsidRPr="000F5DD3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C87173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C87173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</w:p>
    <w:p w14:paraId="5171E6B1" w14:textId="77777777" w:rsidR="0044272E" w:rsidRPr="000F5DD3" w:rsidRDefault="0044272E" w:rsidP="00E0403E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7DBCA" w14:textId="7590F45B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F5DD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 </w:t>
      </w:r>
    </w:p>
    <w:p w14:paraId="54FB4310" w14:textId="77777777" w:rsidR="006C1E7F" w:rsidRPr="000F5DD3" w:rsidRDefault="006C1E7F" w:rsidP="006C1E7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ED7B989" w14:textId="5CE903F5" w:rsidR="00E0403E" w:rsidRPr="000F5DD3" w:rsidRDefault="00E0403E" w:rsidP="00E0403E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4BEC8AA7" w14:textId="77777777" w:rsidR="00E0403E" w:rsidRPr="000F5DD3" w:rsidRDefault="00E0403E" w:rsidP="00E0403E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72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C901131" w14:textId="0515AA66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1BA79184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06863FE3" w14:textId="771A63FF" w:rsidR="00E0403E" w:rsidRPr="000F5DD3" w:rsidRDefault="001A1810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9453C0" w:rsidRPr="000F5DD3">
        <w:rPr>
          <w:rFonts w:asciiTheme="majorBidi" w:hAnsiTheme="majorBidi" w:cstheme="majorBidi"/>
          <w:sz w:val="30"/>
          <w:szCs w:val="30"/>
        </w:rPr>
        <w:t>12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674D8D2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52CF905" w14:textId="01FC7F9D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E3D72A6" w14:textId="77777777" w:rsidR="004907C7" w:rsidRPr="000F5DD3" w:rsidRDefault="004907C7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54B4B54" w14:textId="351CA0C0" w:rsidR="00E0403E" w:rsidRPr="000F5DD3" w:rsidRDefault="004907C7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E67468" w:rsidRPr="000F5DD3">
        <w:rPr>
          <w:rFonts w:asciiTheme="majorBidi" w:hAnsiTheme="majorBidi" w:cstheme="majorBidi"/>
          <w:sz w:val="30"/>
          <w:szCs w:val="30"/>
        </w:rPr>
        <w:t>9</w:t>
      </w:r>
      <w:r w:rsidR="00B23181" w:rsidRPr="000F5DD3">
        <w:rPr>
          <w:rFonts w:asciiTheme="majorBidi" w:hAnsiTheme="majorBidi" w:cstheme="majorBidi"/>
          <w:sz w:val="30"/>
          <w:szCs w:val="30"/>
        </w:rPr>
        <w:t>0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="00A677CA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6495DD5C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459F866" w14:textId="252E9BB7" w:rsidR="00E0403E" w:rsidRPr="000F5DD3" w:rsidRDefault="00A677CA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6A9B430F" w14:textId="3FACC8CD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-</w:t>
      </w:r>
      <w:r w:rsidRPr="000F5DD3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</w:t>
      </w:r>
      <w:r w:rsidR="00A677CA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ได้เต็มจำนวน อีกทั้ง</w:t>
      </w:r>
      <w:r w:rsidR="00A677CA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616886C4" w14:textId="46AB8A46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-</w:t>
      </w:r>
      <w:r w:rsidRPr="000F5DD3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4E6817" w:rsidRPr="000F5DD3">
        <w:rPr>
          <w:rFonts w:asciiTheme="majorBidi" w:hAnsiTheme="majorBidi" w:cstheme="majorBidi"/>
          <w:sz w:val="30"/>
          <w:szCs w:val="30"/>
        </w:rPr>
        <w:t>90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206F1C3" w14:textId="7419FEFE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45859D9" w14:textId="77777777" w:rsidR="0044272E" w:rsidRPr="000F5DD3" w:rsidRDefault="0044272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F75702C" w14:textId="4F5B3A5C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79DABABA" w14:textId="77777777" w:rsidR="00B23181" w:rsidRPr="000F5DD3" w:rsidRDefault="00B23181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5D39E1" w14:textId="2005517A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B23181"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E823AD1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AFB3BCB" w14:textId="77777777" w:rsidR="00B23181" w:rsidRPr="000F5DD3" w:rsidRDefault="00E0403E" w:rsidP="00B21170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12406ED1" w14:textId="77777777" w:rsidR="00B23181" w:rsidRPr="000F5DD3" w:rsidRDefault="00B23181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53764A3E" w14:textId="3331A2D4" w:rsidR="00E0403E" w:rsidRPr="000F5DD3" w:rsidRDefault="00E0403E" w:rsidP="00B23181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C0B0CA7" w14:textId="77777777" w:rsidR="00E0403E" w:rsidRPr="000F5DD3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  <w:cs/>
        </w:rPr>
      </w:pPr>
    </w:p>
    <w:p w14:paraId="4EF16498" w14:textId="6DC92EC8" w:rsidR="00E0403E" w:rsidRPr="000F5DD3" w:rsidRDefault="00E0403E" w:rsidP="00E0403E">
      <w:pPr>
        <w:pStyle w:val="BodyText"/>
        <w:numPr>
          <w:ilvl w:val="0"/>
          <w:numId w:val="44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5A149635" w14:textId="77777777" w:rsidR="008D00FD" w:rsidRPr="000F5DD3" w:rsidRDefault="008D00FD" w:rsidP="008D00F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ACF3DD" w14:textId="2A39283B" w:rsidR="00E0403E" w:rsidRPr="000F5DD3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F141432" w14:textId="77777777" w:rsidR="00E0403E" w:rsidRPr="000F5DD3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30"/>
          <w:szCs w:val="30"/>
        </w:rPr>
      </w:pPr>
    </w:p>
    <w:p w14:paraId="10576A67" w14:textId="6FD5BC1C" w:rsidR="00E0403E" w:rsidRPr="000F5DD3" w:rsidDel="001A6CC8" w:rsidRDefault="00E0403E" w:rsidP="00E0403E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0F5DD3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="002316C8" w:rsidRPr="000F5DD3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F5DD3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0499B9A7" w14:textId="77777777" w:rsidR="00E0403E" w:rsidRPr="000F5DD3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0F5DD3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873F30B" w14:textId="77777777" w:rsidR="00E0403E" w:rsidRPr="000F5DD3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33FA964" w14:textId="77777777" w:rsidR="00E0403E" w:rsidRPr="000F5DD3" w:rsidDel="001A6CC8" w:rsidRDefault="00E0403E" w:rsidP="00E0403E">
      <w:pPr>
        <w:pStyle w:val="block"/>
        <w:numPr>
          <w:ilvl w:val="0"/>
          <w:numId w:val="43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0F5DD3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0F5DD3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C52243E" w14:textId="23E93B75" w:rsidR="00E0403E" w:rsidRDefault="00E0403E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459AAB94" w14:textId="59B52FD2" w:rsidR="00217F55" w:rsidRDefault="00217F55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16F86A14" w14:textId="77777777" w:rsidR="00217F55" w:rsidRPr="000F5DD3" w:rsidDel="001A6CC8" w:rsidRDefault="00217F55" w:rsidP="00E04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2EF06F4F" w14:textId="77777777" w:rsidR="00E926D5" w:rsidRDefault="002316C8" w:rsidP="00CD4311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E0403E" w:rsidRPr="000F5DD3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93B1D65" w14:textId="25970D92" w:rsidR="00E0403E" w:rsidRPr="000F5DD3" w:rsidDel="001A6CC8" w:rsidRDefault="00CD4311" w:rsidP="00CD4311">
      <w:pPr>
        <w:pStyle w:val="BodyText"/>
        <w:shd w:val="clear" w:color="auto" w:fill="FFFFFF"/>
        <w:tabs>
          <w:tab w:val="clear" w:pos="454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/>
      </w:r>
      <w:r w:rsidR="00E0403E" w:rsidRPr="000F5DD3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2316C8" w:rsidRPr="000F5DD3" w:rsidDel="001A6CC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0403E"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C9A8423" w14:textId="77777777" w:rsidR="00BD569A" w:rsidRPr="000F5DD3" w:rsidRDefault="00BD569A" w:rsidP="00502EEB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C0E83" w14:textId="66AB16E7" w:rsidR="00E0403E" w:rsidRPr="000F5DD3" w:rsidRDefault="00E0403E" w:rsidP="00502EEB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0F5DD3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</w:t>
      </w:r>
      <w:r w:rsidR="002809F6" w:rsidRPr="000F5DD3">
        <w:rPr>
          <w:rFonts w:asciiTheme="majorBidi" w:hAnsiTheme="majorBidi" w:cstheme="majorBidi"/>
          <w:sz w:val="30"/>
          <w:szCs w:val="30"/>
        </w:rPr>
        <w:t xml:space="preserve">   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0F5DD3" w:rsidDel="001A6CC8">
        <w:rPr>
          <w:rFonts w:asciiTheme="majorBidi" w:hAnsiTheme="majorBidi" w:cstheme="majorBidi"/>
          <w:sz w:val="30"/>
          <w:szCs w:val="30"/>
        </w:rPr>
        <w:t>3</w:t>
      </w:r>
      <w:r w:rsidRPr="000F5DD3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58A70649" w14:textId="77777777" w:rsidR="00502EEB" w:rsidRPr="000F5DD3" w:rsidRDefault="00502EEB" w:rsidP="00502EEB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7C0439" w14:textId="65453CE7" w:rsidR="00014212" w:rsidRPr="000F5DD3" w:rsidRDefault="009E4AD9" w:rsidP="00DF7BCF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6" w:name="_Hlk60827280"/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มูล</w:t>
      </w:r>
      <w:bookmarkEnd w:id="6"/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ค่าตามบัญชีและมูลค่ายุติธรรม</w:t>
      </w:r>
    </w:p>
    <w:p w14:paraId="16A2AC1C" w14:textId="4698451C" w:rsidR="007C2FCA" w:rsidRPr="000F5DD3" w:rsidRDefault="007C2FCA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A00DB9" w14:textId="25B61CD1" w:rsidR="00DF7BCF" w:rsidRPr="000F5DD3" w:rsidRDefault="00DF7BCF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0F5DD3">
        <w:rPr>
          <w:rFonts w:asciiTheme="majorBidi" w:hAnsiTheme="majorBidi" w:cstheme="majorBidi"/>
          <w:sz w:val="30"/>
          <w:szCs w:val="30"/>
        </w:rPr>
        <w:t xml:space="preserve">  </w:t>
      </w:r>
      <w:r w:rsidRPr="000F5DD3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26AFE0" w14:textId="77777777" w:rsidR="006B627B" w:rsidRPr="000F5DD3" w:rsidRDefault="006B627B" w:rsidP="004F6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</w:rPr>
        <w:sectPr w:rsidR="006B627B" w:rsidRPr="000F5DD3" w:rsidSect="000F5DD3">
          <w:headerReference w:type="default" r:id="rId29"/>
          <w:footerReference w:type="default" r:id="rId30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7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34518D" w:rsidRPr="000F5DD3" w14:paraId="1CCF1AED" w14:textId="77777777" w:rsidTr="006666FA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091449C1" w14:textId="77777777" w:rsidR="0034518D" w:rsidRPr="000F5DD3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A5E13CE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362AA37F" w14:textId="3600B8E0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</w:t>
            </w:r>
            <w:r w:rsidR="006E352F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งินรวม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="006E352F"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4518D" w:rsidRPr="000F5DD3" w14:paraId="72551CAC" w14:textId="77777777" w:rsidTr="006666FA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5048BD21" w14:textId="77777777" w:rsidR="0034518D" w:rsidRPr="000F5DD3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18C7C53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558A2DC1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10A2865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6DBC7804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4518D" w:rsidRPr="000F5DD3" w14:paraId="5B18FC56" w14:textId="77777777" w:rsidTr="006666FA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4639EFFD" w14:textId="64910FE5" w:rsidR="0034518D" w:rsidRPr="000F5DD3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04E7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37B8A057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EC04DE" w14:textId="7901AD91" w:rsidR="0034518D" w:rsidRPr="000F5DD3" w:rsidRDefault="00640390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39839BA1" w14:textId="5A8BE36C" w:rsidR="0034518D" w:rsidRPr="000F5DD3" w:rsidRDefault="00640390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F6474F" w14:textId="5170491C" w:rsidR="0034518D" w:rsidRPr="000F5DD3" w:rsidRDefault="00681E59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1A50AD" w14:textId="77777777" w:rsidR="0034518D" w:rsidRPr="000F5DD3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B95F8C7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375D4EA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760122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6C162D05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9CA1772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8F2495B" w14:textId="77777777" w:rsidR="0034518D" w:rsidRPr="000F5DD3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1F4F2D7" w14:textId="77777777" w:rsidR="0034518D" w:rsidRPr="000F5DD3" w:rsidRDefault="0034518D" w:rsidP="001E05E5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36" w:type="dxa"/>
          </w:tcPr>
          <w:p w14:paraId="7D14E038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4EAB470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4518D" w:rsidRPr="000F5DD3" w14:paraId="485089BB" w14:textId="77777777" w:rsidTr="00012B30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68954C4D" w14:textId="77777777" w:rsidR="0034518D" w:rsidRPr="000F5DD3" w:rsidRDefault="0034518D" w:rsidP="001E05E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29D16BD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1F7E38AA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4518D" w:rsidRPr="000F5DD3" w14:paraId="39DC82AD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54C098B5" w14:textId="77777777" w:rsidR="0034518D" w:rsidRPr="000F5DD3" w:rsidRDefault="0034518D" w:rsidP="001E05E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BAF466B" w14:textId="77777777" w:rsidR="0034518D" w:rsidRPr="000F5DD3" w:rsidRDefault="0034518D" w:rsidP="001E05E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E2D81F1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DEB2D3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47F0BF0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F9D461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3553DB7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2D8354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13EC14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4AECF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3C2F247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D52E4F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55E8675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5916B7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2C926A6" w14:textId="77777777" w:rsidR="0034518D" w:rsidRPr="000F5DD3" w:rsidRDefault="0034518D" w:rsidP="001E05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7468" w:rsidRPr="000F5DD3" w14:paraId="7B1286E0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3F060384" w14:textId="224C492B" w:rsidR="00E67468" w:rsidRPr="000F5DD3" w:rsidRDefault="00E67468" w:rsidP="00E67468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70" w:type="dxa"/>
          </w:tcPr>
          <w:p w14:paraId="64C1B126" w14:textId="77777777" w:rsidR="00E67468" w:rsidRPr="000F5DD3" w:rsidRDefault="00E67468" w:rsidP="00E6746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5B5E29B" w14:textId="2B3108AE" w:rsidR="00E67468" w:rsidRPr="000F5DD3" w:rsidRDefault="00612A57" w:rsidP="00BA3E6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DC35269" w14:textId="1326B416" w:rsidR="00E67468" w:rsidRPr="000F5DD3" w:rsidRDefault="00612A57" w:rsidP="00E6746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293D7AF6" w14:textId="7C8E1EA0" w:rsidR="00E67468" w:rsidRPr="000F5DD3" w:rsidRDefault="006D7063" w:rsidP="00E67468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12A57"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6A2E9AA" w14:textId="77777777" w:rsidR="00E67468" w:rsidRPr="000F5DD3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2EADE60" w14:textId="2C5D9D9F" w:rsidR="00E67468" w:rsidRPr="000F5DD3" w:rsidRDefault="00CB107C" w:rsidP="00E6746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654849"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2761C485" w14:textId="77777777" w:rsidR="00E67468" w:rsidRPr="000F5DD3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BCEC45" w14:textId="1A890EEE" w:rsidR="00E67468" w:rsidRPr="000F5DD3" w:rsidRDefault="00654849" w:rsidP="00E35946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6C0F79F" w14:textId="77777777" w:rsidR="00E67468" w:rsidRPr="000F5DD3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E85F9C" w14:textId="3847C05C" w:rsidR="00E67468" w:rsidRPr="000F5DD3" w:rsidRDefault="008147C0" w:rsidP="00E6746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  <w:tc>
          <w:tcPr>
            <w:tcW w:w="236" w:type="dxa"/>
          </w:tcPr>
          <w:p w14:paraId="14A8BD24" w14:textId="77777777" w:rsidR="00E67468" w:rsidRPr="000F5DD3" w:rsidRDefault="00E67468" w:rsidP="00E6746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286CBCE9" w14:textId="2490412D" w:rsidR="00E67468" w:rsidRPr="000F5DD3" w:rsidRDefault="00654849" w:rsidP="00E67468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97FE46" w14:textId="77777777" w:rsidR="00E67468" w:rsidRPr="000F5DD3" w:rsidRDefault="00E67468" w:rsidP="00E6746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02B625" w14:textId="7099ABE6" w:rsidR="00E67468" w:rsidRPr="000F5DD3" w:rsidRDefault="008147C0" w:rsidP="00EE7F8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699</w:t>
            </w:r>
          </w:p>
        </w:tc>
      </w:tr>
      <w:tr w:rsidR="00012B30" w:rsidRPr="000F5DD3" w14:paraId="17338C34" w14:textId="77777777" w:rsidTr="00646EAA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0EDD369D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3BB2AAD3" w14:textId="5784D969" w:rsidR="00012B30" w:rsidRPr="000F5DD3" w:rsidRDefault="00012B30" w:rsidP="00012B3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pacing w:val="-3"/>
                <w:sz w:val="30"/>
                <w:szCs w:val="30"/>
              </w:rPr>
              <w:t xml:space="preserve">    </w:t>
            </w:r>
            <w:r w:rsidRPr="000F5DD3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 xml:space="preserve">ของตลาด  </w:t>
            </w:r>
          </w:p>
        </w:tc>
        <w:tc>
          <w:tcPr>
            <w:tcW w:w="270" w:type="dxa"/>
          </w:tcPr>
          <w:p w14:paraId="50502356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7496D31" w14:textId="77777777" w:rsidR="00612A57" w:rsidRPr="00804E7D" w:rsidRDefault="00612A57" w:rsidP="00612A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688D69" w14:textId="16EEB3A4" w:rsidR="00012B30" w:rsidRPr="000F5DD3" w:rsidRDefault="00612A57" w:rsidP="00BA3E67">
            <w:pPr>
              <w:jc w:val="center"/>
              <w:rPr>
                <w:rFonts w:asciiTheme="majorBidi" w:hAnsiTheme="majorBidi" w:cstheme="majorBidi"/>
                <w:lang w:val="en-GB" w:bidi="ar-SA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E6E4EF4" w14:textId="77777777" w:rsidR="00612A57" w:rsidRPr="00804E7D" w:rsidRDefault="00612A57" w:rsidP="00612A5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05AF97" w14:textId="48D7BF35" w:rsidR="00012B30" w:rsidRPr="000F5DD3" w:rsidRDefault="00612A57" w:rsidP="00BA3E67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7,383</w:t>
            </w:r>
          </w:p>
        </w:tc>
        <w:tc>
          <w:tcPr>
            <w:tcW w:w="1294" w:type="dxa"/>
            <w:shd w:val="clear" w:color="auto" w:fill="auto"/>
          </w:tcPr>
          <w:p w14:paraId="25426C70" w14:textId="77777777" w:rsidR="00612A57" w:rsidRPr="00804E7D" w:rsidRDefault="00612A57" w:rsidP="000B3C3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2E0168" w14:textId="59FC79FD" w:rsidR="00012B30" w:rsidRPr="000F5DD3" w:rsidRDefault="000B3C30" w:rsidP="0062043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F8CC8B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976187D" w14:textId="77777777" w:rsidR="00654849" w:rsidRPr="00804E7D" w:rsidRDefault="00654849" w:rsidP="0065484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CBE18F" w14:textId="129639D9" w:rsidR="00012B30" w:rsidRPr="000F5DD3" w:rsidRDefault="00654849" w:rsidP="00787CD3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7,383</w:t>
            </w:r>
          </w:p>
        </w:tc>
        <w:tc>
          <w:tcPr>
            <w:tcW w:w="236" w:type="dxa"/>
          </w:tcPr>
          <w:p w14:paraId="6E992ED2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35E36B" w14:textId="77777777" w:rsidR="00654849" w:rsidRPr="00804E7D" w:rsidRDefault="00654849" w:rsidP="00654849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A62282" w14:textId="36625271" w:rsidR="00012B30" w:rsidRPr="000F5DD3" w:rsidRDefault="00654849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51867E3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5019955" w14:textId="77777777" w:rsidR="00654849" w:rsidRPr="00804E7D" w:rsidRDefault="00654849" w:rsidP="0065484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A4C52B" w14:textId="5B45713F" w:rsidR="00012B30" w:rsidRPr="000F5DD3" w:rsidRDefault="00654849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1C61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C614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2CDD82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546C87C" w14:textId="77777777" w:rsidR="00654849" w:rsidRPr="00804E7D" w:rsidRDefault="00654849" w:rsidP="006548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3AAABA" w14:textId="37862B7E" w:rsidR="00012B30" w:rsidRPr="000F5DD3" w:rsidRDefault="00654849" w:rsidP="00E35946">
            <w:pP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7,383</w:t>
            </w:r>
          </w:p>
        </w:tc>
        <w:tc>
          <w:tcPr>
            <w:tcW w:w="236" w:type="dxa"/>
          </w:tcPr>
          <w:p w14:paraId="00B48DFF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13F50B9" w14:textId="77777777" w:rsidR="00654849" w:rsidRPr="00804E7D" w:rsidRDefault="00654849" w:rsidP="0065484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B81CBF" w14:textId="65089BC7" w:rsidR="00012B30" w:rsidRPr="000F5DD3" w:rsidRDefault="00654849" w:rsidP="006666FA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7,383</w:t>
            </w:r>
          </w:p>
        </w:tc>
      </w:tr>
      <w:tr w:rsidR="00012B30" w:rsidRPr="000F5DD3" w14:paraId="49F0E43D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32292C80" w14:textId="35F1F37F" w:rsidR="00012B30" w:rsidRPr="000F5DD3" w:rsidRDefault="00012B30" w:rsidP="00012B3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270" w:type="dxa"/>
          </w:tcPr>
          <w:p w14:paraId="709D0622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014C2C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D41DB5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B848DE9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744DF84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83F8373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A2AAF8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85BDEA" w14:textId="77777777" w:rsidR="00012B30" w:rsidRPr="000F5DD3" w:rsidRDefault="00012B30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D3A15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E1263A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844B93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5E540B5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43C047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343C10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2B30" w:rsidRPr="000F5DD3" w14:paraId="714681A9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06E12F3C" w14:textId="1E172E4C" w:rsidR="00012B30" w:rsidRPr="000F5DD3" w:rsidRDefault="00012B30" w:rsidP="00012B3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lang w:val="en-GB"/>
              </w:rPr>
              <w:t xml:space="preserve">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30"/>
                <w:szCs w:val="30"/>
                <w:cs/>
                <w:lang w:val="en-GB"/>
              </w:rPr>
              <w:t>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07DDC4F3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1D961F0" w14:textId="404E5E7E" w:rsidR="00012B30" w:rsidRPr="009F430C" w:rsidRDefault="00670360" w:rsidP="00012B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12A57" w:rsidRPr="00670360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670360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350" w:type="dxa"/>
          </w:tcPr>
          <w:p w14:paraId="6B8F0ED9" w14:textId="4B1BA2D8" w:rsidR="00012B30" w:rsidRPr="000F5DD3" w:rsidRDefault="00612A57" w:rsidP="00012B3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6A3992CA" w14:textId="7E4314F6" w:rsidR="00012B30" w:rsidRPr="000F5DD3" w:rsidRDefault="00612A57" w:rsidP="00D41EB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C1483E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AFD4BD7" w14:textId="70148D5F" w:rsidR="00012B30" w:rsidRPr="000F5DD3" w:rsidRDefault="00670360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12,205</w:t>
            </w:r>
          </w:p>
        </w:tc>
        <w:tc>
          <w:tcPr>
            <w:tcW w:w="236" w:type="dxa"/>
          </w:tcPr>
          <w:p w14:paraId="22533E5D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C45A8" w14:textId="23424DE7" w:rsidR="00012B30" w:rsidRPr="000F5DD3" w:rsidRDefault="00654849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16593000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6932E1D" w14:textId="5B67DF4C" w:rsidR="00012B30" w:rsidRPr="000F5DD3" w:rsidRDefault="00670360" w:rsidP="00012B3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12,205</w:t>
            </w:r>
          </w:p>
        </w:tc>
        <w:tc>
          <w:tcPr>
            <w:tcW w:w="236" w:type="dxa"/>
          </w:tcPr>
          <w:p w14:paraId="075CFEA2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5A13624" w14:textId="1A89A4B4" w:rsidR="00012B30" w:rsidRPr="000F5DD3" w:rsidRDefault="00654849" w:rsidP="00012B3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4A6B9C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B31D1B2" w14:textId="65D437C7" w:rsidR="00012B30" w:rsidRPr="000F5DD3" w:rsidRDefault="00670360" w:rsidP="00012B30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70360">
              <w:rPr>
                <w:rFonts w:asciiTheme="majorBidi" w:hAnsiTheme="majorBidi" w:cstheme="majorBidi"/>
                <w:sz w:val="28"/>
                <w:szCs w:val="28"/>
              </w:rPr>
              <w:t>12,205</w:t>
            </w:r>
          </w:p>
        </w:tc>
      </w:tr>
      <w:tr w:rsidR="00236698" w:rsidRPr="000F5DD3" w14:paraId="1E33DA3B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6FE512AA" w14:textId="77777777" w:rsidR="00236698" w:rsidRPr="000F5DD3" w:rsidRDefault="00236698" w:rsidP="00012B30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209E7F0" w14:textId="77777777" w:rsidR="00236698" w:rsidRPr="000F5DD3" w:rsidRDefault="00236698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113B67C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4C73C9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C02BD76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02B30BB" w14:textId="77777777" w:rsidR="00236698" w:rsidRPr="000F5DD3" w:rsidRDefault="00236698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3F9601B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8D47C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2C6960" w14:textId="77777777" w:rsidR="00236698" w:rsidRPr="000F5DD3" w:rsidRDefault="00236698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D33090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1FACFFF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0A0849" w14:textId="77777777" w:rsidR="00236698" w:rsidRPr="000F5DD3" w:rsidRDefault="00236698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31EC972A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6FEB0A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C98D518" w14:textId="77777777" w:rsidR="00236698" w:rsidRPr="000F5DD3" w:rsidRDefault="00236698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4C29" w:rsidRPr="000F5DD3" w14:paraId="39BA6791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37B9A4BF" w14:textId="3F2405E2" w:rsidR="009D4C29" w:rsidRPr="000F5DD3" w:rsidRDefault="009D4C29" w:rsidP="00012B30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7F20774" w14:textId="77777777" w:rsidR="009D4C29" w:rsidRPr="000F5DD3" w:rsidRDefault="009D4C29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14E5B3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BBCE7D4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916AE1F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22A9B7" w14:textId="77777777" w:rsidR="009D4C29" w:rsidRPr="000F5DD3" w:rsidRDefault="009D4C29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AD58BC6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010E7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757649" w14:textId="77777777" w:rsidR="009D4C29" w:rsidRPr="000F5DD3" w:rsidRDefault="009D4C29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7BED6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70FC4D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8BC04F" w14:textId="77777777" w:rsidR="009D4C29" w:rsidRPr="000F5DD3" w:rsidRDefault="009D4C29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065D623B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8E2881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3B4CA1C" w14:textId="77777777" w:rsidR="009D4C29" w:rsidRPr="000F5DD3" w:rsidRDefault="009D4C29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2B30" w:rsidRPr="000F5DD3" w14:paraId="2E21CB26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2C2E1785" w14:textId="7F7AE727" w:rsidR="00012B30" w:rsidRPr="000F5DD3" w:rsidRDefault="002231A6" w:rsidP="00012B3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436828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270" w:type="dxa"/>
          </w:tcPr>
          <w:p w14:paraId="7F4904F5" w14:textId="77777777" w:rsidR="00012B30" w:rsidRPr="000F5DD3" w:rsidRDefault="00012B30" w:rsidP="00012B3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F501B53" w14:textId="6E8826D0" w:rsidR="00012B30" w:rsidRPr="000F5DD3" w:rsidRDefault="00612A57" w:rsidP="00C3360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F34FD6B" w14:textId="7845E6BB" w:rsidR="00012B30" w:rsidRPr="000F5DD3" w:rsidRDefault="00612A57" w:rsidP="00E35946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EEAC98A" w14:textId="2D54B792" w:rsidR="00012B30" w:rsidRPr="000F5DD3" w:rsidRDefault="00612A57" w:rsidP="00C3360D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43" w:right="20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8B2615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B26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30427A8A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0163DDF2" w14:textId="2B77C093" w:rsidR="00012B30" w:rsidRPr="000F5DD3" w:rsidRDefault="008B2615" w:rsidP="00012B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654849" w:rsidRPr="00804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01C24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54849" w:rsidRPr="00804E7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6F465046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27295" w14:textId="4F05BBD9" w:rsidR="00012B30" w:rsidRPr="000F5DD3" w:rsidRDefault="00654849" w:rsidP="0062043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6272ABBF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33B4B2" w14:textId="19C233E6" w:rsidR="00012B30" w:rsidRPr="000F5DD3" w:rsidRDefault="00873FC3" w:rsidP="00E3594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654849" w:rsidRPr="00804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236" w:type="dxa"/>
          </w:tcPr>
          <w:p w14:paraId="2EA8099A" w14:textId="77777777" w:rsidR="00012B30" w:rsidRPr="000F5DD3" w:rsidRDefault="00012B30" w:rsidP="00012B3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7F8512DD" w14:textId="0460976D" w:rsidR="00012B30" w:rsidRPr="000F5DD3" w:rsidRDefault="00654849" w:rsidP="00E35946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F3191C9" w14:textId="77777777" w:rsidR="00012B30" w:rsidRPr="000F5DD3" w:rsidRDefault="00012B30" w:rsidP="00012B3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BB29C45" w14:textId="66DA4E86" w:rsidR="00012B30" w:rsidRPr="000F5DD3" w:rsidRDefault="00873FC3" w:rsidP="006666F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654849" w:rsidRPr="00804E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</w:tr>
      <w:tr w:rsidR="008F18B4" w:rsidRPr="000F5DD3" w14:paraId="65F9CC72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106C0EDA" w14:textId="092879A3" w:rsidR="008F18B4" w:rsidRPr="000F5DD3" w:rsidRDefault="005A33AB" w:rsidP="000D546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270" w:type="dxa"/>
          </w:tcPr>
          <w:p w14:paraId="1C8272E0" w14:textId="77777777" w:rsidR="008F18B4" w:rsidRPr="000F5DD3" w:rsidRDefault="008F18B4" w:rsidP="000D546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37DBF42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1F368C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A7C5E18" w14:textId="77777777" w:rsidR="008F18B4" w:rsidRPr="000F5DD3" w:rsidRDefault="008F18B4" w:rsidP="000D54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329243" w14:textId="77777777" w:rsidR="008F18B4" w:rsidRPr="000F5DD3" w:rsidRDefault="008F18B4" w:rsidP="000D5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F22027C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C62957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2C9D5C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9DB974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E04141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34113C" w14:textId="77777777" w:rsidR="008F18B4" w:rsidRPr="000F5DD3" w:rsidRDefault="008F18B4" w:rsidP="000D546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1886149A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D10E6A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122FABB" w14:textId="77777777" w:rsidR="008F18B4" w:rsidRPr="000F5DD3" w:rsidRDefault="008F18B4" w:rsidP="000D546A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33AB" w:rsidRPr="000F5DD3" w14:paraId="498C703A" w14:textId="77777777" w:rsidTr="00012B30">
        <w:trPr>
          <w:trHeight w:val="261"/>
        </w:trPr>
        <w:tc>
          <w:tcPr>
            <w:tcW w:w="4140" w:type="dxa"/>
            <w:shd w:val="clear" w:color="auto" w:fill="auto"/>
          </w:tcPr>
          <w:p w14:paraId="7AF58B07" w14:textId="050C90D4" w:rsidR="005A33AB" w:rsidRPr="000F5DD3" w:rsidRDefault="005A33AB" w:rsidP="005A33A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ในการป้องกันความเสี่ยง</w:t>
            </w:r>
          </w:p>
        </w:tc>
        <w:tc>
          <w:tcPr>
            <w:tcW w:w="270" w:type="dxa"/>
          </w:tcPr>
          <w:p w14:paraId="38E385D4" w14:textId="77777777" w:rsidR="005A33AB" w:rsidRPr="000F5DD3" w:rsidRDefault="005A33AB" w:rsidP="005A33A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B91DA47" w14:textId="0E1421EA" w:rsidR="005A33AB" w:rsidRPr="005A33AB" w:rsidRDefault="00670360" w:rsidP="005A33A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1350" w:type="dxa"/>
          </w:tcPr>
          <w:p w14:paraId="756F9B79" w14:textId="0FC9F2B1" w:rsidR="005A33AB" w:rsidRPr="000F5DD3" w:rsidRDefault="00612A57" w:rsidP="005A33AB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55AC6E50" w14:textId="51701E15" w:rsidR="005A33AB" w:rsidRPr="000F5DD3" w:rsidRDefault="00612A57" w:rsidP="00D41EB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</w:tcPr>
          <w:p w14:paraId="5310C88E" w14:textId="77777777" w:rsidR="005A33AB" w:rsidRPr="000F5DD3" w:rsidRDefault="005A33AB" w:rsidP="005A33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5EAD317" w14:textId="4D88E3A7" w:rsidR="005A33AB" w:rsidRPr="000F5DD3" w:rsidRDefault="00670360" w:rsidP="005A33A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236" w:type="dxa"/>
          </w:tcPr>
          <w:p w14:paraId="5CB0FB96" w14:textId="77777777" w:rsidR="005A33AB" w:rsidRPr="000F5DD3" w:rsidRDefault="005A33AB" w:rsidP="005A33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CB0885B" w14:textId="7B9F568C" w:rsidR="005A33AB" w:rsidRPr="000F5DD3" w:rsidRDefault="00654849" w:rsidP="005A33AB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6B6BBCE2" w14:textId="77777777" w:rsidR="005A33AB" w:rsidRPr="000F5DD3" w:rsidRDefault="005A33AB" w:rsidP="005A33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F3A224A" w14:textId="78F057D3" w:rsidR="005A33AB" w:rsidRPr="000F5DD3" w:rsidRDefault="00670360" w:rsidP="005A33AB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236" w:type="dxa"/>
          </w:tcPr>
          <w:p w14:paraId="144231D9" w14:textId="77777777" w:rsidR="005A33AB" w:rsidRPr="000F5DD3" w:rsidRDefault="005A33AB" w:rsidP="005A33A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4A7F17D1" w14:textId="5CD7BCDA" w:rsidR="005A33AB" w:rsidRPr="000F5DD3" w:rsidRDefault="00654849" w:rsidP="005A33AB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08C1796E" w14:textId="77777777" w:rsidR="005A33AB" w:rsidRPr="000F5DD3" w:rsidRDefault="005A33AB" w:rsidP="005A33A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5C35E6" w14:textId="7836C2EB" w:rsidR="005A33AB" w:rsidRPr="000F5DD3" w:rsidRDefault="00670360" w:rsidP="005A33A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578</w:t>
            </w:r>
          </w:p>
        </w:tc>
      </w:tr>
    </w:tbl>
    <w:p w14:paraId="6D99FDA9" w14:textId="47A52E36" w:rsidR="00804E7D" w:rsidRPr="00F7363B" w:rsidRDefault="00804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2"/>
          <w:szCs w:val="12"/>
        </w:rPr>
      </w:pPr>
    </w:p>
    <w:tbl>
      <w:tblPr>
        <w:tblW w:w="146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270"/>
        <w:gridCol w:w="1350"/>
        <w:gridCol w:w="1350"/>
        <w:gridCol w:w="1294"/>
        <w:gridCol w:w="236"/>
        <w:gridCol w:w="1204"/>
        <w:gridCol w:w="236"/>
        <w:gridCol w:w="900"/>
        <w:gridCol w:w="236"/>
        <w:gridCol w:w="1024"/>
        <w:gridCol w:w="236"/>
        <w:gridCol w:w="934"/>
        <w:gridCol w:w="236"/>
        <w:gridCol w:w="1024"/>
      </w:tblGrid>
      <w:tr w:rsidR="00804E7D" w:rsidRPr="00804E7D" w14:paraId="30CE06C2" w14:textId="77777777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052AF6BE" w14:textId="77777777" w:rsidR="00804E7D" w:rsidRPr="00804E7D" w:rsidRDefault="00804E7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C487E96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642D16BC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4E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804E7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/ </w:t>
            </w:r>
            <w:r w:rsidRPr="00804E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04E7D" w:rsidRPr="00804E7D" w14:paraId="31532512" w14:textId="77777777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6AE61FDC" w14:textId="77777777" w:rsidR="00804E7D" w:rsidRPr="00804E7D" w:rsidRDefault="00804E7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9611D88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434" w:type="dxa"/>
            <w:gridSpan w:val="5"/>
            <w:vAlign w:val="bottom"/>
          </w:tcPr>
          <w:p w14:paraId="3DB69F62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4E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0D3630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590" w:type="dxa"/>
            <w:gridSpan w:val="7"/>
            <w:vAlign w:val="bottom"/>
          </w:tcPr>
          <w:p w14:paraId="6FE4A321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4E7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04E7D" w:rsidRPr="00804E7D" w14:paraId="517667B0" w14:textId="77777777">
        <w:trPr>
          <w:trHeight w:val="261"/>
          <w:tblHeader/>
        </w:trPr>
        <w:tc>
          <w:tcPr>
            <w:tcW w:w="4140" w:type="dxa"/>
            <w:shd w:val="clear" w:color="auto" w:fill="auto"/>
            <w:vAlign w:val="bottom"/>
          </w:tcPr>
          <w:p w14:paraId="5DC1F596" w14:textId="77777777" w:rsidR="00804E7D" w:rsidRPr="00804E7D" w:rsidRDefault="00804E7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804E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04E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804E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  <w:vAlign w:val="bottom"/>
          </w:tcPr>
          <w:p w14:paraId="74F7515B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F91668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350" w:type="dxa"/>
          </w:tcPr>
          <w:p w14:paraId="44DD617B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BF19362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AFFF6C" w14:textId="77777777" w:rsidR="00804E7D" w:rsidRPr="00804E7D" w:rsidRDefault="00804E7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E6D6EE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9D05CAD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80281F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4E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04900DD9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256FF67B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4E7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534F8C72" w14:textId="77777777" w:rsidR="00804E7D" w:rsidRPr="00804E7D" w:rsidRDefault="00804E7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4" w:type="dxa"/>
            <w:vAlign w:val="bottom"/>
          </w:tcPr>
          <w:p w14:paraId="2DCBE15C" w14:textId="77777777" w:rsidR="00804E7D" w:rsidRPr="00804E7D" w:rsidRDefault="00804E7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1914823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D8925A8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04E7D" w:rsidRPr="00804E7D" w14:paraId="008D1C15" w14:textId="77777777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46749F15" w14:textId="77777777" w:rsidR="00804E7D" w:rsidRPr="00804E7D" w:rsidRDefault="00804E7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307C1CC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BA2686E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04E7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04E7D" w:rsidRPr="00804E7D" w14:paraId="2464691C" w14:textId="77777777">
        <w:trPr>
          <w:trHeight w:val="261"/>
        </w:trPr>
        <w:tc>
          <w:tcPr>
            <w:tcW w:w="4140" w:type="dxa"/>
            <w:shd w:val="clear" w:color="auto" w:fill="auto"/>
          </w:tcPr>
          <w:p w14:paraId="407B0D1F" w14:textId="77777777" w:rsidR="00804E7D" w:rsidRPr="00804E7D" w:rsidRDefault="00804E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804E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4BB340A5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C3CBD7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6FBF0A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A00A47F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B36903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ED07FDD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C63128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158865A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C26F4BA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8748B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FDFA82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F803F7D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109EAF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6A49E93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E7D" w:rsidRPr="00804E7D" w14:paraId="5795EBE9" w14:textId="77777777">
        <w:trPr>
          <w:trHeight w:val="261"/>
        </w:trPr>
        <w:tc>
          <w:tcPr>
            <w:tcW w:w="4140" w:type="dxa"/>
            <w:shd w:val="clear" w:color="auto" w:fill="auto"/>
          </w:tcPr>
          <w:p w14:paraId="3B212CD1" w14:textId="77777777" w:rsidR="00804E7D" w:rsidRPr="00804E7D" w:rsidRDefault="00804E7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70" w:type="dxa"/>
          </w:tcPr>
          <w:p w14:paraId="02C11902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4E9155A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E4FD4F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37D6817D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1,400</w:t>
            </w:r>
          </w:p>
        </w:tc>
        <w:tc>
          <w:tcPr>
            <w:tcW w:w="236" w:type="dxa"/>
            <w:shd w:val="clear" w:color="auto" w:fill="auto"/>
          </w:tcPr>
          <w:p w14:paraId="3B325E52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16593553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1,400</w:t>
            </w:r>
          </w:p>
        </w:tc>
        <w:tc>
          <w:tcPr>
            <w:tcW w:w="236" w:type="dxa"/>
          </w:tcPr>
          <w:p w14:paraId="775F7A34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E020E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5B8CF2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43AF4E2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1,399</w:t>
            </w:r>
          </w:p>
        </w:tc>
        <w:tc>
          <w:tcPr>
            <w:tcW w:w="236" w:type="dxa"/>
          </w:tcPr>
          <w:p w14:paraId="44D15B31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2EA43F84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258730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0C02D48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1,399</w:t>
            </w:r>
          </w:p>
        </w:tc>
      </w:tr>
      <w:tr w:rsidR="00804E7D" w:rsidRPr="00804E7D" w14:paraId="77E4B583" w14:textId="77777777">
        <w:trPr>
          <w:trHeight w:val="261"/>
        </w:trPr>
        <w:tc>
          <w:tcPr>
            <w:tcW w:w="4140" w:type="dxa"/>
            <w:shd w:val="clear" w:color="auto" w:fill="auto"/>
            <w:vAlign w:val="bottom"/>
          </w:tcPr>
          <w:p w14:paraId="2D8831CC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 w:firstLine="2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เงินลงทุนในตราสารทุนที่ไม่อยู่ในความต้องการ</w:t>
            </w:r>
          </w:p>
          <w:p w14:paraId="5CEB2504" w14:textId="77777777" w:rsidR="00804E7D" w:rsidRPr="00804E7D" w:rsidRDefault="00804E7D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E7D">
              <w:rPr>
                <w:rFonts w:asciiTheme="majorBidi" w:hAnsiTheme="majorBidi" w:cstheme="majorBidi"/>
                <w:spacing w:val="-3"/>
                <w:sz w:val="28"/>
                <w:szCs w:val="28"/>
              </w:rPr>
              <w:t xml:space="preserve">    </w:t>
            </w:r>
            <w:r w:rsidRPr="00804E7D">
              <w:rPr>
                <w:rFonts w:asciiTheme="majorBidi" w:hAnsiTheme="majorBidi" w:cstheme="majorBidi"/>
                <w:spacing w:val="-3"/>
                <w:sz w:val="28"/>
                <w:szCs w:val="28"/>
                <w:cs/>
              </w:rPr>
              <w:t xml:space="preserve">ของตลาด  </w:t>
            </w:r>
          </w:p>
        </w:tc>
        <w:tc>
          <w:tcPr>
            <w:tcW w:w="270" w:type="dxa"/>
          </w:tcPr>
          <w:p w14:paraId="43F7F65A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AB2A3C1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0DA69" w14:textId="77777777" w:rsidR="00804E7D" w:rsidRPr="00804E7D" w:rsidRDefault="00804E7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D07C9EF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DA9CDB" w14:textId="77777777" w:rsidR="00804E7D" w:rsidRPr="00804E7D" w:rsidRDefault="00804E7D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7,383</w:t>
            </w:r>
          </w:p>
        </w:tc>
        <w:tc>
          <w:tcPr>
            <w:tcW w:w="1294" w:type="dxa"/>
            <w:shd w:val="clear" w:color="auto" w:fill="auto"/>
          </w:tcPr>
          <w:p w14:paraId="33C05EE4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60528CA" w14:textId="761F6918" w:rsidR="00804E7D" w:rsidRPr="00804E7D" w:rsidRDefault="00804E7D" w:rsidP="00D74558">
            <w:pPr>
              <w:pStyle w:val="acctfourfigures"/>
              <w:tabs>
                <w:tab w:val="clear" w:pos="765"/>
              </w:tabs>
              <w:spacing w:line="240" w:lineRule="atLeast"/>
              <w:ind w:left="-43" w:right="-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D74558"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FAD707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817F4F2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1CB3BF" w14:textId="77777777" w:rsidR="00804E7D" w:rsidRPr="00804E7D" w:rsidRDefault="00804E7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04E7D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 7,383</w:t>
            </w:r>
          </w:p>
        </w:tc>
        <w:tc>
          <w:tcPr>
            <w:tcW w:w="236" w:type="dxa"/>
          </w:tcPr>
          <w:p w14:paraId="0A2852F9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03D0D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703674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4CE5D243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7C0312E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32B6736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0323509F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7CD89A9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B02B04" w14:textId="77777777" w:rsidR="00804E7D" w:rsidRPr="00804E7D" w:rsidRDefault="00804E7D">
            <w:pPr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   7,383</w:t>
            </w:r>
          </w:p>
        </w:tc>
        <w:tc>
          <w:tcPr>
            <w:tcW w:w="236" w:type="dxa"/>
          </w:tcPr>
          <w:p w14:paraId="2D6F08DA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7B36937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D82A89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7,383</w:t>
            </w:r>
          </w:p>
        </w:tc>
      </w:tr>
      <w:tr w:rsidR="00804E7D" w:rsidRPr="00804E7D" w14:paraId="38968AC7" w14:textId="77777777">
        <w:trPr>
          <w:trHeight w:val="261"/>
        </w:trPr>
        <w:tc>
          <w:tcPr>
            <w:tcW w:w="4140" w:type="dxa"/>
            <w:shd w:val="clear" w:color="auto" w:fill="auto"/>
          </w:tcPr>
          <w:p w14:paraId="1C146A70" w14:textId="77777777" w:rsidR="00804E7D" w:rsidRPr="00804E7D" w:rsidRDefault="00804E7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สัญญาขายเงินตราต่างประเทศล่วงหน้าที่ใช้</w:t>
            </w:r>
          </w:p>
        </w:tc>
        <w:tc>
          <w:tcPr>
            <w:tcW w:w="270" w:type="dxa"/>
          </w:tcPr>
          <w:p w14:paraId="56440A4D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4C0DF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C12022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EFAC345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21FEE9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43D3078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796727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E770ACD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E626D2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36C4A03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603B83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12D81C69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7C69987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8FC780D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E7D" w:rsidRPr="00804E7D" w14:paraId="1D45E57E" w14:textId="77777777">
        <w:trPr>
          <w:trHeight w:val="261"/>
        </w:trPr>
        <w:tc>
          <w:tcPr>
            <w:tcW w:w="4140" w:type="dxa"/>
            <w:shd w:val="clear" w:color="auto" w:fill="auto"/>
          </w:tcPr>
          <w:p w14:paraId="0256B808" w14:textId="77777777" w:rsidR="00804E7D" w:rsidRPr="00804E7D" w:rsidRDefault="00804E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804E7D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28"/>
                <w:szCs w:val="28"/>
                <w:lang w:val="en-GB"/>
              </w:rPr>
              <w:t xml:space="preserve"> </w:t>
            </w:r>
            <w:r w:rsidRPr="00804E7D">
              <w:rPr>
                <w:rFonts w:asciiTheme="majorBidi" w:hAnsiTheme="majorBidi" w:cstheme="majorBidi"/>
                <w:b/>
                <w:bCs/>
                <w:i/>
                <w:iCs/>
                <w:color w:val="FFFFFF" w:themeColor="background1"/>
                <w:sz w:val="28"/>
                <w:szCs w:val="28"/>
                <w:cs/>
                <w:lang w:val="en-GB"/>
              </w:rPr>
              <w:t>น</w:t>
            </w:r>
            <w:r w:rsidRPr="00804E7D">
              <w:rPr>
                <w:rFonts w:asciiTheme="majorBidi" w:hAnsiTheme="majorBidi" w:cstheme="majorBidi"/>
                <w:sz w:val="28"/>
                <w:szCs w:val="28"/>
                <w:cs/>
              </w:rPr>
              <w:t>ในการป้องกันความเสี่ยง</w:t>
            </w:r>
          </w:p>
        </w:tc>
        <w:tc>
          <w:tcPr>
            <w:tcW w:w="270" w:type="dxa"/>
          </w:tcPr>
          <w:p w14:paraId="53DEC62C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6579D4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  <w:tc>
          <w:tcPr>
            <w:tcW w:w="1350" w:type="dxa"/>
          </w:tcPr>
          <w:p w14:paraId="63FF7D73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5B7C90E6" w14:textId="19B9C4FA" w:rsidR="00804E7D" w:rsidRPr="00804E7D" w:rsidRDefault="00D74558" w:rsidP="00D74558">
            <w:pPr>
              <w:pStyle w:val="acctfourfigures"/>
              <w:tabs>
                <w:tab w:val="clear" w:pos="765"/>
              </w:tabs>
              <w:spacing w:line="240" w:lineRule="atLeast"/>
              <w:ind w:left="-43" w:right="-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CFA584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3D0D8A40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  <w:tc>
          <w:tcPr>
            <w:tcW w:w="236" w:type="dxa"/>
          </w:tcPr>
          <w:p w14:paraId="4B7D9629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F685BA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  <w:tc>
          <w:tcPr>
            <w:tcW w:w="236" w:type="dxa"/>
          </w:tcPr>
          <w:p w14:paraId="2B74FA74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B8EB5D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2,120</w:t>
            </w:r>
          </w:p>
        </w:tc>
        <w:tc>
          <w:tcPr>
            <w:tcW w:w="236" w:type="dxa"/>
          </w:tcPr>
          <w:p w14:paraId="6E2A239A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1A4BC76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DEDBE7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0BA6E904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</w:tr>
      <w:tr w:rsidR="00804E7D" w:rsidRPr="00804E7D" w14:paraId="5111AEF8" w14:textId="77777777">
        <w:trPr>
          <w:trHeight w:val="261"/>
        </w:trPr>
        <w:tc>
          <w:tcPr>
            <w:tcW w:w="4140" w:type="dxa"/>
            <w:shd w:val="clear" w:color="auto" w:fill="auto"/>
          </w:tcPr>
          <w:p w14:paraId="1D81DE9A" w14:textId="77777777" w:rsidR="00804E7D" w:rsidRPr="00804E7D" w:rsidRDefault="00804E7D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1A458CE5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93AE396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339ECBF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03C53F2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6D4EB7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D71C096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FF608DD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BF0657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62FB6A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53FA1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AECD87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00F8737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C31448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7CEDFD0C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E7D" w:rsidRPr="00804E7D" w14:paraId="482F3F04" w14:textId="77777777">
        <w:trPr>
          <w:trHeight w:val="261"/>
        </w:trPr>
        <w:tc>
          <w:tcPr>
            <w:tcW w:w="4140" w:type="dxa"/>
            <w:shd w:val="clear" w:color="auto" w:fill="auto"/>
          </w:tcPr>
          <w:p w14:paraId="2E723271" w14:textId="77777777" w:rsidR="00804E7D" w:rsidRPr="00804E7D" w:rsidRDefault="00804E7D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804E7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E05E46D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191F75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D8C111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77382DE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5704261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EAF8B3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F7D4A59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9A122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B7F3A9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D0B4D6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5F676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3AECD89F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3F17BE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2E7E8E8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E7D" w:rsidRPr="00804E7D" w14:paraId="6FA62085" w14:textId="77777777">
        <w:trPr>
          <w:trHeight w:val="261"/>
        </w:trPr>
        <w:tc>
          <w:tcPr>
            <w:tcW w:w="4140" w:type="dxa"/>
            <w:shd w:val="clear" w:color="auto" w:fill="auto"/>
          </w:tcPr>
          <w:p w14:paraId="57915218" w14:textId="77777777" w:rsidR="00804E7D" w:rsidRPr="00804E7D" w:rsidRDefault="00804E7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7D075428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D3482E3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28DF7CA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B67B223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left="-43"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100,000</w:t>
            </w:r>
          </w:p>
        </w:tc>
        <w:tc>
          <w:tcPr>
            <w:tcW w:w="236" w:type="dxa"/>
            <w:shd w:val="clear" w:color="auto" w:fill="auto"/>
          </w:tcPr>
          <w:p w14:paraId="7429B391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7EDAC41F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14:paraId="29A2E29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DC2C33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61987CD6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1FA158E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99,605</w:t>
            </w:r>
          </w:p>
        </w:tc>
        <w:tc>
          <w:tcPr>
            <w:tcW w:w="236" w:type="dxa"/>
          </w:tcPr>
          <w:p w14:paraId="6219AD12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E116621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87CA9E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074E5F2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99,605</w:t>
            </w:r>
          </w:p>
        </w:tc>
      </w:tr>
      <w:tr w:rsidR="00804E7D" w:rsidRPr="00804E7D" w14:paraId="53B200DB" w14:textId="77777777">
        <w:trPr>
          <w:trHeight w:val="261"/>
        </w:trPr>
        <w:tc>
          <w:tcPr>
            <w:tcW w:w="4140" w:type="dxa"/>
            <w:shd w:val="clear" w:color="auto" w:fill="auto"/>
          </w:tcPr>
          <w:p w14:paraId="533A8394" w14:textId="77777777" w:rsidR="00804E7D" w:rsidRPr="00804E7D" w:rsidRDefault="00804E7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E7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สัญญาแลกเปลี่ยนอัตราดอกเบี้ยที่ใช้</w:t>
            </w:r>
          </w:p>
        </w:tc>
        <w:tc>
          <w:tcPr>
            <w:tcW w:w="270" w:type="dxa"/>
          </w:tcPr>
          <w:p w14:paraId="06D6A8F3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41C2021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09987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92BA8AF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F3211C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6C49F959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CEFC4CA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55D6428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D8263A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3F54CA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A49B6E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06EBA0D5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885C500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5EE35EA0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4E7D" w:rsidRPr="00804E7D" w14:paraId="08B15807" w14:textId="77777777">
        <w:trPr>
          <w:trHeight w:val="261"/>
        </w:trPr>
        <w:tc>
          <w:tcPr>
            <w:tcW w:w="4140" w:type="dxa"/>
            <w:shd w:val="clear" w:color="auto" w:fill="auto"/>
          </w:tcPr>
          <w:p w14:paraId="6ED7BE80" w14:textId="77777777" w:rsidR="00804E7D" w:rsidRPr="00804E7D" w:rsidRDefault="00804E7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4E7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ในการป้องกันความเสี่ยง</w:t>
            </w:r>
          </w:p>
        </w:tc>
        <w:tc>
          <w:tcPr>
            <w:tcW w:w="270" w:type="dxa"/>
          </w:tcPr>
          <w:p w14:paraId="65B438BF" w14:textId="77777777" w:rsidR="00804E7D" w:rsidRPr="00804E7D" w:rsidRDefault="00804E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F1E827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1,357</w:t>
            </w:r>
          </w:p>
        </w:tc>
        <w:tc>
          <w:tcPr>
            <w:tcW w:w="1350" w:type="dxa"/>
          </w:tcPr>
          <w:p w14:paraId="5464082B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C9A37F5" w14:textId="4AD2053A" w:rsidR="00804E7D" w:rsidRPr="00804E7D" w:rsidRDefault="00804E7D" w:rsidP="00D74558">
            <w:pPr>
              <w:pStyle w:val="acctfourfigures"/>
              <w:tabs>
                <w:tab w:val="clear" w:pos="765"/>
              </w:tabs>
              <w:spacing w:line="240" w:lineRule="atLeast"/>
              <w:ind w:left="-43" w:right="-2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  <w:shd w:val="clear" w:color="auto" w:fill="auto"/>
          </w:tcPr>
          <w:p w14:paraId="63617FC7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14:paraId="2E6FE3F7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1,357</w:t>
            </w:r>
          </w:p>
        </w:tc>
        <w:tc>
          <w:tcPr>
            <w:tcW w:w="236" w:type="dxa"/>
          </w:tcPr>
          <w:p w14:paraId="15893913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5F462C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7E13EFA1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DDCF809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1,357</w:t>
            </w:r>
          </w:p>
        </w:tc>
        <w:tc>
          <w:tcPr>
            <w:tcW w:w="236" w:type="dxa"/>
          </w:tcPr>
          <w:p w14:paraId="0124578D" w14:textId="77777777" w:rsidR="00804E7D" w:rsidRPr="00804E7D" w:rsidRDefault="00804E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14:paraId="6A3F6D60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36" w:type="dxa"/>
          </w:tcPr>
          <w:p w14:paraId="1E53DBB6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1220A046" w14:textId="77777777" w:rsidR="00804E7D" w:rsidRPr="00804E7D" w:rsidRDefault="00804E7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04E7D">
              <w:rPr>
                <w:rFonts w:asciiTheme="majorBidi" w:hAnsiTheme="majorBidi" w:cstheme="majorBidi"/>
                <w:sz w:val="28"/>
                <w:szCs w:val="28"/>
              </w:rPr>
              <w:t>1,357</w:t>
            </w:r>
          </w:p>
        </w:tc>
      </w:tr>
    </w:tbl>
    <w:p w14:paraId="264A3502" w14:textId="77777777" w:rsidR="006B627B" w:rsidRPr="000F5DD3" w:rsidRDefault="006B627B" w:rsidP="00345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15"/>
        <w:jc w:val="thaiDistribute"/>
        <w:rPr>
          <w:rFonts w:asciiTheme="majorBidi" w:hAnsiTheme="majorBidi" w:cstheme="majorBidi"/>
          <w:sz w:val="30"/>
          <w:szCs w:val="30"/>
        </w:rPr>
        <w:sectPr w:rsidR="006B627B" w:rsidRPr="000F5DD3" w:rsidSect="000F6D84">
          <w:footerReference w:type="default" r:id="rId3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B14C481" w14:textId="1AC5F931" w:rsidR="00DA2CFE" w:rsidRPr="000F5DD3" w:rsidRDefault="00DA2C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F5DD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7F59110" w14:textId="77777777" w:rsidR="00DA2CFE" w:rsidRPr="000F5DD3" w:rsidRDefault="00DA2CFE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306E66" w:rsidRPr="000F5DD3" w14:paraId="4784B1DF" w14:textId="77777777" w:rsidTr="001E05E5">
        <w:trPr>
          <w:tblHeader/>
        </w:trPr>
        <w:tc>
          <w:tcPr>
            <w:tcW w:w="2520" w:type="dxa"/>
          </w:tcPr>
          <w:p w14:paraId="5D461C87" w14:textId="77777777" w:rsidR="00306E66" w:rsidRPr="000F5DD3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5C14EE4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43FC7797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06E66" w:rsidRPr="000F5DD3" w14:paraId="55FC5B33" w14:textId="77777777" w:rsidTr="001E05E5">
        <w:tc>
          <w:tcPr>
            <w:tcW w:w="2520" w:type="dxa"/>
          </w:tcPr>
          <w:p w14:paraId="48A8A5EE" w14:textId="77777777" w:rsidR="00306E66" w:rsidRPr="000F5DD3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8F28736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5B39DDBC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971C2" w:rsidRPr="000F5DD3" w14:paraId="425A2052" w14:textId="77777777" w:rsidTr="001E05E5">
        <w:tc>
          <w:tcPr>
            <w:tcW w:w="2520" w:type="dxa"/>
          </w:tcPr>
          <w:p w14:paraId="1AAAEC74" w14:textId="77777777" w:rsidR="00C971C2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สัญญาแลกเปลี่ยนอัตรา</w:t>
            </w:r>
          </w:p>
          <w:p w14:paraId="17A6A3F0" w14:textId="69D72B91" w:rsidR="00C971C2" w:rsidRPr="000F5DD3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ดอกเบี้ย</w:t>
            </w:r>
          </w:p>
        </w:tc>
        <w:tc>
          <w:tcPr>
            <w:tcW w:w="236" w:type="dxa"/>
          </w:tcPr>
          <w:p w14:paraId="6EEBE688" w14:textId="77777777" w:rsidR="00C971C2" w:rsidRPr="000F5DD3" w:rsidRDefault="00C971C2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010A3B26" w14:textId="77777777" w:rsidR="00C971C2" w:rsidRDefault="00C971C2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Swap model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มูลค่าปัจจุบันของประมาณการกระแสเงินสดในอนาคตโดยใช้เส้น</w:t>
            </w:r>
          </w:p>
          <w:p w14:paraId="6AF7E005" w14:textId="210A79D8" w:rsidR="00C971C2" w:rsidRPr="00C971C2" w:rsidRDefault="00C971C2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อัตราผลตอบแทนที่สังเกตได้</w:t>
            </w:r>
          </w:p>
        </w:tc>
      </w:tr>
      <w:tr w:rsidR="00306E66" w:rsidRPr="000F5DD3" w14:paraId="402F71AE" w14:textId="77777777" w:rsidTr="001E05E5">
        <w:tc>
          <w:tcPr>
            <w:tcW w:w="2520" w:type="dxa"/>
          </w:tcPr>
          <w:p w14:paraId="4D438E91" w14:textId="2659DD88" w:rsidR="00306E66" w:rsidRPr="00AF5B42" w:rsidRDefault="00306E66" w:rsidP="00AF5B42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pacing w:val="-3"/>
                <w:sz w:val="30"/>
                <w:szCs w:val="30"/>
                <w:cs/>
                <w:lang w:bidi="th-TH"/>
              </w:rPr>
              <w:t>เงินลงทุนในตราสารทุนที่ไม่</w:t>
            </w:r>
            <w:r w:rsidRPr="000F5DD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  <w:t>อยู่ในความต้องการของตลาด</w:t>
            </w:r>
          </w:p>
        </w:tc>
        <w:tc>
          <w:tcPr>
            <w:tcW w:w="236" w:type="dxa"/>
          </w:tcPr>
          <w:p w14:paraId="33C11EC1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2C58FEF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306E66" w:rsidRPr="000F5DD3" w14:paraId="771B56B3" w14:textId="77777777" w:rsidTr="001E05E5">
        <w:tc>
          <w:tcPr>
            <w:tcW w:w="2520" w:type="dxa"/>
          </w:tcPr>
          <w:p w14:paraId="77290057" w14:textId="77777777" w:rsidR="00306E66" w:rsidRPr="000F5DD3" w:rsidRDefault="00306E66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236" w:type="dxa"/>
          </w:tcPr>
          <w:p w14:paraId="7AFF0B87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56A390C" w14:textId="77777777" w:rsidR="00306E66" w:rsidRPr="000F5DD3" w:rsidRDefault="00306E66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C971C2" w:rsidRPr="000F5DD3" w14:paraId="2BFF7137" w14:textId="77777777" w:rsidTr="001E05E5">
        <w:tc>
          <w:tcPr>
            <w:tcW w:w="2520" w:type="dxa"/>
          </w:tcPr>
          <w:p w14:paraId="1EA6E8B9" w14:textId="77777777" w:rsidR="00C971C2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จากสถาบัน</w:t>
            </w:r>
          </w:p>
          <w:p w14:paraId="4B3C9203" w14:textId="01AFE571" w:rsidR="00C971C2" w:rsidRPr="000F5DD3" w:rsidRDefault="00C971C2" w:rsidP="001E05E5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การเงิน</w:t>
            </w:r>
          </w:p>
        </w:tc>
        <w:tc>
          <w:tcPr>
            <w:tcW w:w="236" w:type="dxa"/>
          </w:tcPr>
          <w:p w14:paraId="6DBA6935" w14:textId="77777777" w:rsidR="00C971C2" w:rsidRPr="000F5DD3" w:rsidRDefault="00C971C2" w:rsidP="001E0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3631A94" w14:textId="7AD17035" w:rsidR="00C971C2" w:rsidRPr="000F5DD3" w:rsidRDefault="00C971C2" w:rsidP="001E05E5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หนี้สิน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สุทธิ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066E6D9E" w14:textId="77777777" w:rsidR="004F2583" w:rsidRPr="000F5DD3" w:rsidRDefault="004F2583" w:rsidP="00F11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61881D8" w14:textId="0D9B3303" w:rsidR="00306E66" w:rsidRPr="000F5DD3" w:rsidRDefault="004F2583" w:rsidP="004F258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330F6559" w14:textId="77777777" w:rsidR="004F2583" w:rsidRPr="000F5DD3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ABC2A0A" w14:textId="7A25DCC7" w:rsidR="004F2583" w:rsidRPr="000F5DD3" w:rsidRDefault="004F2583" w:rsidP="004F2583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0FA584D9" w14:textId="77777777" w:rsidR="004F2583" w:rsidRPr="000F5DD3" w:rsidRDefault="004F2583" w:rsidP="004F25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E629AF" w14:textId="19EE2B52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คณะกรรมการบริษัทจัดตั้งคณะกรรมการบริหารซึ่งรับผิดชอบในการพัฒนาและติดตามนโยบายการบริหารความเสี่ยงของกลุ่มบริษัทคณะกรรมการบริหารจะรายงานการดำเนินการดังกล่าวต่อคณะกรรมการบริษัทอย่างสม่ำเสมอ</w:t>
      </w:r>
    </w:p>
    <w:p w14:paraId="27DA08E6" w14:textId="77777777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42FBA" w14:textId="1902F69B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F7DA0C" w14:textId="77777777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74D25A" w14:textId="7719570E" w:rsidR="004F2583" w:rsidRPr="000F5DD3" w:rsidRDefault="004F2583" w:rsidP="004F258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4E4A10" w:rsidRPr="000F5DD3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64CE76F" w14:textId="77777777" w:rsidR="004F2583" w:rsidRPr="000F5DD3" w:rsidRDefault="004F2583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501203F" w14:textId="631C1209" w:rsidR="004F2583" w:rsidRPr="000F5DD3" w:rsidRDefault="004E4A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22B93CDC" w14:textId="2D0FBBA5" w:rsidR="004E4A10" w:rsidRPr="000F5DD3" w:rsidRDefault="004E4A10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99B78B" w14:textId="36479D6D" w:rsidR="004E4A10" w:rsidRPr="000F5DD3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122607" w:rsidRPr="000F5DD3">
        <w:rPr>
          <w:rFonts w:asciiTheme="majorBidi" w:hAnsiTheme="majorBidi" w:cstheme="majorBidi"/>
          <w:sz w:val="30"/>
          <w:szCs w:val="30"/>
          <w:cs/>
        </w:rPr>
        <w:t>ของกลุ</w:t>
      </w:r>
      <w:r w:rsidR="00592B99" w:rsidRPr="000F5DD3">
        <w:rPr>
          <w:rFonts w:asciiTheme="majorBidi" w:hAnsiTheme="majorBidi" w:cstheme="majorBidi"/>
          <w:sz w:val="30"/>
          <w:szCs w:val="30"/>
          <w:cs/>
        </w:rPr>
        <w:t>่</w:t>
      </w:r>
      <w:r w:rsidR="00122607" w:rsidRPr="000F5DD3">
        <w:rPr>
          <w:rFonts w:asciiTheme="majorBidi" w:hAnsiTheme="majorBidi" w:cstheme="majorBidi"/>
          <w:sz w:val="30"/>
          <w:szCs w:val="30"/>
          <w:cs/>
        </w:rPr>
        <w:t>มบริษัท</w:t>
      </w:r>
    </w:p>
    <w:p w14:paraId="4E48AD4B" w14:textId="77777777" w:rsidR="00B406CE" w:rsidRPr="000F5DD3" w:rsidRDefault="00B406CE" w:rsidP="00B406C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7D49D91" w14:textId="0308ADE2" w:rsidR="004E4A10" w:rsidRPr="000F5DD3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sz w:val="30"/>
          <w:szCs w:val="30"/>
        </w:rPr>
        <w:t xml:space="preserve">.1.1) </w:t>
      </w:r>
      <w:r w:rsidRPr="000F5DD3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38ED3EE" w14:textId="096527B5" w:rsidR="004E4A10" w:rsidRPr="000F5DD3" w:rsidRDefault="004E4A10" w:rsidP="004E4A10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7A8A95" w14:textId="1AB9D544" w:rsidR="004E4A10" w:rsidRPr="000F5DD3" w:rsidRDefault="004E4A10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</w:t>
      </w:r>
      <w:r w:rsidR="000B6F61" w:rsidRPr="000F5DD3">
        <w:rPr>
          <w:rFonts w:asciiTheme="majorBidi" w:hAnsiTheme="majorBidi" w:cstheme="majorBidi"/>
          <w:sz w:val="30"/>
          <w:szCs w:val="30"/>
        </w:rPr>
        <w:t xml:space="preserve">     </w:t>
      </w:r>
      <w:r w:rsidRPr="000F5DD3">
        <w:rPr>
          <w:rFonts w:asciiTheme="majorBidi" w:hAnsiTheme="majorBidi" w:cstheme="majorBidi"/>
          <w:sz w:val="30"/>
          <w:szCs w:val="30"/>
          <w:cs/>
        </w:rPr>
        <w:t>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Pr="000F5DD3">
        <w:rPr>
          <w:rFonts w:asciiTheme="majorBidi" w:hAnsiTheme="majorBidi" w:cstheme="majorBidi"/>
          <w:sz w:val="30"/>
          <w:szCs w:val="30"/>
        </w:rPr>
        <w:t>1</w:t>
      </w:r>
      <w:r w:rsidR="002E2719" w:rsidRPr="000F5DD3">
        <w:rPr>
          <w:rFonts w:asciiTheme="majorBidi" w:hAnsiTheme="majorBidi" w:cstheme="majorBidi"/>
          <w:sz w:val="30"/>
          <w:szCs w:val="30"/>
        </w:rPr>
        <w:t>6</w:t>
      </w:r>
    </w:p>
    <w:p w14:paraId="43FB0BC8" w14:textId="561CB054" w:rsidR="004E4A10" w:rsidRPr="000F5DD3" w:rsidRDefault="004E4A10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A57D21" w14:textId="038697DD" w:rsidR="006A422A" w:rsidRPr="000F5DD3" w:rsidRDefault="006A422A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คณะกรรมการบริหาร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กลุ่มบริษัทจะทบทวนอันดับความน่าเชื่อถือภายนอก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</w:t>
      </w:r>
    </w:p>
    <w:p w14:paraId="5C775953" w14:textId="226E5542" w:rsidR="006A422A" w:rsidRPr="000F5DD3" w:rsidRDefault="006A422A" w:rsidP="004E4A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FFCB5B" w14:textId="6C7BB22C" w:rsidR="004E4A10" w:rsidRPr="000F5DD3" w:rsidRDefault="004E4A10" w:rsidP="004E4A1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="00DD572E" w:rsidRPr="000F5DD3">
        <w:rPr>
          <w:rFonts w:asciiTheme="majorBidi" w:hAnsiTheme="majorBidi" w:cstheme="majorBidi"/>
          <w:sz w:val="30"/>
          <w:szCs w:val="30"/>
        </w:rPr>
        <w:t xml:space="preserve">90 </w:t>
      </w:r>
      <w:r w:rsidR="00DD572E" w:rsidRPr="000F5DD3">
        <w:rPr>
          <w:rFonts w:asciiTheme="majorBidi" w:hAnsiTheme="majorBidi" w:cstheme="majorBidi"/>
          <w:sz w:val="30"/>
          <w:szCs w:val="30"/>
          <w:cs/>
        </w:rPr>
        <w:t>วัน</w:t>
      </w:r>
      <w:r w:rsidR="00C350E4" w:rsidRPr="000F5DD3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7" w:name="_Hlk59433075"/>
      <w:r w:rsidR="00C350E4"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7"/>
      <w:r w:rsidR="00C350E4" w:rsidRPr="000F5DD3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C7E10B5" w14:textId="6543858B" w:rsidR="001922D6" w:rsidRPr="000F5DD3" w:rsidRDefault="001922D6" w:rsidP="001922D6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lastRenderedPageBreak/>
        <w:t>(</w:t>
      </w:r>
      <w:r w:rsidRPr="000F5DD3">
        <w:rPr>
          <w:rFonts w:asciiTheme="majorBidi" w:hAnsiTheme="majorBidi" w:cstheme="majorBidi"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sz w:val="30"/>
          <w:szCs w:val="30"/>
        </w:rPr>
        <w:t>.1.2)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0F5DD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75F43D28" w14:textId="1F8DFD14" w:rsidR="004227B9" w:rsidRPr="000F5DD3" w:rsidRDefault="001922D6" w:rsidP="002F1C2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0F5DD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Pr="000F5DD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0F5DD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กลุ่มบริษัทพิจารณาว่ามีความเสี่ยงด้านเครดิตต่ำ</w:t>
      </w:r>
    </w:p>
    <w:p w14:paraId="25329CDE" w14:textId="77777777" w:rsidR="002F1C2A" w:rsidRPr="000F5DD3" w:rsidRDefault="002F1C2A" w:rsidP="002F1C2A">
      <w:pPr>
        <w:pStyle w:val="block"/>
        <w:spacing w:after="0" w:line="240" w:lineRule="auto"/>
        <w:ind w:left="162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7F211E32" w14:textId="46B2D8D8" w:rsidR="007A1626" w:rsidRPr="000F5DD3" w:rsidRDefault="009F0E6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.2)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</w:p>
    <w:p w14:paraId="4397BF09" w14:textId="2F8891EA" w:rsidR="009F0E62" w:rsidRPr="000F5DD3" w:rsidRDefault="009F0E6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61EAFB" w14:textId="7F41C84B" w:rsidR="009F0E62" w:rsidRPr="000F5DD3" w:rsidRDefault="009F0E62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A8395A7" w14:textId="77777777" w:rsidR="0044272E" w:rsidRPr="000F5DD3" w:rsidRDefault="0044272E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C3CE1" w14:textId="089B1921" w:rsidR="00D83A98" w:rsidRDefault="00D83A98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0F5DD3">
        <w:rPr>
          <w:rFonts w:asciiTheme="majorBidi" w:hAnsiTheme="majorBidi" w:cstheme="majorBidi"/>
          <w:sz w:val="30"/>
          <w:szCs w:val="30"/>
        </w:rPr>
        <w:t xml:space="preserve"> </w:t>
      </w:r>
      <w:r w:rsidRPr="000F5DD3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0F5DD3">
        <w:rPr>
          <w:rFonts w:asciiTheme="majorBidi" w:hAnsiTheme="majorBidi" w:cstheme="majorBidi"/>
          <w:sz w:val="30"/>
          <w:szCs w:val="30"/>
        </w:rPr>
        <w:t xml:space="preserve">       </w:t>
      </w:r>
      <w:r w:rsidRPr="000F5DD3">
        <w:rPr>
          <w:rFonts w:asciiTheme="majorBidi" w:hAnsiTheme="majorBidi" w:cstheme="majorBidi"/>
          <w:sz w:val="30"/>
          <w:szCs w:val="30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411FCDA5" w14:textId="77777777" w:rsidR="002D4C8C" w:rsidRPr="000F5DD3" w:rsidRDefault="002D4C8C" w:rsidP="009F0E62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D83A98" w:rsidRPr="000F5DD3" w14:paraId="7EC6E838" w14:textId="77777777" w:rsidTr="00C971C2">
        <w:trPr>
          <w:tblHeader/>
        </w:trPr>
        <w:tc>
          <w:tcPr>
            <w:tcW w:w="2790" w:type="dxa"/>
          </w:tcPr>
          <w:p w14:paraId="1EDB3F03" w14:textId="77777777" w:rsidR="00D83A98" w:rsidRPr="000F5DD3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5C0D2164" w14:textId="77777777" w:rsidR="00D83A98" w:rsidRPr="000F5DD3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83A98" w:rsidRPr="000F5DD3" w14:paraId="2C46C8BA" w14:textId="77777777" w:rsidTr="00C971C2">
        <w:trPr>
          <w:tblHeader/>
        </w:trPr>
        <w:tc>
          <w:tcPr>
            <w:tcW w:w="2790" w:type="dxa"/>
          </w:tcPr>
          <w:p w14:paraId="2FC7A5F4" w14:textId="77777777" w:rsidR="00D83A98" w:rsidRPr="000F5DD3" w:rsidRDefault="00D83A98" w:rsidP="001E05E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93653FD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40DC49" w14:textId="77777777" w:rsidR="00D83A98" w:rsidRPr="000F5DD3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574FD261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83A98" w:rsidRPr="000F5DD3" w14:paraId="501C3A82" w14:textId="77777777" w:rsidTr="00C971C2">
        <w:trPr>
          <w:tblHeader/>
        </w:trPr>
        <w:tc>
          <w:tcPr>
            <w:tcW w:w="2790" w:type="dxa"/>
            <w:vAlign w:val="bottom"/>
          </w:tcPr>
          <w:p w14:paraId="328F5A38" w14:textId="6A2CE2DE" w:rsidR="00D83A98" w:rsidRPr="000F5DD3" w:rsidRDefault="00D83A98" w:rsidP="001E05E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D745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4084D73B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341D7D0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5001172F" w14:textId="77777777" w:rsidR="00D83A98" w:rsidRPr="000F5DD3" w:rsidRDefault="00D83A98" w:rsidP="001E05E5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4E350FF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2FA72832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3ABDCCAC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E61B967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61272DF" w14:textId="77777777" w:rsidR="00D83A98" w:rsidRPr="000F5DD3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CD8F4F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4FF8950" w14:textId="77777777" w:rsidR="00D83A98" w:rsidRPr="000F5DD3" w:rsidRDefault="00D83A98" w:rsidP="001E05E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A43A412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4FFA107E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7579654" w14:textId="77777777" w:rsidR="00D83A98" w:rsidRPr="000F5DD3" w:rsidRDefault="00D83A98" w:rsidP="001E05E5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62EE538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83A98" w:rsidRPr="000F5DD3" w14:paraId="66C4E0F9" w14:textId="77777777" w:rsidTr="001E05E5">
        <w:tc>
          <w:tcPr>
            <w:tcW w:w="2790" w:type="dxa"/>
          </w:tcPr>
          <w:p w14:paraId="65FD6AA9" w14:textId="77777777" w:rsidR="00D83A98" w:rsidRPr="000F5DD3" w:rsidRDefault="00D83A98" w:rsidP="001E05E5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45F1C2A4" w14:textId="77777777" w:rsidR="00D83A98" w:rsidRPr="000F5DD3" w:rsidRDefault="00D83A98" w:rsidP="001E05E5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3A98" w:rsidRPr="000F5DD3" w14:paraId="592E1C44" w14:textId="77777777" w:rsidTr="001E05E5">
        <w:tc>
          <w:tcPr>
            <w:tcW w:w="2790" w:type="dxa"/>
          </w:tcPr>
          <w:p w14:paraId="29F790AB" w14:textId="77777777" w:rsidR="00D83A98" w:rsidRPr="000F5DD3" w:rsidRDefault="00D83A98" w:rsidP="001E05E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1975AC4B" w14:textId="77777777" w:rsidR="00D83A98" w:rsidRPr="000F5DD3" w:rsidRDefault="00D83A98" w:rsidP="001E05E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F6740" w14:textId="77777777" w:rsidR="00D83A98" w:rsidRPr="000F5DD3" w:rsidRDefault="00D83A98" w:rsidP="001E05E5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08F052" w14:textId="77777777" w:rsidR="00D83A98" w:rsidRPr="000F5DD3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84D1C" w14:textId="77777777" w:rsidR="00D83A98" w:rsidRPr="000F5DD3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B30469" w14:textId="77777777" w:rsidR="00D83A98" w:rsidRPr="000F5DD3" w:rsidRDefault="00D83A98" w:rsidP="001E0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D16CC" w14:textId="77777777" w:rsidR="00D83A98" w:rsidRPr="000F5DD3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20641A" w14:textId="77777777" w:rsidR="00D83A98" w:rsidRPr="000F5DD3" w:rsidRDefault="00D83A98" w:rsidP="001E05E5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AD2B0A" w14:textId="77777777" w:rsidR="00D83A98" w:rsidRPr="000F5DD3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58E032" w14:textId="77777777" w:rsidR="00D83A98" w:rsidRPr="000F5DD3" w:rsidRDefault="00D83A98" w:rsidP="001E05E5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DB589" w14:textId="77777777" w:rsidR="00D83A98" w:rsidRPr="000F5DD3" w:rsidRDefault="00D83A98" w:rsidP="001E05E5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49F44E" w14:textId="77777777" w:rsidR="00D83A98" w:rsidRPr="000F5DD3" w:rsidRDefault="00D83A98" w:rsidP="001E05E5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3B1C" w:rsidRPr="000F5DD3" w14:paraId="3655881D" w14:textId="77777777" w:rsidTr="004A7FDD">
        <w:tc>
          <w:tcPr>
            <w:tcW w:w="2790" w:type="dxa"/>
            <w:vAlign w:val="bottom"/>
          </w:tcPr>
          <w:p w14:paraId="58FF5064" w14:textId="67AF769C" w:rsidR="002B3B1C" w:rsidRPr="000F5DD3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="00AF5B4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2714B34B" w14:textId="57B3E156" w:rsidR="002B3B1C" w:rsidRPr="000F5DD3" w:rsidRDefault="00262D0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139,717</w:t>
            </w:r>
          </w:p>
        </w:tc>
        <w:tc>
          <w:tcPr>
            <w:tcW w:w="270" w:type="dxa"/>
            <w:vAlign w:val="bottom"/>
          </w:tcPr>
          <w:p w14:paraId="602EFA45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F9B26A" w14:textId="3E8E8EDD" w:rsidR="002B3B1C" w:rsidRPr="000F5DD3" w:rsidRDefault="00AE1DE0" w:rsidP="005E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3E411C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160A17" w14:textId="6C119FC4" w:rsidR="002B3B1C" w:rsidRPr="000F5DD3" w:rsidRDefault="007949B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139,717</w:t>
            </w:r>
          </w:p>
        </w:tc>
        <w:tc>
          <w:tcPr>
            <w:tcW w:w="270" w:type="dxa"/>
            <w:vAlign w:val="bottom"/>
          </w:tcPr>
          <w:p w14:paraId="318E0E91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F402CE6" w14:textId="2D56EF46" w:rsidR="002B3B1C" w:rsidRPr="000F5DD3" w:rsidRDefault="002E6ED6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074A2B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D3B18F4" w14:textId="7B33EBB0" w:rsidR="002B3B1C" w:rsidRPr="000F5DD3" w:rsidRDefault="00D519A4" w:rsidP="005E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390DCD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50044A0" w14:textId="19FAEBA8" w:rsidR="002B3B1C" w:rsidRPr="000F5DD3" w:rsidRDefault="003F2C6F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139,717</w:t>
            </w:r>
          </w:p>
        </w:tc>
      </w:tr>
      <w:tr w:rsidR="002B3B1C" w:rsidRPr="000F5DD3" w14:paraId="2DBAD399" w14:textId="77777777" w:rsidTr="004A7FDD">
        <w:tc>
          <w:tcPr>
            <w:tcW w:w="2790" w:type="dxa"/>
            <w:vAlign w:val="bottom"/>
          </w:tcPr>
          <w:p w14:paraId="0A53A026" w14:textId="77777777" w:rsidR="002B3B1C" w:rsidRPr="000F5DD3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633F7BD4" w14:textId="4F7070F7" w:rsidR="002B3B1C" w:rsidRPr="000F5DD3" w:rsidRDefault="007128F4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DC7535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F12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C7535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  <w:vAlign w:val="bottom"/>
          </w:tcPr>
          <w:p w14:paraId="157E5F17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227FAC" w14:textId="31F76D09" w:rsidR="002B3B1C" w:rsidRPr="000F5DD3" w:rsidRDefault="00DC753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659,124</w:t>
            </w:r>
          </w:p>
        </w:tc>
        <w:tc>
          <w:tcPr>
            <w:tcW w:w="270" w:type="dxa"/>
            <w:vAlign w:val="bottom"/>
          </w:tcPr>
          <w:p w14:paraId="5488E783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630F93C" w14:textId="7B2B05EE" w:rsidR="002B3B1C" w:rsidRPr="000F5DD3" w:rsidRDefault="007949BC" w:rsidP="005E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D63628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DC3F8CD" w14:textId="7B261B22" w:rsidR="002B3B1C" w:rsidRPr="000F5DD3" w:rsidRDefault="002E6ED6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22CD5B2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F9A941E" w14:textId="5C3BBFA4" w:rsidR="002B3B1C" w:rsidRPr="000F5DD3" w:rsidRDefault="00D519A4" w:rsidP="005E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8314880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431649" w14:textId="4460E1A8" w:rsidR="002B3B1C" w:rsidRPr="000F5DD3" w:rsidRDefault="00DC7535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659,124</w:t>
            </w:r>
          </w:p>
        </w:tc>
      </w:tr>
      <w:tr w:rsidR="0035339A" w:rsidRPr="000F5DD3" w14:paraId="54378F66" w14:textId="77777777" w:rsidTr="004A7FDD">
        <w:tc>
          <w:tcPr>
            <w:tcW w:w="2790" w:type="dxa"/>
            <w:vAlign w:val="bottom"/>
          </w:tcPr>
          <w:p w14:paraId="11F07A2B" w14:textId="2A9C523C" w:rsidR="0035339A" w:rsidRPr="000F5DD3" w:rsidRDefault="0004228B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5C0BC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="00934AC2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</w:t>
            </w:r>
            <w:r w:rsidR="00FB4047"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900" w:type="dxa"/>
            <w:vAlign w:val="bottom"/>
          </w:tcPr>
          <w:p w14:paraId="518B87BB" w14:textId="01C934A3" w:rsidR="0035339A" w:rsidRPr="000F5DD3" w:rsidRDefault="00AE1DE0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77,800</w:t>
            </w:r>
          </w:p>
        </w:tc>
        <w:tc>
          <w:tcPr>
            <w:tcW w:w="270" w:type="dxa"/>
            <w:vAlign w:val="bottom"/>
          </w:tcPr>
          <w:p w14:paraId="70E2EF0A" w14:textId="77777777" w:rsidR="0035339A" w:rsidRPr="000F5DD3" w:rsidRDefault="0035339A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F9583B" w14:textId="71C9D385" w:rsidR="0035339A" w:rsidRPr="000F5DD3" w:rsidRDefault="007949BC" w:rsidP="005E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4BAA42E" w14:textId="77777777" w:rsidR="0035339A" w:rsidRPr="000F5DD3" w:rsidRDefault="0035339A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393CE5" w14:textId="1B3FC3FC" w:rsidR="0035339A" w:rsidRPr="000F5DD3" w:rsidRDefault="007949BC" w:rsidP="0064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22,200</w:t>
            </w:r>
          </w:p>
        </w:tc>
        <w:tc>
          <w:tcPr>
            <w:tcW w:w="270" w:type="dxa"/>
            <w:vAlign w:val="bottom"/>
          </w:tcPr>
          <w:p w14:paraId="49E20245" w14:textId="77777777" w:rsidR="0035339A" w:rsidRPr="000F5DD3" w:rsidRDefault="0035339A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E7DEC2D" w14:textId="64EDFDA1" w:rsidR="0035339A" w:rsidRPr="000F5DD3" w:rsidRDefault="002E6ED6" w:rsidP="00643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55,600</w:t>
            </w:r>
          </w:p>
        </w:tc>
        <w:tc>
          <w:tcPr>
            <w:tcW w:w="270" w:type="dxa"/>
            <w:vAlign w:val="bottom"/>
          </w:tcPr>
          <w:p w14:paraId="3FDA75C1" w14:textId="77777777" w:rsidR="0035339A" w:rsidRPr="000F5DD3" w:rsidRDefault="0035339A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E44D3F" w14:textId="46EF0FBE" w:rsidR="0035339A" w:rsidRPr="000F5DD3" w:rsidRDefault="00D519A4" w:rsidP="005E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744572" w14:textId="77777777" w:rsidR="0035339A" w:rsidRPr="000F5DD3" w:rsidRDefault="0035339A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E992544" w14:textId="4E8D6F10" w:rsidR="0035339A" w:rsidRPr="000F5DD3" w:rsidRDefault="00B23855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77,800</w:t>
            </w:r>
          </w:p>
        </w:tc>
      </w:tr>
      <w:tr w:rsidR="002B3B1C" w:rsidRPr="000F5DD3" w14:paraId="1B2F0D9B" w14:textId="77777777" w:rsidTr="00AB114C">
        <w:tc>
          <w:tcPr>
            <w:tcW w:w="2790" w:type="dxa"/>
          </w:tcPr>
          <w:p w14:paraId="73546FB1" w14:textId="77777777" w:rsidR="002B3B1C" w:rsidRPr="000F5DD3" w:rsidRDefault="002B3B1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4DD4B6" w14:textId="29E52D56" w:rsidR="002B3B1C" w:rsidRPr="000F5DD3" w:rsidRDefault="00AE1DE0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23,48</w:t>
            </w:r>
            <w:r w:rsidR="008F11F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E603E4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2FF707" w14:textId="66C47F6A" w:rsidR="002B3B1C" w:rsidRPr="000F5DD3" w:rsidRDefault="007949BC" w:rsidP="005E5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4A009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1C4099" w14:textId="4C890B03" w:rsidR="002B3B1C" w:rsidRPr="000F5DD3" w:rsidRDefault="005A2D3F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949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29E72ACA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4614EF1" w14:textId="72AF156C" w:rsidR="002B3B1C" w:rsidRPr="000F5DD3" w:rsidRDefault="00DB598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11F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D3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52C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A2D3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41E38EF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7B0A4E" w14:textId="4F618EC7" w:rsidR="002B3B1C" w:rsidRPr="000F5DD3" w:rsidRDefault="00712A91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3,036</w:t>
            </w:r>
          </w:p>
        </w:tc>
        <w:tc>
          <w:tcPr>
            <w:tcW w:w="270" w:type="dxa"/>
          </w:tcPr>
          <w:p w14:paraId="4947383D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455733" w14:textId="52FB62F1" w:rsidR="002B3B1C" w:rsidRPr="000F5DD3" w:rsidRDefault="00094BE7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F11F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A2D3F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</w:tr>
      <w:tr w:rsidR="002B3B1C" w:rsidRPr="000F5DD3" w14:paraId="0DEF8AB9" w14:textId="77777777" w:rsidTr="00AB114C">
        <w:tc>
          <w:tcPr>
            <w:tcW w:w="2790" w:type="dxa"/>
          </w:tcPr>
          <w:p w14:paraId="7729B11F" w14:textId="03BA2CE6" w:rsidR="00C971C2" w:rsidRPr="000F5DD3" w:rsidRDefault="00C971C2" w:rsidP="00760438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  <w:bookmarkStart w:id="8" w:name="_Hlk126758760"/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7CECD9" w14:textId="27F99638" w:rsidR="002B3B1C" w:rsidRPr="000F5DD3" w:rsidRDefault="00DC7535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  <w:r w:rsidR="00AE1DE0" w:rsidRPr="00B971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7496FA99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18C182" w14:textId="740B6254" w:rsidR="002B3B1C" w:rsidRPr="000F5DD3" w:rsidRDefault="007949BC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4260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7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53C470DE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2AC9EB" w14:textId="751C924B" w:rsidR="002B3B1C" w:rsidRPr="000F5DD3" w:rsidRDefault="00955407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="001164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52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2E910AF9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D5EBAB1" w14:textId="32616624" w:rsidR="002B3B1C" w:rsidRPr="000F5DD3" w:rsidRDefault="00DB598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</w:t>
            </w:r>
            <w:r w:rsidR="00E52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441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52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62CCFAD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27DC3E" w14:textId="1F4F7959" w:rsidR="002B3B1C" w:rsidRPr="000F5DD3" w:rsidRDefault="00D519A4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3,036</w:t>
            </w:r>
          </w:p>
        </w:tc>
        <w:tc>
          <w:tcPr>
            <w:tcW w:w="270" w:type="dxa"/>
          </w:tcPr>
          <w:p w14:paraId="1438F970" w14:textId="77777777" w:rsidR="002B3B1C" w:rsidRPr="000F5DD3" w:rsidRDefault="002B3B1C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8C5F908" w14:textId="2A9162C5" w:rsidR="002B3B1C" w:rsidRPr="000F5DD3" w:rsidRDefault="00960832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E52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F11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E52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  <w:tr w:rsidR="00760438" w:rsidRPr="000F5DD3" w14:paraId="5386C69F" w14:textId="77777777" w:rsidTr="00AB114C">
        <w:tc>
          <w:tcPr>
            <w:tcW w:w="2790" w:type="dxa"/>
          </w:tcPr>
          <w:p w14:paraId="007061DD" w14:textId="77777777" w:rsidR="00760438" w:rsidRDefault="00760438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2671966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464E25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C30E2FE" w14:textId="77777777" w:rsidR="00760438" w:rsidRPr="000F5DD3" w:rsidRDefault="00760438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1065C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2DDDA55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0D995E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C15E40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49A972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F65F57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48026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AA4E8E0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60438" w:rsidRPr="000F5DD3" w14:paraId="55722E6E" w14:textId="77777777" w:rsidTr="00760438">
        <w:tc>
          <w:tcPr>
            <w:tcW w:w="2790" w:type="dxa"/>
          </w:tcPr>
          <w:p w14:paraId="13863B0D" w14:textId="77777777" w:rsidR="00760438" w:rsidRDefault="00760438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F9429A8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ED3E5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3C511" w14:textId="77777777" w:rsidR="00760438" w:rsidRPr="000F5DD3" w:rsidRDefault="00760438" w:rsidP="00FF0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0C04F5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626CE13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C62AD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B227464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80F98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DB3061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BE44F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7D29A32" w14:textId="77777777" w:rsidR="00760438" w:rsidRPr="000F5DD3" w:rsidRDefault="00760438" w:rsidP="002B3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D4C8C" w:rsidRPr="000F5DD3" w14:paraId="336F8F20" w14:textId="77777777">
        <w:tc>
          <w:tcPr>
            <w:tcW w:w="2790" w:type="dxa"/>
          </w:tcPr>
          <w:p w14:paraId="0B3CAC81" w14:textId="77777777" w:rsidR="002D4C8C" w:rsidRDefault="002D4C8C" w:rsidP="002B3B1C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14:paraId="54CF6557" w14:textId="039142A5" w:rsidR="002D4C8C" w:rsidRPr="000F5DD3" w:rsidRDefault="002D4C8C" w:rsidP="002D4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4C8C" w:rsidRPr="000F5DD3" w14:paraId="32AF4FC2" w14:textId="77777777">
        <w:tc>
          <w:tcPr>
            <w:tcW w:w="2790" w:type="dxa"/>
          </w:tcPr>
          <w:p w14:paraId="59ECBFC6" w14:textId="6F9029A9" w:rsidR="002D4C8C" w:rsidRDefault="002D4C8C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00" w:type="dxa"/>
          </w:tcPr>
          <w:p w14:paraId="6A85FD4C" w14:textId="77777777" w:rsidR="002D4C8C" w:rsidRPr="004B7D9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33BCE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12A1697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18702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3951DA4" w14:textId="77777777" w:rsidR="002D4C8C" w:rsidRPr="004B7D9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9EBBC0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957DCF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08257F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9354ED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2DCF22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700652" w14:textId="77777777" w:rsidR="002D4C8C" w:rsidRPr="000F5DD3" w:rsidRDefault="002D4C8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7D93" w:rsidRPr="000F5DD3" w14:paraId="3FB66780" w14:textId="77777777">
        <w:tc>
          <w:tcPr>
            <w:tcW w:w="2790" w:type="dxa"/>
          </w:tcPr>
          <w:p w14:paraId="4D405FBF" w14:textId="0AA4F9C3" w:rsidR="004B7D93" w:rsidRDefault="004B7D9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39A5EDC4" w14:textId="609CF4D5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F47B4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8E9384" w14:textId="00697583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E0199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E5031D6" w14:textId="392A57EA" w:rsidR="004B7D93" w:rsidRPr="004B7D9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49DC2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174EC1A" w14:textId="287B7956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26602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46015EC" w14:textId="23EA9D1A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5C53E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ADCB271" w14:textId="07BC9143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7D93" w:rsidRPr="000F5DD3" w14:paraId="78046EF3" w14:textId="77777777">
        <w:tc>
          <w:tcPr>
            <w:tcW w:w="2790" w:type="dxa"/>
          </w:tcPr>
          <w:p w14:paraId="74CAAD73" w14:textId="235838C2" w:rsidR="004B7D93" w:rsidRDefault="004B7D9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900" w:type="dxa"/>
          </w:tcPr>
          <w:p w14:paraId="1E6D076C" w14:textId="0A282D2D" w:rsidR="004B7D93" w:rsidRPr="00777FD5" w:rsidRDefault="00B70CA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777FD5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57C26A6A" w14:textId="77777777" w:rsidR="004B7D93" w:rsidRPr="00777FD5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79367A" w14:textId="4259DD68" w:rsidR="004B7D93" w:rsidRPr="004B7D93" w:rsidRDefault="00B70CA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2BDB95" w14:textId="77777777" w:rsidR="004B7D93" w:rsidRPr="00777FD5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93C73B" w14:textId="1B4D1F00" w:rsidR="004B7D93" w:rsidRPr="00777FD5" w:rsidRDefault="00400964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0CAC" w:rsidRPr="00777FD5">
              <w:rPr>
                <w:rFonts w:asciiTheme="majorBidi" w:hAnsiTheme="majorBidi" w:cstheme="majorBidi"/>
                <w:sz w:val="30"/>
                <w:szCs w:val="30"/>
              </w:rPr>
              <w:t>578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4F160B" w14:textId="77777777" w:rsidR="004B7D93" w:rsidRPr="00777FD5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0DAE9D" w14:textId="5B1C6D28" w:rsidR="004B7D93" w:rsidRPr="004B7D93" w:rsidRDefault="00B70CAC" w:rsidP="003B0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09860" w14:textId="77777777" w:rsidR="004B7D93" w:rsidRPr="00777FD5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125E76" w14:textId="6C9472A4" w:rsidR="004B7D93" w:rsidRPr="004B7D93" w:rsidRDefault="00B70CAC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BEA891" w14:textId="77777777" w:rsidR="004B7D93" w:rsidRPr="00777FD5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557207" w14:textId="55E8E803" w:rsidR="004B7D93" w:rsidRPr="00777FD5" w:rsidRDefault="00400964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70CAC" w:rsidRPr="00777FD5">
              <w:rPr>
                <w:rFonts w:asciiTheme="majorBidi" w:hAnsiTheme="majorBidi" w:cstheme="majorBidi"/>
                <w:sz w:val="30"/>
                <w:szCs w:val="30"/>
              </w:rPr>
              <w:t>578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B7D93" w:rsidRPr="000F5DD3" w14:paraId="7EBE2963" w14:textId="77777777" w:rsidTr="00C971C2">
        <w:tc>
          <w:tcPr>
            <w:tcW w:w="2790" w:type="dxa"/>
          </w:tcPr>
          <w:p w14:paraId="13693683" w14:textId="5B172E4D" w:rsidR="004B7D93" w:rsidRDefault="004B7D9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 ต่างประเทศล่วงหน้า</w:t>
            </w:r>
          </w:p>
        </w:tc>
        <w:tc>
          <w:tcPr>
            <w:tcW w:w="900" w:type="dxa"/>
          </w:tcPr>
          <w:p w14:paraId="4D8A5AF6" w14:textId="77777777" w:rsidR="00FC2D87" w:rsidRDefault="00FC2D87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5CFBC2" w14:textId="1CDA7838" w:rsidR="004B7D93" w:rsidRPr="00877BA3" w:rsidRDefault="00C749BE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C2D87" w:rsidRPr="00877BA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877BA3" w:rsidRPr="00877BA3">
              <w:rPr>
                <w:rFonts w:asciiTheme="majorBidi" w:hAnsiTheme="majorBidi" w:cstheme="majorBidi"/>
                <w:sz w:val="30"/>
                <w:szCs w:val="30"/>
              </w:rPr>
              <w:t>,205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83315D8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9ED89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7A9A86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B870D3F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432C9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CECF71A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D06F1F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43C775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F47D37A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188F8D1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B7D93" w:rsidRPr="000F5DD3" w14:paraId="13BDE1FF" w14:textId="77777777" w:rsidTr="00760438">
        <w:tc>
          <w:tcPr>
            <w:tcW w:w="2790" w:type="dxa"/>
          </w:tcPr>
          <w:p w14:paraId="3F4408F3" w14:textId="7D9C54BA" w:rsidR="004B7D93" w:rsidRPr="00C971C2" w:rsidRDefault="004B7D93" w:rsidP="004B7D93">
            <w:pPr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กระแสเงินสดออก</w:t>
            </w:r>
          </w:p>
        </w:tc>
        <w:tc>
          <w:tcPr>
            <w:tcW w:w="900" w:type="dxa"/>
            <w:vAlign w:val="bottom"/>
          </w:tcPr>
          <w:p w14:paraId="301830EA" w14:textId="71ABC612" w:rsidR="004B7D93" w:rsidRPr="002D0B3F" w:rsidRDefault="00777FD5" w:rsidP="00D12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19444C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5DCF6F" w14:textId="17FACD68" w:rsidR="004B7D93" w:rsidRPr="004B7D93" w:rsidRDefault="000C769A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EB952A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8C63CCF" w14:textId="0295DC93" w:rsidR="004B7D93" w:rsidRPr="004B7D93" w:rsidRDefault="000C769A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(335,986)</w:t>
            </w:r>
          </w:p>
        </w:tc>
        <w:tc>
          <w:tcPr>
            <w:tcW w:w="270" w:type="dxa"/>
          </w:tcPr>
          <w:p w14:paraId="58178ECA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ACDC110" w14:textId="42688AD7" w:rsidR="004B7D93" w:rsidRPr="004B7D93" w:rsidRDefault="000C769A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448F2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1F465B" w14:textId="3FA31F6A" w:rsidR="004B7D93" w:rsidRPr="004B7D93" w:rsidRDefault="000C769A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ACDC1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141D88" w14:textId="50D88D2C" w:rsidR="004B7D93" w:rsidRPr="00DB4E41" w:rsidRDefault="00663C16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B4E41">
              <w:rPr>
                <w:rFonts w:asciiTheme="majorBidi" w:hAnsiTheme="majorBidi" w:cstheme="majorBidi"/>
                <w:sz w:val="30"/>
                <w:szCs w:val="30"/>
              </w:rPr>
              <w:t>(335,986)</w:t>
            </w:r>
          </w:p>
        </w:tc>
      </w:tr>
      <w:tr w:rsidR="004B7D93" w:rsidRPr="000F5DD3" w14:paraId="4EEE5415" w14:textId="77777777" w:rsidTr="00760438">
        <w:tc>
          <w:tcPr>
            <w:tcW w:w="2790" w:type="dxa"/>
          </w:tcPr>
          <w:p w14:paraId="61556DFF" w14:textId="1CFD9043" w:rsidR="004B7D93" w:rsidRDefault="004B7D9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69B3E5" w14:textId="1F5A09DA" w:rsidR="004B7D93" w:rsidRPr="002D0B3F" w:rsidRDefault="001A4AEA" w:rsidP="00834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270D04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2B2E76" w14:textId="68080D80" w:rsidR="004B7D93" w:rsidRPr="004B7D93" w:rsidRDefault="000C769A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A2672B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45CB1AB" w14:textId="35E1FBC9" w:rsidR="004B7D93" w:rsidRPr="004B7D93" w:rsidRDefault="000C769A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348,191</w:t>
            </w:r>
          </w:p>
        </w:tc>
        <w:tc>
          <w:tcPr>
            <w:tcW w:w="270" w:type="dxa"/>
          </w:tcPr>
          <w:p w14:paraId="1318A6D2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3C47485" w14:textId="39851AF9" w:rsidR="004B7D93" w:rsidRPr="004B7D93" w:rsidRDefault="000C769A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B6EEEE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F8E76C" w14:textId="6FF90005" w:rsidR="004B7D93" w:rsidRPr="004B7D93" w:rsidRDefault="000C769A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D2CE3B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B3EAFE3" w14:textId="0D5E8465" w:rsidR="004B7D93" w:rsidRPr="00DB4E41" w:rsidRDefault="006479C5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DB4E41">
              <w:rPr>
                <w:rFonts w:asciiTheme="majorBidi" w:hAnsiTheme="majorBidi" w:cstheme="majorBidi"/>
                <w:sz w:val="30"/>
                <w:szCs w:val="30"/>
              </w:rPr>
              <w:t>348,191</w:t>
            </w:r>
          </w:p>
        </w:tc>
      </w:tr>
      <w:tr w:rsidR="00457853" w:rsidRPr="000F5DD3" w14:paraId="39462EF1" w14:textId="77777777" w:rsidTr="00760438">
        <w:tc>
          <w:tcPr>
            <w:tcW w:w="2790" w:type="dxa"/>
          </w:tcPr>
          <w:p w14:paraId="23B9E360" w14:textId="77777777" w:rsidR="00457853" w:rsidRDefault="0045785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549585" w14:textId="6C7CA824" w:rsidR="00457853" w:rsidRPr="002D0B3F" w:rsidRDefault="00C23757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00964">
              <w:rPr>
                <w:rFonts w:asciiTheme="majorBidi" w:hAnsiTheme="majorBidi" w:cstheme="majorBidi"/>
                <w:sz w:val="30"/>
                <w:szCs w:val="30"/>
              </w:rPr>
              <w:t>12,205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F8D946" w14:textId="77777777" w:rsidR="00457853" w:rsidRPr="000F5DD3" w:rsidRDefault="0045785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5B410A0" w14:textId="4CBDCE15" w:rsidR="00457853" w:rsidRPr="004B7D93" w:rsidRDefault="00762D48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E7475" w14:textId="77777777" w:rsidR="00457853" w:rsidRPr="000F5DD3" w:rsidRDefault="0045785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F69E65" w14:textId="1813539E" w:rsidR="00457853" w:rsidRPr="004B7D93" w:rsidRDefault="009644B1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12,205</w:t>
            </w:r>
          </w:p>
        </w:tc>
        <w:tc>
          <w:tcPr>
            <w:tcW w:w="270" w:type="dxa"/>
          </w:tcPr>
          <w:p w14:paraId="2D276621" w14:textId="77777777" w:rsidR="00457853" w:rsidRPr="000F5DD3" w:rsidRDefault="0045785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B85C6DE" w14:textId="0CE6F258" w:rsidR="00457853" w:rsidRPr="004B7D93" w:rsidRDefault="00972914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2B2C68" w14:textId="77777777" w:rsidR="00457853" w:rsidRPr="000F5DD3" w:rsidRDefault="0045785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5371FE" w14:textId="7BD09919" w:rsidR="00457853" w:rsidRPr="004B7D93" w:rsidRDefault="00972914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48D970" w14:textId="77777777" w:rsidR="00457853" w:rsidRPr="000F5DD3" w:rsidRDefault="0045785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CA986C" w14:textId="71E774C8" w:rsidR="00457853" w:rsidRPr="003B3A0E" w:rsidRDefault="003B3A0E" w:rsidP="003B3A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12,205</w:t>
            </w:r>
          </w:p>
        </w:tc>
      </w:tr>
      <w:tr w:rsidR="004B7D93" w:rsidRPr="000F5DD3" w14:paraId="5E3B627B" w14:textId="77777777" w:rsidTr="00760438">
        <w:tc>
          <w:tcPr>
            <w:tcW w:w="2790" w:type="dxa"/>
          </w:tcPr>
          <w:p w14:paraId="313EBDF5" w14:textId="77777777" w:rsidR="004B7D93" w:rsidRDefault="004B7D93" w:rsidP="004B7D93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0A27C9" w14:textId="65709D02" w:rsidR="004B7D93" w:rsidRPr="000F5DD3" w:rsidRDefault="00400964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(11</w:t>
            </w:r>
            <w:r w:rsidR="006701F4" w:rsidRPr="006701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627)</w:t>
            </w:r>
          </w:p>
        </w:tc>
        <w:tc>
          <w:tcPr>
            <w:tcW w:w="270" w:type="dxa"/>
          </w:tcPr>
          <w:p w14:paraId="53A5244F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EBFD2" w14:textId="2897E55B" w:rsidR="004B7D93" w:rsidRPr="004B7D93" w:rsidRDefault="00762D48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19BF5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E88B01D" w14:textId="7694A644" w:rsidR="004B7D93" w:rsidRPr="000F5DD3" w:rsidRDefault="00014047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11,627</w:t>
            </w:r>
          </w:p>
        </w:tc>
        <w:tc>
          <w:tcPr>
            <w:tcW w:w="270" w:type="dxa"/>
          </w:tcPr>
          <w:p w14:paraId="0CD93107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A8561" w14:textId="12EBD17E" w:rsidR="004B7D93" w:rsidRPr="004B7D93" w:rsidRDefault="00972914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1B97AD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6C5F4" w14:textId="4A2A6F5D" w:rsidR="004B7D93" w:rsidRPr="004B7D93" w:rsidRDefault="005C2861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350705" w14:textId="77777777" w:rsidR="004B7D93" w:rsidRPr="000F5DD3" w:rsidRDefault="004B7D93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C5B1B84" w14:textId="5280B0A5" w:rsidR="004B7D93" w:rsidRPr="000F5DD3" w:rsidRDefault="005C2861" w:rsidP="004B7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11,627</w:t>
            </w:r>
          </w:p>
        </w:tc>
      </w:tr>
      <w:bookmarkEnd w:id="8"/>
    </w:tbl>
    <w:p w14:paraId="4FD217FB" w14:textId="77777777" w:rsidR="00467E0E" w:rsidRDefault="00467E0E">
      <w:pPr>
        <w:rPr>
          <w:rFonts w:asciiTheme="majorBidi" w:hAnsiTheme="majorBidi" w:cstheme="majorBidi"/>
        </w:rPr>
      </w:pPr>
    </w:p>
    <w:p w14:paraId="07D94EEA" w14:textId="77777777" w:rsidR="0012237B" w:rsidRDefault="0012237B">
      <w:pPr>
        <w:rPr>
          <w:rFonts w:asciiTheme="majorBidi" w:hAnsiTheme="majorBidi" w:cstheme="majorBidi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D74558" w:rsidRPr="000F5DD3" w14:paraId="237BFAF4" w14:textId="77777777">
        <w:trPr>
          <w:tblHeader/>
        </w:trPr>
        <w:tc>
          <w:tcPr>
            <w:tcW w:w="2790" w:type="dxa"/>
          </w:tcPr>
          <w:p w14:paraId="28097268" w14:textId="77777777" w:rsidR="00D74558" w:rsidRPr="000F5DD3" w:rsidRDefault="00D745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0D76D953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558" w:rsidRPr="000F5DD3" w14:paraId="64877827" w14:textId="77777777">
        <w:trPr>
          <w:tblHeader/>
        </w:trPr>
        <w:tc>
          <w:tcPr>
            <w:tcW w:w="2790" w:type="dxa"/>
          </w:tcPr>
          <w:p w14:paraId="66572626" w14:textId="77777777" w:rsidR="00D74558" w:rsidRPr="000F5DD3" w:rsidRDefault="00D745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5F72E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79508" w14:textId="77777777" w:rsidR="00D74558" w:rsidRPr="000F5DD3" w:rsidRDefault="00D7455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43AD259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74558" w:rsidRPr="000F5DD3" w14:paraId="5BD7F445" w14:textId="77777777">
        <w:trPr>
          <w:tblHeader/>
        </w:trPr>
        <w:tc>
          <w:tcPr>
            <w:tcW w:w="2790" w:type="dxa"/>
            <w:vAlign w:val="bottom"/>
          </w:tcPr>
          <w:p w14:paraId="3C1964C2" w14:textId="77777777" w:rsidR="00D74558" w:rsidRPr="000F5DD3" w:rsidRDefault="00D7455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00" w:type="dxa"/>
          </w:tcPr>
          <w:p w14:paraId="353B323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B02CD6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758F1606" w14:textId="77777777" w:rsidR="00D74558" w:rsidRPr="000F5DD3" w:rsidRDefault="00D7455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D4CDF1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59163E7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4566D99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5B6031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2A27583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D82CD6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E0DAADB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3D6048E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31D9D2B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0C754F36" w14:textId="77777777" w:rsidR="00D74558" w:rsidRPr="000F5DD3" w:rsidRDefault="00D74558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B6C7BD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74558" w:rsidRPr="000F5DD3" w14:paraId="62C9AB38" w14:textId="77777777">
        <w:trPr>
          <w:tblHeader/>
        </w:trPr>
        <w:tc>
          <w:tcPr>
            <w:tcW w:w="2790" w:type="dxa"/>
          </w:tcPr>
          <w:p w14:paraId="06C2DD00" w14:textId="77777777" w:rsidR="00D74558" w:rsidRPr="000F5DD3" w:rsidRDefault="00D74558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7CA50BFC" w14:textId="77777777" w:rsidR="00D74558" w:rsidRPr="000F5DD3" w:rsidRDefault="00D745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558" w:rsidRPr="000F5DD3" w14:paraId="15450014" w14:textId="77777777">
        <w:tc>
          <w:tcPr>
            <w:tcW w:w="3690" w:type="dxa"/>
            <w:gridSpan w:val="2"/>
          </w:tcPr>
          <w:p w14:paraId="6DBA7A1A" w14:textId="77777777" w:rsidR="00D74558" w:rsidRPr="000F5DD3" w:rsidRDefault="00D74558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5EB33D4" w14:textId="77777777" w:rsidR="00D74558" w:rsidRPr="000F5DD3" w:rsidRDefault="00D7455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301392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BB3CA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4DD0780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59F67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1710D75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E0F95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884F3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10C22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DB547C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558" w:rsidRPr="000F5DD3" w14:paraId="28152F21" w14:textId="77777777">
        <w:tc>
          <w:tcPr>
            <w:tcW w:w="2790" w:type="dxa"/>
            <w:vAlign w:val="bottom"/>
          </w:tcPr>
          <w:p w14:paraId="1320A961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670EA4DC" w14:textId="18CEA0A0" w:rsidR="00D74558" w:rsidRPr="000F5DD3" w:rsidRDefault="00ED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139,717</w:t>
            </w:r>
          </w:p>
        </w:tc>
        <w:tc>
          <w:tcPr>
            <w:tcW w:w="270" w:type="dxa"/>
            <w:vAlign w:val="bottom"/>
          </w:tcPr>
          <w:p w14:paraId="37D775B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FCBFFF7" w14:textId="7FD23397" w:rsidR="00D74558" w:rsidRPr="000F5DD3" w:rsidRDefault="00C46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2784B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1A4B98" w14:textId="53813EDA" w:rsidR="00D74558" w:rsidRPr="000F5DD3" w:rsidRDefault="0095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139,717</w:t>
            </w:r>
          </w:p>
        </w:tc>
        <w:tc>
          <w:tcPr>
            <w:tcW w:w="270" w:type="dxa"/>
            <w:vAlign w:val="bottom"/>
          </w:tcPr>
          <w:p w14:paraId="46D3097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20099B" w14:textId="34F1C038" w:rsidR="00D74558" w:rsidRPr="000F5DD3" w:rsidRDefault="00EC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D1D493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78D9405" w14:textId="65CE5FE6" w:rsidR="00D74558" w:rsidRPr="000F5DD3" w:rsidRDefault="00EC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D747F0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38EE27" w14:textId="359A36FC" w:rsidR="00D74558" w:rsidRPr="000F5DD3" w:rsidRDefault="0079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139,717</w:t>
            </w:r>
          </w:p>
        </w:tc>
      </w:tr>
      <w:tr w:rsidR="00D74558" w:rsidRPr="000F5DD3" w14:paraId="46691E9B" w14:textId="77777777">
        <w:tc>
          <w:tcPr>
            <w:tcW w:w="2790" w:type="dxa"/>
            <w:vAlign w:val="bottom"/>
          </w:tcPr>
          <w:p w14:paraId="4FBDBA1D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3C99BC0F" w14:textId="01E55CA0" w:rsidR="00D74558" w:rsidRPr="000F5DD3" w:rsidRDefault="00ED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E52C3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2C36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  <w:vAlign w:val="bottom"/>
          </w:tcPr>
          <w:p w14:paraId="70D056E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A2B264" w14:textId="11A88BAD" w:rsidR="00D74558" w:rsidRPr="000F5DD3" w:rsidRDefault="00E5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656,402</w:t>
            </w:r>
          </w:p>
        </w:tc>
        <w:tc>
          <w:tcPr>
            <w:tcW w:w="270" w:type="dxa"/>
            <w:vAlign w:val="bottom"/>
          </w:tcPr>
          <w:p w14:paraId="13A24B1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289EDB" w14:textId="20551FB8" w:rsidR="00D74558" w:rsidRPr="000F5DD3" w:rsidRDefault="0095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63130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DE84E2" w14:textId="3967FFD5" w:rsidR="00D74558" w:rsidRPr="000F5DD3" w:rsidRDefault="00EC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79C9D8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55270E" w14:textId="3941EC5F" w:rsidR="00D74558" w:rsidRPr="000F5DD3" w:rsidRDefault="00EC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C80F1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F7B85F" w14:textId="3650F3C1" w:rsidR="00D74558" w:rsidRPr="000F5DD3" w:rsidRDefault="00E5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656,402</w:t>
            </w:r>
          </w:p>
        </w:tc>
      </w:tr>
      <w:tr w:rsidR="00D74558" w:rsidRPr="000F5DD3" w14:paraId="58E14EE4" w14:textId="77777777">
        <w:tc>
          <w:tcPr>
            <w:tcW w:w="2790" w:type="dxa"/>
            <w:vAlign w:val="bottom"/>
          </w:tcPr>
          <w:p w14:paraId="49C7F128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167B6500" w14:textId="77777777" w:rsidR="00D74558" w:rsidRPr="000F5DD3" w:rsidRDefault="00D74558">
            <w:pPr>
              <w:ind w:left="160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16DE5FD5" w14:textId="61060CB6" w:rsidR="00D74558" w:rsidRPr="000F5DD3" w:rsidRDefault="00ED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77,800</w:t>
            </w:r>
          </w:p>
        </w:tc>
        <w:tc>
          <w:tcPr>
            <w:tcW w:w="270" w:type="dxa"/>
            <w:vAlign w:val="bottom"/>
          </w:tcPr>
          <w:p w14:paraId="6C0F360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97DD72" w14:textId="0F1D0B48" w:rsidR="00D74558" w:rsidRPr="000F5DD3" w:rsidRDefault="0015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17157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A0234A" w14:textId="2C941B87" w:rsidR="00D74558" w:rsidRPr="000F5DD3" w:rsidRDefault="001E7F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22,200</w:t>
            </w:r>
          </w:p>
        </w:tc>
        <w:tc>
          <w:tcPr>
            <w:tcW w:w="270" w:type="dxa"/>
            <w:vAlign w:val="bottom"/>
          </w:tcPr>
          <w:p w14:paraId="0576C7A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8D5BEC9" w14:textId="4BEAAFC1" w:rsidR="00D74558" w:rsidRPr="000F5DD3" w:rsidRDefault="00F40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55,600</w:t>
            </w:r>
          </w:p>
        </w:tc>
        <w:tc>
          <w:tcPr>
            <w:tcW w:w="270" w:type="dxa"/>
            <w:vAlign w:val="bottom"/>
          </w:tcPr>
          <w:p w14:paraId="7B05078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FF8098" w14:textId="3115CEFB" w:rsidR="00D74558" w:rsidRPr="000F5DD3" w:rsidRDefault="00EC0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F50F1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502D2A" w14:textId="0D1E932B" w:rsidR="00D74558" w:rsidRPr="000F5DD3" w:rsidRDefault="00791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77,800</w:t>
            </w:r>
          </w:p>
        </w:tc>
      </w:tr>
      <w:tr w:rsidR="00D74558" w:rsidRPr="000F5DD3" w14:paraId="4181F1C2" w14:textId="77777777">
        <w:trPr>
          <w:trHeight w:val="74"/>
        </w:trPr>
        <w:tc>
          <w:tcPr>
            <w:tcW w:w="2790" w:type="dxa"/>
          </w:tcPr>
          <w:p w14:paraId="569C683B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578363" w14:textId="5CB5C3C8" w:rsidR="00D74558" w:rsidRPr="000F5DD3" w:rsidRDefault="00ED60B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23,48</w:t>
            </w:r>
            <w:r w:rsidR="008F11F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5852A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674A14" w14:textId="7247D66F" w:rsidR="00D74558" w:rsidRPr="000F5DD3" w:rsidRDefault="0015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91955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D1B0DAA" w14:textId="3B6456F5" w:rsidR="00D74558" w:rsidRPr="000F5DD3" w:rsidRDefault="00E52C3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E7FF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270" w:type="dxa"/>
          </w:tcPr>
          <w:p w14:paraId="61E7F98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5D4423" w14:textId="164E7DC7" w:rsidR="00D74558" w:rsidRPr="000F5DD3" w:rsidRDefault="00F40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11F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C0A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2C36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70" w:type="dxa"/>
          </w:tcPr>
          <w:p w14:paraId="640BBB5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1E1301" w14:textId="6E3C0788" w:rsidR="00D74558" w:rsidRPr="000F5DD3" w:rsidRDefault="00EC0A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3,036</w:t>
            </w:r>
          </w:p>
        </w:tc>
        <w:tc>
          <w:tcPr>
            <w:tcW w:w="270" w:type="dxa"/>
          </w:tcPr>
          <w:p w14:paraId="69CBDB8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B11BBD" w14:textId="63AA6634" w:rsidR="00D74558" w:rsidRPr="000F5DD3" w:rsidRDefault="00C4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F11F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C6B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2C36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</w:tr>
      <w:tr w:rsidR="00D74558" w:rsidRPr="000F5DD3" w14:paraId="5FCF026A" w14:textId="77777777">
        <w:trPr>
          <w:trHeight w:val="478"/>
        </w:trPr>
        <w:tc>
          <w:tcPr>
            <w:tcW w:w="2790" w:type="dxa"/>
          </w:tcPr>
          <w:p w14:paraId="31247FFC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4EBE96" w14:textId="59EBA441" w:rsidR="00D74558" w:rsidRPr="000F5DD3" w:rsidRDefault="0015735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07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7,404</w:t>
            </w:r>
          </w:p>
        </w:tc>
        <w:tc>
          <w:tcPr>
            <w:tcW w:w="270" w:type="dxa"/>
          </w:tcPr>
          <w:p w14:paraId="47F26AB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F5C43B" w14:textId="7C8D6E77" w:rsidR="00D74558" w:rsidRPr="000F5DD3" w:rsidRDefault="0015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4B40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7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2475D0A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D303AA" w14:textId="7B48016A" w:rsidR="00D74558" w:rsidRPr="000F5DD3" w:rsidRDefault="0079123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</w:t>
            </w:r>
            <w:r w:rsidR="00E52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78407EE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D513E35" w14:textId="1E82A99B" w:rsidR="00D74558" w:rsidRPr="000F5DD3" w:rsidRDefault="00724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</w:t>
            </w:r>
            <w:r w:rsidR="00E52C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70" w:type="dxa"/>
          </w:tcPr>
          <w:p w14:paraId="10CC4C7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9D9F6A" w14:textId="0CAB717B" w:rsidR="00D74558" w:rsidRPr="000F5DD3" w:rsidRDefault="00EC0AD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3,036</w:t>
            </w:r>
          </w:p>
        </w:tc>
        <w:tc>
          <w:tcPr>
            <w:tcW w:w="270" w:type="dxa"/>
          </w:tcPr>
          <w:p w14:paraId="21F94B8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3D2247F" w14:textId="727D2F65" w:rsidR="00D74558" w:rsidRPr="000F5DD3" w:rsidRDefault="00E52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  <w:r w:rsidR="000C6B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</w:p>
        </w:tc>
      </w:tr>
      <w:tr w:rsidR="00314359" w:rsidRPr="000F5DD3" w14:paraId="50615C42" w14:textId="77777777" w:rsidTr="00314359">
        <w:trPr>
          <w:trHeight w:val="478"/>
        </w:trPr>
        <w:tc>
          <w:tcPr>
            <w:tcW w:w="2790" w:type="dxa"/>
          </w:tcPr>
          <w:p w14:paraId="2C8EC19D" w14:textId="77777777" w:rsidR="00314359" w:rsidRPr="000F5DD3" w:rsidRDefault="003143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BA680DE" w14:textId="77777777" w:rsidR="00314359" w:rsidRDefault="003143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AAC6E0" w14:textId="77777777" w:rsidR="00314359" w:rsidRPr="000F5DD3" w:rsidRDefault="003143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B9C4D86" w14:textId="77777777" w:rsidR="00314359" w:rsidRDefault="0031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56F8D4" w14:textId="77777777" w:rsidR="00314359" w:rsidRPr="000F5DD3" w:rsidRDefault="003143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194AD1E" w14:textId="77777777" w:rsidR="00314359" w:rsidRDefault="003143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2120B" w14:textId="77777777" w:rsidR="00314359" w:rsidRPr="000F5DD3" w:rsidRDefault="003143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33B080A" w14:textId="77777777" w:rsidR="00314359" w:rsidRDefault="0031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02B84" w14:textId="77777777" w:rsidR="00314359" w:rsidRPr="000F5DD3" w:rsidRDefault="003143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3825685" w14:textId="77777777" w:rsidR="00314359" w:rsidRDefault="003143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E17FD" w14:textId="77777777" w:rsidR="00314359" w:rsidRPr="000F5DD3" w:rsidRDefault="0031435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B2B1F6C" w14:textId="77777777" w:rsidR="00314359" w:rsidRDefault="0031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4558" w:rsidRPr="000F5DD3" w14:paraId="0D74D1E6" w14:textId="77777777">
        <w:tc>
          <w:tcPr>
            <w:tcW w:w="3690" w:type="dxa"/>
            <w:gridSpan w:val="2"/>
          </w:tcPr>
          <w:p w14:paraId="78E3C659" w14:textId="77777777" w:rsidR="00314359" w:rsidRDefault="00314359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DCDE6D9" w14:textId="35EDA51B" w:rsidR="00D74558" w:rsidRPr="000F5DD3" w:rsidRDefault="00D74558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F1DCE54" w14:textId="77777777" w:rsidR="00D74558" w:rsidRPr="000F5DD3" w:rsidRDefault="00D7455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12889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D633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CB258D8" w14:textId="56F98271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0702AD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4FE8721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2E67C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5A119A9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623079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EA881F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558" w:rsidRPr="000F5DD3" w14:paraId="12C06AAF" w14:textId="77777777">
        <w:tc>
          <w:tcPr>
            <w:tcW w:w="2790" w:type="dxa"/>
            <w:vAlign w:val="bottom"/>
          </w:tcPr>
          <w:p w14:paraId="55A526B7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  <w:p w14:paraId="3BCB233B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ที่ใช้ในการป้องกันความเสี่ยง</w:t>
            </w:r>
          </w:p>
        </w:tc>
        <w:tc>
          <w:tcPr>
            <w:tcW w:w="900" w:type="dxa"/>
            <w:vAlign w:val="bottom"/>
          </w:tcPr>
          <w:p w14:paraId="7B1365B9" w14:textId="4463A99B" w:rsidR="00D74558" w:rsidRPr="00701226" w:rsidRDefault="00AF4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  <w:vAlign w:val="bottom"/>
          </w:tcPr>
          <w:p w14:paraId="32325B8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ED098D" w14:textId="643985CF" w:rsidR="00D74558" w:rsidRPr="000F5DD3" w:rsidRDefault="00E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944E1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483FF4D" w14:textId="3D0E116D" w:rsidR="00D74558" w:rsidRPr="000F5DD3" w:rsidRDefault="00E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(578)</w:t>
            </w:r>
          </w:p>
        </w:tc>
        <w:tc>
          <w:tcPr>
            <w:tcW w:w="270" w:type="dxa"/>
            <w:vAlign w:val="bottom"/>
          </w:tcPr>
          <w:p w14:paraId="16E602F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10D91D5" w14:textId="2ED3B8AF" w:rsidR="00D74558" w:rsidRPr="000F5DD3" w:rsidRDefault="004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A05DC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39E353" w14:textId="0B60D936" w:rsidR="00D74558" w:rsidRPr="000F5DD3" w:rsidRDefault="004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D2A6B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51AF58" w14:textId="7B90F9EA" w:rsidR="00D74558" w:rsidRPr="000F5DD3" w:rsidRDefault="004D2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(578</w:t>
            </w:r>
            <w:r w:rsidR="00C914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74558" w:rsidRPr="000F5DD3" w14:paraId="32AC00CE" w14:textId="77777777">
        <w:tc>
          <w:tcPr>
            <w:tcW w:w="2790" w:type="dxa"/>
            <w:vAlign w:val="bottom"/>
          </w:tcPr>
          <w:p w14:paraId="7AC97964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 ต่างประเทศล่วงหน้า</w:t>
            </w:r>
          </w:p>
        </w:tc>
        <w:tc>
          <w:tcPr>
            <w:tcW w:w="900" w:type="dxa"/>
            <w:vAlign w:val="bottom"/>
          </w:tcPr>
          <w:p w14:paraId="1E42DC8E" w14:textId="0F955774" w:rsidR="00D74558" w:rsidRPr="00701226" w:rsidRDefault="002A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6808">
              <w:rPr>
                <w:rFonts w:asciiTheme="majorBidi" w:hAnsiTheme="majorBidi" w:cstheme="majorBidi"/>
                <w:sz w:val="30"/>
                <w:szCs w:val="30"/>
              </w:rPr>
              <w:t>12,205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613E45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42CA724" w14:textId="20805FCE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14E46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89F79D" w14:textId="75643634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3ED197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9F743D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F1BBB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DBB089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4549D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C2DC35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558" w:rsidRPr="000F5DD3" w14:paraId="3F5DAAD6" w14:textId="77777777">
        <w:tc>
          <w:tcPr>
            <w:tcW w:w="2790" w:type="dxa"/>
            <w:vAlign w:val="bottom"/>
          </w:tcPr>
          <w:p w14:paraId="0BA79FCD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- กระแสเงินสดออก</w:t>
            </w:r>
          </w:p>
        </w:tc>
        <w:tc>
          <w:tcPr>
            <w:tcW w:w="900" w:type="dxa"/>
            <w:vAlign w:val="bottom"/>
          </w:tcPr>
          <w:p w14:paraId="38AA4175" w14:textId="663EE5F4" w:rsidR="00D74558" w:rsidRPr="00701226" w:rsidRDefault="005B0ECC" w:rsidP="008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69DF201" w14:textId="77777777" w:rsidR="00D74558" w:rsidRPr="000F5DD3" w:rsidRDefault="00D74558" w:rsidP="008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459FBAA" w14:textId="62D425E3" w:rsidR="00D74558" w:rsidRPr="000F5DD3" w:rsidRDefault="00E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18606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38343A" w14:textId="0A94A064" w:rsidR="00D74558" w:rsidRPr="000F5DD3" w:rsidRDefault="003844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(335,986)</w:t>
            </w:r>
          </w:p>
        </w:tc>
        <w:tc>
          <w:tcPr>
            <w:tcW w:w="270" w:type="dxa"/>
            <w:vAlign w:val="bottom"/>
          </w:tcPr>
          <w:p w14:paraId="44386DD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3DB7421" w14:textId="28A4C440" w:rsidR="00D74558" w:rsidRPr="000F5DD3" w:rsidRDefault="009B0994" w:rsidP="003B0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02DC5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9CC0B4F" w14:textId="00CEAC22" w:rsidR="00D74558" w:rsidRPr="000F5DD3" w:rsidRDefault="009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DAD2C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CD41606" w14:textId="484BA705" w:rsidR="00D74558" w:rsidRPr="000F5DD3" w:rsidRDefault="009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(335,986)</w:t>
            </w:r>
          </w:p>
        </w:tc>
      </w:tr>
      <w:tr w:rsidR="00D74558" w:rsidRPr="000F5DD3" w14:paraId="681268D6" w14:textId="77777777" w:rsidTr="00E14EC1">
        <w:trPr>
          <w:trHeight w:val="74"/>
        </w:trPr>
        <w:tc>
          <w:tcPr>
            <w:tcW w:w="2790" w:type="dxa"/>
          </w:tcPr>
          <w:p w14:paraId="076FB899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- กระแสเงินสด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098BCA" w14:textId="4FA3F65D" w:rsidR="00D74558" w:rsidRPr="00701226" w:rsidRDefault="00A46808" w:rsidP="008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44A5CA" w14:textId="77777777" w:rsidR="00D74558" w:rsidRPr="000F5DD3" w:rsidRDefault="00D74558" w:rsidP="00873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D991552" w14:textId="7FBE578B" w:rsidR="00D74558" w:rsidRPr="000F5DD3" w:rsidRDefault="00E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D3A39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377F32" w14:textId="792F27BD" w:rsidR="00D74558" w:rsidRPr="000F5DD3" w:rsidRDefault="0038444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348,191</w:t>
            </w:r>
          </w:p>
        </w:tc>
        <w:tc>
          <w:tcPr>
            <w:tcW w:w="270" w:type="dxa"/>
          </w:tcPr>
          <w:p w14:paraId="3A17628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E2AB153" w14:textId="54098146" w:rsidR="00D74558" w:rsidRPr="000F5DD3" w:rsidRDefault="009B0994" w:rsidP="003B0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E19B6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13F852" w14:textId="13AE3519" w:rsidR="00D74558" w:rsidRPr="000F5DD3" w:rsidRDefault="009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2A07DB" w14:textId="77777777" w:rsidR="00D74558" w:rsidRPr="000F5DD3" w:rsidRDefault="00D74558" w:rsidP="00C2049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47C1A86" w14:textId="19534B1A" w:rsidR="00D74558" w:rsidRPr="000F5DD3" w:rsidRDefault="009B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348,191</w:t>
            </w:r>
          </w:p>
        </w:tc>
      </w:tr>
      <w:tr w:rsidR="005338C5" w:rsidRPr="000F5DD3" w14:paraId="52392134" w14:textId="77777777" w:rsidTr="00E14EC1">
        <w:trPr>
          <w:trHeight w:val="74"/>
        </w:trPr>
        <w:tc>
          <w:tcPr>
            <w:tcW w:w="2790" w:type="dxa"/>
          </w:tcPr>
          <w:p w14:paraId="093A7F2F" w14:textId="77777777" w:rsidR="005338C5" w:rsidRPr="00B9774A" w:rsidRDefault="005338C5" w:rsidP="005338C5">
            <w:pPr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42DF6D5" w14:textId="5624A71C" w:rsidR="005338C5" w:rsidRPr="00701226" w:rsidRDefault="002A1E49" w:rsidP="005338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6808">
              <w:rPr>
                <w:rFonts w:asciiTheme="majorBidi" w:hAnsiTheme="majorBidi" w:cstheme="majorBidi"/>
                <w:sz w:val="30"/>
                <w:szCs w:val="30"/>
              </w:rPr>
              <w:t>12,205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630B2B" w14:textId="77777777" w:rsidR="005338C5" w:rsidRPr="000F5DD3" w:rsidRDefault="005338C5" w:rsidP="005338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CB03687" w14:textId="443166C8" w:rsidR="005338C5" w:rsidRPr="000F5DD3" w:rsidRDefault="00EA686E" w:rsidP="005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28C4F1" w14:textId="77777777" w:rsidR="005338C5" w:rsidRPr="000F5DD3" w:rsidRDefault="005338C5" w:rsidP="005338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A181A9C" w14:textId="39519927" w:rsidR="005338C5" w:rsidRPr="000F5DD3" w:rsidRDefault="00571252" w:rsidP="005338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12,205</w:t>
            </w:r>
          </w:p>
        </w:tc>
        <w:tc>
          <w:tcPr>
            <w:tcW w:w="270" w:type="dxa"/>
          </w:tcPr>
          <w:p w14:paraId="79C189F7" w14:textId="77777777" w:rsidR="005338C5" w:rsidRPr="000F5DD3" w:rsidRDefault="005338C5" w:rsidP="005338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0D6CAE2" w14:textId="0BB132D9" w:rsidR="005338C5" w:rsidRPr="000F5DD3" w:rsidRDefault="009B0994" w:rsidP="003B0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320736" w14:textId="77777777" w:rsidR="005338C5" w:rsidRPr="000F5DD3" w:rsidRDefault="005338C5" w:rsidP="005338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94B648D" w14:textId="1D37C206" w:rsidR="005338C5" w:rsidRPr="000F5DD3" w:rsidRDefault="009B0994" w:rsidP="005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5D6F6F" w14:textId="77777777" w:rsidR="005338C5" w:rsidRPr="000F5DD3" w:rsidRDefault="005338C5" w:rsidP="005338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88B29D" w14:textId="166FF981" w:rsidR="005338C5" w:rsidRPr="000F5DD3" w:rsidRDefault="00C91424" w:rsidP="00533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12,205</w:t>
            </w:r>
          </w:p>
        </w:tc>
      </w:tr>
      <w:tr w:rsidR="00D74558" w:rsidRPr="000F5DD3" w14:paraId="3D922D57" w14:textId="77777777" w:rsidTr="003169B5">
        <w:trPr>
          <w:trHeight w:val="334"/>
        </w:trPr>
        <w:tc>
          <w:tcPr>
            <w:tcW w:w="2790" w:type="dxa"/>
          </w:tcPr>
          <w:p w14:paraId="254CBD19" w14:textId="77777777" w:rsidR="00D74558" w:rsidRPr="003169B5" w:rsidRDefault="00D74558">
            <w:pPr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FF3C61" w14:textId="6B3BB921" w:rsidR="00D74558" w:rsidRPr="00701226" w:rsidRDefault="0049008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EA68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A1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BC15F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EF44" w14:textId="3640E717" w:rsidR="00D74558" w:rsidRPr="00352AEF" w:rsidRDefault="00EA6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EB63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40D311" w14:textId="17979FA2" w:rsidR="00D74558" w:rsidRPr="000F5DD3" w:rsidRDefault="009A512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4D23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,627</w:t>
            </w:r>
          </w:p>
        </w:tc>
        <w:tc>
          <w:tcPr>
            <w:tcW w:w="270" w:type="dxa"/>
          </w:tcPr>
          <w:p w14:paraId="39EDF57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F8CBB" w14:textId="27F86F32" w:rsidR="00D74558" w:rsidRPr="00352AEF" w:rsidRDefault="009B0994" w:rsidP="003B0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6D75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03D15" w14:textId="7F1B1929" w:rsidR="00D74558" w:rsidRPr="000F5DD3" w:rsidRDefault="009B0994" w:rsidP="003B0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440F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DD4AFA" w14:textId="3645BD1F" w:rsidR="00D74558" w:rsidRPr="000F5DD3" w:rsidRDefault="00C15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11,627</w:t>
            </w:r>
          </w:p>
        </w:tc>
      </w:tr>
    </w:tbl>
    <w:p w14:paraId="1CC33DB0" w14:textId="09224E06" w:rsidR="00D74558" w:rsidRDefault="00D74558">
      <w:pPr>
        <w:rPr>
          <w:rFonts w:asciiTheme="majorBidi" w:hAnsiTheme="majorBidi" w:cstheme="majorBidi"/>
        </w:rPr>
      </w:pPr>
    </w:p>
    <w:p w14:paraId="33F5966D" w14:textId="37A3B3F5" w:rsidR="0044272E" w:rsidRDefault="0044272E">
      <w:pPr>
        <w:rPr>
          <w:rFonts w:asciiTheme="majorBidi" w:hAnsiTheme="majorBidi" w:cstheme="majorBidi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D74558" w:rsidRPr="000F5DD3" w14:paraId="1EFF564A" w14:textId="77777777">
        <w:trPr>
          <w:tblHeader/>
        </w:trPr>
        <w:tc>
          <w:tcPr>
            <w:tcW w:w="2790" w:type="dxa"/>
          </w:tcPr>
          <w:p w14:paraId="59F2A36B" w14:textId="77777777" w:rsidR="00D74558" w:rsidRPr="000F5DD3" w:rsidRDefault="00D745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4C7426BF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4558" w:rsidRPr="000F5DD3" w14:paraId="03B8E5C5" w14:textId="77777777">
        <w:trPr>
          <w:tblHeader/>
        </w:trPr>
        <w:tc>
          <w:tcPr>
            <w:tcW w:w="2790" w:type="dxa"/>
          </w:tcPr>
          <w:p w14:paraId="449E13BF" w14:textId="77777777" w:rsidR="00D74558" w:rsidRPr="000F5DD3" w:rsidRDefault="00D745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F686F6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87E87D" w14:textId="77777777" w:rsidR="00D74558" w:rsidRPr="000F5DD3" w:rsidRDefault="00D7455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4CEEE44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74558" w:rsidRPr="000F5DD3" w14:paraId="0CC95604" w14:textId="77777777">
        <w:trPr>
          <w:tblHeader/>
        </w:trPr>
        <w:tc>
          <w:tcPr>
            <w:tcW w:w="2790" w:type="dxa"/>
            <w:vAlign w:val="bottom"/>
          </w:tcPr>
          <w:p w14:paraId="675365D8" w14:textId="77777777" w:rsidR="00D74558" w:rsidRPr="000F5DD3" w:rsidRDefault="00D7455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900" w:type="dxa"/>
          </w:tcPr>
          <w:p w14:paraId="057700E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16AC4A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8065A76" w14:textId="77777777" w:rsidR="00D74558" w:rsidRPr="000F5DD3" w:rsidRDefault="00D7455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6C9320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4F90926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784E4AA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E93719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97A78AA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A73E97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D1A1E0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43BE81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294297E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ACAA746" w14:textId="77777777" w:rsidR="00D74558" w:rsidRPr="000F5DD3" w:rsidRDefault="00D74558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B801C4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74558" w:rsidRPr="000F5DD3" w14:paraId="2A7C797B" w14:textId="77777777">
        <w:tc>
          <w:tcPr>
            <w:tcW w:w="2790" w:type="dxa"/>
          </w:tcPr>
          <w:p w14:paraId="22F58DDA" w14:textId="77777777" w:rsidR="00D74558" w:rsidRPr="000F5DD3" w:rsidRDefault="00D74558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414FB917" w14:textId="77777777" w:rsidR="00D74558" w:rsidRPr="000F5DD3" w:rsidRDefault="00D745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558" w:rsidRPr="000F5DD3" w14:paraId="30484000" w14:textId="77777777">
        <w:tc>
          <w:tcPr>
            <w:tcW w:w="2790" w:type="dxa"/>
          </w:tcPr>
          <w:p w14:paraId="044D1A29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1CF14C65" w14:textId="77777777" w:rsidR="00D74558" w:rsidRPr="000F5DD3" w:rsidRDefault="00D7455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0C8CB0" w14:textId="77777777" w:rsidR="00D74558" w:rsidRPr="000F5DD3" w:rsidRDefault="00D74558">
            <w:pPr>
              <w:tabs>
                <w:tab w:val="decimal" w:pos="706"/>
              </w:tabs>
              <w:ind w:lef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7E3F83" w14:textId="77777777" w:rsidR="00D74558" w:rsidRPr="000F5DD3" w:rsidRDefault="00D7455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75CEF" w14:textId="77777777" w:rsidR="00D74558" w:rsidRPr="000F5DD3" w:rsidRDefault="00D7455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94F63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6A16F" w14:textId="77777777" w:rsidR="00D74558" w:rsidRPr="000F5DD3" w:rsidRDefault="00D7455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5BD6B2" w14:textId="77777777" w:rsidR="00D74558" w:rsidRPr="000F5DD3" w:rsidRDefault="00D74558">
            <w:pPr>
              <w:tabs>
                <w:tab w:val="decimal" w:pos="706"/>
              </w:tabs>
              <w:ind w:left="-11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84D6C" w14:textId="77777777" w:rsidR="00D74558" w:rsidRPr="000F5DD3" w:rsidRDefault="00D7455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4CEEB25" w14:textId="77777777" w:rsidR="00D74558" w:rsidRPr="000F5DD3" w:rsidRDefault="00D7455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1FCC25" w14:textId="77777777" w:rsidR="00D74558" w:rsidRPr="000F5DD3" w:rsidRDefault="00D74558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E7A23F" w14:textId="77777777" w:rsidR="00D74558" w:rsidRPr="000F5DD3" w:rsidRDefault="00D74558">
            <w:pPr>
              <w:tabs>
                <w:tab w:val="clear" w:pos="680"/>
                <w:tab w:val="decimal" w:pos="706"/>
              </w:tabs>
              <w:ind w:left="-110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558" w:rsidRPr="000F5DD3" w14:paraId="1F11BFE6" w14:textId="77777777">
        <w:tc>
          <w:tcPr>
            <w:tcW w:w="2790" w:type="dxa"/>
            <w:vAlign w:val="bottom"/>
          </w:tcPr>
          <w:p w14:paraId="5ECC163E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567E24F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  <w:tc>
          <w:tcPr>
            <w:tcW w:w="270" w:type="dxa"/>
            <w:vAlign w:val="bottom"/>
          </w:tcPr>
          <w:p w14:paraId="405DB6E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3FAB1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92868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3F398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  <w:tc>
          <w:tcPr>
            <w:tcW w:w="270" w:type="dxa"/>
            <w:vAlign w:val="bottom"/>
          </w:tcPr>
          <w:p w14:paraId="6F8F36D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43738B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588565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6543D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9E848B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3AD53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</w:tr>
      <w:tr w:rsidR="00D74558" w:rsidRPr="000F5DD3" w14:paraId="6C2D1B3D" w14:textId="77777777">
        <w:tc>
          <w:tcPr>
            <w:tcW w:w="2790" w:type="dxa"/>
            <w:vAlign w:val="bottom"/>
          </w:tcPr>
          <w:p w14:paraId="06FBA124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7E61999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432,758</w:t>
            </w:r>
          </w:p>
        </w:tc>
        <w:tc>
          <w:tcPr>
            <w:tcW w:w="270" w:type="dxa"/>
            <w:vAlign w:val="bottom"/>
          </w:tcPr>
          <w:p w14:paraId="014E734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A9257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432,758</w:t>
            </w:r>
          </w:p>
        </w:tc>
        <w:tc>
          <w:tcPr>
            <w:tcW w:w="270" w:type="dxa"/>
            <w:vAlign w:val="bottom"/>
          </w:tcPr>
          <w:p w14:paraId="290F025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D9030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559AA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619D4B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02ACE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B0D34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A5C95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2B0A0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432,758</w:t>
            </w:r>
          </w:p>
        </w:tc>
      </w:tr>
      <w:tr w:rsidR="00D74558" w:rsidRPr="000F5DD3" w14:paraId="2EC4A5AA" w14:textId="77777777">
        <w:tc>
          <w:tcPr>
            <w:tcW w:w="2790" w:type="dxa"/>
            <w:vAlign w:val="bottom"/>
          </w:tcPr>
          <w:p w14:paraId="197AEBDF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1BB7957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  <w:vAlign w:val="bottom"/>
          </w:tcPr>
          <w:p w14:paraId="6CEDCCB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D2BA0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37980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CF22C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22,200</w:t>
            </w:r>
          </w:p>
        </w:tc>
        <w:tc>
          <w:tcPr>
            <w:tcW w:w="270" w:type="dxa"/>
            <w:vAlign w:val="bottom"/>
          </w:tcPr>
          <w:p w14:paraId="3C75D98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027C4F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77,800</w:t>
            </w:r>
          </w:p>
        </w:tc>
        <w:tc>
          <w:tcPr>
            <w:tcW w:w="270" w:type="dxa"/>
            <w:vAlign w:val="bottom"/>
          </w:tcPr>
          <w:p w14:paraId="60BC5A9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4ED819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926DE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8F192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D74558" w:rsidRPr="000F5DD3" w14:paraId="5CA7BAF1" w14:textId="77777777">
        <w:tc>
          <w:tcPr>
            <w:tcW w:w="2790" w:type="dxa"/>
          </w:tcPr>
          <w:p w14:paraId="491442F3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59361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11,266</w:t>
            </w:r>
          </w:p>
        </w:tc>
        <w:tc>
          <w:tcPr>
            <w:tcW w:w="270" w:type="dxa"/>
          </w:tcPr>
          <w:p w14:paraId="5E7D446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B6362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475C7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B412B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423E87C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3EC28A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4,599</w:t>
            </w:r>
          </w:p>
        </w:tc>
        <w:tc>
          <w:tcPr>
            <w:tcW w:w="270" w:type="dxa"/>
          </w:tcPr>
          <w:p w14:paraId="45E0411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2E190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2,340</w:t>
            </w:r>
          </w:p>
        </w:tc>
        <w:tc>
          <w:tcPr>
            <w:tcW w:w="270" w:type="dxa"/>
          </w:tcPr>
          <w:p w14:paraId="4E81E25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D4755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</w:tr>
      <w:tr w:rsidR="00D74558" w:rsidRPr="000F5DD3" w14:paraId="4C26B055" w14:textId="77777777">
        <w:tc>
          <w:tcPr>
            <w:tcW w:w="2790" w:type="dxa"/>
          </w:tcPr>
          <w:p w14:paraId="29BB8BF0" w14:textId="77777777" w:rsidR="00D74558" w:rsidRPr="000F5DD3" w:rsidRDefault="00D74558">
            <w:pPr>
              <w:ind w:right="-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F44E9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549,462</w:t>
            </w:r>
          </w:p>
        </w:tc>
        <w:tc>
          <w:tcPr>
            <w:tcW w:w="270" w:type="dxa"/>
          </w:tcPr>
          <w:p w14:paraId="297850A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BBB17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432,758</w:t>
            </w:r>
          </w:p>
        </w:tc>
        <w:tc>
          <w:tcPr>
            <w:tcW w:w="270" w:type="dxa"/>
          </w:tcPr>
          <w:p w14:paraId="46934FE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6C796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087A384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3CD45F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82,399</w:t>
            </w:r>
          </w:p>
        </w:tc>
        <w:tc>
          <w:tcPr>
            <w:tcW w:w="270" w:type="dxa"/>
          </w:tcPr>
          <w:p w14:paraId="0503117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1C0F2A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2,340</w:t>
            </w:r>
          </w:p>
        </w:tc>
        <w:tc>
          <w:tcPr>
            <w:tcW w:w="270" w:type="dxa"/>
          </w:tcPr>
          <w:p w14:paraId="422A631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27279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550,830</w:t>
            </w:r>
          </w:p>
        </w:tc>
      </w:tr>
      <w:tr w:rsidR="00D74558" w:rsidRPr="000F5DD3" w14:paraId="01F76367" w14:textId="77777777">
        <w:tc>
          <w:tcPr>
            <w:tcW w:w="2790" w:type="dxa"/>
          </w:tcPr>
          <w:p w14:paraId="03479D0D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60ABF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B26EC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850109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9A7F2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C0DABE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88C7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88293D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6F7A4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3B1B17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2996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F480A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4558" w:rsidRPr="000F5DD3" w14:paraId="6C7882C1" w14:textId="77777777">
        <w:tc>
          <w:tcPr>
            <w:tcW w:w="2790" w:type="dxa"/>
          </w:tcPr>
          <w:p w14:paraId="0AAD21C4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F50A4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8783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47A6B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D2769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11BFC9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6B54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1553F0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F096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EF7A1B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383E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E91FD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4558" w:rsidRPr="000F5DD3" w14:paraId="6F18A4CF" w14:textId="77777777">
        <w:tc>
          <w:tcPr>
            <w:tcW w:w="2790" w:type="dxa"/>
          </w:tcPr>
          <w:p w14:paraId="663D10A9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11"/>
          </w:tcPr>
          <w:p w14:paraId="4FB5089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558" w:rsidRPr="000F5DD3" w14:paraId="6463EA0F" w14:textId="77777777">
        <w:tc>
          <w:tcPr>
            <w:tcW w:w="2790" w:type="dxa"/>
          </w:tcPr>
          <w:p w14:paraId="1F778C5E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00" w:type="dxa"/>
          </w:tcPr>
          <w:p w14:paraId="4850ACAB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FCF0A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A8993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AEAC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DDFB03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35B6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006A34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B20C3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8A9F3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C2D8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93AEB5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4558" w:rsidRPr="000F5DD3" w14:paraId="218518A6" w14:textId="77777777">
        <w:tc>
          <w:tcPr>
            <w:tcW w:w="2790" w:type="dxa"/>
          </w:tcPr>
          <w:p w14:paraId="68171FC8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900" w:type="dxa"/>
          </w:tcPr>
          <w:p w14:paraId="5A2B2FCB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D56D6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D3603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ED64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10E3EE7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FDBE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BF3879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6191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71E60E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7C37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492DF1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4558" w:rsidRPr="000F5DD3" w14:paraId="7008E237" w14:textId="77777777">
        <w:tc>
          <w:tcPr>
            <w:tcW w:w="2790" w:type="dxa"/>
          </w:tcPr>
          <w:p w14:paraId="0A0F60FD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900" w:type="dxa"/>
          </w:tcPr>
          <w:p w14:paraId="0B0884BC" w14:textId="77777777" w:rsidR="00D74558" w:rsidRPr="002D0B3F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0B3F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70" w:type="dxa"/>
          </w:tcPr>
          <w:p w14:paraId="60D8C3F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E29FE3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CBA6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C27F3D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(1,357)</w:t>
            </w:r>
          </w:p>
        </w:tc>
        <w:tc>
          <w:tcPr>
            <w:tcW w:w="270" w:type="dxa"/>
          </w:tcPr>
          <w:p w14:paraId="63C21A4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877F9B4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B3404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B61ED1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C8F9C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A23874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(1,357)</w:t>
            </w:r>
          </w:p>
        </w:tc>
      </w:tr>
      <w:tr w:rsidR="00D74558" w:rsidRPr="000F5DD3" w14:paraId="28CC17E5" w14:textId="77777777">
        <w:tc>
          <w:tcPr>
            <w:tcW w:w="2790" w:type="dxa"/>
          </w:tcPr>
          <w:p w14:paraId="1FDB3FC2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 ต่างประเทศล่วงหน้า</w:t>
            </w:r>
          </w:p>
        </w:tc>
        <w:tc>
          <w:tcPr>
            <w:tcW w:w="900" w:type="dxa"/>
          </w:tcPr>
          <w:p w14:paraId="74EEAB0A" w14:textId="77777777" w:rsidR="002E4820" w:rsidRDefault="002E4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29BEFB" w14:textId="3B329C23" w:rsidR="00D74558" w:rsidRPr="002D0B3F" w:rsidRDefault="003F2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820" w:rsidRPr="002D0B3F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90844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FF44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C43F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388C08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F253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753292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DF71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DDCD6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1CE4C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812DE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4558" w:rsidRPr="000F5DD3" w14:paraId="788E5EA8" w14:textId="77777777">
        <w:tc>
          <w:tcPr>
            <w:tcW w:w="2790" w:type="dxa"/>
          </w:tcPr>
          <w:p w14:paraId="38BD7F83" w14:textId="77777777" w:rsidR="00D74558" w:rsidRPr="00C971C2" w:rsidRDefault="00D74558">
            <w:pPr>
              <w:ind w:righ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กระแสเงินสดออก</w:t>
            </w:r>
          </w:p>
        </w:tc>
        <w:tc>
          <w:tcPr>
            <w:tcW w:w="900" w:type="dxa"/>
            <w:vAlign w:val="bottom"/>
          </w:tcPr>
          <w:p w14:paraId="58D19DD4" w14:textId="77777777" w:rsidR="00D74558" w:rsidRPr="002D0B3F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D0B3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A0B4A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C3FD81E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52C23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9F10D6D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(81,830)</w:t>
            </w:r>
          </w:p>
        </w:tc>
        <w:tc>
          <w:tcPr>
            <w:tcW w:w="270" w:type="dxa"/>
          </w:tcPr>
          <w:p w14:paraId="4F9CBB7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AD12FF4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298E6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494C21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A5CB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8C494D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(81,830)</w:t>
            </w:r>
          </w:p>
        </w:tc>
      </w:tr>
      <w:tr w:rsidR="00D74558" w:rsidRPr="000F5DD3" w14:paraId="322A9367" w14:textId="77777777">
        <w:tc>
          <w:tcPr>
            <w:tcW w:w="2790" w:type="dxa"/>
          </w:tcPr>
          <w:p w14:paraId="08D2447A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กระแสเงินสดเข้า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99B01A" w14:textId="2DA3B84A" w:rsidR="00D74558" w:rsidRPr="002D0B3F" w:rsidRDefault="002E4820" w:rsidP="008F11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05764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096D79D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DA4B7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28E2598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83,95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244FA6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4643FC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AB183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CC4DE5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D51D3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CE9B5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sz w:val="30"/>
                <w:szCs w:val="30"/>
              </w:rPr>
              <w:t>83,95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5811A1" w:rsidRPr="000F5DD3" w14:paraId="1CB72980" w14:textId="77777777" w:rsidTr="005811A1">
        <w:tc>
          <w:tcPr>
            <w:tcW w:w="2790" w:type="dxa"/>
          </w:tcPr>
          <w:p w14:paraId="22CBCD85" w14:textId="77777777" w:rsidR="005811A1" w:rsidRDefault="005811A1" w:rsidP="005811A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F983E9B" w14:textId="61425752" w:rsidR="005811A1" w:rsidRPr="002D0B3F" w:rsidRDefault="002A1E49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E4820" w:rsidRPr="002D0B3F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A6B19A" w14:textId="77777777" w:rsidR="005811A1" w:rsidRPr="000F5DD3" w:rsidRDefault="005811A1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BF82D00" w14:textId="2EDD1764" w:rsidR="005811A1" w:rsidRPr="000F5DD3" w:rsidRDefault="002E4820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31A7C" w14:textId="77777777" w:rsidR="005811A1" w:rsidRPr="000F5DD3" w:rsidRDefault="005811A1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57BFDCF" w14:textId="6E1FD989" w:rsidR="005811A1" w:rsidRPr="004B7D93" w:rsidRDefault="0045343E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270" w:type="dxa"/>
          </w:tcPr>
          <w:p w14:paraId="20C4C44B" w14:textId="77777777" w:rsidR="005811A1" w:rsidRPr="000F5DD3" w:rsidRDefault="005811A1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7AB3FC6" w14:textId="59E5A70B" w:rsidR="005811A1" w:rsidRPr="000F5DD3" w:rsidRDefault="00587B34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BA5031" w14:textId="77777777" w:rsidR="005811A1" w:rsidRPr="000F5DD3" w:rsidRDefault="005811A1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9A349A8" w14:textId="5A4637B9" w:rsidR="005811A1" w:rsidRPr="000F5DD3" w:rsidRDefault="00587B34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4D946A" w14:textId="77777777" w:rsidR="005811A1" w:rsidRPr="000F5DD3" w:rsidRDefault="005811A1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436CF2" w14:textId="78AB24A7" w:rsidR="005811A1" w:rsidRPr="004B7D93" w:rsidRDefault="00587B34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</w:tr>
      <w:tr w:rsidR="00D74558" w:rsidRPr="000F5DD3" w14:paraId="26ED9078" w14:textId="77777777">
        <w:tc>
          <w:tcPr>
            <w:tcW w:w="2790" w:type="dxa"/>
          </w:tcPr>
          <w:p w14:paraId="2665A9BD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52D90E7" w14:textId="365F85CD" w:rsidR="00D74558" w:rsidRPr="000F5DD3" w:rsidRDefault="002A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(763)</w:t>
            </w:r>
          </w:p>
        </w:tc>
        <w:tc>
          <w:tcPr>
            <w:tcW w:w="270" w:type="dxa"/>
          </w:tcPr>
          <w:p w14:paraId="601CAE3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3FB40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DA917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0BDD4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6133915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B1C62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5C9F6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C67BF" w14:textId="77777777" w:rsidR="00D74558" w:rsidRPr="004B7D9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7D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04D3B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3BF33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</w:tr>
    </w:tbl>
    <w:p w14:paraId="513B298F" w14:textId="3986072A" w:rsidR="00B9774A" w:rsidRDefault="00B9774A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900"/>
        <w:gridCol w:w="270"/>
        <w:gridCol w:w="990"/>
        <w:gridCol w:w="270"/>
        <w:gridCol w:w="900"/>
        <w:gridCol w:w="270"/>
        <w:gridCol w:w="810"/>
        <w:gridCol w:w="270"/>
        <w:gridCol w:w="900"/>
        <w:gridCol w:w="270"/>
        <w:gridCol w:w="990"/>
      </w:tblGrid>
      <w:tr w:rsidR="00D74558" w:rsidRPr="000F5DD3" w14:paraId="3472A04C" w14:textId="77777777">
        <w:trPr>
          <w:tblHeader/>
        </w:trPr>
        <w:tc>
          <w:tcPr>
            <w:tcW w:w="2790" w:type="dxa"/>
          </w:tcPr>
          <w:p w14:paraId="176BB5DC" w14:textId="77777777" w:rsidR="00D74558" w:rsidRPr="000F5DD3" w:rsidRDefault="00D745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1A2C66DB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4558" w:rsidRPr="000F5DD3" w14:paraId="573AF2C7" w14:textId="77777777">
        <w:trPr>
          <w:tblHeader/>
        </w:trPr>
        <w:tc>
          <w:tcPr>
            <w:tcW w:w="2790" w:type="dxa"/>
          </w:tcPr>
          <w:p w14:paraId="2C7C5B0D" w14:textId="77777777" w:rsidR="00D74558" w:rsidRPr="000F5DD3" w:rsidRDefault="00D7455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9BDDA9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796AA" w14:textId="77777777" w:rsidR="00D74558" w:rsidRPr="000F5DD3" w:rsidRDefault="00D7455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5DDBE05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D74558" w:rsidRPr="000F5DD3" w14:paraId="4ACFB56D" w14:textId="77777777">
        <w:trPr>
          <w:tblHeader/>
        </w:trPr>
        <w:tc>
          <w:tcPr>
            <w:tcW w:w="2790" w:type="dxa"/>
            <w:vAlign w:val="bottom"/>
          </w:tcPr>
          <w:p w14:paraId="0B808F78" w14:textId="77777777" w:rsidR="00D74558" w:rsidRPr="000F5DD3" w:rsidRDefault="00D7455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5E0C938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384B74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578D838" w14:textId="77777777" w:rsidR="00D74558" w:rsidRPr="000F5DD3" w:rsidRDefault="00D74558">
            <w:pPr>
              <w:ind w:lef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80BAE9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เมื่อ</w:t>
            </w:r>
          </w:p>
          <w:p w14:paraId="7336A7C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ทวงถาม</w:t>
            </w:r>
          </w:p>
        </w:tc>
        <w:tc>
          <w:tcPr>
            <w:tcW w:w="270" w:type="dxa"/>
          </w:tcPr>
          <w:p w14:paraId="12D083E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6460BDF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E65458F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E2A770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1-5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7E265AE1" w14:textId="77777777" w:rsidR="00D74558" w:rsidRPr="000F5DD3" w:rsidRDefault="00D7455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2079612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</w:p>
          <w:p w14:paraId="6B91C38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520602A1" w14:textId="77777777" w:rsidR="00D74558" w:rsidRPr="000F5DD3" w:rsidRDefault="00D74558">
            <w:pPr>
              <w:tabs>
                <w:tab w:val="clear" w:pos="907"/>
                <w:tab w:val="left" w:pos="775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B9FC18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9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74558" w:rsidRPr="000F5DD3" w14:paraId="42586438" w14:textId="77777777">
        <w:trPr>
          <w:tblHeader/>
        </w:trPr>
        <w:tc>
          <w:tcPr>
            <w:tcW w:w="2790" w:type="dxa"/>
          </w:tcPr>
          <w:p w14:paraId="1D6FF396" w14:textId="77777777" w:rsidR="00D74558" w:rsidRPr="000F5DD3" w:rsidRDefault="00D74558">
            <w:pPr>
              <w:ind w:left="73" w:right="-24" w:hanging="7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11"/>
          </w:tcPr>
          <w:p w14:paraId="6AE084ED" w14:textId="77777777" w:rsidR="00D74558" w:rsidRPr="000F5DD3" w:rsidRDefault="00D74558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558" w:rsidRPr="000F5DD3" w14:paraId="70B94AE8" w14:textId="77777777">
        <w:tc>
          <w:tcPr>
            <w:tcW w:w="3690" w:type="dxa"/>
            <w:gridSpan w:val="2"/>
          </w:tcPr>
          <w:p w14:paraId="54099661" w14:textId="77777777" w:rsidR="00D74558" w:rsidRPr="000F5DD3" w:rsidRDefault="00D74558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DADF82" w14:textId="77777777" w:rsidR="00D74558" w:rsidRPr="000F5DD3" w:rsidRDefault="00D7455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DBD30A6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059DF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84ACBB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37147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A7D877B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C37FF5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310A0AA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F05840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765575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558" w:rsidRPr="000F5DD3" w14:paraId="54DB867D" w14:textId="77777777">
        <w:tc>
          <w:tcPr>
            <w:tcW w:w="2790" w:type="dxa"/>
            <w:vAlign w:val="bottom"/>
          </w:tcPr>
          <w:p w14:paraId="0F7BAB95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00" w:type="dxa"/>
            <w:vAlign w:val="bottom"/>
          </w:tcPr>
          <w:p w14:paraId="16722C0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  <w:tc>
          <w:tcPr>
            <w:tcW w:w="270" w:type="dxa"/>
            <w:vAlign w:val="bottom"/>
          </w:tcPr>
          <w:p w14:paraId="350ED0A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6813B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C8A33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2AC2C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  <w:tc>
          <w:tcPr>
            <w:tcW w:w="270" w:type="dxa"/>
            <w:vAlign w:val="bottom"/>
          </w:tcPr>
          <w:p w14:paraId="6E8057D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CB6A86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6639A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BD854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AF63B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922D2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5,438</w:t>
            </w:r>
          </w:p>
        </w:tc>
      </w:tr>
      <w:tr w:rsidR="00D74558" w:rsidRPr="000F5DD3" w14:paraId="037FC0CC" w14:textId="77777777">
        <w:tc>
          <w:tcPr>
            <w:tcW w:w="2790" w:type="dxa"/>
            <w:vAlign w:val="bottom"/>
          </w:tcPr>
          <w:p w14:paraId="04C34859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vAlign w:val="bottom"/>
          </w:tcPr>
          <w:p w14:paraId="52BB372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429,552</w:t>
            </w:r>
          </w:p>
        </w:tc>
        <w:tc>
          <w:tcPr>
            <w:tcW w:w="270" w:type="dxa"/>
            <w:vAlign w:val="bottom"/>
          </w:tcPr>
          <w:p w14:paraId="733EBAB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8CD9A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429,552</w:t>
            </w:r>
          </w:p>
        </w:tc>
        <w:tc>
          <w:tcPr>
            <w:tcW w:w="270" w:type="dxa"/>
            <w:vAlign w:val="bottom"/>
          </w:tcPr>
          <w:p w14:paraId="5E862B0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2DFCE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4BA3F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FDF606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78319E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867B4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133448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D7E52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429,552</w:t>
            </w:r>
          </w:p>
        </w:tc>
      </w:tr>
      <w:tr w:rsidR="00D74558" w:rsidRPr="000F5DD3" w14:paraId="2D982164" w14:textId="77777777">
        <w:tc>
          <w:tcPr>
            <w:tcW w:w="2790" w:type="dxa"/>
            <w:vAlign w:val="bottom"/>
          </w:tcPr>
          <w:p w14:paraId="57141698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</w:p>
          <w:p w14:paraId="38B39FCF" w14:textId="77777777" w:rsidR="00D74558" w:rsidRPr="000F5DD3" w:rsidRDefault="00D74558">
            <w:pPr>
              <w:ind w:left="160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  <w:vAlign w:val="bottom"/>
          </w:tcPr>
          <w:p w14:paraId="5E0692D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270" w:type="dxa"/>
            <w:vAlign w:val="bottom"/>
          </w:tcPr>
          <w:p w14:paraId="3D3BA58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4B30E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3A09CA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A5D6F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22,200</w:t>
            </w:r>
          </w:p>
        </w:tc>
        <w:tc>
          <w:tcPr>
            <w:tcW w:w="270" w:type="dxa"/>
            <w:vAlign w:val="bottom"/>
          </w:tcPr>
          <w:p w14:paraId="0C34424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DE9BD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77,800</w:t>
            </w:r>
          </w:p>
        </w:tc>
        <w:tc>
          <w:tcPr>
            <w:tcW w:w="270" w:type="dxa"/>
            <w:vAlign w:val="bottom"/>
          </w:tcPr>
          <w:p w14:paraId="360E6ED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BEE3C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343F0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63AAB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D74558" w:rsidRPr="000F5DD3" w14:paraId="75983310" w14:textId="77777777">
        <w:trPr>
          <w:trHeight w:val="74"/>
        </w:trPr>
        <w:tc>
          <w:tcPr>
            <w:tcW w:w="2790" w:type="dxa"/>
          </w:tcPr>
          <w:p w14:paraId="4045D21E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19AAC1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11,266</w:t>
            </w:r>
          </w:p>
        </w:tc>
        <w:tc>
          <w:tcPr>
            <w:tcW w:w="270" w:type="dxa"/>
          </w:tcPr>
          <w:p w14:paraId="35C94E2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C8909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603AA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1B65F2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270" w:type="dxa"/>
          </w:tcPr>
          <w:p w14:paraId="6C6C1548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79500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4,599</w:t>
            </w:r>
          </w:p>
        </w:tc>
        <w:tc>
          <w:tcPr>
            <w:tcW w:w="270" w:type="dxa"/>
          </w:tcPr>
          <w:p w14:paraId="0DFF497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5B189C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2,340</w:t>
            </w:r>
          </w:p>
        </w:tc>
        <w:tc>
          <w:tcPr>
            <w:tcW w:w="270" w:type="dxa"/>
          </w:tcPr>
          <w:p w14:paraId="56FEAE2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6C878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</w:tr>
      <w:tr w:rsidR="00D74558" w:rsidRPr="000F5DD3" w14:paraId="7FD1058D" w14:textId="77777777" w:rsidTr="000C56C6">
        <w:trPr>
          <w:trHeight w:val="478"/>
        </w:trPr>
        <w:tc>
          <w:tcPr>
            <w:tcW w:w="2790" w:type="dxa"/>
          </w:tcPr>
          <w:p w14:paraId="6AEBD1AA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3D7537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546,256</w:t>
            </w:r>
          </w:p>
        </w:tc>
        <w:tc>
          <w:tcPr>
            <w:tcW w:w="270" w:type="dxa"/>
          </w:tcPr>
          <w:p w14:paraId="26AA5EB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01566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429,552</w:t>
            </w:r>
          </w:p>
        </w:tc>
        <w:tc>
          <w:tcPr>
            <w:tcW w:w="270" w:type="dxa"/>
          </w:tcPr>
          <w:p w14:paraId="5B5C437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D9455D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3EADE26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FD2BC5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82,399</w:t>
            </w:r>
          </w:p>
        </w:tc>
        <w:tc>
          <w:tcPr>
            <w:tcW w:w="270" w:type="dxa"/>
          </w:tcPr>
          <w:p w14:paraId="428F4CC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81A14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2,340</w:t>
            </w:r>
          </w:p>
        </w:tc>
        <w:tc>
          <w:tcPr>
            <w:tcW w:w="270" w:type="dxa"/>
          </w:tcPr>
          <w:p w14:paraId="1E15B82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45837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</w:p>
        </w:tc>
      </w:tr>
      <w:tr w:rsidR="00E03ED1" w:rsidRPr="000F5DD3" w14:paraId="2597A284" w14:textId="77777777" w:rsidTr="000C56C6">
        <w:trPr>
          <w:trHeight w:val="478"/>
        </w:trPr>
        <w:tc>
          <w:tcPr>
            <w:tcW w:w="2790" w:type="dxa"/>
          </w:tcPr>
          <w:p w14:paraId="1F5BFA4E" w14:textId="77777777" w:rsidR="00E03ED1" w:rsidRPr="000F5DD3" w:rsidRDefault="00E03ED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69E3CDB" w14:textId="77777777" w:rsidR="00E03ED1" w:rsidRPr="000F5DD3" w:rsidRDefault="00E03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17214" w14:textId="77777777" w:rsidR="00E03ED1" w:rsidRPr="000F5DD3" w:rsidRDefault="00E03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D23EE9" w14:textId="77777777" w:rsidR="00E03ED1" w:rsidRPr="000F5DD3" w:rsidRDefault="00E0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C43BBA" w14:textId="77777777" w:rsidR="00E03ED1" w:rsidRPr="000F5DD3" w:rsidRDefault="00E03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0340232" w14:textId="77777777" w:rsidR="00E03ED1" w:rsidRPr="000F5DD3" w:rsidRDefault="00E03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4517C6" w14:textId="77777777" w:rsidR="00E03ED1" w:rsidRPr="000F5DD3" w:rsidRDefault="00E03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3ADEF14" w14:textId="77777777" w:rsidR="00E03ED1" w:rsidRPr="000F5DD3" w:rsidRDefault="00E0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B9BE8A" w14:textId="77777777" w:rsidR="00E03ED1" w:rsidRPr="000F5DD3" w:rsidRDefault="00E03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ACF79AA" w14:textId="77777777" w:rsidR="00E03ED1" w:rsidRPr="000F5DD3" w:rsidRDefault="00E03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B5E2E" w14:textId="77777777" w:rsidR="00E03ED1" w:rsidRPr="000F5DD3" w:rsidRDefault="00E03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BD8C202" w14:textId="77777777" w:rsidR="00E03ED1" w:rsidRPr="000F5DD3" w:rsidRDefault="00E0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4558" w:rsidRPr="000F5DD3" w14:paraId="08956E40" w14:textId="77777777">
        <w:tc>
          <w:tcPr>
            <w:tcW w:w="3690" w:type="dxa"/>
            <w:gridSpan w:val="2"/>
          </w:tcPr>
          <w:p w14:paraId="37967B6E" w14:textId="77777777" w:rsidR="00D74558" w:rsidRPr="000F5DD3" w:rsidRDefault="00D74558">
            <w:pPr>
              <w:tabs>
                <w:tab w:val="decimal" w:pos="708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เป็น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309F8E3" w14:textId="77777777" w:rsidR="00D74558" w:rsidRPr="000F5DD3" w:rsidRDefault="00D74558">
            <w:pPr>
              <w:tabs>
                <w:tab w:val="decimal" w:pos="708"/>
              </w:tabs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DF2B5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4E637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B0AB5D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AF164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1FB64AB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1B7B5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E016E73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71E80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59DD8D" w14:textId="77777777" w:rsidR="00D74558" w:rsidRPr="000F5DD3" w:rsidRDefault="00D74558">
            <w:pPr>
              <w:tabs>
                <w:tab w:val="decimal" w:pos="70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558" w:rsidRPr="000F5DD3" w14:paraId="548E286F" w14:textId="77777777">
        <w:tc>
          <w:tcPr>
            <w:tcW w:w="2790" w:type="dxa"/>
            <w:vAlign w:val="bottom"/>
          </w:tcPr>
          <w:p w14:paraId="67B342D2" w14:textId="77777777" w:rsidR="00D74558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  <w:p w14:paraId="63176D9F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ที่ใช้ในการป้องกันความเสี่ยง</w:t>
            </w:r>
          </w:p>
        </w:tc>
        <w:tc>
          <w:tcPr>
            <w:tcW w:w="900" w:type="dxa"/>
            <w:vAlign w:val="bottom"/>
          </w:tcPr>
          <w:p w14:paraId="14D545DB" w14:textId="77777777" w:rsidR="00D74558" w:rsidRPr="00701226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226">
              <w:rPr>
                <w:rFonts w:asciiTheme="majorBidi" w:hAnsiTheme="majorBidi" w:cstheme="majorBidi"/>
                <w:sz w:val="30"/>
                <w:szCs w:val="30"/>
              </w:rPr>
              <w:t>1,357</w:t>
            </w:r>
          </w:p>
        </w:tc>
        <w:tc>
          <w:tcPr>
            <w:tcW w:w="270" w:type="dxa"/>
            <w:vAlign w:val="bottom"/>
          </w:tcPr>
          <w:p w14:paraId="54E594E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8E8AE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572CA9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FD27EB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357)</w:t>
            </w:r>
          </w:p>
        </w:tc>
        <w:tc>
          <w:tcPr>
            <w:tcW w:w="270" w:type="dxa"/>
            <w:vAlign w:val="bottom"/>
          </w:tcPr>
          <w:p w14:paraId="0954CC8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5368BB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9BBCC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A7214C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B5411E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8FF3F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357)</w:t>
            </w:r>
          </w:p>
        </w:tc>
      </w:tr>
      <w:tr w:rsidR="00D74558" w:rsidRPr="000F5DD3" w14:paraId="0582DDDC" w14:textId="77777777">
        <w:tc>
          <w:tcPr>
            <w:tcW w:w="2790" w:type="dxa"/>
            <w:vAlign w:val="bottom"/>
          </w:tcPr>
          <w:p w14:paraId="6CB219E4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สัญญาซื้อขายเงินตรา ต่างประเทศล่วงหน้า</w:t>
            </w:r>
          </w:p>
        </w:tc>
        <w:tc>
          <w:tcPr>
            <w:tcW w:w="900" w:type="dxa"/>
            <w:vAlign w:val="bottom"/>
          </w:tcPr>
          <w:p w14:paraId="07982B6E" w14:textId="72399095" w:rsidR="00D74558" w:rsidRPr="00701226" w:rsidRDefault="002A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53FC" w:rsidRPr="00701226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3C6C82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F8FB3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CA942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A2327F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7810EB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12DFEF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9AD2F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9B74D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DF322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593E34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4558" w:rsidRPr="000F5DD3" w14:paraId="77B22495" w14:textId="77777777">
        <w:tc>
          <w:tcPr>
            <w:tcW w:w="2790" w:type="dxa"/>
            <w:vAlign w:val="bottom"/>
          </w:tcPr>
          <w:p w14:paraId="0885E3D8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- กระแสเงินสดออก</w:t>
            </w:r>
          </w:p>
        </w:tc>
        <w:tc>
          <w:tcPr>
            <w:tcW w:w="900" w:type="dxa"/>
            <w:vAlign w:val="bottom"/>
          </w:tcPr>
          <w:p w14:paraId="13827B50" w14:textId="77777777" w:rsidR="00D74558" w:rsidRPr="00701226" w:rsidRDefault="00D74558" w:rsidP="00C85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012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C15520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EB74C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1EBF36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3E65D1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8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830)</w:t>
            </w:r>
          </w:p>
        </w:tc>
        <w:tc>
          <w:tcPr>
            <w:tcW w:w="270" w:type="dxa"/>
            <w:vAlign w:val="bottom"/>
          </w:tcPr>
          <w:p w14:paraId="578EE41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FD06BC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C3274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C5B56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CD845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59E4F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830)</w:t>
            </w:r>
          </w:p>
        </w:tc>
      </w:tr>
      <w:tr w:rsidR="00D74558" w:rsidRPr="000F5DD3" w14:paraId="45541F28" w14:textId="77777777" w:rsidTr="002343BE">
        <w:trPr>
          <w:trHeight w:val="74"/>
        </w:trPr>
        <w:tc>
          <w:tcPr>
            <w:tcW w:w="2790" w:type="dxa"/>
          </w:tcPr>
          <w:p w14:paraId="08325933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B9774A">
              <w:rPr>
                <w:rFonts w:asciiTheme="majorBidi" w:hAnsiTheme="majorBidi"/>
                <w:sz w:val="30"/>
                <w:szCs w:val="30"/>
                <w:cs/>
              </w:rPr>
              <w:t>- กระแสเงินสด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เข้า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94B0C1" w14:textId="2E56CBC0" w:rsidR="00D74558" w:rsidRPr="00701226" w:rsidRDefault="00C853FC" w:rsidP="00C853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4D8A9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C9CE32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F80ED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D5DE3D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  <w:tc>
          <w:tcPr>
            <w:tcW w:w="270" w:type="dxa"/>
          </w:tcPr>
          <w:p w14:paraId="75FA562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FC79545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B64B03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688ED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3D161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85427A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5811A1" w:rsidRPr="000F5DD3" w14:paraId="266AC8F9" w14:textId="77777777" w:rsidTr="002343BE">
        <w:trPr>
          <w:trHeight w:val="74"/>
        </w:trPr>
        <w:tc>
          <w:tcPr>
            <w:tcW w:w="2790" w:type="dxa"/>
          </w:tcPr>
          <w:p w14:paraId="712811E7" w14:textId="77777777" w:rsidR="005811A1" w:rsidRPr="00B9774A" w:rsidRDefault="005811A1" w:rsidP="005811A1">
            <w:pPr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943ACED" w14:textId="54959ADD" w:rsidR="005811A1" w:rsidRPr="00701226" w:rsidRDefault="002A1E49" w:rsidP="005811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43BE">
              <w:rPr>
                <w:rFonts w:asciiTheme="majorBidi" w:hAnsiTheme="majorBidi" w:cstheme="majorBidi"/>
                <w:sz w:val="30"/>
                <w:szCs w:val="30"/>
              </w:rPr>
              <w:t>2,120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4DCA0E" w14:textId="77777777" w:rsidR="005811A1" w:rsidRPr="000F5DD3" w:rsidRDefault="005811A1" w:rsidP="005811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4D3946" w14:textId="030DB02B" w:rsidR="005811A1" w:rsidRPr="000F5DD3" w:rsidRDefault="002343BE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9B297E" w14:textId="77777777" w:rsidR="005811A1" w:rsidRPr="000F5DD3" w:rsidRDefault="005811A1" w:rsidP="005811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393924E" w14:textId="5C9DA4EB" w:rsidR="005811A1" w:rsidRDefault="0095684F" w:rsidP="005811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  <w:tc>
          <w:tcPr>
            <w:tcW w:w="270" w:type="dxa"/>
          </w:tcPr>
          <w:p w14:paraId="4F607168" w14:textId="77777777" w:rsidR="005811A1" w:rsidRPr="000F5DD3" w:rsidRDefault="005811A1" w:rsidP="005811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1EB9007" w14:textId="26CCB240" w:rsidR="005811A1" w:rsidRPr="000F5DD3" w:rsidRDefault="0095684F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12FF1" w14:textId="77777777" w:rsidR="005811A1" w:rsidRPr="000F5DD3" w:rsidRDefault="005811A1" w:rsidP="005811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998EA66" w14:textId="15DF03CA" w:rsidR="005811A1" w:rsidRPr="000F5DD3" w:rsidRDefault="0095684F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5073A" w14:textId="77777777" w:rsidR="005811A1" w:rsidRPr="000F5DD3" w:rsidRDefault="005811A1" w:rsidP="005811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D2EA14" w14:textId="4133A565" w:rsidR="005811A1" w:rsidRDefault="0095684F" w:rsidP="0058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2,120</w:t>
            </w:r>
          </w:p>
        </w:tc>
      </w:tr>
      <w:tr w:rsidR="00D74558" w:rsidRPr="000F5DD3" w14:paraId="0A2F07F5" w14:textId="77777777">
        <w:trPr>
          <w:trHeight w:val="478"/>
        </w:trPr>
        <w:tc>
          <w:tcPr>
            <w:tcW w:w="2790" w:type="dxa"/>
          </w:tcPr>
          <w:p w14:paraId="473C1D65" w14:textId="77777777" w:rsidR="00D74558" w:rsidRPr="000F5DD3" w:rsidRDefault="00D74558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4079B1" w14:textId="12D1E2DC" w:rsidR="00D74558" w:rsidRPr="00701226" w:rsidRDefault="0007598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A1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895884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571EF" w14:textId="77777777" w:rsidR="00D74558" w:rsidRPr="00352AEF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C09739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761E6D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5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5E7A28B1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7FA20" w14:textId="77777777" w:rsidR="00D74558" w:rsidRPr="00352AEF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C35FB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BAAE6" w14:textId="77777777" w:rsidR="00D74558" w:rsidRPr="000F5DD3" w:rsidRDefault="00D74558" w:rsidP="00217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2A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1814F7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E938A6" w14:textId="77777777" w:rsidR="00D74558" w:rsidRPr="000F5DD3" w:rsidRDefault="00D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763</w:t>
            </w:r>
          </w:p>
        </w:tc>
      </w:tr>
    </w:tbl>
    <w:p w14:paraId="69DCB6B7" w14:textId="77777777" w:rsidR="0067742F" w:rsidRPr="000F5DD3" w:rsidRDefault="0067742F" w:rsidP="00FE1887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16FD373" w14:textId="4715C54E" w:rsidR="00481ED1" w:rsidRPr="000F5DD3" w:rsidRDefault="00481ED1" w:rsidP="00481ED1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0F5DD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0F5DD3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0F5DD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A0FC0BD" w14:textId="77777777" w:rsidR="00481ED1" w:rsidRPr="000F5DD3" w:rsidRDefault="00481ED1" w:rsidP="0048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61E3F5" w14:textId="5931D166" w:rsidR="00481ED1" w:rsidRPr="000F5DD3" w:rsidRDefault="00481ED1" w:rsidP="00481ED1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A5FAD" w:rsidRPr="000F5DD3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6B730AEA" w14:textId="77777777" w:rsidR="00481ED1" w:rsidRPr="000F5DD3" w:rsidRDefault="00481ED1" w:rsidP="00481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77695D7" w14:textId="0D5D66BB" w:rsidR="00481ED1" w:rsidRPr="000F5DD3" w:rsidRDefault="00481ED1" w:rsidP="00481E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</w:rPr>
        <w:t>(</w:t>
      </w:r>
      <w:r w:rsidR="004A21E5" w:rsidRPr="000F5DD3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0F5DD3">
        <w:rPr>
          <w:rFonts w:asciiTheme="majorBidi" w:hAnsiTheme="majorBidi" w:cstheme="majorBidi"/>
          <w:sz w:val="30"/>
          <w:szCs w:val="30"/>
        </w:rPr>
        <w:t>.3.1</w:t>
      </w:r>
      <w:r w:rsidRPr="000F5DD3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0F5DD3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DD8D87B" w14:textId="22F5AD6B" w:rsidR="00B50457" w:rsidRPr="000F5DD3" w:rsidRDefault="00B50457" w:rsidP="00481ED1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</w:p>
    <w:p w14:paraId="460AA754" w14:textId="37253F63" w:rsidR="00B50457" w:rsidRPr="000F5DD3" w:rsidRDefault="00B50457" w:rsidP="00B50457">
      <w:pPr>
        <w:pStyle w:val="block"/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236038F7" w14:textId="77777777" w:rsidR="001F008A" w:rsidRPr="000F5DD3" w:rsidRDefault="001F008A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8"/>
        <w:gridCol w:w="1273"/>
        <w:gridCol w:w="268"/>
        <w:gridCol w:w="1164"/>
        <w:gridCol w:w="268"/>
        <w:gridCol w:w="1239"/>
      </w:tblGrid>
      <w:tr w:rsidR="008246B3" w:rsidRPr="000F5DD3" w14:paraId="6D389BAB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F972" w14:textId="77777777" w:rsidR="008246B3" w:rsidRPr="000F5DD3" w:rsidRDefault="008246B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74395" w14:textId="31787F7F" w:rsidR="008246B3" w:rsidRPr="000F5DD3" w:rsidRDefault="008246B3" w:rsidP="006D4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6B3" w:rsidRPr="000F5DD3" w14:paraId="1C743589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8E8BB" w14:textId="77777777" w:rsidR="008246B3" w:rsidRPr="000F5DD3" w:rsidRDefault="008246B3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C52047" w14:textId="57F51FFC" w:rsidR="008246B3" w:rsidRPr="000F5DD3" w:rsidRDefault="006D429A" w:rsidP="006D429A">
            <w:pPr>
              <w:pStyle w:val="BodyText"/>
              <w:spacing w:after="0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036E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246B3" w:rsidRPr="000F5DD3" w14:paraId="3994557D" w14:textId="77777777" w:rsidTr="008E58B9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69845" w14:textId="77777777" w:rsidR="008246B3" w:rsidRPr="000F5DD3" w:rsidRDefault="008246B3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167C5E32" w14:textId="77777777" w:rsidR="008246B3" w:rsidRPr="000F5DD3" w:rsidRDefault="008246B3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65072" w14:textId="77777777" w:rsidR="008246B3" w:rsidRPr="000F5DD3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0AB90CAB" w14:textId="77777777" w:rsidR="008246B3" w:rsidRPr="000F5DD3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7827BB22" w14:textId="77777777" w:rsidR="008246B3" w:rsidRPr="000F5DD3" w:rsidRDefault="008246B3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2FE57" w14:textId="77777777" w:rsidR="008246B3" w:rsidRPr="000F5DD3" w:rsidRDefault="008246B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4142A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2670D1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2C86F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0213D" w14:textId="77777777" w:rsidR="008246B3" w:rsidRPr="000F5DD3" w:rsidRDefault="008246B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815F9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FD230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3F6862" w14:textId="77777777" w:rsidR="008246B3" w:rsidRPr="000F5DD3" w:rsidRDefault="008246B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246B3" w:rsidRPr="000F5DD3" w14:paraId="73EF05C1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066BE" w14:textId="77777777" w:rsidR="008246B3" w:rsidRPr="000F5DD3" w:rsidRDefault="008246B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241B1" w14:textId="77777777" w:rsidR="008246B3" w:rsidRPr="000F5DD3" w:rsidRDefault="008246B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0A4" w:rsidRPr="000F5DD3" w14:paraId="731FBE3C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B0E1" w14:textId="77777777" w:rsidR="009110A4" w:rsidRPr="000F5DD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A73A3" w14:textId="71DFDEFB" w:rsidR="009110A4" w:rsidRPr="000F5DD3" w:rsidRDefault="00C90D5A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991,</w:t>
            </w:r>
            <w:r w:rsidR="003E7B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572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3347F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19E69" w14:textId="5D57C42D" w:rsidR="009110A4" w:rsidRPr="000F5DD3" w:rsidRDefault="003E7BDE" w:rsidP="00473DE5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71DC6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E2A0B" w14:textId="50CB9D66" w:rsidR="009110A4" w:rsidRPr="000F5DD3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991,10</w:t>
            </w:r>
            <w:r w:rsidR="00B5728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110A4" w:rsidRPr="000F5DD3" w14:paraId="47383777" w14:textId="77777777" w:rsidTr="008E58B9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206A0" w14:textId="77777777" w:rsidR="009110A4" w:rsidRPr="000F5DD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4E14C" w14:textId="2D6D2772" w:rsidR="009110A4" w:rsidRPr="000F5DD3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17,479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3EACB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631A7B" w14:textId="4F8F008D" w:rsidR="009110A4" w:rsidRPr="000F5DD3" w:rsidRDefault="003E7BDE" w:rsidP="00473DE5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A505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7D77" w14:textId="3C150DA5" w:rsidR="009110A4" w:rsidRPr="000F5DD3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17,479</w:t>
            </w:r>
          </w:p>
        </w:tc>
      </w:tr>
      <w:tr w:rsidR="009110A4" w:rsidRPr="000F5DD3" w14:paraId="2E5ED603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4A62C" w14:textId="77777777" w:rsidR="009110A4" w:rsidRPr="000F5DD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CCEF" w14:textId="12DB4B43" w:rsidR="009110A4" w:rsidRPr="005F7E80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7E8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3D2884"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D2884"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DDCB0" w14:textId="77777777" w:rsidR="009110A4" w:rsidRPr="005F7E80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8537B" w14:textId="74CF1151" w:rsidR="009110A4" w:rsidRPr="005F7E80" w:rsidRDefault="003E7BDE" w:rsidP="00473DE5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78626" w14:textId="77777777" w:rsidR="009110A4" w:rsidRPr="005F7E80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525E" w14:textId="4D2EBAD5" w:rsidR="009110A4" w:rsidRPr="005F7E80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7E8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3D2884"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D2884"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5)</w:t>
            </w:r>
          </w:p>
        </w:tc>
      </w:tr>
      <w:tr w:rsidR="009110A4" w:rsidRPr="000F5DD3" w14:paraId="0DE233C3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5004B" w14:textId="77777777" w:rsidR="009110A4" w:rsidRPr="000F5DD3" w:rsidRDefault="009110A4" w:rsidP="009110A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8F07E" w14:textId="74495A45" w:rsidR="009110A4" w:rsidRPr="000F5DD3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(22,173)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F1B45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5E588" w14:textId="3D18F39D" w:rsidR="009110A4" w:rsidRPr="000F5DD3" w:rsidRDefault="003E7BDE" w:rsidP="00107F9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(52)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3667A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F2884" w14:textId="0146B344" w:rsidR="009110A4" w:rsidRPr="000F5DD3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(22,225)</w:t>
            </w:r>
          </w:p>
        </w:tc>
      </w:tr>
      <w:tr w:rsidR="009110A4" w:rsidRPr="000F5DD3" w14:paraId="300816D5" w14:textId="77777777" w:rsidTr="00464576">
        <w:trPr>
          <w:trHeight w:val="75"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87138" w14:textId="77777777" w:rsidR="009110A4" w:rsidRPr="000F5DD3" w:rsidRDefault="009110A4" w:rsidP="009110A4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C3FB8" w14:textId="085D14CE" w:rsidR="009110A4" w:rsidRPr="000F5DD3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7E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8E7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1E7E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8E782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B572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54F88" w14:textId="77777777" w:rsidR="009110A4" w:rsidRPr="000F5DD3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8FE82" w14:textId="277BAE6E" w:rsidR="009110A4" w:rsidRPr="007463CC" w:rsidRDefault="00E16926" w:rsidP="00107F99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63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(52)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7C7E" w14:textId="77777777" w:rsidR="009110A4" w:rsidRPr="000F5DD3" w:rsidRDefault="009110A4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CE19D" w14:textId="273DA38E" w:rsidR="009110A4" w:rsidRPr="000F5DD3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3E30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D32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</w:t>
            </w:r>
            <w:r w:rsidR="00B572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9110A4" w:rsidRPr="000F5DD3" w14:paraId="0C114203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0B834" w14:textId="77777777" w:rsidR="009110A4" w:rsidRPr="000F5DD3" w:rsidRDefault="009110A4" w:rsidP="009110A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78007" w14:textId="75C798CE" w:rsidR="009110A4" w:rsidRPr="000F5DD3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(348,191)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75DEB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ABDE3" w14:textId="053E176B" w:rsidR="009110A4" w:rsidRPr="000F5DD3" w:rsidRDefault="003E7BDE" w:rsidP="00473DE5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38C2C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649A" w14:textId="3A150BA9" w:rsidR="009110A4" w:rsidRPr="000F5DD3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(348,191)</w:t>
            </w:r>
          </w:p>
        </w:tc>
      </w:tr>
      <w:tr w:rsidR="009110A4" w:rsidRPr="000F5DD3" w14:paraId="21598089" w14:textId="77777777" w:rsidTr="006D429A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E2D4F" w14:textId="77777777" w:rsidR="009110A4" w:rsidRPr="000F5DD3" w:rsidRDefault="009110A4" w:rsidP="009110A4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D65C" w14:textId="717C096D" w:rsidR="009110A4" w:rsidRPr="000F5DD3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E1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E16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B555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B572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87D22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568E6" w14:textId="43E29E49" w:rsidR="009110A4" w:rsidRPr="000F5DD3" w:rsidRDefault="00740869" w:rsidP="007463C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(52)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40CE" w14:textId="77777777" w:rsidR="009110A4" w:rsidRPr="000F5DD3" w:rsidRDefault="009110A4" w:rsidP="009110A4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1056A" w14:textId="338512A2" w:rsidR="009110A4" w:rsidRPr="000F5DD3" w:rsidRDefault="003E7BDE" w:rsidP="009110A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9D32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D32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</w:t>
            </w:r>
            <w:r w:rsidR="00B572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7D4B3852" w14:textId="54C52F49" w:rsidR="008246B3" w:rsidRDefault="008246B3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3"/>
        <w:gridCol w:w="1277"/>
        <w:gridCol w:w="270"/>
        <w:gridCol w:w="1099"/>
        <w:gridCol w:w="270"/>
        <w:gridCol w:w="1241"/>
      </w:tblGrid>
      <w:tr w:rsidR="00E036E0" w:rsidRPr="000F5DD3" w14:paraId="5C79551C" w14:textId="77777777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8F297" w14:textId="77777777" w:rsidR="00E036E0" w:rsidRPr="000F5DD3" w:rsidRDefault="00E036E0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F8836" w14:textId="77777777" w:rsidR="00E036E0" w:rsidRPr="000F5DD3" w:rsidRDefault="00E0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036E0" w:rsidRPr="000F5DD3" w14:paraId="6A94371F" w14:textId="77777777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F6AD" w14:textId="77777777" w:rsidR="00E036E0" w:rsidRPr="000F5DD3" w:rsidRDefault="00E036E0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E2D15" w14:textId="77777777" w:rsidR="00E036E0" w:rsidRPr="000F5DD3" w:rsidRDefault="00E036E0">
            <w:pPr>
              <w:pStyle w:val="BodyText"/>
              <w:spacing w:after="0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036E0" w:rsidRPr="000F5DD3" w14:paraId="0AB1ACD8" w14:textId="77777777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39ED1" w14:textId="77777777" w:rsidR="00E036E0" w:rsidRPr="000F5DD3" w:rsidRDefault="00E036E0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32C089C0" w14:textId="77777777" w:rsidR="00E036E0" w:rsidRPr="000F5DD3" w:rsidRDefault="00E036E0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14BB7" w14:textId="77777777" w:rsidR="00E036E0" w:rsidRPr="000F5DD3" w:rsidRDefault="00E036E0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58727176" w14:textId="77777777" w:rsidR="00E036E0" w:rsidRPr="000F5DD3" w:rsidRDefault="00E036E0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3977AEBC" w14:textId="77777777" w:rsidR="00E036E0" w:rsidRPr="000F5DD3" w:rsidRDefault="00E036E0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273B" w14:textId="77777777" w:rsidR="00E036E0" w:rsidRPr="000F5DD3" w:rsidRDefault="00E036E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E078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3833DD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2A57B6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3C453" w14:textId="77777777" w:rsidR="00E036E0" w:rsidRPr="000F5DD3" w:rsidRDefault="00E036E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F6A83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DE5EC92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B173BB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036E0" w:rsidRPr="000F5DD3" w14:paraId="1E478DE5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0A120" w14:textId="77777777" w:rsidR="00E036E0" w:rsidRPr="000F5DD3" w:rsidRDefault="00E036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22D7B" w14:textId="77777777" w:rsidR="00E036E0" w:rsidRPr="000F5DD3" w:rsidRDefault="00E036E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36E0" w:rsidRPr="000F5DD3" w14:paraId="45E43770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B453C" w14:textId="77777777" w:rsidR="00E036E0" w:rsidRPr="000F5DD3" w:rsidRDefault="00E036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EDBB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614,346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FE17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FAC6B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6CA6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2E5BD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614,346</w:t>
            </w:r>
          </w:p>
        </w:tc>
      </w:tr>
      <w:tr w:rsidR="00E036E0" w:rsidRPr="000F5DD3" w14:paraId="5B6B33F8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F8ADE" w14:textId="77777777" w:rsidR="00E036E0" w:rsidRPr="000F5DD3" w:rsidRDefault="00E036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F55EB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19,086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FE819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7C4BF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3C009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DB48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19,086</w:t>
            </w:r>
          </w:p>
        </w:tc>
      </w:tr>
      <w:tr w:rsidR="00E036E0" w:rsidRPr="000F5DD3" w14:paraId="14C3EC55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590A1" w14:textId="77777777" w:rsidR="00E036E0" w:rsidRPr="000F5DD3" w:rsidRDefault="00E036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3AAA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(124,050)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8538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879AF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D4DD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2F529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(124,050)</w:t>
            </w:r>
          </w:p>
        </w:tc>
      </w:tr>
      <w:tr w:rsidR="00E036E0" w:rsidRPr="000F5DD3" w14:paraId="131338BF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E2277" w14:textId="77777777" w:rsidR="00E036E0" w:rsidRPr="000F5DD3" w:rsidRDefault="00E036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D01CD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(10,980)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AF5C2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2D69D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01548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599A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(10,980)</w:t>
            </w:r>
          </w:p>
        </w:tc>
      </w:tr>
      <w:tr w:rsidR="00E036E0" w:rsidRPr="000F5DD3" w14:paraId="15B29518" w14:textId="77777777">
        <w:trPr>
          <w:trHeight w:val="75"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4BC05" w14:textId="77777777" w:rsidR="00E036E0" w:rsidRPr="000F5DD3" w:rsidRDefault="00E036E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DF458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498,402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3965A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BF85A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35FB3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B290D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498,402</w:t>
            </w:r>
          </w:p>
        </w:tc>
      </w:tr>
      <w:tr w:rsidR="00E036E0" w:rsidRPr="000F5DD3" w14:paraId="39C056CF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E6420" w14:textId="77777777" w:rsidR="00E036E0" w:rsidRPr="000F5DD3" w:rsidRDefault="00E036E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4187B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(83,95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2671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B64E9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B30C2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A74D1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(83,95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036E0" w:rsidRPr="000F5DD3" w14:paraId="4BAE53A9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F17B8" w14:textId="77777777" w:rsidR="00E036E0" w:rsidRPr="000F5DD3" w:rsidRDefault="00E036E0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DC37C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414,45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15D7D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FC5E8C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40E68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974B0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414,45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</w:tbl>
    <w:p w14:paraId="2BB3EDD8" w14:textId="30B847A5" w:rsidR="00E036E0" w:rsidRDefault="00E036E0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1460E" w14:textId="77777777" w:rsidR="00E036E0" w:rsidRPr="000F5DD3" w:rsidRDefault="00E036E0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44642F4" w14:textId="768370B1" w:rsidR="008246B3" w:rsidRPr="000F5DD3" w:rsidRDefault="008246B3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77E53" w14:textId="77777777" w:rsidR="009F3A35" w:rsidRPr="000F5DD3" w:rsidRDefault="009F3A35" w:rsidP="00EC1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40"/>
        <w:gridCol w:w="1276"/>
        <w:gridCol w:w="265"/>
        <w:gridCol w:w="1272"/>
        <w:gridCol w:w="265"/>
        <w:gridCol w:w="1272"/>
      </w:tblGrid>
      <w:tr w:rsidR="001F0FAA" w:rsidRPr="000F5DD3" w14:paraId="42F82A11" w14:textId="77777777" w:rsidTr="00B57283">
        <w:trPr>
          <w:tblHeader/>
        </w:trPr>
        <w:tc>
          <w:tcPr>
            <w:tcW w:w="47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2D545" w14:textId="77777777" w:rsidR="001F0FAA" w:rsidRPr="000F5DD3" w:rsidRDefault="001F0FAA" w:rsidP="0014635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C8DC8" w14:textId="1214A9B6" w:rsidR="001F0FAA" w:rsidRPr="000F5DD3" w:rsidRDefault="001F0FAA" w:rsidP="00D55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6"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FAA" w:rsidRPr="000F5DD3" w14:paraId="1D4D7FD0" w14:textId="77777777" w:rsidTr="00B57283">
        <w:trPr>
          <w:tblHeader/>
        </w:trPr>
        <w:tc>
          <w:tcPr>
            <w:tcW w:w="47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A40B" w14:textId="77777777" w:rsidR="001F0FAA" w:rsidRPr="000F5DD3" w:rsidRDefault="001F0FAA" w:rsidP="00146354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C19FA" w14:textId="3F2A69BA" w:rsidR="001F0FAA" w:rsidRPr="000F5DD3" w:rsidRDefault="00E036E0" w:rsidP="00D550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6"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F0FAA" w:rsidRPr="000F5DD3" w14:paraId="5182B540" w14:textId="77777777" w:rsidTr="00B57283">
        <w:trPr>
          <w:tblHeader/>
        </w:trPr>
        <w:tc>
          <w:tcPr>
            <w:tcW w:w="4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08EF" w14:textId="77777777" w:rsidR="001F0FAA" w:rsidRPr="000F5DD3" w:rsidRDefault="001F0FAA" w:rsidP="00146354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77BC7F67" w14:textId="77777777" w:rsidR="001F0FAA" w:rsidRPr="000F5DD3" w:rsidRDefault="001F0FAA" w:rsidP="00146354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096AB" w14:textId="77777777" w:rsidR="001F0FAA" w:rsidRPr="000F5DD3" w:rsidRDefault="001F0FAA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1B50E887" w14:textId="77777777" w:rsidR="001F0FAA" w:rsidRPr="000F5DD3" w:rsidRDefault="001F0FAA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09F544AF" w14:textId="77777777" w:rsidR="001F0FAA" w:rsidRPr="000F5DD3" w:rsidRDefault="001F0FAA" w:rsidP="00146354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8A58C" w14:textId="77777777" w:rsidR="001F0FAA" w:rsidRPr="000F5DD3" w:rsidRDefault="001F0FAA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3B9A2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856A86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545505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7F73" w14:textId="77777777" w:rsidR="001F0FAA" w:rsidRPr="000F5DD3" w:rsidRDefault="001F0FAA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C486E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F35BEF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1AAD9A" w14:textId="77777777" w:rsidR="001F0FAA" w:rsidRPr="000F5DD3" w:rsidRDefault="001F0FAA" w:rsidP="0014635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F0FAA" w:rsidRPr="000F5DD3" w14:paraId="58F1D614" w14:textId="77777777" w:rsidTr="00B57283">
        <w:tc>
          <w:tcPr>
            <w:tcW w:w="47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3CF5" w14:textId="77777777" w:rsidR="001F0FAA" w:rsidRPr="000F5DD3" w:rsidRDefault="001F0FAA" w:rsidP="0014635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5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F3B46" w14:textId="77777777" w:rsidR="001F0FAA" w:rsidRPr="000F5DD3" w:rsidRDefault="001F0FAA" w:rsidP="0014635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7283" w:rsidRPr="000F5DD3" w14:paraId="4F6042D7" w14:textId="77777777" w:rsidTr="00B57283">
        <w:tc>
          <w:tcPr>
            <w:tcW w:w="4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E9B73" w14:textId="77777777" w:rsidR="00B57283" w:rsidRPr="000F5DD3" w:rsidRDefault="00B57283" w:rsidP="00B572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70FB" w14:textId="13CF89EA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991,102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11DBB" w14:textId="77777777" w:rsidR="00B57283" w:rsidRPr="000F5DD3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E72E3" w14:textId="0E6FD9D2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A5425" w14:textId="77777777" w:rsidR="00B57283" w:rsidRPr="000F5DD3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AD593" w14:textId="56E0A4EB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991,102</w:t>
            </w:r>
          </w:p>
        </w:tc>
      </w:tr>
      <w:tr w:rsidR="00B57283" w:rsidRPr="000F5DD3" w14:paraId="76C425E0" w14:textId="77777777" w:rsidTr="00B57283">
        <w:tc>
          <w:tcPr>
            <w:tcW w:w="4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11529" w14:textId="77777777" w:rsidR="00B57283" w:rsidRPr="000F5DD3" w:rsidRDefault="00B57283" w:rsidP="00B572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5A4AE" w14:textId="0D34AFE0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17,479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786F" w14:textId="77777777" w:rsidR="00B57283" w:rsidRPr="000F5DD3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81045" w14:textId="2C3A7F28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4E7A8" w14:textId="77777777" w:rsidR="00B57283" w:rsidRPr="000F5DD3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E189" w14:textId="6710648E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17,479</w:t>
            </w:r>
          </w:p>
        </w:tc>
      </w:tr>
      <w:tr w:rsidR="00B57283" w:rsidRPr="000F5DD3" w14:paraId="20CF9CA7" w14:textId="77777777" w:rsidTr="00B57283">
        <w:tc>
          <w:tcPr>
            <w:tcW w:w="4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DEBCC" w14:textId="77777777" w:rsidR="00B57283" w:rsidRPr="000F5DD3" w:rsidRDefault="00B57283" w:rsidP="00B572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BE0D5" w14:textId="29BF80E6" w:rsidR="00B57283" w:rsidRPr="003D2884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7E8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326,135)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CF830" w14:textId="77777777" w:rsidR="00B57283" w:rsidRPr="003D2884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14BE" w14:textId="296A6A29" w:rsidR="00B57283" w:rsidRPr="003D2884" w:rsidRDefault="00B57283" w:rsidP="00B57283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858E" w14:textId="77777777" w:rsidR="00B57283" w:rsidRPr="003D2884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26BD4" w14:textId="6981ECC8" w:rsidR="00B57283" w:rsidRPr="003D2884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F7E8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F7E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326,135)</w:t>
            </w:r>
          </w:p>
        </w:tc>
      </w:tr>
      <w:tr w:rsidR="00B57283" w:rsidRPr="000F5DD3" w14:paraId="73B57E58" w14:textId="77777777" w:rsidTr="00B57283">
        <w:tc>
          <w:tcPr>
            <w:tcW w:w="4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773A" w14:textId="77777777" w:rsidR="00B57283" w:rsidRPr="000F5DD3" w:rsidRDefault="00B57283" w:rsidP="00B5728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FCDA2" w14:textId="302035DF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(22,173)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05FFF" w14:textId="77777777" w:rsidR="00B57283" w:rsidRPr="000F5DD3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908E" w14:textId="73B596EB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(52)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97181" w14:textId="77777777" w:rsidR="00B57283" w:rsidRPr="000F5DD3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1425" w14:textId="744D3ABD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(22,225)</w:t>
            </w:r>
          </w:p>
        </w:tc>
      </w:tr>
      <w:tr w:rsidR="00B57283" w:rsidRPr="000F5DD3" w14:paraId="59647E47" w14:textId="77777777" w:rsidTr="00B57283">
        <w:tc>
          <w:tcPr>
            <w:tcW w:w="4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CEAEF" w14:textId="77777777" w:rsidR="00B57283" w:rsidRPr="000F5DD3" w:rsidRDefault="00B57283" w:rsidP="00B57283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D9B22" w14:textId="3173166A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7E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1E7EC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273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525B2" w14:textId="77777777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03D5EF" w14:textId="6DD8D0D2" w:rsidR="00B57283" w:rsidRPr="00703DB2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463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(52)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1B79" w14:textId="77777777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1CF24" w14:textId="1136A5BD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660,221</w:t>
            </w:r>
          </w:p>
        </w:tc>
      </w:tr>
      <w:tr w:rsidR="00B57283" w:rsidRPr="000F5DD3" w14:paraId="35312DBD" w14:textId="77777777" w:rsidTr="00B57283">
        <w:tc>
          <w:tcPr>
            <w:tcW w:w="4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D60B3" w14:textId="77777777" w:rsidR="00B57283" w:rsidRPr="000F5DD3" w:rsidRDefault="00B57283" w:rsidP="00B5728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3BD58" w14:textId="073F63C3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(348,191)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BECD" w14:textId="77777777" w:rsidR="00B57283" w:rsidRPr="000F5DD3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B6C2F" w14:textId="0A37C31F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1F2E9" w14:textId="77777777" w:rsidR="00B57283" w:rsidRPr="000F5DD3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09216" w14:textId="31E63017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(348,191)</w:t>
            </w:r>
          </w:p>
        </w:tc>
      </w:tr>
      <w:tr w:rsidR="00B57283" w:rsidRPr="000F5DD3" w14:paraId="506A3A52" w14:textId="77777777" w:rsidTr="00B57283">
        <w:tc>
          <w:tcPr>
            <w:tcW w:w="47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46AAD" w14:textId="77777777" w:rsidR="00B57283" w:rsidRPr="000F5DD3" w:rsidRDefault="00B57283" w:rsidP="00B57283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3F79" w14:textId="4A4B5DA5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312,082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C985" w14:textId="77777777" w:rsidR="00B57283" w:rsidRPr="000F5DD3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7AE82" w14:textId="6A4C95BC" w:rsidR="00B57283" w:rsidRPr="00703DB2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(52)</w:t>
            </w:r>
          </w:p>
        </w:tc>
        <w:tc>
          <w:tcPr>
            <w:tcW w:w="2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E9E19" w14:textId="77777777" w:rsidR="00B57283" w:rsidRPr="000F5DD3" w:rsidRDefault="00B57283" w:rsidP="00B57283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3FC13" w14:textId="40463E9B" w:rsidR="00B57283" w:rsidRPr="000F5DD3" w:rsidRDefault="00B57283" w:rsidP="00B57283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312,030</w:t>
            </w:r>
          </w:p>
        </w:tc>
      </w:tr>
    </w:tbl>
    <w:p w14:paraId="0934F06C" w14:textId="5926D2CB" w:rsidR="009F3A35" w:rsidRDefault="009F3A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9"/>
        <w:gridCol w:w="1277"/>
        <w:gridCol w:w="269"/>
        <w:gridCol w:w="1094"/>
        <w:gridCol w:w="269"/>
        <w:gridCol w:w="1272"/>
      </w:tblGrid>
      <w:tr w:rsidR="00E036E0" w:rsidRPr="000F5DD3" w14:paraId="2850B88F" w14:textId="77777777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BB39" w14:textId="77777777" w:rsidR="00E036E0" w:rsidRPr="000F5DD3" w:rsidRDefault="00E036E0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075B6" w14:textId="77777777" w:rsidR="00E036E0" w:rsidRPr="000F5DD3" w:rsidRDefault="00E0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6" w:right="-4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36E0" w:rsidRPr="000F5DD3" w14:paraId="2EE24C0A" w14:textId="77777777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52017" w14:textId="77777777" w:rsidR="00E036E0" w:rsidRPr="000F5DD3" w:rsidRDefault="00E036E0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CD98A" w14:textId="77777777" w:rsidR="00E036E0" w:rsidRPr="000F5DD3" w:rsidRDefault="00E0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6"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036E0" w:rsidRPr="000F5DD3" w14:paraId="039D6EE2" w14:textId="77777777">
        <w:trPr>
          <w:tblHeader/>
        </w:trPr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BEB5B" w14:textId="77777777" w:rsidR="00E036E0" w:rsidRPr="000F5DD3" w:rsidRDefault="00E036E0">
            <w:pPr>
              <w:pStyle w:val="BodyText"/>
              <w:spacing w:after="0"/>
              <w:ind w:left="145" w:right="-77" w:hanging="1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  <w:p w14:paraId="24D0E617" w14:textId="77777777" w:rsidR="00E036E0" w:rsidRPr="000F5DD3" w:rsidRDefault="00E036E0">
            <w:pPr>
              <w:pStyle w:val="BodyText"/>
              <w:spacing w:after="0"/>
              <w:ind w:left="145" w:right="-77" w:firstLine="1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   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7C6A3" w14:textId="77777777" w:rsidR="00E036E0" w:rsidRPr="000F5DD3" w:rsidRDefault="00E036E0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</w:p>
          <w:p w14:paraId="142C4398" w14:textId="77777777" w:rsidR="00E036E0" w:rsidRPr="000F5DD3" w:rsidRDefault="00E036E0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สหรัฐ</w:t>
            </w:r>
          </w:p>
          <w:p w14:paraId="0129D2BF" w14:textId="77777777" w:rsidR="00E036E0" w:rsidRPr="000F5DD3" w:rsidRDefault="00E036E0">
            <w:pPr>
              <w:pStyle w:val="BodyText"/>
              <w:spacing w:after="0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6A987" w14:textId="77777777" w:rsidR="00E036E0" w:rsidRPr="000F5DD3" w:rsidRDefault="00E036E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661B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B3D261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9AB267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AC0C1" w14:textId="77777777" w:rsidR="00E036E0" w:rsidRPr="000F5DD3" w:rsidRDefault="00E036E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93D0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107B63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5A633B" w14:textId="77777777" w:rsidR="00E036E0" w:rsidRPr="000F5DD3" w:rsidRDefault="00E036E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036E0" w:rsidRPr="000F5DD3" w14:paraId="30CB47D4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7A2B" w14:textId="77777777" w:rsidR="00E036E0" w:rsidRPr="000F5DD3" w:rsidRDefault="00E036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57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28D16" w14:textId="77777777" w:rsidR="00E036E0" w:rsidRPr="000F5DD3" w:rsidRDefault="00E036E0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36E0" w:rsidRPr="000F5DD3" w14:paraId="1FCADFEB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F6AC2" w14:textId="77777777" w:rsidR="00E036E0" w:rsidRPr="000F5DD3" w:rsidRDefault="00E036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F46AD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613,787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4F83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232ED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87BE0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08AE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613,787</w:t>
            </w:r>
          </w:p>
        </w:tc>
      </w:tr>
      <w:tr w:rsidR="00E036E0" w:rsidRPr="000F5DD3" w14:paraId="2CB39C53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CF2A4" w14:textId="77777777" w:rsidR="00E036E0" w:rsidRPr="000F5DD3" w:rsidRDefault="00E036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5673A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19,086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5FA40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E75D1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AA379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E3CE9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19,086</w:t>
            </w:r>
          </w:p>
        </w:tc>
      </w:tr>
      <w:tr w:rsidR="00E036E0" w:rsidRPr="000F5DD3" w14:paraId="3116C862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0E24A" w14:textId="77777777" w:rsidR="00E036E0" w:rsidRPr="000F5DD3" w:rsidRDefault="00E036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5E4F5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</w:rPr>
              <w:t>(124,050)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6E0F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41FB2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0DF61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685C6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(124,050)</w:t>
            </w:r>
          </w:p>
        </w:tc>
      </w:tr>
      <w:tr w:rsidR="00E036E0" w:rsidRPr="000F5DD3" w14:paraId="10D4E555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22E11" w14:textId="77777777" w:rsidR="00E036E0" w:rsidRPr="000F5DD3" w:rsidRDefault="00E036E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E338B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(10,980)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C2E84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161AF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4759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F3D4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(10,980)</w:t>
            </w:r>
          </w:p>
        </w:tc>
      </w:tr>
      <w:tr w:rsidR="00E036E0" w:rsidRPr="000F5DD3" w14:paraId="64B4331C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EB523" w14:textId="77777777" w:rsidR="00E036E0" w:rsidRPr="000F5DD3" w:rsidRDefault="00E036E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           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7CF96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497,843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39F76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92FFD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2A047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B9371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497,843</w:t>
            </w:r>
          </w:p>
        </w:tc>
      </w:tr>
      <w:tr w:rsidR="00E036E0" w:rsidRPr="000F5DD3" w14:paraId="492182CD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A9F0" w14:textId="77777777" w:rsidR="00E036E0" w:rsidRPr="000F5DD3" w:rsidRDefault="00E036E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                                       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94431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(83,95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9C3C6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850B5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CF810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53C28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(83,95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036E0" w:rsidRPr="000F5DD3" w14:paraId="467D5CB9" w14:textId="77777777">
        <w:tc>
          <w:tcPr>
            <w:tcW w:w="4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3DC20" w14:textId="77777777" w:rsidR="00E036E0" w:rsidRPr="000F5DD3" w:rsidRDefault="00E036E0">
            <w:pPr>
              <w:pStyle w:val="BodyText"/>
              <w:spacing w:after="0"/>
              <w:ind w:right="-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06F73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413,89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04E9E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6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D4D3F2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54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3CEDE" w14:textId="77777777" w:rsidR="00E036E0" w:rsidRPr="000F5DD3" w:rsidRDefault="00E036E0">
            <w:pPr>
              <w:pStyle w:val="BodyText"/>
              <w:tabs>
                <w:tab w:val="clear" w:pos="907"/>
                <w:tab w:val="decimal" w:pos="882"/>
              </w:tabs>
              <w:spacing w:after="0"/>
              <w:ind w:right="-405"/>
              <w:jc w:val="both"/>
              <w:rPr>
                <w:rFonts w:asciiTheme="majorBidi" w:eastAsia="Cordia New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0053" w14:textId="77777777" w:rsidR="00E036E0" w:rsidRPr="000F5DD3" w:rsidRDefault="00E036E0">
            <w:pPr>
              <w:pStyle w:val="31"/>
              <w:tabs>
                <w:tab w:val="clear" w:pos="360"/>
                <w:tab w:val="clear" w:pos="720"/>
                <w:tab w:val="decimal" w:pos="990"/>
              </w:tabs>
              <w:ind w:left="-108" w:right="-3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413,89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</w:tr>
    </w:tbl>
    <w:p w14:paraId="4171A7DD" w14:textId="40419543" w:rsidR="00E036E0" w:rsidRDefault="00E0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F080C39" w14:textId="77777777" w:rsidR="00E036E0" w:rsidRPr="000F5DD3" w:rsidRDefault="00E03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11B9D98" w14:textId="77777777" w:rsidR="00D01893" w:rsidRPr="000F5DD3" w:rsidRDefault="00D01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7736126" w14:textId="77777777" w:rsidR="001F0FAA" w:rsidRPr="000F5DD3" w:rsidRDefault="001F0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23D09F" w14:textId="19569D19" w:rsidR="00A07616" w:rsidRPr="000F5DD3" w:rsidRDefault="00A07616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lastRenderedPageBreak/>
        <w:t>การบริหารจัดการทุน</w:t>
      </w:r>
      <w:r w:rsidRPr="000F5DD3">
        <w:rPr>
          <w:rFonts w:asciiTheme="majorBidi" w:hAnsiTheme="majorBidi" w:cstheme="majorBidi"/>
          <w:i/>
          <w:iCs/>
          <w:color w:val="0000FF"/>
          <w:sz w:val="28"/>
          <w:szCs w:val="28"/>
        </w:rPr>
        <w:t xml:space="preserve">  </w:t>
      </w:r>
    </w:p>
    <w:p w14:paraId="42245AED" w14:textId="07C11B7B" w:rsidR="00A07616" w:rsidRPr="000F5DD3" w:rsidRDefault="00A07616" w:rsidP="00A07616">
      <w:pPr>
        <w:rPr>
          <w:rFonts w:asciiTheme="majorBidi" w:hAnsiTheme="majorBidi" w:cstheme="majorBidi"/>
          <w:sz w:val="30"/>
          <w:szCs w:val="30"/>
        </w:rPr>
      </w:pPr>
    </w:p>
    <w:p w14:paraId="1647E7F2" w14:textId="35B234F7" w:rsidR="00A07616" w:rsidRPr="000F5DD3" w:rsidRDefault="00A07616" w:rsidP="00A07616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0F5DD3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="00C50B64" w:rsidRPr="000F5DD3">
        <w:rPr>
          <w:rFonts w:asciiTheme="majorBidi" w:hAnsiTheme="majorBidi" w:cstheme="majorBidi"/>
          <w:sz w:val="30"/>
          <w:szCs w:val="30"/>
          <w:cs/>
        </w:rPr>
        <w:t>อย่างสม่ำเสมอโดย</w:t>
      </w:r>
      <w:r w:rsidRPr="000F5DD3">
        <w:rPr>
          <w:rFonts w:asciiTheme="majorBidi" w:hAnsiTheme="majorBidi" w:cstheme="majorBidi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C6040C7" w14:textId="77777777" w:rsidR="00A07616" w:rsidRPr="000F5DD3" w:rsidRDefault="00A07616" w:rsidP="00A07616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F3A323" w14:textId="4F05D75C" w:rsidR="00014212" w:rsidRPr="000F5DD3" w:rsidRDefault="00A07ED5" w:rsidP="004C0506">
      <w:pPr>
        <w:pStyle w:val="Heading1"/>
        <w:numPr>
          <w:ilvl w:val="0"/>
          <w:numId w:val="23"/>
        </w:numPr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ab/>
      </w:r>
      <w:r w:rsidR="00014212" w:rsidRPr="000F5DD3">
        <w:rPr>
          <w:rFonts w:asciiTheme="majorBidi" w:hAnsiTheme="majorBidi" w:cstheme="majorBidi"/>
          <w:szCs w:val="30"/>
          <w:cs/>
        </w:rPr>
        <w:t>ภาระผูกพัน</w:t>
      </w:r>
      <w:r w:rsidR="00BE6D1C" w:rsidRPr="000F5DD3">
        <w:rPr>
          <w:rFonts w:asciiTheme="majorBidi" w:hAnsiTheme="majorBidi" w:cstheme="majorBidi"/>
          <w:szCs w:val="30"/>
          <w:cs/>
        </w:rPr>
        <w:t>กับ</w:t>
      </w:r>
      <w:r w:rsidR="00AF0DA3" w:rsidRPr="000F5DD3">
        <w:rPr>
          <w:rFonts w:asciiTheme="majorBidi" w:hAnsiTheme="majorBidi" w:cstheme="majorBidi"/>
          <w:szCs w:val="30"/>
          <w:cs/>
        </w:rPr>
        <w:t>บุคคลหรือ</w:t>
      </w:r>
      <w:r w:rsidR="00BE6D1C" w:rsidRPr="000F5DD3">
        <w:rPr>
          <w:rFonts w:asciiTheme="majorBidi" w:hAnsiTheme="majorBidi" w:cstheme="majorBidi"/>
          <w:szCs w:val="30"/>
          <w:cs/>
        </w:rPr>
        <w:t>กิจการที่ไม่เกี่ยวข้องกัน</w:t>
      </w:r>
    </w:p>
    <w:p w14:paraId="5CC65313" w14:textId="77777777" w:rsidR="008727D2" w:rsidRPr="007F68BB" w:rsidRDefault="008727D2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7"/>
        <w:gridCol w:w="1103"/>
        <w:gridCol w:w="250"/>
        <w:gridCol w:w="1080"/>
        <w:gridCol w:w="270"/>
        <w:gridCol w:w="1080"/>
        <w:gridCol w:w="270"/>
        <w:gridCol w:w="1080"/>
      </w:tblGrid>
      <w:tr w:rsidR="008727D2" w:rsidRPr="000F5DD3" w14:paraId="4EAD0BF0" w14:textId="77777777" w:rsidTr="00D26576">
        <w:trPr>
          <w:tblHeader/>
        </w:trPr>
        <w:tc>
          <w:tcPr>
            <w:tcW w:w="4117" w:type="dxa"/>
          </w:tcPr>
          <w:p w14:paraId="3F6DE62E" w14:textId="77777777" w:rsidR="008727D2" w:rsidRPr="000F5DD3" w:rsidRDefault="008727D2" w:rsidP="0090415B">
            <w:pPr>
              <w:pStyle w:val="a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3" w:type="dxa"/>
            <w:gridSpan w:val="3"/>
          </w:tcPr>
          <w:p w14:paraId="76244A39" w14:textId="77777777" w:rsidR="008727D2" w:rsidRPr="000F5DD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94072E7" w14:textId="77777777" w:rsidR="008727D2" w:rsidRPr="000F5DD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884EE0B" w14:textId="77777777" w:rsidR="008727D2" w:rsidRPr="000F5DD3" w:rsidRDefault="008727D2" w:rsidP="00904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7984" w:rsidRPr="000F5DD3" w14:paraId="028B28B2" w14:textId="77777777" w:rsidTr="00250D79">
        <w:trPr>
          <w:tblHeader/>
        </w:trPr>
        <w:tc>
          <w:tcPr>
            <w:tcW w:w="4117" w:type="dxa"/>
          </w:tcPr>
          <w:p w14:paraId="5FAFDE43" w14:textId="77777777" w:rsidR="00517984" w:rsidRPr="000F5DD3" w:rsidRDefault="00517984" w:rsidP="00517984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1103" w:type="dxa"/>
            <w:vAlign w:val="bottom"/>
          </w:tcPr>
          <w:p w14:paraId="78EE95A4" w14:textId="3DAC055B" w:rsidR="00517984" w:rsidRPr="000F5DD3" w:rsidRDefault="00E036E0" w:rsidP="00517984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0" w:type="dxa"/>
            <w:vAlign w:val="bottom"/>
          </w:tcPr>
          <w:p w14:paraId="73EFA498" w14:textId="77777777" w:rsidR="00517984" w:rsidRPr="000F5DD3" w:rsidRDefault="00517984" w:rsidP="00517984">
            <w:pPr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8A4A56" w14:textId="32AB99DB" w:rsidR="00517984" w:rsidRPr="000F5DD3" w:rsidRDefault="00E036E0" w:rsidP="00517984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352AD78" w14:textId="77777777" w:rsidR="00517984" w:rsidRPr="000F5DD3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D5A178" w14:textId="68383971" w:rsidR="00517984" w:rsidRPr="000F5DD3" w:rsidRDefault="00E036E0" w:rsidP="00517984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4FA0605E" w14:textId="77777777" w:rsidR="00517984" w:rsidRPr="000F5DD3" w:rsidRDefault="00517984" w:rsidP="00517984">
            <w:pPr>
              <w:ind w:left="-127" w:right="-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69DE5F1" w14:textId="79C09ABA" w:rsidR="00517984" w:rsidRPr="000F5DD3" w:rsidRDefault="00E036E0" w:rsidP="00517984">
            <w:pPr>
              <w:ind w:left="-127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17984" w:rsidRPr="000F5DD3" w14:paraId="22107D5F" w14:textId="77777777" w:rsidTr="00D26576">
        <w:trPr>
          <w:tblHeader/>
        </w:trPr>
        <w:tc>
          <w:tcPr>
            <w:tcW w:w="4117" w:type="dxa"/>
          </w:tcPr>
          <w:p w14:paraId="2FA4D57C" w14:textId="77777777" w:rsidR="00517984" w:rsidRPr="000F5DD3" w:rsidRDefault="00517984" w:rsidP="00517984">
            <w:pPr>
              <w:pStyle w:val="a7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eastAsia="Times New Roman" w:hAnsiTheme="majorBidi" w:cstheme="majorBidi"/>
                <w:snapToGrid/>
                <w:sz w:val="30"/>
                <w:szCs w:val="30"/>
                <w:lang w:val="en-US"/>
              </w:rPr>
            </w:pPr>
          </w:p>
        </w:tc>
        <w:tc>
          <w:tcPr>
            <w:tcW w:w="5133" w:type="dxa"/>
            <w:gridSpan w:val="7"/>
          </w:tcPr>
          <w:p w14:paraId="619EBEF4" w14:textId="77777777" w:rsidR="00517984" w:rsidRPr="000F5DD3" w:rsidRDefault="00517984" w:rsidP="00517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0F5DD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17984" w:rsidRPr="000F5DD3" w14:paraId="3A396AA9" w14:textId="77777777" w:rsidTr="00250D79">
        <w:trPr>
          <w:cantSplit/>
        </w:trPr>
        <w:tc>
          <w:tcPr>
            <w:tcW w:w="4117" w:type="dxa"/>
          </w:tcPr>
          <w:p w14:paraId="6DA65A1C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103" w:type="dxa"/>
          </w:tcPr>
          <w:p w14:paraId="21DBD1A5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090668F5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5F53374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C3C8AD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F65F08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A862A4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DCF1E9" w14:textId="77777777" w:rsidR="00517984" w:rsidRPr="000F5DD3" w:rsidRDefault="00517984" w:rsidP="00517984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036E0" w:rsidRPr="000F5DD3" w14:paraId="0065F880" w14:textId="77777777" w:rsidTr="00250D79">
        <w:trPr>
          <w:cantSplit/>
          <w:trHeight w:val="218"/>
        </w:trPr>
        <w:tc>
          <w:tcPr>
            <w:tcW w:w="4117" w:type="dxa"/>
          </w:tcPr>
          <w:p w14:paraId="1226F605" w14:textId="2D76661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อาคารและสิ่งปลูกสร้างอื่น</w:t>
            </w:r>
          </w:p>
        </w:tc>
        <w:tc>
          <w:tcPr>
            <w:tcW w:w="1103" w:type="dxa"/>
          </w:tcPr>
          <w:p w14:paraId="7BB8E31F" w14:textId="42068E39" w:rsidR="00E036E0" w:rsidRPr="000F5DD3" w:rsidRDefault="003A4B2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3,167</w:t>
            </w:r>
          </w:p>
        </w:tc>
        <w:tc>
          <w:tcPr>
            <w:tcW w:w="250" w:type="dxa"/>
          </w:tcPr>
          <w:p w14:paraId="7EEE1D23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E0B1BE" w14:textId="3CCFDB3B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21,584</w:t>
            </w:r>
          </w:p>
        </w:tc>
        <w:tc>
          <w:tcPr>
            <w:tcW w:w="270" w:type="dxa"/>
          </w:tcPr>
          <w:p w14:paraId="3A0F7A66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ED7739E" w14:textId="4E9FDFCA" w:rsidR="00E036E0" w:rsidRPr="000F5DD3" w:rsidRDefault="003A4B2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3,167</w:t>
            </w:r>
          </w:p>
        </w:tc>
        <w:tc>
          <w:tcPr>
            <w:tcW w:w="270" w:type="dxa"/>
          </w:tcPr>
          <w:p w14:paraId="2A7B6910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7A5D9B" w14:textId="346DEA90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21,584</w:t>
            </w:r>
          </w:p>
        </w:tc>
      </w:tr>
      <w:tr w:rsidR="00E036E0" w:rsidRPr="000F5DD3" w14:paraId="54A0BB6D" w14:textId="77777777" w:rsidTr="00250D79">
        <w:trPr>
          <w:cantSplit/>
        </w:trPr>
        <w:tc>
          <w:tcPr>
            <w:tcW w:w="4117" w:type="dxa"/>
          </w:tcPr>
          <w:p w14:paraId="39977BC8" w14:textId="3B504F6A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เครื่องจักรและอุปกรณ์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037468A0" w14:textId="3A63DE4D" w:rsidR="00E036E0" w:rsidRPr="000F5DD3" w:rsidRDefault="002B3593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A4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50" w:type="dxa"/>
          </w:tcPr>
          <w:p w14:paraId="23DE61BF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58A8E4" w14:textId="431DAF3B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13,564</w:t>
            </w:r>
          </w:p>
        </w:tc>
        <w:tc>
          <w:tcPr>
            <w:tcW w:w="270" w:type="dxa"/>
          </w:tcPr>
          <w:p w14:paraId="5553F7C3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4D1E1" w14:textId="191D0EE4" w:rsidR="00E036E0" w:rsidRPr="000F5DD3" w:rsidRDefault="002B3593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3A4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555</w:t>
            </w:r>
          </w:p>
        </w:tc>
        <w:tc>
          <w:tcPr>
            <w:tcW w:w="270" w:type="dxa"/>
          </w:tcPr>
          <w:p w14:paraId="7E0456A3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77CAA5F" w14:textId="76C9B2ED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13,564</w:t>
            </w:r>
          </w:p>
        </w:tc>
      </w:tr>
      <w:tr w:rsidR="00E036E0" w:rsidRPr="000F5DD3" w14:paraId="15E2018B" w14:textId="77777777" w:rsidTr="00250D79">
        <w:trPr>
          <w:cantSplit/>
        </w:trPr>
        <w:tc>
          <w:tcPr>
            <w:tcW w:w="4117" w:type="dxa"/>
          </w:tcPr>
          <w:p w14:paraId="6BFA0F87" w14:textId="234A35FF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7332A4F4" w14:textId="1A3E3803" w:rsidR="00E036E0" w:rsidRPr="000F5DD3" w:rsidRDefault="002B3593" w:rsidP="00E036E0">
            <w:pPr>
              <w:pStyle w:val="31"/>
              <w:tabs>
                <w:tab w:val="clear" w:pos="360"/>
                <w:tab w:val="clear" w:pos="720"/>
                <w:tab w:val="decimal" w:pos="8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3A4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</w:t>
            </w:r>
          </w:p>
        </w:tc>
        <w:tc>
          <w:tcPr>
            <w:tcW w:w="250" w:type="dxa"/>
          </w:tcPr>
          <w:p w14:paraId="78EF08AB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2C74D9" w14:textId="584CDCC3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0"/>
              </w:tabs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35,148</w:t>
            </w:r>
          </w:p>
        </w:tc>
        <w:tc>
          <w:tcPr>
            <w:tcW w:w="270" w:type="dxa"/>
          </w:tcPr>
          <w:p w14:paraId="158B4B87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DD3158" w14:textId="54C6AF1C" w:rsidR="00E036E0" w:rsidRPr="000F5DD3" w:rsidRDefault="002B3593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3A4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722</w:t>
            </w:r>
          </w:p>
        </w:tc>
        <w:tc>
          <w:tcPr>
            <w:tcW w:w="270" w:type="dxa"/>
          </w:tcPr>
          <w:p w14:paraId="0FBAB265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5A93BA" w14:textId="291A1D1A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46"/>
              </w:tabs>
              <w:ind w:right="-2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35,148</w:t>
            </w:r>
          </w:p>
        </w:tc>
      </w:tr>
      <w:tr w:rsidR="00E036E0" w:rsidRPr="000F5DD3" w14:paraId="7F4C6C13" w14:textId="77777777" w:rsidTr="00250D79">
        <w:trPr>
          <w:trHeight w:val="341"/>
        </w:trPr>
        <w:tc>
          <w:tcPr>
            <w:tcW w:w="4117" w:type="dxa"/>
          </w:tcPr>
          <w:p w14:paraId="1A61E31A" w14:textId="77777777" w:rsidR="00E036E0" w:rsidRPr="000F5DD3" w:rsidRDefault="00E036E0" w:rsidP="00E03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3" w:type="dxa"/>
          </w:tcPr>
          <w:p w14:paraId="3852195D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40A3D21D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7C06764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4B64C2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6542DC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5C2F0B4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98E9C1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036E0" w:rsidRPr="000F5DD3" w14:paraId="6119F585" w14:textId="77777777" w:rsidTr="00250D79">
        <w:tc>
          <w:tcPr>
            <w:tcW w:w="4117" w:type="dxa"/>
          </w:tcPr>
          <w:p w14:paraId="59ED0FC3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103" w:type="dxa"/>
          </w:tcPr>
          <w:p w14:paraId="76828108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079CFDE8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080" w:type="dxa"/>
          </w:tcPr>
          <w:p w14:paraId="2CC55345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185B6E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784AE0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DD4AE3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8EECAA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37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036E0" w:rsidRPr="000F5DD3" w14:paraId="158F50C6" w14:textId="77777777" w:rsidTr="00250D79">
        <w:tc>
          <w:tcPr>
            <w:tcW w:w="4117" w:type="dxa"/>
          </w:tcPr>
          <w:p w14:paraId="0F4BCFD6" w14:textId="0A3594C5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1103" w:type="dxa"/>
          </w:tcPr>
          <w:p w14:paraId="6A70FF42" w14:textId="68BA56D3" w:rsidR="00E036E0" w:rsidRPr="000F5DD3" w:rsidRDefault="00250D79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A4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714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428</w:t>
            </w:r>
          </w:p>
        </w:tc>
        <w:tc>
          <w:tcPr>
            <w:tcW w:w="250" w:type="dxa"/>
          </w:tcPr>
          <w:p w14:paraId="0BFD81DD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76BAA91" w14:textId="730A9AE6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2,832</w:t>
            </w:r>
          </w:p>
        </w:tc>
        <w:tc>
          <w:tcPr>
            <w:tcW w:w="270" w:type="dxa"/>
          </w:tcPr>
          <w:p w14:paraId="187B47C2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4C7C911A" w14:textId="42CC1FF9" w:rsidR="00E036E0" w:rsidRPr="000F5DD3" w:rsidRDefault="002934AF" w:rsidP="00E036E0">
            <w:pPr>
              <w:pStyle w:val="31"/>
              <w:tabs>
                <w:tab w:val="clear" w:pos="360"/>
                <w:tab w:val="clear" w:pos="720"/>
                <w:tab w:val="decimal" w:pos="861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2,212</w:t>
            </w:r>
          </w:p>
        </w:tc>
        <w:tc>
          <w:tcPr>
            <w:tcW w:w="270" w:type="dxa"/>
          </w:tcPr>
          <w:p w14:paraId="61D7720D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213F543C" w14:textId="1A46232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1,736</w:t>
            </w:r>
          </w:p>
        </w:tc>
      </w:tr>
      <w:tr w:rsidR="00E036E0" w:rsidRPr="000F5DD3" w14:paraId="00C6AEA2" w14:textId="77777777" w:rsidTr="00250D79">
        <w:tc>
          <w:tcPr>
            <w:tcW w:w="4117" w:type="dxa"/>
          </w:tcPr>
          <w:p w14:paraId="27D977BC" w14:textId="3848F983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5CD340AF" w14:textId="771536FD" w:rsidR="00E036E0" w:rsidRPr="000F5DD3" w:rsidRDefault="003A4B2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11,501</w:t>
            </w:r>
          </w:p>
        </w:tc>
        <w:tc>
          <w:tcPr>
            <w:tcW w:w="250" w:type="dxa"/>
          </w:tcPr>
          <w:p w14:paraId="2F656E2A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400D02" w14:textId="14DD603A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10,354</w:t>
            </w:r>
          </w:p>
        </w:tc>
        <w:tc>
          <w:tcPr>
            <w:tcW w:w="270" w:type="dxa"/>
          </w:tcPr>
          <w:p w14:paraId="713FF811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1C850F" w14:textId="4F07842A" w:rsidR="00E036E0" w:rsidRPr="000F5DD3" w:rsidRDefault="003A4B2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11,501</w:t>
            </w:r>
          </w:p>
        </w:tc>
        <w:tc>
          <w:tcPr>
            <w:tcW w:w="270" w:type="dxa"/>
          </w:tcPr>
          <w:p w14:paraId="6729650B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16339C" w14:textId="3B9135E5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10,354</w:t>
            </w:r>
          </w:p>
        </w:tc>
      </w:tr>
      <w:tr w:rsidR="00E036E0" w:rsidRPr="000F5DD3" w14:paraId="64B2DAA3" w14:textId="77777777" w:rsidTr="00250D79">
        <w:tc>
          <w:tcPr>
            <w:tcW w:w="4117" w:type="dxa"/>
          </w:tcPr>
          <w:p w14:paraId="77C5DB65" w14:textId="78421B15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left" w:pos="-36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7C7EB27D" w14:textId="10BB1F50" w:rsidR="00E036E0" w:rsidRPr="000F5DD3" w:rsidRDefault="003A4B2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</w:t>
            </w:r>
            <w:r w:rsidR="002934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929</w:t>
            </w:r>
          </w:p>
        </w:tc>
        <w:tc>
          <w:tcPr>
            <w:tcW w:w="250" w:type="dxa"/>
          </w:tcPr>
          <w:p w14:paraId="23926EE8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B579BF" w14:textId="13C25A41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13,186</w:t>
            </w:r>
          </w:p>
        </w:tc>
        <w:tc>
          <w:tcPr>
            <w:tcW w:w="270" w:type="dxa"/>
          </w:tcPr>
          <w:p w14:paraId="240C6875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022B4" w14:textId="08811D7C" w:rsidR="00E036E0" w:rsidRPr="000F5DD3" w:rsidRDefault="003A4B2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</w:t>
            </w:r>
            <w:r w:rsidR="002934A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713</w:t>
            </w:r>
          </w:p>
        </w:tc>
        <w:tc>
          <w:tcPr>
            <w:tcW w:w="270" w:type="dxa"/>
          </w:tcPr>
          <w:p w14:paraId="051010D6" w14:textId="77777777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2931E" w14:textId="7BF90BA4" w:rsidR="00E036E0" w:rsidRPr="000F5DD3" w:rsidRDefault="00E036E0" w:rsidP="00E036E0">
            <w:pPr>
              <w:pStyle w:val="31"/>
              <w:tabs>
                <w:tab w:val="clear" w:pos="360"/>
                <w:tab w:val="clear" w:pos="720"/>
                <w:tab w:val="decimal" w:pos="864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F5DD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12,090</w:t>
            </w:r>
          </w:p>
        </w:tc>
      </w:tr>
    </w:tbl>
    <w:p w14:paraId="43EEA72F" w14:textId="77777777" w:rsidR="00D26576" w:rsidRPr="000F5DD3" w:rsidRDefault="00D26576" w:rsidP="00036DC5">
      <w:pPr>
        <w:pStyle w:val="block"/>
        <w:spacing w:after="0" w:line="240" w:lineRule="auto"/>
        <w:ind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45C3D771" w14:textId="370BEB75" w:rsidR="00136BFB" w:rsidRPr="000F5DD3" w:rsidRDefault="0088211A" w:rsidP="00036DC5">
      <w:pPr>
        <w:pStyle w:val="block"/>
        <w:spacing w:after="0" w:line="240" w:lineRule="auto"/>
        <w:ind w:left="540" w:right="198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</w:pPr>
      <w:r w:rsidRPr="000F5DD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บริษัทมีภาระผูกพันกับธนาคารแห่ง</w:t>
      </w:r>
      <w:r w:rsidR="00B4070D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หนึ่ง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ออกหนังสือค้ำประกัน</w:t>
      </w:r>
      <w:r w:rsidRPr="000F5DD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บริษัทสำหรับการใช้ไฟฟ้าให้แก่หน่วยงานราชการ</w:t>
      </w:r>
    </w:p>
    <w:p w14:paraId="6A86CD3C" w14:textId="2F10A5BD" w:rsidR="00A07616" w:rsidRPr="000F5DD3" w:rsidRDefault="00A07616" w:rsidP="00036DC5">
      <w:pPr>
        <w:pStyle w:val="block"/>
        <w:spacing w:after="0" w:line="240" w:lineRule="auto"/>
        <w:ind w:left="0" w:right="198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</w:p>
    <w:p w14:paraId="4C2F52EC" w14:textId="77777777" w:rsidR="00136BFB" w:rsidRPr="000F5DD3" w:rsidRDefault="00136BFB" w:rsidP="00036DC5">
      <w:pPr>
        <w:pStyle w:val="Heading1"/>
        <w:numPr>
          <w:ilvl w:val="0"/>
          <w:numId w:val="23"/>
        </w:numPr>
        <w:spacing w:line="240" w:lineRule="auto"/>
        <w:ind w:hanging="540"/>
        <w:rPr>
          <w:rFonts w:asciiTheme="majorBidi" w:hAnsiTheme="majorBidi" w:cstheme="majorBidi"/>
          <w:szCs w:val="30"/>
        </w:rPr>
      </w:pPr>
      <w:r w:rsidRPr="000F5DD3">
        <w:rPr>
          <w:rFonts w:asciiTheme="majorBidi" w:hAnsiTheme="majorBidi" w:cstheme="majorBidi"/>
          <w:szCs w:val="30"/>
          <w:cs/>
        </w:rPr>
        <w:t>เหตุการณ์ภายหลังรอบระยะเวลาที่รายงาน</w:t>
      </w:r>
    </w:p>
    <w:p w14:paraId="30E8B6FB" w14:textId="6AC09206" w:rsidR="009E2384" w:rsidRPr="000F5DD3" w:rsidRDefault="009E2384" w:rsidP="00036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8870F5" w14:textId="78281184" w:rsidR="009E2384" w:rsidRPr="000F5DD3" w:rsidRDefault="009E2384" w:rsidP="00036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AA0C25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ในการประชุมคณะกรรมการบริษัท </w:t>
      </w:r>
      <w:r w:rsidRPr="00AA0C2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AA0C25">
        <w:rPr>
          <w:rFonts w:asciiTheme="majorBidi" w:hAnsiTheme="majorBidi" w:cstheme="majorBidi"/>
          <w:sz w:val="30"/>
          <w:szCs w:val="30"/>
        </w:rPr>
        <w:t>2</w:t>
      </w:r>
      <w:r w:rsidR="00B91D27" w:rsidRPr="00AA0C25">
        <w:rPr>
          <w:rFonts w:asciiTheme="majorBidi" w:hAnsiTheme="majorBidi" w:cstheme="majorBidi"/>
          <w:sz w:val="30"/>
          <w:szCs w:val="30"/>
        </w:rPr>
        <w:t>7</w:t>
      </w:r>
      <w:r w:rsidRPr="00AA0C25">
        <w:rPr>
          <w:rFonts w:asciiTheme="majorBidi" w:hAnsiTheme="majorBidi" w:cstheme="majorBidi"/>
          <w:sz w:val="30"/>
          <w:szCs w:val="30"/>
        </w:rPr>
        <w:t xml:space="preserve"> </w:t>
      </w:r>
      <w:r w:rsidRPr="00AA0C25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AA0C25">
        <w:rPr>
          <w:rFonts w:asciiTheme="majorBidi" w:hAnsiTheme="majorBidi" w:cstheme="majorBidi"/>
          <w:sz w:val="30"/>
          <w:szCs w:val="30"/>
        </w:rPr>
        <w:t>256</w:t>
      </w:r>
      <w:r w:rsidR="00B91D27" w:rsidRPr="00AA0C25">
        <w:rPr>
          <w:rFonts w:asciiTheme="majorBidi" w:hAnsiTheme="majorBidi" w:cstheme="majorBidi"/>
          <w:sz w:val="30"/>
          <w:szCs w:val="30"/>
        </w:rPr>
        <w:t>7</w:t>
      </w:r>
      <w:r w:rsidRPr="00AA0C25">
        <w:rPr>
          <w:rFonts w:asciiTheme="majorBidi" w:hAnsiTheme="majorBidi" w:cstheme="majorBidi"/>
          <w:sz w:val="30"/>
          <w:szCs w:val="30"/>
        </w:rPr>
        <w:t xml:space="preserve"> </w:t>
      </w:r>
      <w:r w:rsidRPr="00AA0C25">
        <w:rPr>
          <w:rFonts w:asciiTheme="majorBidi" w:hAnsiTheme="majorBidi" w:cstheme="majorBidi"/>
          <w:sz w:val="30"/>
          <w:szCs w:val="30"/>
          <w:cs/>
        </w:rPr>
        <w:t xml:space="preserve">คณะกรรมการบริษัทมีมติอนุมัติการจ่ายเงินปันผลจากกำไรในอัตราหุ้นละ </w:t>
      </w:r>
      <w:r w:rsidR="005E4992" w:rsidRPr="00AA0C25">
        <w:rPr>
          <w:rFonts w:asciiTheme="majorBidi" w:hAnsiTheme="majorBidi" w:cstheme="majorBidi"/>
          <w:sz w:val="30"/>
          <w:szCs w:val="30"/>
        </w:rPr>
        <w:t>0.</w:t>
      </w:r>
      <w:r w:rsidR="00AA0C25" w:rsidRPr="00AA0C25">
        <w:rPr>
          <w:rFonts w:asciiTheme="majorBidi" w:hAnsiTheme="majorBidi" w:cstheme="majorBidi"/>
          <w:sz w:val="30"/>
          <w:szCs w:val="30"/>
        </w:rPr>
        <w:t>1</w:t>
      </w:r>
      <w:r w:rsidR="00AD463F">
        <w:rPr>
          <w:rFonts w:asciiTheme="majorBidi" w:hAnsiTheme="majorBidi" w:cstheme="majorBidi"/>
          <w:sz w:val="30"/>
          <w:szCs w:val="30"/>
        </w:rPr>
        <w:t>0</w:t>
      </w:r>
      <w:r w:rsidRPr="00AA0C25">
        <w:rPr>
          <w:rFonts w:asciiTheme="majorBidi" w:hAnsiTheme="majorBidi" w:cstheme="majorBidi"/>
          <w:sz w:val="30"/>
          <w:szCs w:val="30"/>
        </w:rPr>
        <w:t xml:space="preserve"> </w:t>
      </w:r>
      <w:r w:rsidRPr="00AA0C25">
        <w:rPr>
          <w:rFonts w:asciiTheme="majorBidi" w:hAnsiTheme="majorBidi" w:cstheme="majorBidi"/>
          <w:sz w:val="30"/>
          <w:szCs w:val="30"/>
          <w:cs/>
        </w:rPr>
        <w:t xml:space="preserve">บาท จำนวนเงินรวม </w:t>
      </w:r>
      <w:r w:rsidR="00AD463F">
        <w:rPr>
          <w:rFonts w:asciiTheme="majorBidi" w:hAnsiTheme="majorBidi" w:cstheme="majorBidi"/>
          <w:sz w:val="30"/>
          <w:szCs w:val="30"/>
        </w:rPr>
        <w:t>33</w:t>
      </w:r>
      <w:r w:rsidRPr="00AA0C25">
        <w:rPr>
          <w:rFonts w:asciiTheme="majorBidi" w:hAnsiTheme="majorBidi" w:cstheme="majorBidi"/>
          <w:sz w:val="30"/>
          <w:szCs w:val="30"/>
        </w:rPr>
        <w:t xml:space="preserve"> </w:t>
      </w:r>
      <w:r w:rsidRPr="00AA0C25">
        <w:rPr>
          <w:rFonts w:asciiTheme="majorBidi" w:hAnsiTheme="majorBidi" w:cstheme="majorBidi"/>
          <w:sz w:val="30"/>
          <w:szCs w:val="30"/>
          <w:cs/>
        </w:rPr>
        <w:t>ล้านบาทโดยการจ่ายเงินปันผลดังกล่าวจะต้องได้รับอนุมัติจากผู้ถือหุ้นในการประชุมสามัญประจำปีของผู้ถือหุ้น</w:t>
      </w:r>
    </w:p>
    <w:p w14:paraId="17CB7924" w14:textId="55CDD0B2" w:rsidR="00536C48" w:rsidRDefault="00536C48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p w14:paraId="0E075121" w14:textId="77777777" w:rsidR="00486889" w:rsidRDefault="00486889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p w14:paraId="680FD6B8" w14:textId="77777777" w:rsidR="00486889" w:rsidRPr="000F5DD3" w:rsidRDefault="00486889" w:rsidP="00D26576">
      <w:pPr>
        <w:tabs>
          <w:tab w:val="clear" w:pos="680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olor w:val="FFFFFF" w:themeColor="background1"/>
          <w:sz w:val="30"/>
          <w:szCs w:val="30"/>
        </w:rPr>
      </w:pPr>
    </w:p>
    <w:sectPr w:rsidR="00486889" w:rsidRPr="000F5DD3" w:rsidSect="002111BA">
      <w:headerReference w:type="default" r:id="rId32"/>
      <w:footerReference w:type="default" r:id="rId33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51A4A" w14:textId="77777777" w:rsidR="009F4072" w:rsidRDefault="009F4072" w:rsidP="00CE3999">
      <w:pPr>
        <w:pStyle w:val="BodyText2"/>
      </w:pPr>
      <w:r>
        <w:separator/>
      </w:r>
    </w:p>
  </w:endnote>
  <w:endnote w:type="continuationSeparator" w:id="0">
    <w:p w14:paraId="21746B67" w14:textId="77777777" w:rsidR="009F4072" w:rsidRDefault="009F4072" w:rsidP="00CE3999">
      <w:pPr>
        <w:pStyle w:val="BodyText2"/>
      </w:pPr>
      <w:r>
        <w:continuationSeparator/>
      </w:r>
    </w:p>
  </w:endnote>
  <w:endnote w:type="continuationNotice" w:id="1">
    <w:p w14:paraId="329A6929" w14:textId="77777777" w:rsidR="009F4072" w:rsidRDefault="009F407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5B5D8" w14:textId="77777777" w:rsidR="001903C7" w:rsidRPr="00EC0A85" w:rsidRDefault="001903C7" w:rsidP="000D0AF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EC0A8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EC0A8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41</w:t>
    </w:r>
    <w:r w:rsidRPr="00EC0A8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38CE0991" w14:textId="77777777" w:rsidR="001903C7" w:rsidRPr="008339B1" w:rsidRDefault="001903C7" w:rsidP="008B12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1429398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18D9C5" w14:textId="77777777" w:rsidR="00C56D91" w:rsidRPr="007A6B49" w:rsidRDefault="00C56D9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6019233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BD8C8F" w14:textId="77777777" w:rsidR="00C56D91" w:rsidRPr="007A6B49" w:rsidRDefault="00C56D9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E9634" w14:textId="7F305A8A" w:rsidR="001903C7" w:rsidRPr="00BA5646" w:rsidRDefault="001903C7" w:rsidP="00BA5646">
    <w:pPr>
      <w:pStyle w:val="Footer"/>
      <w:framePr w:wrap="around" w:vAnchor="text" w:hAnchor="page" w:x="9111" w:y="-30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color w:val="FFFFFF" w:themeColor="background1"/>
        <w:sz w:val="96"/>
        <w:szCs w:val="96"/>
      </w:rPr>
    </w:pPr>
    <w:r w:rsidRPr="00BA5646">
      <w:rPr>
        <w:rStyle w:val="PageNumber"/>
        <w:rFonts w:ascii="Angsana New" w:hAnsi="Angsana New"/>
        <w:color w:val="FFFFFF" w:themeColor="background1"/>
        <w:sz w:val="96"/>
        <w:szCs w:val="96"/>
      </w:rPr>
      <w:t>8</w:t>
    </w:r>
  </w:p>
  <w:p w14:paraId="5625013C" w14:textId="1F05826B" w:rsidR="001903C7" w:rsidRPr="00BA5646" w:rsidRDefault="001903C7" w:rsidP="0080454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sz w:val="30"/>
        <w:szCs w:val="30"/>
      </w:rPr>
    </w:pPr>
    <w:r w:rsidRPr="00BA5646">
      <w:rPr>
        <w:rFonts w:ascii="Angsana New" w:hAnsi="Angsana New"/>
        <w:i/>
        <w:iCs/>
        <w:sz w:val="30"/>
        <w:szCs w:val="30"/>
      </w:rPr>
      <w:t xml:space="preserve">        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>2</w:t>
    </w:r>
    <w:r w:rsidR="00697937">
      <w:rPr>
        <w:rFonts w:ascii="Angsana New" w:hAnsi="Angsana New"/>
        <w:sz w:val="30"/>
        <w:szCs w:val="30"/>
      </w:rPr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C7CD" w14:textId="5C12CDAD" w:rsidR="001903C7" w:rsidRPr="005D004D" w:rsidRDefault="001903C7" w:rsidP="00AF3CD5">
    <w:pPr>
      <w:pStyle w:val="Footer"/>
      <w:tabs>
        <w:tab w:val="clear" w:pos="9072"/>
        <w:tab w:val="left" w:pos="9090"/>
        <w:tab w:val="right" w:pos="14040"/>
      </w:tabs>
      <w:rPr>
        <w:rFonts w:ascii="Angsana New" w:hAnsi="Angsana New"/>
        <w:sz w:val="30"/>
        <w:szCs w:val="30"/>
      </w:rPr>
    </w:pP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59551E">
      <w:rPr>
        <w:rFonts w:ascii="Angsana New" w:hAnsi="Angsana New"/>
        <w:noProof/>
        <w:sz w:val="30"/>
        <w:szCs w:val="30"/>
      </w:rPr>
      <w:t>TCT3-Ye'23-set</w:t>
    </w:r>
    <w:r w:rsidRPr="00A7268B">
      <w:rPr>
        <w:rFonts w:ascii="Angsana New" w:hAnsi="Angsana New"/>
        <w:sz w:val="30"/>
        <w:szCs w:val="30"/>
      </w:rPr>
      <w:fldChar w:fldCharType="end"/>
    </w:r>
    <w:r w:rsidRPr="005D004D"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</w:t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5D004D">
      <w:rPr>
        <w:rStyle w:val="PageNumber"/>
        <w:rFonts w:ascii="Angsana New" w:hAnsi="Angsana New"/>
        <w:sz w:val="30"/>
        <w:szCs w:val="30"/>
      </w:rPr>
      <w:fldChar w:fldCharType="begin"/>
    </w:r>
    <w:r w:rsidRPr="005D004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5D004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5D004D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BF770" w14:textId="1A326C1E" w:rsidR="001903C7" w:rsidRPr="00161F8C" w:rsidRDefault="001903C7" w:rsidP="00161F8C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E05FF" w14:textId="5BB9B235" w:rsidR="001903C7" w:rsidRPr="00EA7D87" w:rsidRDefault="001903C7" w:rsidP="00AF3CD5">
    <w:pPr>
      <w:pStyle w:val="Footer"/>
      <w:tabs>
        <w:tab w:val="clear" w:pos="6549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250A970" wp14:editId="2B81037B">
              <wp:simplePos x="0" y="0"/>
              <wp:positionH relativeFrom="column">
                <wp:posOffset>1346835</wp:posOffset>
              </wp:positionH>
              <wp:positionV relativeFrom="paragraph">
                <wp:posOffset>-6532880</wp:posOffset>
              </wp:positionV>
              <wp:extent cx="3505200" cy="1371600"/>
              <wp:effectExtent l="80010" t="610870" r="24765" b="81788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3BFEE49" w14:textId="77777777" w:rsidR="001903C7" w:rsidRDefault="001903C7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0A9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06.05pt;margin-top:-514.4pt;width:276pt;height:108pt;rotation:-2098978fd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kCJ+gEAAMw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" filled="f" stroked="f">
              <o:lock v:ext="edit" shapetype="t"/>
              <v:textbox style="mso-fit-shape-to-text:t">
                <w:txbxContent>
                  <w:p w14:paraId="53BFEE49" w14:textId="77777777" w:rsidR="001903C7" w:rsidRDefault="001903C7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A7268B">
      <w:rPr>
        <w:rFonts w:ascii="Angsana New" w:hAnsi="Angsana New"/>
        <w:sz w:val="30"/>
        <w:szCs w:val="30"/>
      </w:rPr>
      <w:fldChar w:fldCharType="begin"/>
    </w:r>
    <w:r w:rsidRPr="00A7268B">
      <w:rPr>
        <w:rFonts w:ascii="Angsana New" w:hAnsi="Angsana New"/>
        <w:sz w:val="30"/>
        <w:szCs w:val="30"/>
      </w:rPr>
      <w:instrText xml:space="preserve"> FILENAME </w:instrText>
    </w:r>
    <w:r w:rsidRPr="00A7268B">
      <w:rPr>
        <w:rFonts w:ascii="Angsana New" w:hAnsi="Angsana New"/>
        <w:sz w:val="30"/>
        <w:szCs w:val="30"/>
      </w:rPr>
      <w:fldChar w:fldCharType="separate"/>
    </w:r>
    <w:r w:rsidR="0059551E">
      <w:rPr>
        <w:rFonts w:ascii="Angsana New" w:hAnsi="Angsana New"/>
        <w:noProof/>
        <w:sz w:val="30"/>
        <w:szCs w:val="30"/>
      </w:rPr>
      <w:t>TCT3-Ye'23-set</w:t>
    </w:r>
    <w:r w:rsidRPr="00A7268B">
      <w:rPr>
        <w:rFonts w:ascii="Angsana New" w:hAnsi="Angsana New"/>
        <w:sz w:val="30"/>
        <w:szCs w:val="30"/>
      </w:rPr>
      <w:fldChar w:fldCharType="end"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 w:rsidRPr="00EA7D87">
      <w:rPr>
        <w:rFonts w:ascii="Angsana New" w:hAnsi="Angsana New"/>
        <w:sz w:val="30"/>
        <w:szCs w:val="30"/>
      </w:rPr>
      <w:tab/>
    </w:r>
    <w:r w:rsidRPr="00EA7D87">
      <w:rPr>
        <w:rStyle w:val="PageNumber"/>
        <w:rFonts w:ascii="Angsana New" w:hAnsi="Angsana New"/>
        <w:sz w:val="30"/>
        <w:szCs w:val="30"/>
      </w:rPr>
      <w:fldChar w:fldCharType="begin"/>
    </w:r>
    <w:r w:rsidRPr="00EA7D87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EA7D8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81</w:t>
    </w:r>
    <w:r w:rsidRPr="00EA7D87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6269E" w14:textId="77777777" w:rsidR="001903C7" w:rsidRPr="006F6719" w:rsidRDefault="006F6719" w:rsidP="006F671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Theme="majorBidi" w:hAnsiTheme="majorBidi" w:cstheme="majorBidi"/>
        <w:sz w:val="30"/>
        <w:szCs w:val="30"/>
        <w:lang w:val="en-GB"/>
      </w:rPr>
    </w:pPr>
    <w:r>
      <w:rPr>
        <w:rFonts w:asciiTheme="majorBidi" w:hAnsiTheme="majorBidi" w:cstheme="majorBidi"/>
        <w:sz w:val="30"/>
        <w:szCs w:val="30"/>
        <w:lang w:val="en-GB"/>
      </w:rPr>
      <w:t>29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11330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6B7DD4" w14:textId="1A43683A" w:rsidR="000F5DD3" w:rsidRPr="000F5DD3" w:rsidRDefault="000F5DD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5DD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5DD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5DD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76173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5D04CC3" w14:textId="0450200F" w:rsidR="000F5DD3" w:rsidRPr="000F5DD3" w:rsidRDefault="000F5DD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F5DD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F5DD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F5DD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F5DD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/>
        <w:sz w:val="30"/>
        <w:szCs w:val="30"/>
      </w:rPr>
      <w:id w:val="-8645887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37EE16" w14:textId="682172C2" w:rsidR="007A6B49" w:rsidRPr="007A6B49" w:rsidRDefault="007A6B4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7A6B49">
          <w:rPr>
            <w:rFonts w:ascii="Angsana New" w:hAnsi="Angsana New"/>
            <w:sz w:val="30"/>
            <w:szCs w:val="30"/>
          </w:rPr>
          <w:fldChar w:fldCharType="begin"/>
        </w:r>
        <w:r w:rsidRPr="007A6B49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7A6B49">
          <w:rPr>
            <w:rFonts w:ascii="Angsana New" w:hAnsi="Angsana New"/>
            <w:sz w:val="30"/>
            <w:szCs w:val="30"/>
          </w:rPr>
          <w:fldChar w:fldCharType="separate"/>
        </w:r>
        <w:r w:rsidRPr="007A6B49">
          <w:rPr>
            <w:rFonts w:ascii="Angsana New" w:hAnsi="Angsana New"/>
            <w:noProof/>
            <w:sz w:val="30"/>
            <w:szCs w:val="30"/>
          </w:rPr>
          <w:t>2</w:t>
        </w:r>
        <w:r w:rsidRPr="007A6B49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2DCF8" w14:textId="77777777" w:rsidR="009F4072" w:rsidRDefault="009F4072" w:rsidP="00CE3999">
      <w:pPr>
        <w:pStyle w:val="BodyText2"/>
      </w:pPr>
      <w:r>
        <w:separator/>
      </w:r>
    </w:p>
  </w:footnote>
  <w:footnote w:type="continuationSeparator" w:id="0">
    <w:p w14:paraId="53868A21" w14:textId="77777777" w:rsidR="009F4072" w:rsidRDefault="009F4072" w:rsidP="00CE3999">
      <w:pPr>
        <w:pStyle w:val="BodyText2"/>
      </w:pPr>
      <w:r>
        <w:continuationSeparator/>
      </w:r>
    </w:p>
  </w:footnote>
  <w:footnote w:type="continuationNotice" w:id="1">
    <w:p w14:paraId="775D20BD" w14:textId="77777777" w:rsidR="009F4072" w:rsidRDefault="009F407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EC0B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6420DD4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1961D2" w14:textId="23469F49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948BA">
      <w:rPr>
        <w:rFonts w:ascii="Angsana New" w:hAnsi="Angsana New"/>
        <w:b/>
        <w:bCs/>
        <w:sz w:val="32"/>
        <w:szCs w:val="32"/>
      </w:rPr>
      <w:t>6</w:t>
    </w:r>
  </w:p>
  <w:p w14:paraId="4BCA8D08" w14:textId="77777777" w:rsidR="001903C7" w:rsidRPr="004233E3" w:rsidRDefault="001903C7" w:rsidP="009D2E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sz w:val="32"/>
        <w:szCs w:val="32"/>
      </w:rPr>
    </w:pPr>
    <w:r w:rsidRPr="004233E3">
      <w:rPr>
        <w:rFonts w:ascii="Angsana New" w:hAnsi="Angsana New"/>
        <w:sz w:val="32"/>
        <w:szCs w:val="3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612E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C5CE24" w14:textId="77777777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7823044" w14:textId="32BC268B" w:rsidR="001903C7" w:rsidRDefault="001903C7" w:rsidP="00522B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12AA0">
      <w:rPr>
        <w:rFonts w:ascii="Angsana New" w:hAnsi="Angsana New"/>
        <w:b/>
        <w:bCs/>
        <w:sz w:val="32"/>
        <w:szCs w:val="32"/>
      </w:rPr>
      <w:t>6</w:t>
    </w:r>
  </w:p>
  <w:p w14:paraId="18827DD7" w14:textId="77777777" w:rsidR="001903C7" w:rsidRPr="00522BF8" w:rsidRDefault="001903C7" w:rsidP="00522BF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0709" w14:textId="77777777" w:rsidR="001903C7" w:rsidRPr="008B4B10" w:rsidRDefault="001903C7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ประเทศไทย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8B4B10">
      <w:rPr>
        <w:rFonts w:ascii="Angsana New" w:hAnsi="Angsana New"/>
        <w:b/>
        <w:bCs/>
        <w:sz w:val="32"/>
        <w:szCs w:val="32"/>
      </w:rPr>
      <w:t>(</w:t>
    </w:r>
    <w:r w:rsidRPr="008B4B10">
      <w:rPr>
        <w:rFonts w:ascii="Angsana New" w:hAnsi="Angsana New"/>
        <w:b/>
        <w:bCs/>
        <w:sz w:val="32"/>
        <w:szCs w:val="32"/>
        <w:cs/>
      </w:rPr>
      <w:t>มหาชน</w:t>
    </w:r>
    <w:r w:rsidRPr="008B4B10">
      <w:rPr>
        <w:rFonts w:ascii="Angsana New" w:hAnsi="Angsana New"/>
        <w:b/>
        <w:bCs/>
        <w:sz w:val="32"/>
        <w:szCs w:val="32"/>
      </w:rPr>
      <w:t xml:space="preserve">) </w:t>
    </w:r>
    <w:r w:rsidRPr="008B4B1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BA1C2D5" w14:textId="77777777" w:rsidR="001903C7" w:rsidRPr="008B4B10" w:rsidRDefault="001903C7" w:rsidP="005D00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B4B1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7BC21B1" w14:textId="77777777" w:rsidR="001903C7" w:rsidRPr="008B4B10" w:rsidRDefault="001903C7" w:rsidP="005D004D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</w:rPr>
    </w:pPr>
    <w:r w:rsidRPr="008B4B10"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 w:rsidRPr="008B4B10">
      <w:rPr>
        <w:rFonts w:ascii="Angsana New" w:hAnsi="Angsana New" w:cs="Angsana New"/>
        <w:sz w:val="32"/>
        <w:szCs w:val="32"/>
        <w:cs/>
      </w:rPr>
      <w:t xml:space="preserve">วันที่ </w:t>
    </w:r>
    <w:r w:rsidRPr="008B4B10">
      <w:rPr>
        <w:rFonts w:ascii="Angsana New" w:hAnsi="Angsana New" w:cs="Angsana New"/>
        <w:sz w:val="32"/>
        <w:szCs w:val="32"/>
      </w:rPr>
      <w:t>31</w:t>
    </w:r>
    <w:r w:rsidRPr="008B4B10">
      <w:rPr>
        <w:rFonts w:ascii="Angsana New" w:hAnsi="Angsana New" w:cs="Angsana New"/>
        <w:sz w:val="32"/>
        <w:szCs w:val="32"/>
        <w:cs/>
      </w:rPr>
      <w:t xml:space="preserve"> ธันวาคม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9</w:t>
    </w:r>
    <w:r w:rsidRPr="008B4B10">
      <w:rPr>
        <w:rFonts w:ascii="Angsana New" w:hAnsi="Angsana New" w:cs="Angsana New"/>
        <w:sz w:val="32"/>
        <w:szCs w:val="32"/>
        <w:cs/>
      </w:rPr>
      <w:t xml:space="preserve"> แ</w:t>
    </w:r>
    <w:r w:rsidRPr="008B4B10">
      <w:rPr>
        <w:rFonts w:ascii="Angsana New" w:hAnsi="Angsana New" w:cs="Angsana New" w:hint="cs"/>
        <w:sz w:val="32"/>
        <w:szCs w:val="32"/>
        <w:cs/>
      </w:rPr>
      <w:t xml:space="preserve">ละ </w:t>
    </w:r>
    <w:r w:rsidRPr="008B4B10">
      <w:rPr>
        <w:rFonts w:ascii="Angsana New" w:hAnsi="Angsana New" w:cs="Angsana New"/>
        <w:sz w:val="32"/>
        <w:szCs w:val="32"/>
      </w:rPr>
      <w:t>254</w:t>
    </w:r>
    <w:r w:rsidRPr="008B4B10">
      <w:rPr>
        <w:rFonts w:ascii="Angsana New" w:hAnsi="Angsana New" w:cs="Angsana New" w:hint="cs"/>
        <w:sz w:val="32"/>
        <w:szCs w:val="32"/>
        <w:cs/>
      </w:rPr>
      <w:t>8</w:t>
    </w:r>
  </w:p>
  <w:p w14:paraId="07658BF9" w14:textId="77777777" w:rsidR="001903C7" w:rsidRPr="008B4B10" w:rsidRDefault="001903C7" w:rsidP="008B4B10">
    <w:pPr>
      <w:rPr>
        <w:sz w:val="32"/>
        <w:szCs w:val="32"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E50FB6" wp14:editId="3C9885C5">
              <wp:simplePos x="0" y="0"/>
              <wp:positionH relativeFrom="column">
                <wp:posOffset>4463415</wp:posOffset>
              </wp:positionH>
              <wp:positionV relativeFrom="paragraph">
                <wp:posOffset>1786890</wp:posOffset>
              </wp:positionV>
              <wp:extent cx="3505200" cy="1371600"/>
              <wp:effectExtent l="81915" t="605790" r="22860" b="82296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6F5EB4" w14:textId="77777777" w:rsidR="001903C7" w:rsidRDefault="001903C7" w:rsidP="00F55F1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8460C8"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E50FB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51.45pt;margin-top:140.7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" filled="f" stroked="f">
              <o:lock v:ext="edit" shapetype="t"/>
              <v:textbox style="mso-fit-shape-to-text:t">
                <w:txbxContent>
                  <w:p w14:paraId="0F6F5EB4" w14:textId="77777777" w:rsidR="001903C7" w:rsidRDefault="001903C7" w:rsidP="00F55F1E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8460C8"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CA2B6" w14:textId="77777777" w:rsidR="001903C7" w:rsidRPr="0042166C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ABAF7DB" w14:textId="77777777" w:rsidR="001903C7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C3814C" w14:textId="7C8FFBCE" w:rsidR="001903C7" w:rsidRPr="0042166C" w:rsidRDefault="001903C7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C761F2">
      <w:rPr>
        <w:rFonts w:ascii="Angsana New" w:hAnsi="Angsana New"/>
        <w:b/>
        <w:bCs/>
        <w:sz w:val="32"/>
        <w:szCs w:val="32"/>
      </w:rPr>
      <w:t>5</w:t>
    </w:r>
  </w:p>
  <w:p w14:paraId="54441A4C" w14:textId="0DF77CB8" w:rsidR="001903C7" w:rsidRPr="0042166C" w:rsidRDefault="001903C7" w:rsidP="0042166C">
    <w:pPr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25FA9" w14:textId="77777777" w:rsidR="001903C7" w:rsidRDefault="001903C7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78C8D2B" w14:textId="77777777" w:rsidR="001903C7" w:rsidRDefault="001903C7" w:rsidP="008172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107BFE" w14:textId="77777777" w:rsidR="001903C7" w:rsidRDefault="001903C7" w:rsidP="00817221">
    <w:pPr>
      <w:pStyle w:val="Heading5"/>
      <w:tabs>
        <w:tab w:val="left" w:pos="540"/>
      </w:tabs>
      <w:rPr>
        <w:rFonts w:ascii="Angsana New" w:hAnsi="Angsana New" w:cs="Angsana New"/>
        <w:sz w:val="32"/>
        <w:szCs w:val="32"/>
        <w:cs/>
        <w:lang w:val="th-TH"/>
      </w:rPr>
    </w:pPr>
    <w:r>
      <w:rPr>
        <w:rFonts w:ascii="Angsana New" w:hAnsi="Angsana New" w:cs="Angsana New" w:hint="cs"/>
        <w:sz w:val="32"/>
        <w:szCs w:val="32"/>
        <w:cs/>
      </w:rPr>
      <w:t>สำหรับแต่ละปีสิ้นสุด</w:t>
    </w:r>
    <w:r>
      <w:rPr>
        <w:rFonts w:ascii="Angsana New" w:hAnsi="Angsana New" w:cs="Angsana New"/>
        <w:sz w:val="32"/>
        <w:szCs w:val="32"/>
        <w:cs/>
      </w:rPr>
      <w:t xml:space="preserve">วันที่ </w:t>
    </w:r>
    <w:r>
      <w:rPr>
        <w:rFonts w:ascii="Angsana New" w:hAnsi="Angsana New" w:cs="Angsana New"/>
        <w:sz w:val="32"/>
        <w:szCs w:val="32"/>
      </w:rPr>
      <w:t>31</w:t>
    </w:r>
    <w:r>
      <w:rPr>
        <w:rFonts w:ascii="Angsana New" w:hAnsi="Angsana New" w:cs="Angsana New"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sz w:val="32"/>
        <w:szCs w:val="32"/>
      </w:rPr>
      <w:t xml:space="preserve">2549 </w:t>
    </w:r>
    <w:r>
      <w:rPr>
        <w:rFonts w:ascii="Angsana New" w:hAnsi="Angsana New" w:cs="Angsana New"/>
        <w:sz w:val="32"/>
        <w:szCs w:val="32"/>
        <w:cs/>
      </w:rPr>
      <w:t>แ</w:t>
    </w:r>
    <w:r>
      <w:rPr>
        <w:rFonts w:ascii="Angsana New" w:hAnsi="Angsana New" w:cs="Angsana New" w:hint="cs"/>
        <w:sz w:val="32"/>
        <w:szCs w:val="32"/>
        <w:cs/>
      </w:rPr>
      <w:t xml:space="preserve">ละ </w:t>
    </w:r>
    <w:r>
      <w:rPr>
        <w:rFonts w:ascii="Angsana New" w:hAnsi="Angsana New" w:cs="Angsana New"/>
        <w:sz w:val="32"/>
        <w:szCs w:val="32"/>
      </w:rPr>
      <w:t>2548</w:t>
    </w:r>
  </w:p>
  <w:p w14:paraId="5171B18A" w14:textId="77777777" w:rsidR="001903C7" w:rsidRPr="00EA7D87" w:rsidRDefault="001903C7">
    <w:pPr>
      <w:pStyle w:val="Head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679E5" w14:textId="77777777" w:rsidR="006F6719" w:rsidRPr="0042166C" w:rsidRDefault="006F6719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91F3CBA" w14:textId="77777777" w:rsidR="006F6719" w:rsidRDefault="006F6719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E699332" w14:textId="0DF780A9" w:rsidR="006F6719" w:rsidRPr="0042166C" w:rsidRDefault="006F6719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012AA0">
      <w:rPr>
        <w:rFonts w:ascii="Angsana New" w:hAnsi="Angsana New"/>
        <w:b/>
        <w:bCs/>
        <w:sz w:val="32"/>
        <w:szCs w:val="32"/>
      </w:rPr>
      <w:t>6</w:t>
    </w:r>
  </w:p>
  <w:p w14:paraId="4340C705" w14:textId="77777777" w:rsidR="006F6719" w:rsidRPr="0042166C" w:rsidRDefault="006F6719" w:rsidP="0042166C">
    <w:pPr>
      <w:rPr>
        <w:rFonts w:ascii="Angsana New" w:hAnsi="Angsana New"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D1A30" w14:textId="77777777" w:rsidR="000F5DD3" w:rsidRPr="0042166C" w:rsidRDefault="000F5DD3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ประเทศไทย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42166C">
      <w:rPr>
        <w:rFonts w:ascii="Angsana New" w:hAnsi="Angsana New"/>
        <w:b/>
        <w:bCs/>
        <w:sz w:val="32"/>
        <w:szCs w:val="32"/>
      </w:rPr>
      <w:t>(</w:t>
    </w:r>
    <w:r w:rsidRPr="0042166C">
      <w:rPr>
        <w:rFonts w:ascii="Angsana New" w:hAnsi="Angsana New"/>
        <w:b/>
        <w:bCs/>
        <w:sz w:val="32"/>
        <w:szCs w:val="32"/>
        <w:cs/>
      </w:rPr>
      <w:t>มหาชน</w:t>
    </w:r>
    <w:r w:rsidRPr="0042166C">
      <w:rPr>
        <w:rFonts w:ascii="Angsana New" w:hAnsi="Angsana New"/>
        <w:b/>
        <w:bCs/>
        <w:sz w:val="32"/>
        <w:szCs w:val="32"/>
      </w:rPr>
      <w:t xml:space="preserve">) </w:t>
    </w:r>
    <w:r w:rsidRPr="0042166C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0266F3" w14:textId="77777777" w:rsidR="000F5DD3" w:rsidRDefault="000F5DD3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216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344500" w14:textId="4C6879AF" w:rsidR="000F5DD3" w:rsidRPr="0042166C" w:rsidRDefault="000F5DD3" w:rsidP="004216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1A2F5E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</w:rPr>
      <w:t>6</w:t>
    </w:r>
    <w:r w:rsidR="00012AA0">
      <w:rPr>
        <w:rFonts w:ascii="Angsana New" w:hAnsi="Angsana New"/>
        <w:b/>
        <w:bCs/>
        <w:sz w:val="32"/>
        <w:szCs w:val="32"/>
      </w:rPr>
      <w:t>6</w:t>
    </w:r>
  </w:p>
  <w:p w14:paraId="71481133" w14:textId="77777777" w:rsidR="000F5DD3" w:rsidRPr="0042166C" w:rsidRDefault="000F5DD3" w:rsidP="0042166C">
    <w:pPr>
      <w:rPr>
        <w:rFonts w:ascii="Angsana New" w:hAnsi="Angsana New"/>
        <w:sz w:val="32"/>
        <w:szCs w:val="32"/>
        <w:cs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339A3" w14:textId="77777777" w:rsidR="001903C7" w:rsidRPr="00644D4B" w:rsidRDefault="001903C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B171920" w14:textId="77777777" w:rsidR="001903C7" w:rsidRDefault="001903C7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02BC4A8" w14:textId="2E177E2D" w:rsidR="001903C7" w:rsidRPr="00644D4B" w:rsidRDefault="001903C7" w:rsidP="003E37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12AA0">
      <w:rPr>
        <w:rFonts w:ascii="Angsana New" w:hAnsi="Angsana New"/>
        <w:b/>
        <w:bCs/>
        <w:sz w:val="32"/>
        <w:szCs w:val="32"/>
      </w:rPr>
      <w:t>6</w:t>
    </w:r>
  </w:p>
  <w:p w14:paraId="4A242750" w14:textId="77777777" w:rsidR="001903C7" w:rsidRPr="00B46433" w:rsidRDefault="001903C7">
    <w:pPr>
      <w:rPr>
        <w:rFonts w:ascii="Angsana New" w:hAnsi="Angsana New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8AB03" w14:textId="77777777" w:rsidR="00C56D91" w:rsidRPr="00644D4B" w:rsidRDefault="00C56D91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 xml:space="preserve">บริษัท ทรอปิคอลแคนนิ่ง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ประเทศไทย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644D4B">
      <w:rPr>
        <w:rFonts w:ascii="Angsana New" w:hAnsi="Angsana New"/>
        <w:b/>
        <w:bCs/>
        <w:sz w:val="32"/>
        <w:szCs w:val="32"/>
      </w:rPr>
      <w:t>(</w:t>
    </w:r>
    <w:r w:rsidRPr="00644D4B">
      <w:rPr>
        <w:rFonts w:ascii="Angsana New" w:hAnsi="Angsana New"/>
        <w:b/>
        <w:bCs/>
        <w:sz w:val="32"/>
        <w:szCs w:val="32"/>
        <w:cs/>
      </w:rPr>
      <w:t>มหาชน</w:t>
    </w:r>
    <w:r w:rsidRPr="00644D4B">
      <w:rPr>
        <w:rFonts w:ascii="Angsana New" w:hAnsi="Angsana New"/>
        <w:b/>
        <w:bCs/>
        <w:sz w:val="32"/>
        <w:szCs w:val="32"/>
      </w:rPr>
      <w:t xml:space="preserve">) </w:t>
    </w:r>
    <w:r w:rsidRPr="00644D4B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F159657" w14:textId="77777777" w:rsidR="00C56D91" w:rsidRDefault="00C56D91" w:rsidP="00644D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44D4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355202" w14:textId="649BE4B6" w:rsidR="00C56D91" w:rsidRPr="00644D4B" w:rsidRDefault="00C56D91" w:rsidP="003E375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1A2F5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1A2F5E">
      <w:rPr>
        <w:rFonts w:ascii="Angsana New" w:hAnsi="Angsana New"/>
        <w:b/>
        <w:bCs/>
        <w:sz w:val="32"/>
        <w:szCs w:val="32"/>
      </w:rPr>
      <w:t>31</w:t>
    </w:r>
    <w:r w:rsidRPr="001A2F5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12AA0">
      <w:rPr>
        <w:rFonts w:ascii="Angsana New" w:hAnsi="Angsana New"/>
        <w:b/>
        <w:bCs/>
        <w:sz w:val="32"/>
        <w:szCs w:val="32"/>
      </w:rPr>
      <w:t>6</w:t>
    </w:r>
  </w:p>
  <w:p w14:paraId="1A97FEBB" w14:textId="77777777" w:rsidR="00C56D91" w:rsidRPr="00B46433" w:rsidRDefault="00C56D91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273037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05DC0631"/>
    <w:multiLevelType w:val="hybridMultilevel"/>
    <w:tmpl w:val="90C8B292"/>
    <w:lvl w:ilvl="0" w:tplc="F872C89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385633"/>
    <w:multiLevelType w:val="hybridMultilevel"/>
    <w:tmpl w:val="6EFAECE6"/>
    <w:lvl w:ilvl="0" w:tplc="94586E5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A06235"/>
    <w:multiLevelType w:val="hybridMultilevel"/>
    <w:tmpl w:val="AF4C99FA"/>
    <w:lvl w:ilvl="0" w:tplc="C94AAE3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6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1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3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0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FA5396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5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698548493">
    <w:abstractNumId w:val="6"/>
  </w:num>
  <w:num w:numId="2" w16cid:durableId="1603143097">
    <w:abstractNumId w:val="5"/>
  </w:num>
  <w:num w:numId="3" w16cid:durableId="577404492">
    <w:abstractNumId w:val="9"/>
  </w:num>
  <w:num w:numId="4" w16cid:durableId="30041080">
    <w:abstractNumId w:val="7"/>
  </w:num>
  <w:num w:numId="5" w16cid:durableId="363822276">
    <w:abstractNumId w:val="8"/>
  </w:num>
  <w:num w:numId="6" w16cid:durableId="1417167520">
    <w:abstractNumId w:val="3"/>
  </w:num>
  <w:num w:numId="7" w16cid:durableId="194663992">
    <w:abstractNumId w:val="2"/>
  </w:num>
  <w:num w:numId="8" w16cid:durableId="31854165">
    <w:abstractNumId w:val="0"/>
  </w:num>
  <w:num w:numId="9" w16cid:durableId="1995186219">
    <w:abstractNumId w:val="1"/>
  </w:num>
  <w:num w:numId="10" w16cid:durableId="1722290045">
    <w:abstractNumId w:val="4"/>
  </w:num>
  <w:num w:numId="11" w16cid:durableId="790242891">
    <w:abstractNumId w:val="28"/>
  </w:num>
  <w:num w:numId="12" w16cid:durableId="1958943811">
    <w:abstractNumId w:val="20"/>
  </w:num>
  <w:num w:numId="13" w16cid:durableId="257759898">
    <w:abstractNumId w:val="36"/>
  </w:num>
  <w:num w:numId="14" w16cid:durableId="1139302965">
    <w:abstractNumId w:val="25"/>
  </w:num>
  <w:num w:numId="15" w16cid:durableId="235940908">
    <w:abstractNumId w:val="29"/>
  </w:num>
  <w:num w:numId="16" w16cid:durableId="1512841716">
    <w:abstractNumId w:val="14"/>
  </w:num>
  <w:num w:numId="17" w16cid:durableId="1348099672">
    <w:abstractNumId w:val="11"/>
  </w:num>
  <w:num w:numId="18" w16cid:durableId="481699082">
    <w:abstractNumId w:val="24"/>
  </w:num>
  <w:num w:numId="19" w16cid:durableId="731082020">
    <w:abstractNumId w:val="12"/>
  </w:num>
  <w:num w:numId="20" w16cid:durableId="1809083691">
    <w:abstractNumId w:val="13"/>
  </w:num>
  <w:num w:numId="21" w16cid:durableId="525800275">
    <w:abstractNumId w:val="35"/>
  </w:num>
  <w:num w:numId="22" w16cid:durableId="1556769590">
    <w:abstractNumId w:val="31"/>
  </w:num>
  <w:num w:numId="23" w16cid:durableId="1397363109">
    <w:abstractNumId w:val="40"/>
  </w:num>
  <w:num w:numId="24" w16cid:durableId="950432178">
    <w:abstractNumId w:val="38"/>
  </w:num>
  <w:num w:numId="25" w16cid:durableId="1670980435">
    <w:abstractNumId w:val="15"/>
  </w:num>
  <w:num w:numId="26" w16cid:durableId="504172335">
    <w:abstractNumId w:val="34"/>
  </w:num>
  <w:num w:numId="27" w16cid:durableId="2133547889">
    <w:abstractNumId w:val="19"/>
  </w:num>
  <w:num w:numId="28" w16cid:durableId="213467667">
    <w:abstractNumId w:val="18"/>
  </w:num>
  <w:num w:numId="29" w16cid:durableId="1533348336">
    <w:abstractNumId w:val="33"/>
  </w:num>
  <w:num w:numId="30" w16cid:durableId="141773900">
    <w:abstractNumId w:val="16"/>
  </w:num>
  <w:num w:numId="31" w16cid:durableId="1229729071">
    <w:abstractNumId w:val="32"/>
  </w:num>
  <w:num w:numId="32" w16cid:durableId="730231116">
    <w:abstractNumId w:val="37"/>
  </w:num>
  <w:num w:numId="33" w16cid:durableId="1493983650">
    <w:abstractNumId w:val="21"/>
  </w:num>
  <w:num w:numId="34" w16cid:durableId="1185438163">
    <w:abstractNumId w:val="41"/>
  </w:num>
  <w:num w:numId="35" w16cid:durableId="64843591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47446894">
    <w:abstractNumId w:val="30"/>
  </w:num>
  <w:num w:numId="37" w16cid:durableId="1526792756">
    <w:abstractNumId w:val="23"/>
  </w:num>
  <w:num w:numId="38" w16cid:durableId="89278590">
    <w:abstractNumId w:val="25"/>
  </w:num>
  <w:num w:numId="39" w16cid:durableId="853569395">
    <w:abstractNumId w:val="42"/>
  </w:num>
  <w:num w:numId="40" w16cid:durableId="281883476">
    <w:abstractNumId w:val="10"/>
  </w:num>
  <w:num w:numId="41" w16cid:durableId="1180002963">
    <w:abstractNumId w:val="26"/>
  </w:num>
  <w:num w:numId="42" w16cid:durableId="1198543079">
    <w:abstractNumId w:val="22"/>
  </w:num>
  <w:num w:numId="43" w16cid:durableId="729965433">
    <w:abstractNumId w:val="27"/>
  </w:num>
  <w:num w:numId="44" w16cid:durableId="1775438107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FD1"/>
    <w:rsid w:val="000012B5"/>
    <w:rsid w:val="0000143A"/>
    <w:rsid w:val="00001627"/>
    <w:rsid w:val="0000185C"/>
    <w:rsid w:val="00001A2A"/>
    <w:rsid w:val="00001AC6"/>
    <w:rsid w:val="000021F1"/>
    <w:rsid w:val="000024CA"/>
    <w:rsid w:val="00002834"/>
    <w:rsid w:val="00002C06"/>
    <w:rsid w:val="00002F01"/>
    <w:rsid w:val="00002FCD"/>
    <w:rsid w:val="0000369A"/>
    <w:rsid w:val="00003B33"/>
    <w:rsid w:val="000040CD"/>
    <w:rsid w:val="00004348"/>
    <w:rsid w:val="00004536"/>
    <w:rsid w:val="0000467D"/>
    <w:rsid w:val="0000474D"/>
    <w:rsid w:val="00004884"/>
    <w:rsid w:val="00004A85"/>
    <w:rsid w:val="00004B87"/>
    <w:rsid w:val="00004B8B"/>
    <w:rsid w:val="00004B90"/>
    <w:rsid w:val="00004CE3"/>
    <w:rsid w:val="00004E15"/>
    <w:rsid w:val="0000512B"/>
    <w:rsid w:val="00005165"/>
    <w:rsid w:val="000054D1"/>
    <w:rsid w:val="000056D9"/>
    <w:rsid w:val="00006374"/>
    <w:rsid w:val="000069CB"/>
    <w:rsid w:val="00007034"/>
    <w:rsid w:val="000073CB"/>
    <w:rsid w:val="000078FD"/>
    <w:rsid w:val="00007A07"/>
    <w:rsid w:val="00010010"/>
    <w:rsid w:val="0001065C"/>
    <w:rsid w:val="00010661"/>
    <w:rsid w:val="0001076B"/>
    <w:rsid w:val="00010B8D"/>
    <w:rsid w:val="00010B8F"/>
    <w:rsid w:val="00010D7C"/>
    <w:rsid w:val="00010F31"/>
    <w:rsid w:val="0001108A"/>
    <w:rsid w:val="000114FF"/>
    <w:rsid w:val="00011B02"/>
    <w:rsid w:val="00011B37"/>
    <w:rsid w:val="000120E8"/>
    <w:rsid w:val="0001224D"/>
    <w:rsid w:val="00012399"/>
    <w:rsid w:val="000123C3"/>
    <w:rsid w:val="00012A9C"/>
    <w:rsid w:val="00012AA0"/>
    <w:rsid w:val="00012B30"/>
    <w:rsid w:val="00012B49"/>
    <w:rsid w:val="00012E4B"/>
    <w:rsid w:val="00012E8F"/>
    <w:rsid w:val="00012FF1"/>
    <w:rsid w:val="00012FFE"/>
    <w:rsid w:val="0001310E"/>
    <w:rsid w:val="00013249"/>
    <w:rsid w:val="00013B8D"/>
    <w:rsid w:val="00013CAC"/>
    <w:rsid w:val="00013F7A"/>
    <w:rsid w:val="00014047"/>
    <w:rsid w:val="00014212"/>
    <w:rsid w:val="000142C9"/>
    <w:rsid w:val="00014896"/>
    <w:rsid w:val="000149E1"/>
    <w:rsid w:val="00014BF6"/>
    <w:rsid w:val="000150B5"/>
    <w:rsid w:val="00015324"/>
    <w:rsid w:val="0001545F"/>
    <w:rsid w:val="000155BE"/>
    <w:rsid w:val="000156A6"/>
    <w:rsid w:val="000159BD"/>
    <w:rsid w:val="00015AA3"/>
    <w:rsid w:val="00015AFC"/>
    <w:rsid w:val="00015E04"/>
    <w:rsid w:val="00015E71"/>
    <w:rsid w:val="00015EDC"/>
    <w:rsid w:val="00015F40"/>
    <w:rsid w:val="000161EB"/>
    <w:rsid w:val="000162F0"/>
    <w:rsid w:val="00016543"/>
    <w:rsid w:val="00016B29"/>
    <w:rsid w:val="00016E92"/>
    <w:rsid w:val="00017019"/>
    <w:rsid w:val="00017413"/>
    <w:rsid w:val="00017528"/>
    <w:rsid w:val="0001757F"/>
    <w:rsid w:val="00017A7E"/>
    <w:rsid w:val="00017E32"/>
    <w:rsid w:val="00017ED5"/>
    <w:rsid w:val="0002025D"/>
    <w:rsid w:val="00020288"/>
    <w:rsid w:val="000208D0"/>
    <w:rsid w:val="00020AC9"/>
    <w:rsid w:val="00020D80"/>
    <w:rsid w:val="00020EF1"/>
    <w:rsid w:val="000210F1"/>
    <w:rsid w:val="000211F3"/>
    <w:rsid w:val="000214B4"/>
    <w:rsid w:val="000219DB"/>
    <w:rsid w:val="00021BB9"/>
    <w:rsid w:val="00021C49"/>
    <w:rsid w:val="00022044"/>
    <w:rsid w:val="00022A85"/>
    <w:rsid w:val="00022BE0"/>
    <w:rsid w:val="00022FA6"/>
    <w:rsid w:val="0002302B"/>
    <w:rsid w:val="0002319F"/>
    <w:rsid w:val="00023478"/>
    <w:rsid w:val="00023716"/>
    <w:rsid w:val="0002377F"/>
    <w:rsid w:val="00023783"/>
    <w:rsid w:val="0002392C"/>
    <w:rsid w:val="00023F4B"/>
    <w:rsid w:val="00024322"/>
    <w:rsid w:val="0002469D"/>
    <w:rsid w:val="000249C6"/>
    <w:rsid w:val="00024CBA"/>
    <w:rsid w:val="000258CF"/>
    <w:rsid w:val="00025C2D"/>
    <w:rsid w:val="00025CA1"/>
    <w:rsid w:val="00025CF9"/>
    <w:rsid w:val="00025DF1"/>
    <w:rsid w:val="00025EA0"/>
    <w:rsid w:val="00025EDF"/>
    <w:rsid w:val="000261B0"/>
    <w:rsid w:val="000264E6"/>
    <w:rsid w:val="00026787"/>
    <w:rsid w:val="000267E6"/>
    <w:rsid w:val="00026AB4"/>
    <w:rsid w:val="00026B50"/>
    <w:rsid w:val="00026C12"/>
    <w:rsid w:val="00026CBC"/>
    <w:rsid w:val="00026D9E"/>
    <w:rsid w:val="00026FF5"/>
    <w:rsid w:val="00027245"/>
    <w:rsid w:val="000275B5"/>
    <w:rsid w:val="00027637"/>
    <w:rsid w:val="000276AB"/>
    <w:rsid w:val="00027BD7"/>
    <w:rsid w:val="00027F0C"/>
    <w:rsid w:val="000310A4"/>
    <w:rsid w:val="00031318"/>
    <w:rsid w:val="000313C1"/>
    <w:rsid w:val="000316E2"/>
    <w:rsid w:val="000319E1"/>
    <w:rsid w:val="00031BEE"/>
    <w:rsid w:val="00031E10"/>
    <w:rsid w:val="00032316"/>
    <w:rsid w:val="0003231C"/>
    <w:rsid w:val="000328FD"/>
    <w:rsid w:val="0003297A"/>
    <w:rsid w:val="000334F5"/>
    <w:rsid w:val="00033529"/>
    <w:rsid w:val="000338DE"/>
    <w:rsid w:val="000338F2"/>
    <w:rsid w:val="00033A8F"/>
    <w:rsid w:val="00033E7B"/>
    <w:rsid w:val="0003458D"/>
    <w:rsid w:val="000346A2"/>
    <w:rsid w:val="00034AE0"/>
    <w:rsid w:val="00034B9A"/>
    <w:rsid w:val="00034BA5"/>
    <w:rsid w:val="000351FC"/>
    <w:rsid w:val="0003555A"/>
    <w:rsid w:val="000356E9"/>
    <w:rsid w:val="0003581E"/>
    <w:rsid w:val="000359B9"/>
    <w:rsid w:val="00035B57"/>
    <w:rsid w:val="00035DF3"/>
    <w:rsid w:val="00036299"/>
    <w:rsid w:val="0003650C"/>
    <w:rsid w:val="00036725"/>
    <w:rsid w:val="0003693C"/>
    <w:rsid w:val="00036AB5"/>
    <w:rsid w:val="00036DC5"/>
    <w:rsid w:val="00036DD2"/>
    <w:rsid w:val="0003711B"/>
    <w:rsid w:val="000372F0"/>
    <w:rsid w:val="00037382"/>
    <w:rsid w:val="0003751C"/>
    <w:rsid w:val="000379B6"/>
    <w:rsid w:val="00037B3D"/>
    <w:rsid w:val="0004031E"/>
    <w:rsid w:val="00040774"/>
    <w:rsid w:val="00040AF8"/>
    <w:rsid w:val="00040D43"/>
    <w:rsid w:val="00041482"/>
    <w:rsid w:val="000416F9"/>
    <w:rsid w:val="000417B7"/>
    <w:rsid w:val="000419E2"/>
    <w:rsid w:val="00041B7A"/>
    <w:rsid w:val="00041DB1"/>
    <w:rsid w:val="00042073"/>
    <w:rsid w:val="000421F1"/>
    <w:rsid w:val="00042239"/>
    <w:rsid w:val="0004228B"/>
    <w:rsid w:val="00042CEE"/>
    <w:rsid w:val="00042FB6"/>
    <w:rsid w:val="0004340E"/>
    <w:rsid w:val="000442A6"/>
    <w:rsid w:val="0004496B"/>
    <w:rsid w:val="00044C00"/>
    <w:rsid w:val="00045033"/>
    <w:rsid w:val="000455BB"/>
    <w:rsid w:val="00045630"/>
    <w:rsid w:val="00045E7E"/>
    <w:rsid w:val="000462E0"/>
    <w:rsid w:val="000468E1"/>
    <w:rsid w:val="00046CBE"/>
    <w:rsid w:val="00046D3B"/>
    <w:rsid w:val="00046EE3"/>
    <w:rsid w:val="000470F1"/>
    <w:rsid w:val="000471F1"/>
    <w:rsid w:val="00047235"/>
    <w:rsid w:val="000479D2"/>
    <w:rsid w:val="000500EF"/>
    <w:rsid w:val="000501C8"/>
    <w:rsid w:val="00050556"/>
    <w:rsid w:val="00050591"/>
    <w:rsid w:val="0005074B"/>
    <w:rsid w:val="0005088C"/>
    <w:rsid w:val="00050F55"/>
    <w:rsid w:val="0005110F"/>
    <w:rsid w:val="000515E1"/>
    <w:rsid w:val="00051632"/>
    <w:rsid w:val="000516C1"/>
    <w:rsid w:val="000518AE"/>
    <w:rsid w:val="00051947"/>
    <w:rsid w:val="00052F53"/>
    <w:rsid w:val="00053182"/>
    <w:rsid w:val="0005345D"/>
    <w:rsid w:val="00053788"/>
    <w:rsid w:val="00053873"/>
    <w:rsid w:val="00053F77"/>
    <w:rsid w:val="00054383"/>
    <w:rsid w:val="000543E8"/>
    <w:rsid w:val="00054C31"/>
    <w:rsid w:val="00054E58"/>
    <w:rsid w:val="00054FFB"/>
    <w:rsid w:val="0005510F"/>
    <w:rsid w:val="0005527D"/>
    <w:rsid w:val="00055778"/>
    <w:rsid w:val="00055884"/>
    <w:rsid w:val="000558EA"/>
    <w:rsid w:val="00055AD2"/>
    <w:rsid w:val="00055F4E"/>
    <w:rsid w:val="00056259"/>
    <w:rsid w:val="0005662B"/>
    <w:rsid w:val="000567F9"/>
    <w:rsid w:val="0005692C"/>
    <w:rsid w:val="000569A7"/>
    <w:rsid w:val="00056B82"/>
    <w:rsid w:val="00056D93"/>
    <w:rsid w:val="0005737D"/>
    <w:rsid w:val="00057AE3"/>
    <w:rsid w:val="00057CF3"/>
    <w:rsid w:val="00057E1F"/>
    <w:rsid w:val="00057EF8"/>
    <w:rsid w:val="00060899"/>
    <w:rsid w:val="00060F30"/>
    <w:rsid w:val="00060F64"/>
    <w:rsid w:val="0006114F"/>
    <w:rsid w:val="00061159"/>
    <w:rsid w:val="000613F4"/>
    <w:rsid w:val="00061586"/>
    <w:rsid w:val="0006158A"/>
    <w:rsid w:val="00061AC2"/>
    <w:rsid w:val="00061D1A"/>
    <w:rsid w:val="00061E0F"/>
    <w:rsid w:val="0006262D"/>
    <w:rsid w:val="00062AD1"/>
    <w:rsid w:val="00062D1E"/>
    <w:rsid w:val="00062D76"/>
    <w:rsid w:val="00062E08"/>
    <w:rsid w:val="00063B51"/>
    <w:rsid w:val="00063DDE"/>
    <w:rsid w:val="000640B2"/>
    <w:rsid w:val="000641AA"/>
    <w:rsid w:val="0006458C"/>
    <w:rsid w:val="00064929"/>
    <w:rsid w:val="00064A8D"/>
    <w:rsid w:val="00065167"/>
    <w:rsid w:val="0006518D"/>
    <w:rsid w:val="000657C6"/>
    <w:rsid w:val="00065911"/>
    <w:rsid w:val="00065D30"/>
    <w:rsid w:val="00065DB3"/>
    <w:rsid w:val="0006627B"/>
    <w:rsid w:val="0006651E"/>
    <w:rsid w:val="000667CE"/>
    <w:rsid w:val="00066C84"/>
    <w:rsid w:val="00066F12"/>
    <w:rsid w:val="00066F52"/>
    <w:rsid w:val="00066FD3"/>
    <w:rsid w:val="00067A48"/>
    <w:rsid w:val="00067BEC"/>
    <w:rsid w:val="00070189"/>
    <w:rsid w:val="00070502"/>
    <w:rsid w:val="00070608"/>
    <w:rsid w:val="00070781"/>
    <w:rsid w:val="00070C1F"/>
    <w:rsid w:val="00071096"/>
    <w:rsid w:val="0007130A"/>
    <w:rsid w:val="0007179A"/>
    <w:rsid w:val="0007192D"/>
    <w:rsid w:val="00071B79"/>
    <w:rsid w:val="0007220D"/>
    <w:rsid w:val="00072499"/>
    <w:rsid w:val="0007288C"/>
    <w:rsid w:val="00072955"/>
    <w:rsid w:val="00072E64"/>
    <w:rsid w:val="000736D3"/>
    <w:rsid w:val="000738B8"/>
    <w:rsid w:val="00073B52"/>
    <w:rsid w:val="00073D1B"/>
    <w:rsid w:val="0007469A"/>
    <w:rsid w:val="00074B44"/>
    <w:rsid w:val="00075452"/>
    <w:rsid w:val="0007598B"/>
    <w:rsid w:val="00075BE3"/>
    <w:rsid w:val="00076D17"/>
    <w:rsid w:val="00077106"/>
    <w:rsid w:val="0007719E"/>
    <w:rsid w:val="00077349"/>
    <w:rsid w:val="00077501"/>
    <w:rsid w:val="00077948"/>
    <w:rsid w:val="0007795B"/>
    <w:rsid w:val="00077C3F"/>
    <w:rsid w:val="00077E0E"/>
    <w:rsid w:val="00077E53"/>
    <w:rsid w:val="00080252"/>
    <w:rsid w:val="00080671"/>
    <w:rsid w:val="0008074B"/>
    <w:rsid w:val="00080CD1"/>
    <w:rsid w:val="00081005"/>
    <w:rsid w:val="000811AF"/>
    <w:rsid w:val="000815E3"/>
    <w:rsid w:val="00081767"/>
    <w:rsid w:val="0008189D"/>
    <w:rsid w:val="00081D4A"/>
    <w:rsid w:val="0008272C"/>
    <w:rsid w:val="0008279A"/>
    <w:rsid w:val="00082DAD"/>
    <w:rsid w:val="00082E27"/>
    <w:rsid w:val="00083453"/>
    <w:rsid w:val="0008368D"/>
    <w:rsid w:val="00083884"/>
    <w:rsid w:val="000838B6"/>
    <w:rsid w:val="00083F2A"/>
    <w:rsid w:val="000841AC"/>
    <w:rsid w:val="0008423C"/>
    <w:rsid w:val="000848C7"/>
    <w:rsid w:val="00084929"/>
    <w:rsid w:val="00084C49"/>
    <w:rsid w:val="00084CBB"/>
    <w:rsid w:val="00084D26"/>
    <w:rsid w:val="00084DD0"/>
    <w:rsid w:val="00084EC6"/>
    <w:rsid w:val="00084F50"/>
    <w:rsid w:val="0008503A"/>
    <w:rsid w:val="000851B8"/>
    <w:rsid w:val="000855A1"/>
    <w:rsid w:val="0008576F"/>
    <w:rsid w:val="00085831"/>
    <w:rsid w:val="00085F4D"/>
    <w:rsid w:val="00085F69"/>
    <w:rsid w:val="00086165"/>
    <w:rsid w:val="000867DA"/>
    <w:rsid w:val="00086925"/>
    <w:rsid w:val="0008699F"/>
    <w:rsid w:val="00087180"/>
    <w:rsid w:val="00087487"/>
    <w:rsid w:val="00087977"/>
    <w:rsid w:val="0008797D"/>
    <w:rsid w:val="0008799A"/>
    <w:rsid w:val="00090799"/>
    <w:rsid w:val="000908CE"/>
    <w:rsid w:val="00090AA4"/>
    <w:rsid w:val="00090EDA"/>
    <w:rsid w:val="00090F7D"/>
    <w:rsid w:val="00091A2E"/>
    <w:rsid w:val="00091A53"/>
    <w:rsid w:val="00091ECF"/>
    <w:rsid w:val="000921B2"/>
    <w:rsid w:val="00092798"/>
    <w:rsid w:val="0009282E"/>
    <w:rsid w:val="0009284D"/>
    <w:rsid w:val="00092CFC"/>
    <w:rsid w:val="00092D37"/>
    <w:rsid w:val="00092E1D"/>
    <w:rsid w:val="00092F84"/>
    <w:rsid w:val="0009308B"/>
    <w:rsid w:val="00093768"/>
    <w:rsid w:val="00093818"/>
    <w:rsid w:val="00094005"/>
    <w:rsid w:val="000942BC"/>
    <w:rsid w:val="000946A4"/>
    <w:rsid w:val="00094862"/>
    <w:rsid w:val="000949D9"/>
    <w:rsid w:val="00094AB2"/>
    <w:rsid w:val="00094BE7"/>
    <w:rsid w:val="00094BFF"/>
    <w:rsid w:val="00094E10"/>
    <w:rsid w:val="00094E58"/>
    <w:rsid w:val="0009517B"/>
    <w:rsid w:val="0009527A"/>
    <w:rsid w:val="000952E4"/>
    <w:rsid w:val="000953E3"/>
    <w:rsid w:val="00095868"/>
    <w:rsid w:val="00095C06"/>
    <w:rsid w:val="00095D17"/>
    <w:rsid w:val="00095DBB"/>
    <w:rsid w:val="00095FF0"/>
    <w:rsid w:val="000961EF"/>
    <w:rsid w:val="00096207"/>
    <w:rsid w:val="00096A5E"/>
    <w:rsid w:val="00096F44"/>
    <w:rsid w:val="00096F57"/>
    <w:rsid w:val="000974C8"/>
    <w:rsid w:val="000975CF"/>
    <w:rsid w:val="000978A5"/>
    <w:rsid w:val="00097C1F"/>
    <w:rsid w:val="00097D70"/>
    <w:rsid w:val="00097DB4"/>
    <w:rsid w:val="00097EE1"/>
    <w:rsid w:val="000A01B8"/>
    <w:rsid w:val="000A0203"/>
    <w:rsid w:val="000A04A4"/>
    <w:rsid w:val="000A0B20"/>
    <w:rsid w:val="000A0CAE"/>
    <w:rsid w:val="000A0D36"/>
    <w:rsid w:val="000A0F39"/>
    <w:rsid w:val="000A0F9F"/>
    <w:rsid w:val="000A1211"/>
    <w:rsid w:val="000A1D36"/>
    <w:rsid w:val="000A1F31"/>
    <w:rsid w:val="000A216F"/>
    <w:rsid w:val="000A26E2"/>
    <w:rsid w:val="000A27BB"/>
    <w:rsid w:val="000A2A1F"/>
    <w:rsid w:val="000A2D6A"/>
    <w:rsid w:val="000A3025"/>
    <w:rsid w:val="000A315A"/>
    <w:rsid w:val="000A343E"/>
    <w:rsid w:val="000A3540"/>
    <w:rsid w:val="000A35DD"/>
    <w:rsid w:val="000A39BE"/>
    <w:rsid w:val="000A39E2"/>
    <w:rsid w:val="000A3A93"/>
    <w:rsid w:val="000A3F31"/>
    <w:rsid w:val="000A4220"/>
    <w:rsid w:val="000A4427"/>
    <w:rsid w:val="000A48E1"/>
    <w:rsid w:val="000A4D0A"/>
    <w:rsid w:val="000A4EC5"/>
    <w:rsid w:val="000A5033"/>
    <w:rsid w:val="000A51FD"/>
    <w:rsid w:val="000A5336"/>
    <w:rsid w:val="000A54B9"/>
    <w:rsid w:val="000A5658"/>
    <w:rsid w:val="000A56C0"/>
    <w:rsid w:val="000A5B42"/>
    <w:rsid w:val="000A5CBB"/>
    <w:rsid w:val="000A6334"/>
    <w:rsid w:val="000A6646"/>
    <w:rsid w:val="000A6ABB"/>
    <w:rsid w:val="000A6C9D"/>
    <w:rsid w:val="000A6E0C"/>
    <w:rsid w:val="000A7196"/>
    <w:rsid w:val="000A7206"/>
    <w:rsid w:val="000A7324"/>
    <w:rsid w:val="000A75C9"/>
    <w:rsid w:val="000A7C3F"/>
    <w:rsid w:val="000B00CF"/>
    <w:rsid w:val="000B0156"/>
    <w:rsid w:val="000B028F"/>
    <w:rsid w:val="000B0754"/>
    <w:rsid w:val="000B07AB"/>
    <w:rsid w:val="000B07BD"/>
    <w:rsid w:val="000B0B18"/>
    <w:rsid w:val="000B0C2A"/>
    <w:rsid w:val="000B0CA4"/>
    <w:rsid w:val="000B0F78"/>
    <w:rsid w:val="000B0FF0"/>
    <w:rsid w:val="000B130C"/>
    <w:rsid w:val="000B1619"/>
    <w:rsid w:val="000B17F7"/>
    <w:rsid w:val="000B18C8"/>
    <w:rsid w:val="000B1B8A"/>
    <w:rsid w:val="000B1C46"/>
    <w:rsid w:val="000B2268"/>
    <w:rsid w:val="000B266C"/>
    <w:rsid w:val="000B2925"/>
    <w:rsid w:val="000B2AF0"/>
    <w:rsid w:val="000B2CFE"/>
    <w:rsid w:val="000B2D40"/>
    <w:rsid w:val="000B2E80"/>
    <w:rsid w:val="000B367D"/>
    <w:rsid w:val="000B376A"/>
    <w:rsid w:val="000B3A0C"/>
    <w:rsid w:val="000B3B08"/>
    <w:rsid w:val="000B3C30"/>
    <w:rsid w:val="000B4374"/>
    <w:rsid w:val="000B4532"/>
    <w:rsid w:val="000B479E"/>
    <w:rsid w:val="000B4A56"/>
    <w:rsid w:val="000B4C0E"/>
    <w:rsid w:val="000B4D5A"/>
    <w:rsid w:val="000B4E3B"/>
    <w:rsid w:val="000B4EAB"/>
    <w:rsid w:val="000B4FF9"/>
    <w:rsid w:val="000B51D8"/>
    <w:rsid w:val="000B57F8"/>
    <w:rsid w:val="000B5E87"/>
    <w:rsid w:val="000B6119"/>
    <w:rsid w:val="000B6895"/>
    <w:rsid w:val="000B6F61"/>
    <w:rsid w:val="000B7546"/>
    <w:rsid w:val="000B7B09"/>
    <w:rsid w:val="000B7D07"/>
    <w:rsid w:val="000C02EB"/>
    <w:rsid w:val="000C03EB"/>
    <w:rsid w:val="000C06F0"/>
    <w:rsid w:val="000C0A47"/>
    <w:rsid w:val="000C0C2C"/>
    <w:rsid w:val="000C0D14"/>
    <w:rsid w:val="000C0FA1"/>
    <w:rsid w:val="000C1103"/>
    <w:rsid w:val="000C17A1"/>
    <w:rsid w:val="000C1982"/>
    <w:rsid w:val="000C1CE4"/>
    <w:rsid w:val="000C2000"/>
    <w:rsid w:val="000C22DC"/>
    <w:rsid w:val="000C22EC"/>
    <w:rsid w:val="000C2558"/>
    <w:rsid w:val="000C25E2"/>
    <w:rsid w:val="000C2773"/>
    <w:rsid w:val="000C2D74"/>
    <w:rsid w:val="000C2D7C"/>
    <w:rsid w:val="000C2FDD"/>
    <w:rsid w:val="000C3307"/>
    <w:rsid w:val="000C36BC"/>
    <w:rsid w:val="000C38B1"/>
    <w:rsid w:val="000C3E1D"/>
    <w:rsid w:val="000C4398"/>
    <w:rsid w:val="000C454E"/>
    <w:rsid w:val="000C4B44"/>
    <w:rsid w:val="000C4C96"/>
    <w:rsid w:val="000C4D13"/>
    <w:rsid w:val="000C4E17"/>
    <w:rsid w:val="000C4F90"/>
    <w:rsid w:val="000C5141"/>
    <w:rsid w:val="000C525A"/>
    <w:rsid w:val="000C555E"/>
    <w:rsid w:val="000C56C6"/>
    <w:rsid w:val="000C5C34"/>
    <w:rsid w:val="000C5C38"/>
    <w:rsid w:val="000C5F42"/>
    <w:rsid w:val="000C6095"/>
    <w:rsid w:val="000C6356"/>
    <w:rsid w:val="000C6A68"/>
    <w:rsid w:val="000C6B59"/>
    <w:rsid w:val="000C6D0D"/>
    <w:rsid w:val="000C6F26"/>
    <w:rsid w:val="000C73D8"/>
    <w:rsid w:val="000C769A"/>
    <w:rsid w:val="000C76C9"/>
    <w:rsid w:val="000C789B"/>
    <w:rsid w:val="000C7F25"/>
    <w:rsid w:val="000D01B2"/>
    <w:rsid w:val="000D0428"/>
    <w:rsid w:val="000D04C9"/>
    <w:rsid w:val="000D077E"/>
    <w:rsid w:val="000D086C"/>
    <w:rsid w:val="000D08EF"/>
    <w:rsid w:val="000D0AFC"/>
    <w:rsid w:val="000D0CB3"/>
    <w:rsid w:val="000D0FCA"/>
    <w:rsid w:val="000D1288"/>
    <w:rsid w:val="000D19F3"/>
    <w:rsid w:val="000D1BE0"/>
    <w:rsid w:val="000D1E43"/>
    <w:rsid w:val="000D1FA4"/>
    <w:rsid w:val="000D21F9"/>
    <w:rsid w:val="000D288A"/>
    <w:rsid w:val="000D2A96"/>
    <w:rsid w:val="000D2E6D"/>
    <w:rsid w:val="000D2F99"/>
    <w:rsid w:val="000D30A1"/>
    <w:rsid w:val="000D3650"/>
    <w:rsid w:val="000D3891"/>
    <w:rsid w:val="000D4036"/>
    <w:rsid w:val="000D40D9"/>
    <w:rsid w:val="000D41D4"/>
    <w:rsid w:val="000D446B"/>
    <w:rsid w:val="000D4AFD"/>
    <w:rsid w:val="000D4BFA"/>
    <w:rsid w:val="000D4F03"/>
    <w:rsid w:val="000D50F4"/>
    <w:rsid w:val="000D546A"/>
    <w:rsid w:val="000D54E3"/>
    <w:rsid w:val="000D56CE"/>
    <w:rsid w:val="000D5A3C"/>
    <w:rsid w:val="000D5BBF"/>
    <w:rsid w:val="000D5D55"/>
    <w:rsid w:val="000D5FE5"/>
    <w:rsid w:val="000D6831"/>
    <w:rsid w:val="000D68FA"/>
    <w:rsid w:val="000D6AE1"/>
    <w:rsid w:val="000D70D8"/>
    <w:rsid w:val="000D7254"/>
    <w:rsid w:val="000D7353"/>
    <w:rsid w:val="000D765B"/>
    <w:rsid w:val="000D787D"/>
    <w:rsid w:val="000D79CD"/>
    <w:rsid w:val="000D7D92"/>
    <w:rsid w:val="000D7F2E"/>
    <w:rsid w:val="000E030B"/>
    <w:rsid w:val="000E0619"/>
    <w:rsid w:val="000E0839"/>
    <w:rsid w:val="000E0F46"/>
    <w:rsid w:val="000E122B"/>
    <w:rsid w:val="000E198B"/>
    <w:rsid w:val="000E19D6"/>
    <w:rsid w:val="000E1A06"/>
    <w:rsid w:val="000E21FE"/>
    <w:rsid w:val="000E276F"/>
    <w:rsid w:val="000E27BA"/>
    <w:rsid w:val="000E28A2"/>
    <w:rsid w:val="000E2AFB"/>
    <w:rsid w:val="000E2EE7"/>
    <w:rsid w:val="000E37C2"/>
    <w:rsid w:val="000E3A36"/>
    <w:rsid w:val="000E3BF4"/>
    <w:rsid w:val="000E3C9B"/>
    <w:rsid w:val="000E3CB4"/>
    <w:rsid w:val="000E3DB8"/>
    <w:rsid w:val="000E4046"/>
    <w:rsid w:val="000E42AE"/>
    <w:rsid w:val="000E4610"/>
    <w:rsid w:val="000E478F"/>
    <w:rsid w:val="000E4893"/>
    <w:rsid w:val="000E4A2C"/>
    <w:rsid w:val="000E4A85"/>
    <w:rsid w:val="000E4D6D"/>
    <w:rsid w:val="000E4DEC"/>
    <w:rsid w:val="000E52B3"/>
    <w:rsid w:val="000E57E0"/>
    <w:rsid w:val="000E5C85"/>
    <w:rsid w:val="000E5D57"/>
    <w:rsid w:val="000E66C3"/>
    <w:rsid w:val="000E68DD"/>
    <w:rsid w:val="000E69F1"/>
    <w:rsid w:val="000E6D77"/>
    <w:rsid w:val="000E6D95"/>
    <w:rsid w:val="000E6F23"/>
    <w:rsid w:val="000E74CC"/>
    <w:rsid w:val="000E7657"/>
    <w:rsid w:val="000E7D58"/>
    <w:rsid w:val="000E7EEA"/>
    <w:rsid w:val="000E7F37"/>
    <w:rsid w:val="000F024E"/>
    <w:rsid w:val="000F049A"/>
    <w:rsid w:val="000F04B3"/>
    <w:rsid w:val="000F0522"/>
    <w:rsid w:val="000F10B5"/>
    <w:rsid w:val="000F1487"/>
    <w:rsid w:val="000F15D0"/>
    <w:rsid w:val="000F16A1"/>
    <w:rsid w:val="000F2C54"/>
    <w:rsid w:val="000F2F09"/>
    <w:rsid w:val="000F2F9D"/>
    <w:rsid w:val="000F3472"/>
    <w:rsid w:val="000F347D"/>
    <w:rsid w:val="000F37B4"/>
    <w:rsid w:val="000F38E1"/>
    <w:rsid w:val="000F402B"/>
    <w:rsid w:val="000F4560"/>
    <w:rsid w:val="000F4691"/>
    <w:rsid w:val="000F4796"/>
    <w:rsid w:val="000F4A62"/>
    <w:rsid w:val="000F505B"/>
    <w:rsid w:val="000F509B"/>
    <w:rsid w:val="000F566B"/>
    <w:rsid w:val="000F56C4"/>
    <w:rsid w:val="000F58E6"/>
    <w:rsid w:val="000F5ABA"/>
    <w:rsid w:val="000F5B73"/>
    <w:rsid w:val="000F5CDF"/>
    <w:rsid w:val="000F5DD3"/>
    <w:rsid w:val="000F5F0B"/>
    <w:rsid w:val="000F6194"/>
    <w:rsid w:val="000F633F"/>
    <w:rsid w:val="000F6569"/>
    <w:rsid w:val="000F6D84"/>
    <w:rsid w:val="000F6F3B"/>
    <w:rsid w:val="000F7433"/>
    <w:rsid w:val="000F7B79"/>
    <w:rsid w:val="000F7C1E"/>
    <w:rsid w:val="000F7CBC"/>
    <w:rsid w:val="000F7D47"/>
    <w:rsid w:val="000F7F54"/>
    <w:rsid w:val="000F7F5B"/>
    <w:rsid w:val="0010018F"/>
    <w:rsid w:val="00100373"/>
    <w:rsid w:val="00100422"/>
    <w:rsid w:val="001005F8"/>
    <w:rsid w:val="00101164"/>
    <w:rsid w:val="00101535"/>
    <w:rsid w:val="001015E8"/>
    <w:rsid w:val="001015FA"/>
    <w:rsid w:val="00101604"/>
    <w:rsid w:val="0010184B"/>
    <w:rsid w:val="00101984"/>
    <w:rsid w:val="00101E91"/>
    <w:rsid w:val="0010201D"/>
    <w:rsid w:val="00102354"/>
    <w:rsid w:val="001024AC"/>
    <w:rsid w:val="001025C4"/>
    <w:rsid w:val="001026BB"/>
    <w:rsid w:val="00102D43"/>
    <w:rsid w:val="00102D8E"/>
    <w:rsid w:val="00102E8A"/>
    <w:rsid w:val="00103964"/>
    <w:rsid w:val="00103B18"/>
    <w:rsid w:val="00104060"/>
    <w:rsid w:val="00104346"/>
    <w:rsid w:val="0010450D"/>
    <w:rsid w:val="0010464A"/>
    <w:rsid w:val="00104A61"/>
    <w:rsid w:val="00104B01"/>
    <w:rsid w:val="00104E8F"/>
    <w:rsid w:val="001053A8"/>
    <w:rsid w:val="00105A1A"/>
    <w:rsid w:val="00105C4C"/>
    <w:rsid w:val="00105EDE"/>
    <w:rsid w:val="001060FD"/>
    <w:rsid w:val="00106115"/>
    <w:rsid w:val="001062D4"/>
    <w:rsid w:val="001063B9"/>
    <w:rsid w:val="00106502"/>
    <w:rsid w:val="001065D9"/>
    <w:rsid w:val="001069A6"/>
    <w:rsid w:val="001072B3"/>
    <w:rsid w:val="0010781D"/>
    <w:rsid w:val="00107CB4"/>
    <w:rsid w:val="00107F50"/>
    <w:rsid w:val="00107F87"/>
    <w:rsid w:val="00107F99"/>
    <w:rsid w:val="00110158"/>
    <w:rsid w:val="00110205"/>
    <w:rsid w:val="00110315"/>
    <w:rsid w:val="001103B6"/>
    <w:rsid w:val="0011063E"/>
    <w:rsid w:val="00110809"/>
    <w:rsid w:val="00110A7C"/>
    <w:rsid w:val="00110E72"/>
    <w:rsid w:val="0011126C"/>
    <w:rsid w:val="001113F0"/>
    <w:rsid w:val="0011142C"/>
    <w:rsid w:val="00111BE1"/>
    <w:rsid w:val="00111CB6"/>
    <w:rsid w:val="00111ED5"/>
    <w:rsid w:val="00111FC6"/>
    <w:rsid w:val="00112254"/>
    <w:rsid w:val="00112358"/>
    <w:rsid w:val="0011261F"/>
    <w:rsid w:val="001128EA"/>
    <w:rsid w:val="00112B69"/>
    <w:rsid w:val="00112E56"/>
    <w:rsid w:val="00113628"/>
    <w:rsid w:val="00113B82"/>
    <w:rsid w:val="00113E6A"/>
    <w:rsid w:val="001140B2"/>
    <w:rsid w:val="00114315"/>
    <w:rsid w:val="00114738"/>
    <w:rsid w:val="00114853"/>
    <w:rsid w:val="001149F0"/>
    <w:rsid w:val="001154C4"/>
    <w:rsid w:val="00115CD6"/>
    <w:rsid w:val="00115D3C"/>
    <w:rsid w:val="00116475"/>
    <w:rsid w:val="0011695A"/>
    <w:rsid w:val="00116A50"/>
    <w:rsid w:val="00116CCB"/>
    <w:rsid w:val="00116FF4"/>
    <w:rsid w:val="00117031"/>
    <w:rsid w:val="001172DB"/>
    <w:rsid w:val="001176FE"/>
    <w:rsid w:val="00117789"/>
    <w:rsid w:val="00117DDB"/>
    <w:rsid w:val="00117FCA"/>
    <w:rsid w:val="001208C6"/>
    <w:rsid w:val="00120C34"/>
    <w:rsid w:val="00120ECF"/>
    <w:rsid w:val="00121011"/>
    <w:rsid w:val="001212EA"/>
    <w:rsid w:val="00121469"/>
    <w:rsid w:val="00121478"/>
    <w:rsid w:val="00121543"/>
    <w:rsid w:val="001217A4"/>
    <w:rsid w:val="00121A29"/>
    <w:rsid w:val="00121E3C"/>
    <w:rsid w:val="00121F39"/>
    <w:rsid w:val="001220D9"/>
    <w:rsid w:val="00122106"/>
    <w:rsid w:val="001221AA"/>
    <w:rsid w:val="0012237B"/>
    <w:rsid w:val="00122607"/>
    <w:rsid w:val="0012274C"/>
    <w:rsid w:val="0012307E"/>
    <w:rsid w:val="001230A8"/>
    <w:rsid w:val="00123350"/>
    <w:rsid w:val="00123416"/>
    <w:rsid w:val="00123469"/>
    <w:rsid w:val="001238B1"/>
    <w:rsid w:val="00123BAA"/>
    <w:rsid w:val="00123BDB"/>
    <w:rsid w:val="00123C50"/>
    <w:rsid w:val="00123F11"/>
    <w:rsid w:val="00124408"/>
    <w:rsid w:val="00124546"/>
    <w:rsid w:val="001245E0"/>
    <w:rsid w:val="0012463C"/>
    <w:rsid w:val="00124F12"/>
    <w:rsid w:val="00125001"/>
    <w:rsid w:val="00125063"/>
    <w:rsid w:val="001251CE"/>
    <w:rsid w:val="0012537A"/>
    <w:rsid w:val="001253D6"/>
    <w:rsid w:val="001253E6"/>
    <w:rsid w:val="00125A87"/>
    <w:rsid w:val="00125F8C"/>
    <w:rsid w:val="001261F0"/>
    <w:rsid w:val="001264A1"/>
    <w:rsid w:val="00126573"/>
    <w:rsid w:val="00126656"/>
    <w:rsid w:val="00126812"/>
    <w:rsid w:val="00126D1D"/>
    <w:rsid w:val="0012746F"/>
    <w:rsid w:val="00127514"/>
    <w:rsid w:val="00127696"/>
    <w:rsid w:val="001277E2"/>
    <w:rsid w:val="00127885"/>
    <w:rsid w:val="00127A43"/>
    <w:rsid w:val="00127B28"/>
    <w:rsid w:val="00127C7D"/>
    <w:rsid w:val="00127DBE"/>
    <w:rsid w:val="00130319"/>
    <w:rsid w:val="0013041C"/>
    <w:rsid w:val="0013049D"/>
    <w:rsid w:val="00130931"/>
    <w:rsid w:val="00131633"/>
    <w:rsid w:val="001319DB"/>
    <w:rsid w:val="00131C79"/>
    <w:rsid w:val="00131E6C"/>
    <w:rsid w:val="00132056"/>
    <w:rsid w:val="00132237"/>
    <w:rsid w:val="00132400"/>
    <w:rsid w:val="0013262B"/>
    <w:rsid w:val="00133305"/>
    <w:rsid w:val="0013378B"/>
    <w:rsid w:val="00133AC6"/>
    <w:rsid w:val="001343DC"/>
    <w:rsid w:val="00134BA0"/>
    <w:rsid w:val="00134FFB"/>
    <w:rsid w:val="001353BE"/>
    <w:rsid w:val="00135761"/>
    <w:rsid w:val="00135EF8"/>
    <w:rsid w:val="001361BE"/>
    <w:rsid w:val="0013688D"/>
    <w:rsid w:val="00136BFB"/>
    <w:rsid w:val="00136C3E"/>
    <w:rsid w:val="00136D27"/>
    <w:rsid w:val="001373D3"/>
    <w:rsid w:val="0013767A"/>
    <w:rsid w:val="001377DF"/>
    <w:rsid w:val="00137AF3"/>
    <w:rsid w:val="0014070C"/>
    <w:rsid w:val="00140AC3"/>
    <w:rsid w:val="00140EF9"/>
    <w:rsid w:val="00141130"/>
    <w:rsid w:val="00141256"/>
    <w:rsid w:val="001414C2"/>
    <w:rsid w:val="00141595"/>
    <w:rsid w:val="001415AF"/>
    <w:rsid w:val="00141B46"/>
    <w:rsid w:val="00141D52"/>
    <w:rsid w:val="0014212D"/>
    <w:rsid w:val="001423E1"/>
    <w:rsid w:val="001427B6"/>
    <w:rsid w:val="00142962"/>
    <w:rsid w:val="00142A59"/>
    <w:rsid w:val="001432E5"/>
    <w:rsid w:val="00143379"/>
    <w:rsid w:val="001434E3"/>
    <w:rsid w:val="001435F3"/>
    <w:rsid w:val="00143865"/>
    <w:rsid w:val="00143924"/>
    <w:rsid w:val="00143A88"/>
    <w:rsid w:val="00143C5E"/>
    <w:rsid w:val="00143F19"/>
    <w:rsid w:val="00144494"/>
    <w:rsid w:val="00144503"/>
    <w:rsid w:val="001445C9"/>
    <w:rsid w:val="0014474F"/>
    <w:rsid w:val="001447CA"/>
    <w:rsid w:val="0014480E"/>
    <w:rsid w:val="00144B54"/>
    <w:rsid w:val="00144E06"/>
    <w:rsid w:val="00144E33"/>
    <w:rsid w:val="00145218"/>
    <w:rsid w:val="0014549A"/>
    <w:rsid w:val="00145502"/>
    <w:rsid w:val="00145CC3"/>
    <w:rsid w:val="00146006"/>
    <w:rsid w:val="00146254"/>
    <w:rsid w:val="00146342"/>
    <w:rsid w:val="00146354"/>
    <w:rsid w:val="00146A97"/>
    <w:rsid w:val="00146FEB"/>
    <w:rsid w:val="001472F6"/>
    <w:rsid w:val="0014775E"/>
    <w:rsid w:val="00147B98"/>
    <w:rsid w:val="00147FEC"/>
    <w:rsid w:val="0015016A"/>
    <w:rsid w:val="0015018F"/>
    <w:rsid w:val="0015059C"/>
    <w:rsid w:val="00150740"/>
    <w:rsid w:val="00150796"/>
    <w:rsid w:val="00150CDE"/>
    <w:rsid w:val="0015101B"/>
    <w:rsid w:val="0015120A"/>
    <w:rsid w:val="00151447"/>
    <w:rsid w:val="001514CF"/>
    <w:rsid w:val="0015182E"/>
    <w:rsid w:val="00151916"/>
    <w:rsid w:val="00151993"/>
    <w:rsid w:val="00151EE4"/>
    <w:rsid w:val="001520E8"/>
    <w:rsid w:val="001521D2"/>
    <w:rsid w:val="0015258D"/>
    <w:rsid w:val="0015265E"/>
    <w:rsid w:val="001529BC"/>
    <w:rsid w:val="001529EE"/>
    <w:rsid w:val="001529FA"/>
    <w:rsid w:val="00152F78"/>
    <w:rsid w:val="001530C3"/>
    <w:rsid w:val="0015377E"/>
    <w:rsid w:val="0015392F"/>
    <w:rsid w:val="00153C3B"/>
    <w:rsid w:val="00153C43"/>
    <w:rsid w:val="00153CA6"/>
    <w:rsid w:val="001542B8"/>
    <w:rsid w:val="001543DD"/>
    <w:rsid w:val="0015467A"/>
    <w:rsid w:val="001547B9"/>
    <w:rsid w:val="00154851"/>
    <w:rsid w:val="00154D13"/>
    <w:rsid w:val="00154D80"/>
    <w:rsid w:val="00154DEF"/>
    <w:rsid w:val="00155377"/>
    <w:rsid w:val="001555AB"/>
    <w:rsid w:val="00155774"/>
    <w:rsid w:val="0015588E"/>
    <w:rsid w:val="00155934"/>
    <w:rsid w:val="00155C02"/>
    <w:rsid w:val="00155C4B"/>
    <w:rsid w:val="0015620C"/>
    <w:rsid w:val="001567CC"/>
    <w:rsid w:val="001567F6"/>
    <w:rsid w:val="00156C34"/>
    <w:rsid w:val="00156D3F"/>
    <w:rsid w:val="00156E44"/>
    <w:rsid w:val="00156E4B"/>
    <w:rsid w:val="00156F10"/>
    <w:rsid w:val="00157091"/>
    <w:rsid w:val="00157353"/>
    <w:rsid w:val="0015780B"/>
    <w:rsid w:val="001578D7"/>
    <w:rsid w:val="00157ADB"/>
    <w:rsid w:val="00157D9C"/>
    <w:rsid w:val="001603F1"/>
    <w:rsid w:val="00160757"/>
    <w:rsid w:val="001607B7"/>
    <w:rsid w:val="001608E4"/>
    <w:rsid w:val="00160E62"/>
    <w:rsid w:val="0016103D"/>
    <w:rsid w:val="001610FA"/>
    <w:rsid w:val="00161187"/>
    <w:rsid w:val="0016121C"/>
    <w:rsid w:val="001613AE"/>
    <w:rsid w:val="00161A60"/>
    <w:rsid w:val="00161BEE"/>
    <w:rsid w:val="00161F8C"/>
    <w:rsid w:val="0016221C"/>
    <w:rsid w:val="00162262"/>
    <w:rsid w:val="001623CA"/>
    <w:rsid w:val="0016241E"/>
    <w:rsid w:val="0016254A"/>
    <w:rsid w:val="00162729"/>
    <w:rsid w:val="00162781"/>
    <w:rsid w:val="00162838"/>
    <w:rsid w:val="00162F5F"/>
    <w:rsid w:val="0016300B"/>
    <w:rsid w:val="00163048"/>
    <w:rsid w:val="001631EE"/>
    <w:rsid w:val="00163324"/>
    <w:rsid w:val="001639AD"/>
    <w:rsid w:val="001639B3"/>
    <w:rsid w:val="00163FD1"/>
    <w:rsid w:val="0016415B"/>
    <w:rsid w:val="00164220"/>
    <w:rsid w:val="001644FA"/>
    <w:rsid w:val="001648AB"/>
    <w:rsid w:val="001648AD"/>
    <w:rsid w:val="001649C5"/>
    <w:rsid w:val="00164A60"/>
    <w:rsid w:val="00164B62"/>
    <w:rsid w:val="00164E55"/>
    <w:rsid w:val="0016525B"/>
    <w:rsid w:val="00165261"/>
    <w:rsid w:val="00165481"/>
    <w:rsid w:val="001658BC"/>
    <w:rsid w:val="00165A77"/>
    <w:rsid w:val="00165DEE"/>
    <w:rsid w:val="00165E11"/>
    <w:rsid w:val="00165ECA"/>
    <w:rsid w:val="00165F63"/>
    <w:rsid w:val="00166124"/>
    <w:rsid w:val="0016635E"/>
    <w:rsid w:val="00166785"/>
    <w:rsid w:val="00166A69"/>
    <w:rsid w:val="00166BCC"/>
    <w:rsid w:val="00166CD3"/>
    <w:rsid w:val="0016718D"/>
    <w:rsid w:val="00167732"/>
    <w:rsid w:val="0016786E"/>
    <w:rsid w:val="00167899"/>
    <w:rsid w:val="0016797B"/>
    <w:rsid w:val="0017012D"/>
    <w:rsid w:val="001702F1"/>
    <w:rsid w:val="0017049A"/>
    <w:rsid w:val="001706E5"/>
    <w:rsid w:val="00170878"/>
    <w:rsid w:val="00170E0E"/>
    <w:rsid w:val="00170F60"/>
    <w:rsid w:val="00170F87"/>
    <w:rsid w:val="0017101B"/>
    <w:rsid w:val="00171414"/>
    <w:rsid w:val="00171876"/>
    <w:rsid w:val="00171B68"/>
    <w:rsid w:val="0017211E"/>
    <w:rsid w:val="00172187"/>
    <w:rsid w:val="001726C8"/>
    <w:rsid w:val="00173001"/>
    <w:rsid w:val="001731A8"/>
    <w:rsid w:val="001734AD"/>
    <w:rsid w:val="001736D4"/>
    <w:rsid w:val="00173A52"/>
    <w:rsid w:val="00173D7E"/>
    <w:rsid w:val="00173E63"/>
    <w:rsid w:val="001741CF"/>
    <w:rsid w:val="00174247"/>
    <w:rsid w:val="00174527"/>
    <w:rsid w:val="00174745"/>
    <w:rsid w:val="00174AC2"/>
    <w:rsid w:val="00174F0F"/>
    <w:rsid w:val="00175512"/>
    <w:rsid w:val="001756C9"/>
    <w:rsid w:val="00175818"/>
    <w:rsid w:val="00175B81"/>
    <w:rsid w:val="00175F45"/>
    <w:rsid w:val="001761E1"/>
    <w:rsid w:val="001764EC"/>
    <w:rsid w:val="0017667C"/>
    <w:rsid w:val="001766CA"/>
    <w:rsid w:val="00176A22"/>
    <w:rsid w:val="00176CB9"/>
    <w:rsid w:val="00176E15"/>
    <w:rsid w:val="001771CD"/>
    <w:rsid w:val="00177559"/>
    <w:rsid w:val="00177610"/>
    <w:rsid w:val="00177744"/>
    <w:rsid w:val="00177E75"/>
    <w:rsid w:val="0018049A"/>
    <w:rsid w:val="0018098D"/>
    <w:rsid w:val="001809DA"/>
    <w:rsid w:val="00180A62"/>
    <w:rsid w:val="00180D5C"/>
    <w:rsid w:val="0018163C"/>
    <w:rsid w:val="0018178C"/>
    <w:rsid w:val="00181982"/>
    <w:rsid w:val="001819DC"/>
    <w:rsid w:val="00181B11"/>
    <w:rsid w:val="00181C5B"/>
    <w:rsid w:val="00181D5F"/>
    <w:rsid w:val="00182133"/>
    <w:rsid w:val="00182435"/>
    <w:rsid w:val="00182D1A"/>
    <w:rsid w:val="00182E57"/>
    <w:rsid w:val="00183363"/>
    <w:rsid w:val="00183377"/>
    <w:rsid w:val="0018356E"/>
    <w:rsid w:val="00183938"/>
    <w:rsid w:val="00183CE8"/>
    <w:rsid w:val="00183D9F"/>
    <w:rsid w:val="00183E55"/>
    <w:rsid w:val="00183F14"/>
    <w:rsid w:val="001842A5"/>
    <w:rsid w:val="00184475"/>
    <w:rsid w:val="0018468B"/>
    <w:rsid w:val="0018490C"/>
    <w:rsid w:val="00184EB6"/>
    <w:rsid w:val="00184F64"/>
    <w:rsid w:val="0018503A"/>
    <w:rsid w:val="0018582E"/>
    <w:rsid w:val="00185930"/>
    <w:rsid w:val="00185AEA"/>
    <w:rsid w:val="00185B5B"/>
    <w:rsid w:val="00185B9B"/>
    <w:rsid w:val="00185E37"/>
    <w:rsid w:val="00185F85"/>
    <w:rsid w:val="00185FEF"/>
    <w:rsid w:val="0018647B"/>
    <w:rsid w:val="001869D5"/>
    <w:rsid w:val="00186BC3"/>
    <w:rsid w:val="001871B1"/>
    <w:rsid w:val="00187216"/>
    <w:rsid w:val="001878D5"/>
    <w:rsid w:val="00187CD4"/>
    <w:rsid w:val="00190020"/>
    <w:rsid w:val="001900A6"/>
    <w:rsid w:val="00190200"/>
    <w:rsid w:val="001903C7"/>
    <w:rsid w:val="001908F1"/>
    <w:rsid w:val="00190A51"/>
    <w:rsid w:val="00190B39"/>
    <w:rsid w:val="00191824"/>
    <w:rsid w:val="00191CDB"/>
    <w:rsid w:val="001922D6"/>
    <w:rsid w:val="0019244A"/>
    <w:rsid w:val="00192D2E"/>
    <w:rsid w:val="00193265"/>
    <w:rsid w:val="00193619"/>
    <w:rsid w:val="00193759"/>
    <w:rsid w:val="001937F2"/>
    <w:rsid w:val="00193912"/>
    <w:rsid w:val="00193B6D"/>
    <w:rsid w:val="00193BFA"/>
    <w:rsid w:val="001940D5"/>
    <w:rsid w:val="00194443"/>
    <w:rsid w:val="001949CF"/>
    <w:rsid w:val="00194DB4"/>
    <w:rsid w:val="00195436"/>
    <w:rsid w:val="00195511"/>
    <w:rsid w:val="001958AE"/>
    <w:rsid w:val="00195C2B"/>
    <w:rsid w:val="00195C40"/>
    <w:rsid w:val="00196086"/>
    <w:rsid w:val="00196310"/>
    <w:rsid w:val="001964A6"/>
    <w:rsid w:val="00196523"/>
    <w:rsid w:val="00196583"/>
    <w:rsid w:val="00196694"/>
    <w:rsid w:val="0019692C"/>
    <w:rsid w:val="00196A63"/>
    <w:rsid w:val="00196DAF"/>
    <w:rsid w:val="00196E00"/>
    <w:rsid w:val="00197747"/>
    <w:rsid w:val="00197B85"/>
    <w:rsid w:val="00197ECF"/>
    <w:rsid w:val="001A0310"/>
    <w:rsid w:val="001A048B"/>
    <w:rsid w:val="001A0708"/>
    <w:rsid w:val="001A0712"/>
    <w:rsid w:val="001A0734"/>
    <w:rsid w:val="001A0D08"/>
    <w:rsid w:val="001A1076"/>
    <w:rsid w:val="001A1270"/>
    <w:rsid w:val="001A1810"/>
    <w:rsid w:val="001A1DB4"/>
    <w:rsid w:val="001A1FC8"/>
    <w:rsid w:val="001A209F"/>
    <w:rsid w:val="001A22AC"/>
    <w:rsid w:val="001A2AD5"/>
    <w:rsid w:val="001A2F5E"/>
    <w:rsid w:val="001A335B"/>
    <w:rsid w:val="001A33D4"/>
    <w:rsid w:val="001A34F2"/>
    <w:rsid w:val="001A3C06"/>
    <w:rsid w:val="001A3E86"/>
    <w:rsid w:val="001A3EA7"/>
    <w:rsid w:val="001A41B9"/>
    <w:rsid w:val="001A4514"/>
    <w:rsid w:val="001A489F"/>
    <w:rsid w:val="001A4AEA"/>
    <w:rsid w:val="001A4DA8"/>
    <w:rsid w:val="001A4FE8"/>
    <w:rsid w:val="001A52F6"/>
    <w:rsid w:val="001A5408"/>
    <w:rsid w:val="001A54B7"/>
    <w:rsid w:val="001A55EC"/>
    <w:rsid w:val="001A56AB"/>
    <w:rsid w:val="001A5ACA"/>
    <w:rsid w:val="001A5AEC"/>
    <w:rsid w:val="001A5E37"/>
    <w:rsid w:val="001A6242"/>
    <w:rsid w:val="001A64B5"/>
    <w:rsid w:val="001A6681"/>
    <w:rsid w:val="001A66DB"/>
    <w:rsid w:val="001A6988"/>
    <w:rsid w:val="001A6AF8"/>
    <w:rsid w:val="001A6E9B"/>
    <w:rsid w:val="001A6EBB"/>
    <w:rsid w:val="001A75F6"/>
    <w:rsid w:val="001A7845"/>
    <w:rsid w:val="001A7F85"/>
    <w:rsid w:val="001B022A"/>
    <w:rsid w:val="001B03EE"/>
    <w:rsid w:val="001B04FF"/>
    <w:rsid w:val="001B05CE"/>
    <w:rsid w:val="001B085D"/>
    <w:rsid w:val="001B0C12"/>
    <w:rsid w:val="001B0D9F"/>
    <w:rsid w:val="001B10C2"/>
    <w:rsid w:val="001B120F"/>
    <w:rsid w:val="001B14AD"/>
    <w:rsid w:val="001B1848"/>
    <w:rsid w:val="001B1868"/>
    <w:rsid w:val="001B1E72"/>
    <w:rsid w:val="001B1EB4"/>
    <w:rsid w:val="001B207C"/>
    <w:rsid w:val="001B23AC"/>
    <w:rsid w:val="001B2D6F"/>
    <w:rsid w:val="001B3033"/>
    <w:rsid w:val="001B3255"/>
    <w:rsid w:val="001B3443"/>
    <w:rsid w:val="001B3504"/>
    <w:rsid w:val="001B35E6"/>
    <w:rsid w:val="001B35E9"/>
    <w:rsid w:val="001B3F81"/>
    <w:rsid w:val="001B3FE2"/>
    <w:rsid w:val="001B451E"/>
    <w:rsid w:val="001B4A85"/>
    <w:rsid w:val="001B4B42"/>
    <w:rsid w:val="001B4BD5"/>
    <w:rsid w:val="001B4FEB"/>
    <w:rsid w:val="001B593A"/>
    <w:rsid w:val="001B5A5D"/>
    <w:rsid w:val="001B5DB8"/>
    <w:rsid w:val="001B5E50"/>
    <w:rsid w:val="001B63C1"/>
    <w:rsid w:val="001B6869"/>
    <w:rsid w:val="001B6B20"/>
    <w:rsid w:val="001B794A"/>
    <w:rsid w:val="001B7E8E"/>
    <w:rsid w:val="001C07EE"/>
    <w:rsid w:val="001C0B49"/>
    <w:rsid w:val="001C0C0E"/>
    <w:rsid w:val="001C0DFA"/>
    <w:rsid w:val="001C15A5"/>
    <w:rsid w:val="001C15F4"/>
    <w:rsid w:val="001C1816"/>
    <w:rsid w:val="001C1DC3"/>
    <w:rsid w:val="001C2460"/>
    <w:rsid w:val="001C2528"/>
    <w:rsid w:val="001C265F"/>
    <w:rsid w:val="001C2A78"/>
    <w:rsid w:val="001C2B02"/>
    <w:rsid w:val="001C2CB6"/>
    <w:rsid w:val="001C3069"/>
    <w:rsid w:val="001C30E3"/>
    <w:rsid w:val="001C3510"/>
    <w:rsid w:val="001C3632"/>
    <w:rsid w:val="001C36C9"/>
    <w:rsid w:val="001C43A4"/>
    <w:rsid w:val="001C4429"/>
    <w:rsid w:val="001C4628"/>
    <w:rsid w:val="001C466F"/>
    <w:rsid w:val="001C4673"/>
    <w:rsid w:val="001C4A21"/>
    <w:rsid w:val="001C4B3B"/>
    <w:rsid w:val="001C4BE3"/>
    <w:rsid w:val="001C4FAB"/>
    <w:rsid w:val="001C50DE"/>
    <w:rsid w:val="001C5624"/>
    <w:rsid w:val="001C5C40"/>
    <w:rsid w:val="001C5E60"/>
    <w:rsid w:val="001C614F"/>
    <w:rsid w:val="001C6A20"/>
    <w:rsid w:val="001C71F7"/>
    <w:rsid w:val="001C77E8"/>
    <w:rsid w:val="001C7A32"/>
    <w:rsid w:val="001C7A5A"/>
    <w:rsid w:val="001C7B92"/>
    <w:rsid w:val="001D000F"/>
    <w:rsid w:val="001D01ED"/>
    <w:rsid w:val="001D0862"/>
    <w:rsid w:val="001D0D3B"/>
    <w:rsid w:val="001D0D69"/>
    <w:rsid w:val="001D0DE1"/>
    <w:rsid w:val="001D119A"/>
    <w:rsid w:val="001D1971"/>
    <w:rsid w:val="001D2350"/>
    <w:rsid w:val="001D2626"/>
    <w:rsid w:val="001D265B"/>
    <w:rsid w:val="001D267B"/>
    <w:rsid w:val="001D2835"/>
    <w:rsid w:val="001D2C0F"/>
    <w:rsid w:val="001D31EA"/>
    <w:rsid w:val="001D340F"/>
    <w:rsid w:val="001D357F"/>
    <w:rsid w:val="001D35B3"/>
    <w:rsid w:val="001D370F"/>
    <w:rsid w:val="001D37D5"/>
    <w:rsid w:val="001D3F06"/>
    <w:rsid w:val="001D40A1"/>
    <w:rsid w:val="001D477C"/>
    <w:rsid w:val="001D485D"/>
    <w:rsid w:val="001D48C4"/>
    <w:rsid w:val="001D53E7"/>
    <w:rsid w:val="001D56D9"/>
    <w:rsid w:val="001D5B3F"/>
    <w:rsid w:val="001D605F"/>
    <w:rsid w:val="001D629A"/>
    <w:rsid w:val="001D68D4"/>
    <w:rsid w:val="001D7435"/>
    <w:rsid w:val="001D771C"/>
    <w:rsid w:val="001D7E6C"/>
    <w:rsid w:val="001E0177"/>
    <w:rsid w:val="001E0186"/>
    <w:rsid w:val="001E0274"/>
    <w:rsid w:val="001E031D"/>
    <w:rsid w:val="001E038A"/>
    <w:rsid w:val="001E042B"/>
    <w:rsid w:val="001E05E5"/>
    <w:rsid w:val="001E09B4"/>
    <w:rsid w:val="001E0CD6"/>
    <w:rsid w:val="001E0D77"/>
    <w:rsid w:val="001E0E6E"/>
    <w:rsid w:val="001E0EAE"/>
    <w:rsid w:val="001E1221"/>
    <w:rsid w:val="001E1EE8"/>
    <w:rsid w:val="001E26FA"/>
    <w:rsid w:val="001E28DB"/>
    <w:rsid w:val="001E2DB7"/>
    <w:rsid w:val="001E30C8"/>
    <w:rsid w:val="001E3373"/>
    <w:rsid w:val="001E387E"/>
    <w:rsid w:val="001E3FBE"/>
    <w:rsid w:val="001E408B"/>
    <w:rsid w:val="001E472F"/>
    <w:rsid w:val="001E49F1"/>
    <w:rsid w:val="001E4DA1"/>
    <w:rsid w:val="001E5361"/>
    <w:rsid w:val="001E5555"/>
    <w:rsid w:val="001E594E"/>
    <w:rsid w:val="001E5B06"/>
    <w:rsid w:val="001E6411"/>
    <w:rsid w:val="001E6E3F"/>
    <w:rsid w:val="001E7205"/>
    <w:rsid w:val="001E726D"/>
    <w:rsid w:val="001E732F"/>
    <w:rsid w:val="001E7C8F"/>
    <w:rsid w:val="001E7CC1"/>
    <w:rsid w:val="001E7D76"/>
    <w:rsid w:val="001E7D8F"/>
    <w:rsid w:val="001E7ECA"/>
    <w:rsid w:val="001E7FFC"/>
    <w:rsid w:val="001F008A"/>
    <w:rsid w:val="001F0B17"/>
    <w:rsid w:val="001F0CFB"/>
    <w:rsid w:val="001F0F11"/>
    <w:rsid w:val="001F0FAA"/>
    <w:rsid w:val="001F0FEC"/>
    <w:rsid w:val="001F12F6"/>
    <w:rsid w:val="001F1367"/>
    <w:rsid w:val="001F1A5E"/>
    <w:rsid w:val="001F1BC2"/>
    <w:rsid w:val="001F1C5E"/>
    <w:rsid w:val="001F1C86"/>
    <w:rsid w:val="001F1CA4"/>
    <w:rsid w:val="001F1DE2"/>
    <w:rsid w:val="001F1F94"/>
    <w:rsid w:val="001F21A1"/>
    <w:rsid w:val="001F233D"/>
    <w:rsid w:val="001F243D"/>
    <w:rsid w:val="001F27AA"/>
    <w:rsid w:val="001F2962"/>
    <w:rsid w:val="001F2A30"/>
    <w:rsid w:val="001F2A69"/>
    <w:rsid w:val="001F2A6F"/>
    <w:rsid w:val="001F2C94"/>
    <w:rsid w:val="001F3041"/>
    <w:rsid w:val="001F324B"/>
    <w:rsid w:val="001F332E"/>
    <w:rsid w:val="001F364B"/>
    <w:rsid w:val="001F3967"/>
    <w:rsid w:val="001F3ACC"/>
    <w:rsid w:val="001F3D70"/>
    <w:rsid w:val="001F41E7"/>
    <w:rsid w:val="001F4221"/>
    <w:rsid w:val="001F43A9"/>
    <w:rsid w:val="001F467D"/>
    <w:rsid w:val="001F4A93"/>
    <w:rsid w:val="001F5320"/>
    <w:rsid w:val="001F553E"/>
    <w:rsid w:val="001F585B"/>
    <w:rsid w:val="001F63DD"/>
    <w:rsid w:val="001F679F"/>
    <w:rsid w:val="001F6D48"/>
    <w:rsid w:val="001F6F38"/>
    <w:rsid w:val="001F6F9B"/>
    <w:rsid w:val="001F7124"/>
    <w:rsid w:val="001F7419"/>
    <w:rsid w:val="001F767B"/>
    <w:rsid w:val="001F7996"/>
    <w:rsid w:val="001F7B5D"/>
    <w:rsid w:val="001F7C82"/>
    <w:rsid w:val="002005F6"/>
    <w:rsid w:val="00200735"/>
    <w:rsid w:val="002008D3"/>
    <w:rsid w:val="00200966"/>
    <w:rsid w:val="002009F2"/>
    <w:rsid w:val="00200B2A"/>
    <w:rsid w:val="00201C6A"/>
    <w:rsid w:val="00201D34"/>
    <w:rsid w:val="00201F1B"/>
    <w:rsid w:val="00201F93"/>
    <w:rsid w:val="00202685"/>
    <w:rsid w:val="00202917"/>
    <w:rsid w:val="00202AF6"/>
    <w:rsid w:val="00202BAB"/>
    <w:rsid w:val="0020313B"/>
    <w:rsid w:val="00203273"/>
    <w:rsid w:val="00203370"/>
    <w:rsid w:val="002034EA"/>
    <w:rsid w:val="0020380D"/>
    <w:rsid w:val="002038C6"/>
    <w:rsid w:val="00203D33"/>
    <w:rsid w:val="00203DFC"/>
    <w:rsid w:val="0020420F"/>
    <w:rsid w:val="00205224"/>
    <w:rsid w:val="002054DC"/>
    <w:rsid w:val="00205798"/>
    <w:rsid w:val="00205E1A"/>
    <w:rsid w:val="00205E75"/>
    <w:rsid w:val="00205F2D"/>
    <w:rsid w:val="0020601F"/>
    <w:rsid w:val="00206570"/>
    <w:rsid w:val="002066B4"/>
    <w:rsid w:val="00206E6A"/>
    <w:rsid w:val="002070BB"/>
    <w:rsid w:val="002070F6"/>
    <w:rsid w:val="00207102"/>
    <w:rsid w:val="0020753F"/>
    <w:rsid w:val="00207876"/>
    <w:rsid w:val="00207BDB"/>
    <w:rsid w:val="002107F6"/>
    <w:rsid w:val="00210EF8"/>
    <w:rsid w:val="002111BA"/>
    <w:rsid w:val="002117FF"/>
    <w:rsid w:val="0021194A"/>
    <w:rsid w:val="00211C7A"/>
    <w:rsid w:val="00211CA2"/>
    <w:rsid w:val="00211CD2"/>
    <w:rsid w:val="0021293D"/>
    <w:rsid w:val="00212AFF"/>
    <w:rsid w:val="00212D1E"/>
    <w:rsid w:val="00212ED2"/>
    <w:rsid w:val="002130E1"/>
    <w:rsid w:val="002138CF"/>
    <w:rsid w:val="002139A9"/>
    <w:rsid w:val="00213C3A"/>
    <w:rsid w:val="002141ED"/>
    <w:rsid w:val="0021425A"/>
    <w:rsid w:val="002142C5"/>
    <w:rsid w:val="002146DE"/>
    <w:rsid w:val="002147F3"/>
    <w:rsid w:val="00214816"/>
    <w:rsid w:val="002149EB"/>
    <w:rsid w:val="00214FA2"/>
    <w:rsid w:val="00215397"/>
    <w:rsid w:val="00215B46"/>
    <w:rsid w:val="00215FC5"/>
    <w:rsid w:val="0021633A"/>
    <w:rsid w:val="00216A1E"/>
    <w:rsid w:val="00216D29"/>
    <w:rsid w:val="00216F7A"/>
    <w:rsid w:val="00216F99"/>
    <w:rsid w:val="002170F9"/>
    <w:rsid w:val="002171E0"/>
    <w:rsid w:val="0021767A"/>
    <w:rsid w:val="00217697"/>
    <w:rsid w:val="00217F55"/>
    <w:rsid w:val="002200A8"/>
    <w:rsid w:val="002204CE"/>
    <w:rsid w:val="00220AB1"/>
    <w:rsid w:val="00220C06"/>
    <w:rsid w:val="00220C49"/>
    <w:rsid w:val="0022105C"/>
    <w:rsid w:val="00221105"/>
    <w:rsid w:val="0022113D"/>
    <w:rsid w:val="00221206"/>
    <w:rsid w:val="00221275"/>
    <w:rsid w:val="00221D92"/>
    <w:rsid w:val="00221DB6"/>
    <w:rsid w:val="00221E6B"/>
    <w:rsid w:val="00222135"/>
    <w:rsid w:val="0022244F"/>
    <w:rsid w:val="00222632"/>
    <w:rsid w:val="00222CFA"/>
    <w:rsid w:val="00222E60"/>
    <w:rsid w:val="00222EB4"/>
    <w:rsid w:val="00223019"/>
    <w:rsid w:val="002231A6"/>
    <w:rsid w:val="0022338A"/>
    <w:rsid w:val="002233E2"/>
    <w:rsid w:val="00223424"/>
    <w:rsid w:val="0022375C"/>
    <w:rsid w:val="002238EE"/>
    <w:rsid w:val="00223D2D"/>
    <w:rsid w:val="00223EE7"/>
    <w:rsid w:val="00224984"/>
    <w:rsid w:val="00225047"/>
    <w:rsid w:val="002250F3"/>
    <w:rsid w:val="00225362"/>
    <w:rsid w:val="002254D9"/>
    <w:rsid w:val="002259F6"/>
    <w:rsid w:val="00225BDF"/>
    <w:rsid w:val="00225C3D"/>
    <w:rsid w:val="00225E4A"/>
    <w:rsid w:val="00226004"/>
    <w:rsid w:val="0022666F"/>
    <w:rsid w:val="00226B69"/>
    <w:rsid w:val="00226CC6"/>
    <w:rsid w:val="002272DA"/>
    <w:rsid w:val="00227457"/>
    <w:rsid w:val="0022769F"/>
    <w:rsid w:val="002277B6"/>
    <w:rsid w:val="00227885"/>
    <w:rsid w:val="00227C5E"/>
    <w:rsid w:val="00230D4E"/>
    <w:rsid w:val="00230D53"/>
    <w:rsid w:val="00230FB7"/>
    <w:rsid w:val="002313EA"/>
    <w:rsid w:val="002316B6"/>
    <w:rsid w:val="002316C8"/>
    <w:rsid w:val="002316D0"/>
    <w:rsid w:val="00231D42"/>
    <w:rsid w:val="00231DB5"/>
    <w:rsid w:val="002321A1"/>
    <w:rsid w:val="002324F7"/>
    <w:rsid w:val="00232533"/>
    <w:rsid w:val="00232CE2"/>
    <w:rsid w:val="00232D01"/>
    <w:rsid w:val="00232E01"/>
    <w:rsid w:val="00232E23"/>
    <w:rsid w:val="00232E72"/>
    <w:rsid w:val="00232E80"/>
    <w:rsid w:val="00232F14"/>
    <w:rsid w:val="00233004"/>
    <w:rsid w:val="0023312E"/>
    <w:rsid w:val="0023352A"/>
    <w:rsid w:val="00233B89"/>
    <w:rsid w:val="00233D5E"/>
    <w:rsid w:val="00234191"/>
    <w:rsid w:val="002343BE"/>
    <w:rsid w:val="00234591"/>
    <w:rsid w:val="002348C9"/>
    <w:rsid w:val="00234B19"/>
    <w:rsid w:val="00234EA5"/>
    <w:rsid w:val="00235301"/>
    <w:rsid w:val="00235516"/>
    <w:rsid w:val="00235730"/>
    <w:rsid w:val="00235A3D"/>
    <w:rsid w:val="00235ED3"/>
    <w:rsid w:val="0023603F"/>
    <w:rsid w:val="002365C6"/>
    <w:rsid w:val="00236698"/>
    <w:rsid w:val="00236D85"/>
    <w:rsid w:val="00237252"/>
    <w:rsid w:val="002378B9"/>
    <w:rsid w:val="002379B0"/>
    <w:rsid w:val="002379CD"/>
    <w:rsid w:val="00237A92"/>
    <w:rsid w:val="00237B99"/>
    <w:rsid w:val="00240800"/>
    <w:rsid w:val="00240889"/>
    <w:rsid w:val="00240895"/>
    <w:rsid w:val="00240A20"/>
    <w:rsid w:val="00240A86"/>
    <w:rsid w:val="00240D08"/>
    <w:rsid w:val="00240DB9"/>
    <w:rsid w:val="00240FF9"/>
    <w:rsid w:val="00241306"/>
    <w:rsid w:val="0024146B"/>
    <w:rsid w:val="00241BF1"/>
    <w:rsid w:val="00241E5B"/>
    <w:rsid w:val="00241F1B"/>
    <w:rsid w:val="0024247D"/>
    <w:rsid w:val="00242989"/>
    <w:rsid w:val="00242BD9"/>
    <w:rsid w:val="00243341"/>
    <w:rsid w:val="0024335B"/>
    <w:rsid w:val="002435A3"/>
    <w:rsid w:val="00243DB5"/>
    <w:rsid w:val="0024412C"/>
    <w:rsid w:val="00244277"/>
    <w:rsid w:val="002443F8"/>
    <w:rsid w:val="00244704"/>
    <w:rsid w:val="00244730"/>
    <w:rsid w:val="0024476B"/>
    <w:rsid w:val="002449AD"/>
    <w:rsid w:val="00244A4F"/>
    <w:rsid w:val="00244AF6"/>
    <w:rsid w:val="00244C4A"/>
    <w:rsid w:val="00244E24"/>
    <w:rsid w:val="0024510C"/>
    <w:rsid w:val="00245979"/>
    <w:rsid w:val="00245D99"/>
    <w:rsid w:val="00245E06"/>
    <w:rsid w:val="002461D3"/>
    <w:rsid w:val="002464D6"/>
    <w:rsid w:val="0024656E"/>
    <w:rsid w:val="002465EE"/>
    <w:rsid w:val="002467B5"/>
    <w:rsid w:val="0024690A"/>
    <w:rsid w:val="00246A9E"/>
    <w:rsid w:val="00246F56"/>
    <w:rsid w:val="00246F6D"/>
    <w:rsid w:val="00246FF3"/>
    <w:rsid w:val="00247069"/>
    <w:rsid w:val="00247114"/>
    <w:rsid w:val="00247163"/>
    <w:rsid w:val="00247317"/>
    <w:rsid w:val="00247425"/>
    <w:rsid w:val="002475C4"/>
    <w:rsid w:val="0024799A"/>
    <w:rsid w:val="00247B70"/>
    <w:rsid w:val="00247B84"/>
    <w:rsid w:val="00250238"/>
    <w:rsid w:val="00250934"/>
    <w:rsid w:val="00250D79"/>
    <w:rsid w:val="00250E0B"/>
    <w:rsid w:val="00250E23"/>
    <w:rsid w:val="00251064"/>
    <w:rsid w:val="00251233"/>
    <w:rsid w:val="00251292"/>
    <w:rsid w:val="002518DE"/>
    <w:rsid w:val="00251A5E"/>
    <w:rsid w:val="00251AE8"/>
    <w:rsid w:val="00251AFD"/>
    <w:rsid w:val="00251BF1"/>
    <w:rsid w:val="0025301E"/>
    <w:rsid w:val="00253155"/>
    <w:rsid w:val="00253203"/>
    <w:rsid w:val="002532D8"/>
    <w:rsid w:val="0025361A"/>
    <w:rsid w:val="00253661"/>
    <w:rsid w:val="00253949"/>
    <w:rsid w:val="00253A4A"/>
    <w:rsid w:val="00253AB7"/>
    <w:rsid w:val="00253BFD"/>
    <w:rsid w:val="002544D4"/>
    <w:rsid w:val="002549ED"/>
    <w:rsid w:val="00254AE0"/>
    <w:rsid w:val="002551E7"/>
    <w:rsid w:val="002552F5"/>
    <w:rsid w:val="00255423"/>
    <w:rsid w:val="0025553F"/>
    <w:rsid w:val="00255A6C"/>
    <w:rsid w:val="00255EF3"/>
    <w:rsid w:val="00255F2F"/>
    <w:rsid w:val="00255F77"/>
    <w:rsid w:val="002566F5"/>
    <w:rsid w:val="00256E3E"/>
    <w:rsid w:val="00257086"/>
    <w:rsid w:val="002579EE"/>
    <w:rsid w:val="00257ABD"/>
    <w:rsid w:val="0026070E"/>
    <w:rsid w:val="002608B2"/>
    <w:rsid w:val="00260C54"/>
    <w:rsid w:val="00260DB2"/>
    <w:rsid w:val="00260F51"/>
    <w:rsid w:val="002611A7"/>
    <w:rsid w:val="00261311"/>
    <w:rsid w:val="0026190F"/>
    <w:rsid w:val="002619F0"/>
    <w:rsid w:val="002624CF"/>
    <w:rsid w:val="002625C8"/>
    <w:rsid w:val="00262913"/>
    <w:rsid w:val="00262A76"/>
    <w:rsid w:val="00262C78"/>
    <w:rsid w:val="00262D0C"/>
    <w:rsid w:val="00263031"/>
    <w:rsid w:val="00263127"/>
    <w:rsid w:val="002632F2"/>
    <w:rsid w:val="002639BD"/>
    <w:rsid w:val="00263A72"/>
    <w:rsid w:val="00263FDE"/>
    <w:rsid w:val="002641A0"/>
    <w:rsid w:val="002644F1"/>
    <w:rsid w:val="00264642"/>
    <w:rsid w:val="00264ADD"/>
    <w:rsid w:val="00264E6E"/>
    <w:rsid w:val="00264E77"/>
    <w:rsid w:val="002651F9"/>
    <w:rsid w:val="002655DB"/>
    <w:rsid w:val="0026564D"/>
    <w:rsid w:val="002656D1"/>
    <w:rsid w:val="00265797"/>
    <w:rsid w:val="002658BC"/>
    <w:rsid w:val="00265A1A"/>
    <w:rsid w:val="00265F82"/>
    <w:rsid w:val="002662B2"/>
    <w:rsid w:val="002662FC"/>
    <w:rsid w:val="00266624"/>
    <w:rsid w:val="00266668"/>
    <w:rsid w:val="0026709E"/>
    <w:rsid w:val="00267138"/>
    <w:rsid w:val="002677F1"/>
    <w:rsid w:val="002679E6"/>
    <w:rsid w:val="00267E20"/>
    <w:rsid w:val="00270055"/>
    <w:rsid w:val="002701FC"/>
    <w:rsid w:val="00270556"/>
    <w:rsid w:val="00270AC3"/>
    <w:rsid w:val="00271280"/>
    <w:rsid w:val="002717FC"/>
    <w:rsid w:val="0027195A"/>
    <w:rsid w:val="00271C73"/>
    <w:rsid w:val="00271E38"/>
    <w:rsid w:val="00271F32"/>
    <w:rsid w:val="00271FE8"/>
    <w:rsid w:val="00272D85"/>
    <w:rsid w:val="00273780"/>
    <w:rsid w:val="00273FCA"/>
    <w:rsid w:val="002742AA"/>
    <w:rsid w:val="002745DD"/>
    <w:rsid w:val="00274707"/>
    <w:rsid w:val="00275115"/>
    <w:rsid w:val="0027557C"/>
    <w:rsid w:val="0027568C"/>
    <w:rsid w:val="002756C8"/>
    <w:rsid w:val="002756E2"/>
    <w:rsid w:val="002758C0"/>
    <w:rsid w:val="00275C05"/>
    <w:rsid w:val="00275CBF"/>
    <w:rsid w:val="00276022"/>
    <w:rsid w:val="00276699"/>
    <w:rsid w:val="002767F0"/>
    <w:rsid w:val="00276F18"/>
    <w:rsid w:val="00277142"/>
    <w:rsid w:val="0027736A"/>
    <w:rsid w:val="002777FA"/>
    <w:rsid w:val="00277A9C"/>
    <w:rsid w:val="00277B59"/>
    <w:rsid w:val="002800E9"/>
    <w:rsid w:val="00280165"/>
    <w:rsid w:val="0028071E"/>
    <w:rsid w:val="002809E2"/>
    <w:rsid w:val="002809F6"/>
    <w:rsid w:val="00280DBB"/>
    <w:rsid w:val="00280F28"/>
    <w:rsid w:val="0028101C"/>
    <w:rsid w:val="00281041"/>
    <w:rsid w:val="002814F8"/>
    <w:rsid w:val="002814F9"/>
    <w:rsid w:val="002815F3"/>
    <w:rsid w:val="002818DB"/>
    <w:rsid w:val="00282087"/>
    <w:rsid w:val="002820C0"/>
    <w:rsid w:val="002822DA"/>
    <w:rsid w:val="0028244D"/>
    <w:rsid w:val="00282C25"/>
    <w:rsid w:val="00282D54"/>
    <w:rsid w:val="00283013"/>
    <w:rsid w:val="00283271"/>
    <w:rsid w:val="00283635"/>
    <w:rsid w:val="0028398E"/>
    <w:rsid w:val="00283B78"/>
    <w:rsid w:val="00283C72"/>
    <w:rsid w:val="00283CBF"/>
    <w:rsid w:val="00283D39"/>
    <w:rsid w:val="0028419E"/>
    <w:rsid w:val="00284336"/>
    <w:rsid w:val="0028464D"/>
    <w:rsid w:val="0028487B"/>
    <w:rsid w:val="0028489D"/>
    <w:rsid w:val="00284CD6"/>
    <w:rsid w:val="00284D32"/>
    <w:rsid w:val="002850B9"/>
    <w:rsid w:val="002856DA"/>
    <w:rsid w:val="002859DB"/>
    <w:rsid w:val="00285A95"/>
    <w:rsid w:val="00285E29"/>
    <w:rsid w:val="00286317"/>
    <w:rsid w:val="00286561"/>
    <w:rsid w:val="0028661B"/>
    <w:rsid w:val="00286B4B"/>
    <w:rsid w:val="00286B86"/>
    <w:rsid w:val="00286C50"/>
    <w:rsid w:val="00286FF8"/>
    <w:rsid w:val="00287119"/>
    <w:rsid w:val="002875AA"/>
    <w:rsid w:val="00287C8A"/>
    <w:rsid w:val="00287C8C"/>
    <w:rsid w:val="00287E6D"/>
    <w:rsid w:val="00290155"/>
    <w:rsid w:val="002901D4"/>
    <w:rsid w:val="00290244"/>
    <w:rsid w:val="0029027B"/>
    <w:rsid w:val="0029035E"/>
    <w:rsid w:val="00290470"/>
    <w:rsid w:val="002913D2"/>
    <w:rsid w:val="002917A0"/>
    <w:rsid w:val="0029191E"/>
    <w:rsid w:val="00291AE8"/>
    <w:rsid w:val="00291FBB"/>
    <w:rsid w:val="00292ADD"/>
    <w:rsid w:val="00293255"/>
    <w:rsid w:val="00293320"/>
    <w:rsid w:val="002934AF"/>
    <w:rsid w:val="0029384D"/>
    <w:rsid w:val="00293D72"/>
    <w:rsid w:val="0029400A"/>
    <w:rsid w:val="00294240"/>
    <w:rsid w:val="0029489A"/>
    <w:rsid w:val="002949E4"/>
    <w:rsid w:val="00294A2E"/>
    <w:rsid w:val="00294C94"/>
    <w:rsid w:val="00294F10"/>
    <w:rsid w:val="002950F5"/>
    <w:rsid w:val="002951E0"/>
    <w:rsid w:val="002951EE"/>
    <w:rsid w:val="0029543D"/>
    <w:rsid w:val="002956DB"/>
    <w:rsid w:val="0029570F"/>
    <w:rsid w:val="0029578D"/>
    <w:rsid w:val="00295AE1"/>
    <w:rsid w:val="00295CE5"/>
    <w:rsid w:val="00296192"/>
    <w:rsid w:val="002962AF"/>
    <w:rsid w:val="002963BD"/>
    <w:rsid w:val="002965BD"/>
    <w:rsid w:val="00296B85"/>
    <w:rsid w:val="00296F05"/>
    <w:rsid w:val="00297191"/>
    <w:rsid w:val="00297942"/>
    <w:rsid w:val="0029799B"/>
    <w:rsid w:val="002A064A"/>
    <w:rsid w:val="002A0EBC"/>
    <w:rsid w:val="002A0F8F"/>
    <w:rsid w:val="002A1035"/>
    <w:rsid w:val="002A11E8"/>
    <w:rsid w:val="002A14CB"/>
    <w:rsid w:val="002A195A"/>
    <w:rsid w:val="002A1ABA"/>
    <w:rsid w:val="002A1E49"/>
    <w:rsid w:val="002A1EB6"/>
    <w:rsid w:val="002A1FFC"/>
    <w:rsid w:val="002A2867"/>
    <w:rsid w:val="002A2A2E"/>
    <w:rsid w:val="002A2A4D"/>
    <w:rsid w:val="002A2CBB"/>
    <w:rsid w:val="002A2F17"/>
    <w:rsid w:val="002A2FC7"/>
    <w:rsid w:val="002A3127"/>
    <w:rsid w:val="002A31A0"/>
    <w:rsid w:val="002A3225"/>
    <w:rsid w:val="002A32E6"/>
    <w:rsid w:val="002A33DD"/>
    <w:rsid w:val="002A344E"/>
    <w:rsid w:val="002A36B6"/>
    <w:rsid w:val="002A3A4A"/>
    <w:rsid w:val="002A4381"/>
    <w:rsid w:val="002A4632"/>
    <w:rsid w:val="002A46B0"/>
    <w:rsid w:val="002A46CB"/>
    <w:rsid w:val="002A48B0"/>
    <w:rsid w:val="002A4AFE"/>
    <w:rsid w:val="002A4C46"/>
    <w:rsid w:val="002A4E2C"/>
    <w:rsid w:val="002A4FF4"/>
    <w:rsid w:val="002A5213"/>
    <w:rsid w:val="002A52BD"/>
    <w:rsid w:val="002A5B77"/>
    <w:rsid w:val="002A601C"/>
    <w:rsid w:val="002A63B4"/>
    <w:rsid w:val="002A63C1"/>
    <w:rsid w:val="002A72B7"/>
    <w:rsid w:val="002A7325"/>
    <w:rsid w:val="002A73BD"/>
    <w:rsid w:val="002A77D8"/>
    <w:rsid w:val="002A7A0D"/>
    <w:rsid w:val="002B01F5"/>
    <w:rsid w:val="002B02FE"/>
    <w:rsid w:val="002B034E"/>
    <w:rsid w:val="002B0505"/>
    <w:rsid w:val="002B06B2"/>
    <w:rsid w:val="002B07B4"/>
    <w:rsid w:val="002B0E2D"/>
    <w:rsid w:val="002B1941"/>
    <w:rsid w:val="002B1B78"/>
    <w:rsid w:val="002B1E81"/>
    <w:rsid w:val="002B21E5"/>
    <w:rsid w:val="002B2330"/>
    <w:rsid w:val="002B23A6"/>
    <w:rsid w:val="002B24C8"/>
    <w:rsid w:val="002B2875"/>
    <w:rsid w:val="002B29C8"/>
    <w:rsid w:val="002B2BCF"/>
    <w:rsid w:val="002B3206"/>
    <w:rsid w:val="002B32CE"/>
    <w:rsid w:val="002B3428"/>
    <w:rsid w:val="002B3432"/>
    <w:rsid w:val="002B3593"/>
    <w:rsid w:val="002B37DA"/>
    <w:rsid w:val="002B3847"/>
    <w:rsid w:val="002B3B1C"/>
    <w:rsid w:val="002B3F1A"/>
    <w:rsid w:val="002B3F9B"/>
    <w:rsid w:val="002B43F4"/>
    <w:rsid w:val="002B4637"/>
    <w:rsid w:val="002B4F03"/>
    <w:rsid w:val="002B515C"/>
    <w:rsid w:val="002B5725"/>
    <w:rsid w:val="002B5925"/>
    <w:rsid w:val="002B5D1B"/>
    <w:rsid w:val="002B5D28"/>
    <w:rsid w:val="002B5FE5"/>
    <w:rsid w:val="002B65DB"/>
    <w:rsid w:val="002B667C"/>
    <w:rsid w:val="002B6946"/>
    <w:rsid w:val="002B6AE0"/>
    <w:rsid w:val="002B6D69"/>
    <w:rsid w:val="002B6F8C"/>
    <w:rsid w:val="002B7057"/>
    <w:rsid w:val="002B7A8D"/>
    <w:rsid w:val="002B7B5E"/>
    <w:rsid w:val="002B7D1D"/>
    <w:rsid w:val="002B7FB9"/>
    <w:rsid w:val="002C00C9"/>
    <w:rsid w:val="002C01EA"/>
    <w:rsid w:val="002C02EE"/>
    <w:rsid w:val="002C086A"/>
    <w:rsid w:val="002C08A9"/>
    <w:rsid w:val="002C090C"/>
    <w:rsid w:val="002C0910"/>
    <w:rsid w:val="002C0DE4"/>
    <w:rsid w:val="002C1191"/>
    <w:rsid w:val="002C175F"/>
    <w:rsid w:val="002C181E"/>
    <w:rsid w:val="002C1985"/>
    <w:rsid w:val="002C203F"/>
    <w:rsid w:val="002C211D"/>
    <w:rsid w:val="002C2593"/>
    <w:rsid w:val="002C269C"/>
    <w:rsid w:val="002C273C"/>
    <w:rsid w:val="002C2E3F"/>
    <w:rsid w:val="002C2E46"/>
    <w:rsid w:val="002C2FD1"/>
    <w:rsid w:val="002C2FDC"/>
    <w:rsid w:val="002C35EB"/>
    <w:rsid w:val="002C381F"/>
    <w:rsid w:val="002C3899"/>
    <w:rsid w:val="002C3B33"/>
    <w:rsid w:val="002C3C78"/>
    <w:rsid w:val="002C3E04"/>
    <w:rsid w:val="002C40D2"/>
    <w:rsid w:val="002C412D"/>
    <w:rsid w:val="002C43CB"/>
    <w:rsid w:val="002C43D0"/>
    <w:rsid w:val="002C459C"/>
    <w:rsid w:val="002C479E"/>
    <w:rsid w:val="002C4A42"/>
    <w:rsid w:val="002C4C0F"/>
    <w:rsid w:val="002C506A"/>
    <w:rsid w:val="002C50E9"/>
    <w:rsid w:val="002C51D4"/>
    <w:rsid w:val="002C52D1"/>
    <w:rsid w:val="002C5353"/>
    <w:rsid w:val="002C59A9"/>
    <w:rsid w:val="002C5A6D"/>
    <w:rsid w:val="002C5CE4"/>
    <w:rsid w:val="002C60D4"/>
    <w:rsid w:val="002C617D"/>
    <w:rsid w:val="002C6974"/>
    <w:rsid w:val="002C6B63"/>
    <w:rsid w:val="002C6DDA"/>
    <w:rsid w:val="002C7219"/>
    <w:rsid w:val="002C74A8"/>
    <w:rsid w:val="002C7566"/>
    <w:rsid w:val="002C7A37"/>
    <w:rsid w:val="002C7B45"/>
    <w:rsid w:val="002C7FA4"/>
    <w:rsid w:val="002D03E3"/>
    <w:rsid w:val="002D0402"/>
    <w:rsid w:val="002D0988"/>
    <w:rsid w:val="002D0B3F"/>
    <w:rsid w:val="002D0C12"/>
    <w:rsid w:val="002D0F2C"/>
    <w:rsid w:val="002D17B7"/>
    <w:rsid w:val="002D1BF8"/>
    <w:rsid w:val="002D250C"/>
    <w:rsid w:val="002D2594"/>
    <w:rsid w:val="002D264A"/>
    <w:rsid w:val="002D297B"/>
    <w:rsid w:val="002D2AE3"/>
    <w:rsid w:val="002D3262"/>
    <w:rsid w:val="002D3507"/>
    <w:rsid w:val="002D37A2"/>
    <w:rsid w:val="002D38D9"/>
    <w:rsid w:val="002D3AB6"/>
    <w:rsid w:val="002D4182"/>
    <w:rsid w:val="002D4223"/>
    <w:rsid w:val="002D424A"/>
    <w:rsid w:val="002D42C7"/>
    <w:rsid w:val="002D4327"/>
    <w:rsid w:val="002D455F"/>
    <w:rsid w:val="002D4A6D"/>
    <w:rsid w:val="002D4B7A"/>
    <w:rsid w:val="002D4C8C"/>
    <w:rsid w:val="002D4E25"/>
    <w:rsid w:val="002D4E78"/>
    <w:rsid w:val="002D5C9B"/>
    <w:rsid w:val="002D5EBA"/>
    <w:rsid w:val="002D62DD"/>
    <w:rsid w:val="002D6311"/>
    <w:rsid w:val="002D6A48"/>
    <w:rsid w:val="002D6B16"/>
    <w:rsid w:val="002D6C53"/>
    <w:rsid w:val="002D6C5A"/>
    <w:rsid w:val="002D71C8"/>
    <w:rsid w:val="002D7ADD"/>
    <w:rsid w:val="002D7CCE"/>
    <w:rsid w:val="002E008F"/>
    <w:rsid w:val="002E0352"/>
    <w:rsid w:val="002E0388"/>
    <w:rsid w:val="002E046E"/>
    <w:rsid w:val="002E05F2"/>
    <w:rsid w:val="002E0652"/>
    <w:rsid w:val="002E078F"/>
    <w:rsid w:val="002E0852"/>
    <w:rsid w:val="002E0F12"/>
    <w:rsid w:val="002E0F92"/>
    <w:rsid w:val="002E1303"/>
    <w:rsid w:val="002E134B"/>
    <w:rsid w:val="002E139D"/>
    <w:rsid w:val="002E13E9"/>
    <w:rsid w:val="002E14E0"/>
    <w:rsid w:val="002E15A2"/>
    <w:rsid w:val="002E16EC"/>
    <w:rsid w:val="002E1B74"/>
    <w:rsid w:val="002E1D15"/>
    <w:rsid w:val="002E1EFC"/>
    <w:rsid w:val="002E2199"/>
    <w:rsid w:val="002E238E"/>
    <w:rsid w:val="002E2719"/>
    <w:rsid w:val="002E2885"/>
    <w:rsid w:val="002E2BA7"/>
    <w:rsid w:val="002E2D88"/>
    <w:rsid w:val="002E30C8"/>
    <w:rsid w:val="002E3330"/>
    <w:rsid w:val="002E38B7"/>
    <w:rsid w:val="002E3A9E"/>
    <w:rsid w:val="002E3BFD"/>
    <w:rsid w:val="002E3CCC"/>
    <w:rsid w:val="002E3DF3"/>
    <w:rsid w:val="002E3EA2"/>
    <w:rsid w:val="002E3F86"/>
    <w:rsid w:val="002E40AB"/>
    <w:rsid w:val="002E45AE"/>
    <w:rsid w:val="002E47AA"/>
    <w:rsid w:val="002E481F"/>
    <w:rsid w:val="002E4820"/>
    <w:rsid w:val="002E4910"/>
    <w:rsid w:val="002E4F97"/>
    <w:rsid w:val="002E5008"/>
    <w:rsid w:val="002E54C0"/>
    <w:rsid w:val="002E5656"/>
    <w:rsid w:val="002E5867"/>
    <w:rsid w:val="002E5C94"/>
    <w:rsid w:val="002E5D9D"/>
    <w:rsid w:val="002E5F04"/>
    <w:rsid w:val="002E69D5"/>
    <w:rsid w:val="002E6AF6"/>
    <w:rsid w:val="002E6C6F"/>
    <w:rsid w:val="002E6ED6"/>
    <w:rsid w:val="002E6F16"/>
    <w:rsid w:val="002E7294"/>
    <w:rsid w:val="002E77B3"/>
    <w:rsid w:val="002E7A2C"/>
    <w:rsid w:val="002E7B23"/>
    <w:rsid w:val="002F035F"/>
    <w:rsid w:val="002F0468"/>
    <w:rsid w:val="002F051C"/>
    <w:rsid w:val="002F0666"/>
    <w:rsid w:val="002F0C2F"/>
    <w:rsid w:val="002F0CCB"/>
    <w:rsid w:val="002F14A2"/>
    <w:rsid w:val="002F16B7"/>
    <w:rsid w:val="002F188B"/>
    <w:rsid w:val="002F1B2E"/>
    <w:rsid w:val="002F1C2A"/>
    <w:rsid w:val="002F1DD3"/>
    <w:rsid w:val="002F1ECD"/>
    <w:rsid w:val="002F206F"/>
    <w:rsid w:val="002F2CBB"/>
    <w:rsid w:val="002F2D86"/>
    <w:rsid w:val="002F2D9F"/>
    <w:rsid w:val="002F3682"/>
    <w:rsid w:val="002F3749"/>
    <w:rsid w:val="002F3E5E"/>
    <w:rsid w:val="002F43EA"/>
    <w:rsid w:val="002F455D"/>
    <w:rsid w:val="002F4DC7"/>
    <w:rsid w:val="002F4E20"/>
    <w:rsid w:val="002F4E68"/>
    <w:rsid w:val="002F50A2"/>
    <w:rsid w:val="002F50D9"/>
    <w:rsid w:val="002F523E"/>
    <w:rsid w:val="002F5BD5"/>
    <w:rsid w:val="002F6405"/>
    <w:rsid w:val="002F67F5"/>
    <w:rsid w:val="002F6A0F"/>
    <w:rsid w:val="002F6CFF"/>
    <w:rsid w:val="002F707B"/>
    <w:rsid w:val="002F7297"/>
    <w:rsid w:val="002F72F8"/>
    <w:rsid w:val="002F759B"/>
    <w:rsid w:val="002F782A"/>
    <w:rsid w:val="002F78FA"/>
    <w:rsid w:val="002F7C72"/>
    <w:rsid w:val="002F7C88"/>
    <w:rsid w:val="002F7D96"/>
    <w:rsid w:val="00300531"/>
    <w:rsid w:val="00300AAD"/>
    <w:rsid w:val="00300D80"/>
    <w:rsid w:val="0030117B"/>
    <w:rsid w:val="0030118C"/>
    <w:rsid w:val="003018EE"/>
    <w:rsid w:val="00301B44"/>
    <w:rsid w:val="00301BC7"/>
    <w:rsid w:val="00301C24"/>
    <w:rsid w:val="00301D9C"/>
    <w:rsid w:val="00302D0D"/>
    <w:rsid w:val="00302E1A"/>
    <w:rsid w:val="00302EA1"/>
    <w:rsid w:val="00302FD3"/>
    <w:rsid w:val="00303423"/>
    <w:rsid w:val="003034EA"/>
    <w:rsid w:val="003035EC"/>
    <w:rsid w:val="0030370C"/>
    <w:rsid w:val="0030381C"/>
    <w:rsid w:val="003039EF"/>
    <w:rsid w:val="00303E83"/>
    <w:rsid w:val="00304113"/>
    <w:rsid w:val="00304195"/>
    <w:rsid w:val="003041E9"/>
    <w:rsid w:val="003050E2"/>
    <w:rsid w:val="003051A3"/>
    <w:rsid w:val="003051C5"/>
    <w:rsid w:val="003058A9"/>
    <w:rsid w:val="003058F3"/>
    <w:rsid w:val="003059A8"/>
    <w:rsid w:val="00305A74"/>
    <w:rsid w:val="00305C3C"/>
    <w:rsid w:val="00305F35"/>
    <w:rsid w:val="0030632D"/>
    <w:rsid w:val="00306386"/>
    <w:rsid w:val="00306C5A"/>
    <w:rsid w:val="00306C9C"/>
    <w:rsid w:val="00306D09"/>
    <w:rsid w:val="00306D45"/>
    <w:rsid w:val="00306DF3"/>
    <w:rsid w:val="00306E3A"/>
    <w:rsid w:val="00306E60"/>
    <w:rsid w:val="00306E66"/>
    <w:rsid w:val="00307682"/>
    <w:rsid w:val="00307869"/>
    <w:rsid w:val="00310207"/>
    <w:rsid w:val="0031034B"/>
    <w:rsid w:val="003109BB"/>
    <w:rsid w:val="003109E2"/>
    <w:rsid w:val="00310B25"/>
    <w:rsid w:val="00310B71"/>
    <w:rsid w:val="00310E10"/>
    <w:rsid w:val="003112C6"/>
    <w:rsid w:val="00311540"/>
    <w:rsid w:val="00311B00"/>
    <w:rsid w:val="00311F2E"/>
    <w:rsid w:val="00312244"/>
    <w:rsid w:val="00312803"/>
    <w:rsid w:val="00312E50"/>
    <w:rsid w:val="003137FE"/>
    <w:rsid w:val="0031383F"/>
    <w:rsid w:val="00313BAE"/>
    <w:rsid w:val="00314064"/>
    <w:rsid w:val="003141E2"/>
    <w:rsid w:val="00314314"/>
    <w:rsid w:val="00314359"/>
    <w:rsid w:val="003144FA"/>
    <w:rsid w:val="00314F44"/>
    <w:rsid w:val="0031504E"/>
    <w:rsid w:val="00315150"/>
    <w:rsid w:val="003154D9"/>
    <w:rsid w:val="00315879"/>
    <w:rsid w:val="00315B34"/>
    <w:rsid w:val="00315F98"/>
    <w:rsid w:val="00316007"/>
    <w:rsid w:val="003164B0"/>
    <w:rsid w:val="0031693F"/>
    <w:rsid w:val="003169B5"/>
    <w:rsid w:val="00316EAE"/>
    <w:rsid w:val="003170D1"/>
    <w:rsid w:val="0031730B"/>
    <w:rsid w:val="00317421"/>
    <w:rsid w:val="003177F4"/>
    <w:rsid w:val="00317BE8"/>
    <w:rsid w:val="00317DA6"/>
    <w:rsid w:val="00317DF1"/>
    <w:rsid w:val="00320265"/>
    <w:rsid w:val="00320C3B"/>
    <w:rsid w:val="00320CEB"/>
    <w:rsid w:val="0032103C"/>
    <w:rsid w:val="003210C2"/>
    <w:rsid w:val="003212E6"/>
    <w:rsid w:val="0032144B"/>
    <w:rsid w:val="00321569"/>
    <w:rsid w:val="0032172C"/>
    <w:rsid w:val="003219E2"/>
    <w:rsid w:val="003219E8"/>
    <w:rsid w:val="00321ADB"/>
    <w:rsid w:val="00321D27"/>
    <w:rsid w:val="00322021"/>
    <w:rsid w:val="003224BE"/>
    <w:rsid w:val="00322565"/>
    <w:rsid w:val="00322869"/>
    <w:rsid w:val="003229CF"/>
    <w:rsid w:val="00322A66"/>
    <w:rsid w:val="00322A7E"/>
    <w:rsid w:val="00322ADA"/>
    <w:rsid w:val="00322DFC"/>
    <w:rsid w:val="00322F7E"/>
    <w:rsid w:val="003230B0"/>
    <w:rsid w:val="0032372D"/>
    <w:rsid w:val="003239F5"/>
    <w:rsid w:val="00323EF4"/>
    <w:rsid w:val="0032413E"/>
    <w:rsid w:val="00324768"/>
    <w:rsid w:val="003247E1"/>
    <w:rsid w:val="00324825"/>
    <w:rsid w:val="00324A6D"/>
    <w:rsid w:val="00324BCA"/>
    <w:rsid w:val="00324F77"/>
    <w:rsid w:val="00325A8A"/>
    <w:rsid w:val="00325F30"/>
    <w:rsid w:val="00326395"/>
    <w:rsid w:val="003263E2"/>
    <w:rsid w:val="003265E0"/>
    <w:rsid w:val="0032666B"/>
    <w:rsid w:val="00326B19"/>
    <w:rsid w:val="00327019"/>
    <w:rsid w:val="00327088"/>
    <w:rsid w:val="003270EF"/>
    <w:rsid w:val="003271DA"/>
    <w:rsid w:val="00327D48"/>
    <w:rsid w:val="00330320"/>
    <w:rsid w:val="00330B78"/>
    <w:rsid w:val="00330B7D"/>
    <w:rsid w:val="00330D9F"/>
    <w:rsid w:val="00330F41"/>
    <w:rsid w:val="003312CC"/>
    <w:rsid w:val="00331A85"/>
    <w:rsid w:val="00331B67"/>
    <w:rsid w:val="00331E0C"/>
    <w:rsid w:val="00331EB2"/>
    <w:rsid w:val="00331F63"/>
    <w:rsid w:val="00332113"/>
    <w:rsid w:val="003322A1"/>
    <w:rsid w:val="00332AEF"/>
    <w:rsid w:val="00332CFC"/>
    <w:rsid w:val="00332D69"/>
    <w:rsid w:val="00333420"/>
    <w:rsid w:val="00333479"/>
    <w:rsid w:val="00333C80"/>
    <w:rsid w:val="003342D1"/>
    <w:rsid w:val="003343EE"/>
    <w:rsid w:val="00334429"/>
    <w:rsid w:val="003349EA"/>
    <w:rsid w:val="00334EB4"/>
    <w:rsid w:val="003351DE"/>
    <w:rsid w:val="0033538C"/>
    <w:rsid w:val="003358CE"/>
    <w:rsid w:val="00336134"/>
    <w:rsid w:val="0033635C"/>
    <w:rsid w:val="003364B5"/>
    <w:rsid w:val="0033669A"/>
    <w:rsid w:val="003367E4"/>
    <w:rsid w:val="00336806"/>
    <w:rsid w:val="00336A54"/>
    <w:rsid w:val="00336B29"/>
    <w:rsid w:val="00336BB4"/>
    <w:rsid w:val="00336D00"/>
    <w:rsid w:val="00336D8A"/>
    <w:rsid w:val="00336D9E"/>
    <w:rsid w:val="00336F07"/>
    <w:rsid w:val="00336FAE"/>
    <w:rsid w:val="0033730B"/>
    <w:rsid w:val="003377F9"/>
    <w:rsid w:val="0033782B"/>
    <w:rsid w:val="00337BE8"/>
    <w:rsid w:val="00337C31"/>
    <w:rsid w:val="00337D03"/>
    <w:rsid w:val="00337F00"/>
    <w:rsid w:val="00337F22"/>
    <w:rsid w:val="0034001A"/>
    <w:rsid w:val="003402C5"/>
    <w:rsid w:val="003405AC"/>
    <w:rsid w:val="003405B3"/>
    <w:rsid w:val="003406C8"/>
    <w:rsid w:val="00340E78"/>
    <w:rsid w:val="00341502"/>
    <w:rsid w:val="00341A12"/>
    <w:rsid w:val="00341CBD"/>
    <w:rsid w:val="00342211"/>
    <w:rsid w:val="003424EE"/>
    <w:rsid w:val="00342627"/>
    <w:rsid w:val="003426C3"/>
    <w:rsid w:val="0034328A"/>
    <w:rsid w:val="003434E6"/>
    <w:rsid w:val="003436CC"/>
    <w:rsid w:val="00343970"/>
    <w:rsid w:val="00343B7C"/>
    <w:rsid w:val="00343B9B"/>
    <w:rsid w:val="00343F0E"/>
    <w:rsid w:val="003445DB"/>
    <w:rsid w:val="0034464D"/>
    <w:rsid w:val="00344EFE"/>
    <w:rsid w:val="00344F51"/>
    <w:rsid w:val="00344FF8"/>
    <w:rsid w:val="00345031"/>
    <w:rsid w:val="0034508B"/>
    <w:rsid w:val="0034518D"/>
    <w:rsid w:val="0034521A"/>
    <w:rsid w:val="0034569F"/>
    <w:rsid w:val="00345A30"/>
    <w:rsid w:val="003460C5"/>
    <w:rsid w:val="0034610D"/>
    <w:rsid w:val="00346700"/>
    <w:rsid w:val="00346A7C"/>
    <w:rsid w:val="00346AE9"/>
    <w:rsid w:val="00346BA0"/>
    <w:rsid w:val="0034712D"/>
    <w:rsid w:val="0034726E"/>
    <w:rsid w:val="00347502"/>
    <w:rsid w:val="00347E1F"/>
    <w:rsid w:val="00347E8C"/>
    <w:rsid w:val="00347FE1"/>
    <w:rsid w:val="00350539"/>
    <w:rsid w:val="0035059A"/>
    <w:rsid w:val="0035074B"/>
    <w:rsid w:val="00350840"/>
    <w:rsid w:val="00350992"/>
    <w:rsid w:val="00350B1E"/>
    <w:rsid w:val="00350BED"/>
    <w:rsid w:val="00350FEF"/>
    <w:rsid w:val="00351526"/>
    <w:rsid w:val="00351798"/>
    <w:rsid w:val="00351799"/>
    <w:rsid w:val="00351B83"/>
    <w:rsid w:val="00351BA8"/>
    <w:rsid w:val="00351DBC"/>
    <w:rsid w:val="003523ED"/>
    <w:rsid w:val="003525C0"/>
    <w:rsid w:val="00352602"/>
    <w:rsid w:val="003526CD"/>
    <w:rsid w:val="003527BA"/>
    <w:rsid w:val="00352AEF"/>
    <w:rsid w:val="00352B64"/>
    <w:rsid w:val="00352DFA"/>
    <w:rsid w:val="00353337"/>
    <w:rsid w:val="0035339A"/>
    <w:rsid w:val="00353625"/>
    <w:rsid w:val="003539D7"/>
    <w:rsid w:val="0035457C"/>
    <w:rsid w:val="003549CB"/>
    <w:rsid w:val="00354C21"/>
    <w:rsid w:val="00354C46"/>
    <w:rsid w:val="00354CC6"/>
    <w:rsid w:val="00354DC1"/>
    <w:rsid w:val="00354E68"/>
    <w:rsid w:val="00355480"/>
    <w:rsid w:val="00355612"/>
    <w:rsid w:val="00355B32"/>
    <w:rsid w:val="00355C2C"/>
    <w:rsid w:val="0035604A"/>
    <w:rsid w:val="003567BE"/>
    <w:rsid w:val="003569A2"/>
    <w:rsid w:val="00356D14"/>
    <w:rsid w:val="0035709A"/>
    <w:rsid w:val="0035713F"/>
    <w:rsid w:val="00357567"/>
    <w:rsid w:val="00360035"/>
    <w:rsid w:val="00360173"/>
    <w:rsid w:val="003603DD"/>
    <w:rsid w:val="003604BF"/>
    <w:rsid w:val="00360F6F"/>
    <w:rsid w:val="003617CD"/>
    <w:rsid w:val="00361D21"/>
    <w:rsid w:val="00361F94"/>
    <w:rsid w:val="003621B2"/>
    <w:rsid w:val="00362565"/>
    <w:rsid w:val="003625C3"/>
    <w:rsid w:val="00362925"/>
    <w:rsid w:val="00362A2E"/>
    <w:rsid w:val="00362A43"/>
    <w:rsid w:val="00363058"/>
    <w:rsid w:val="003631BC"/>
    <w:rsid w:val="003637E2"/>
    <w:rsid w:val="00363AB7"/>
    <w:rsid w:val="00363F84"/>
    <w:rsid w:val="00363F87"/>
    <w:rsid w:val="00363FEF"/>
    <w:rsid w:val="0036403E"/>
    <w:rsid w:val="0036413F"/>
    <w:rsid w:val="00364752"/>
    <w:rsid w:val="00364781"/>
    <w:rsid w:val="00364C15"/>
    <w:rsid w:val="00364ED4"/>
    <w:rsid w:val="00364EEE"/>
    <w:rsid w:val="003658F7"/>
    <w:rsid w:val="00365DB8"/>
    <w:rsid w:val="00365E86"/>
    <w:rsid w:val="00365FA2"/>
    <w:rsid w:val="00365FFF"/>
    <w:rsid w:val="00366010"/>
    <w:rsid w:val="0036649A"/>
    <w:rsid w:val="003666F4"/>
    <w:rsid w:val="003669F8"/>
    <w:rsid w:val="00366A7B"/>
    <w:rsid w:val="00366EBC"/>
    <w:rsid w:val="00366F51"/>
    <w:rsid w:val="00366FC2"/>
    <w:rsid w:val="00367135"/>
    <w:rsid w:val="0036759C"/>
    <w:rsid w:val="003677C3"/>
    <w:rsid w:val="00367FDD"/>
    <w:rsid w:val="00370959"/>
    <w:rsid w:val="00370F6B"/>
    <w:rsid w:val="0037114F"/>
    <w:rsid w:val="003715B9"/>
    <w:rsid w:val="00371740"/>
    <w:rsid w:val="003719A5"/>
    <w:rsid w:val="00371A9A"/>
    <w:rsid w:val="00371B0C"/>
    <w:rsid w:val="00371C46"/>
    <w:rsid w:val="00371D6F"/>
    <w:rsid w:val="00371F71"/>
    <w:rsid w:val="003721DB"/>
    <w:rsid w:val="00372453"/>
    <w:rsid w:val="00372651"/>
    <w:rsid w:val="0037268C"/>
    <w:rsid w:val="0037280E"/>
    <w:rsid w:val="0037292D"/>
    <w:rsid w:val="00372B3C"/>
    <w:rsid w:val="00372CA4"/>
    <w:rsid w:val="00372EA3"/>
    <w:rsid w:val="0037307F"/>
    <w:rsid w:val="003737E9"/>
    <w:rsid w:val="00373860"/>
    <w:rsid w:val="00373C87"/>
    <w:rsid w:val="00374770"/>
    <w:rsid w:val="00374916"/>
    <w:rsid w:val="00374EAC"/>
    <w:rsid w:val="00374EDE"/>
    <w:rsid w:val="00374F12"/>
    <w:rsid w:val="00374FF1"/>
    <w:rsid w:val="003755CA"/>
    <w:rsid w:val="00375658"/>
    <w:rsid w:val="00375839"/>
    <w:rsid w:val="00375E21"/>
    <w:rsid w:val="0037611A"/>
    <w:rsid w:val="0037689F"/>
    <w:rsid w:val="00376CD0"/>
    <w:rsid w:val="003774E5"/>
    <w:rsid w:val="003775CD"/>
    <w:rsid w:val="0037762D"/>
    <w:rsid w:val="003777DB"/>
    <w:rsid w:val="00377B1F"/>
    <w:rsid w:val="00377B45"/>
    <w:rsid w:val="00377BB5"/>
    <w:rsid w:val="00377C70"/>
    <w:rsid w:val="00377CDD"/>
    <w:rsid w:val="00377CED"/>
    <w:rsid w:val="00380044"/>
    <w:rsid w:val="00380305"/>
    <w:rsid w:val="003804E4"/>
    <w:rsid w:val="00380541"/>
    <w:rsid w:val="0038123E"/>
    <w:rsid w:val="0038193E"/>
    <w:rsid w:val="00381CF6"/>
    <w:rsid w:val="00382473"/>
    <w:rsid w:val="003824B4"/>
    <w:rsid w:val="003829EC"/>
    <w:rsid w:val="00382D05"/>
    <w:rsid w:val="00382EBA"/>
    <w:rsid w:val="00382EBD"/>
    <w:rsid w:val="00382F16"/>
    <w:rsid w:val="003830B7"/>
    <w:rsid w:val="00383171"/>
    <w:rsid w:val="0038369C"/>
    <w:rsid w:val="003839A0"/>
    <w:rsid w:val="00383C50"/>
    <w:rsid w:val="00383C6C"/>
    <w:rsid w:val="00383DA2"/>
    <w:rsid w:val="00384446"/>
    <w:rsid w:val="00384478"/>
    <w:rsid w:val="00384808"/>
    <w:rsid w:val="00384C77"/>
    <w:rsid w:val="00384F0C"/>
    <w:rsid w:val="00384F6F"/>
    <w:rsid w:val="003852EC"/>
    <w:rsid w:val="00385485"/>
    <w:rsid w:val="00385D3A"/>
    <w:rsid w:val="00386049"/>
    <w:rsid w:val="00386528"/>
    <w:rsid w:val="0038652D"/>
    <w:rsid w:val="0038664F"/>
    <w:rsid w:val="00386760"/>
    <w:rsid w:val="00386A5C"/>
    <w:rsid w:val="00386B07"/>
    <w:rsid w:val="00386C4C"/>
    <w:rsid w:val="00386F0F"/>
    <w:rsid w:val="00387310"/>
    <w:rsid w:val="0038748D"/>
    <w:rsid w:val="003875EF"/>
    <w:rsid w:val="00387665"/>
    <w:rsid w:val="00387CDD"/>
    <w:rsid w:val="00387D31"/>
    <w:rsid w:val="00387FEB"/>
    <w:rsid w:val="00390485"/>
    <w:rsid w:val="00390E78"/>
    <w:rsid w:val="00390EEF"/>
    <w:rsid w:val="00390F7F"/>
    <w:rsid w:val="003913F0"/>
    <w:rsid w:val="00391775"/>
    <w:rsid w:val="00391896"/>
    <w:rsid w:val="00391C32"/>
    <w:rsid w:val="00391C91"/>
    <w:rsid w:val="00391D4A"/>
    <w:rsid w:val="003920AB"/>
    <w:rsid w:val="00392151"/>
    <w:rsid w:val="00392269"/>
    <w:rsid w:val="0039241E"/>
    <w:rsid w:val="00392424"/>
    <w:rsid w:val="003924B1"/>
    <w:rsid w:val="00392E5C"/>
    <w:rsid w:val="003931BE"/>
    <w:rsid w:val="0039345C"/>
    <w:rsid w:val="003934D8"/>
    <w:rsid w:val="00393E48"/>
    <w:rsid w:val="00393E5F"/>
    <w:rsid w:val="00393E8F"/>
    <w:rsid w:val="003942E7"/>
    <w:rsid w:val="0039433E"/>
    <w:rsid w:val="00394592"/>
    <w:rsid w:val="003945EA"/>
    <w:rsid w:val="003948D1"/>
    <w:rsid w:val="00394D33"/>
    <w:rsid w:val="003955D1"/>
    <w:rsid w:val="00395A95"/>
    <w:rsid w:val="00395D58"/>
    <w:rsid w:val="00395FA1"/>
    <w:rsid w:val="003961E6"/>
    <w:rsid w:val="0039626F"/>
    <w:rsid w:val="0039628A"/>
    <w:rsid w:val="00396356"/>
    <w:rsid w:val="00396449"/>
    <w:rsid w:val="003966F6"/>
    <w:rsid w:val="003968DE"/>
    <w:rsid w:val="00396B0A"/>
    <w:rsid w:val="00396B71"/>
    <w:rsid w:val="00396E6D"/>
    <w:rsid w:val="00396F12"/>
    <w:rsid w:val="0039744D"/>
    <w:rsid w:val="00397921"/>
    <w:rsid w:val="00397AE2"/>
    <w:rsid w:val="00397AE8"/>
    <w:rsid w:val="00397D4D"/>
    <w:rsid w:val="00397D7F"/>
    <w:rsid w:val="00397D8C"/>
    <w:rsid w:val="00397E20"/>
    <w:rsid w:val="003A002F"/>
    <w:rsid w:val="003A003F"/>
    <w:rsid w:val="003A015E"/>
    <w:rsid w:val="003A0248"/>
    <w:rsid w:val="003A0397"/>
    <w:rsid w:val="003A044E"/>
    <w:rsid w:val="003A0594"/>
    <w:rsid w:val="003A06DA"/>
    <w:rsid w:val="003A0776"/>
    <w:rsid w:val="003A0999"/>
    <w:rsid w:val="003A102B"/>
    <w:rsid w:val="003A121A"/>
    <w:rsid w:val="003A1323"/>
    <w:rsid w:val="003A1473"/>
    <w:rsid w:val="003A17AF"/>
    <w:rsid w:val="003A1E45"/>
    <w:rsid w:val="003A230F"/>
    <w:rsid w:val="003A2417"/>
    <w:rsid w:val="003A2683"/>
    <w:rsid w:val="003A28FE"/>
    <w:rsid w:val="003A2978"/>
    <w:rsid w:val="003A2C0E"/>
    <w:rsid w:val="003A2DC1"/>
    <w:rsid w:val="003A31EB"/>
    <w:rsid w:val="003A3269"/>
    <w:rsid w:val="003A32C8"/>
    <w:rsid w:val="003A3374"/>
    <w:rsid w:val="003A360D"/>
    <w:rsid w:val="003A3637"/>
    <w:rsid w:val="003A376B"/>
    <w:rsid w:val="003A3829"/>
    <w:rsid w:val="003A3AA8"/>
    <w:rsid w:val="003A3BE1"/>
    <w:rsid w:val="003A3C61"/>
    <w:rsid w:val="003A3D7B"/>
    <w:rsid w:val="003A47DA"/>
    <w:rsid w:val="003A4997"/>
    <w:rsid w:val="003A4B20"/>
    <w:rsid w:val="003A4C08"/>
    <w:rsid w:val="003A4C54"/>
    <w:rsid w:val="003A4C84"/>
    <w:rsid w:val="003A4F6B"/>
    <w:rsid w:val="003A507D"/>
    <w:rsid w:val="003A5164"/>
    <w:rsid w:val="003A5685"/>
    <w:rsid w:val="003A5889"/>
    <w:rsid w:val="003A5CCC"/>
    <w:rsid w:val="003A5F81"/>
    <w:rsid w:val="003A6009"/>
    <w:rsid w:val="003A6163"/>
    <w:rsid w:val="003A66D7"/>
    <w:rsid w:val="003A6C1B"/>
    <w:rsid w:val="003A6D76"/>
    <w:rsid w:val="003A6E0C"/>
    <w:rsid w:val="003A6F77"/>
    <w:rsid w:val="003A74D3"/>
    <w:rsid w:val="003A7808"/>
    <w:rsid w:val="003B0023"/>
    <w:rsid w:val="003B0071"/>
    <w:rsid w:val="003B02BA"/>
    <w:rsid w:val="003B036E"/>
    <w:rsid w:val="003B03E0"/>
    <w:rsid w:val="003B0831"/>
    <w:rsid w:val="003B092E"/>
    <w:rsid w:val="003B0A81"/>
    <w:rsid w:val="003B0CFF"/>
    <w:rsid w:val="003B0D2D"/>
    <w:rsid w:val="003B14D8"/>
    <w:rsid w:val="003B170D"/>
    <w:rsid w:val="003B1A55"/>
    <w:rsid w:val="003B1F84"/>
    <w:rsid w:val="003B20DE"/>
    <w:rsid w:val="003B22AF"/>
    <w:rsid w:val="003B2390"/>
    <w:rsid w:val="003B2865"/>
    <w:rsid w:val="003B2EC3"/>
    <w:rsid w:val="003B34BE"/>
    <w:rsid w:val="003B35C1"/>
    <w:rsid w:val="003B369E"/>
    <w:rsid w:val="003B397F"/>
    <w:rsid w:val="003B3A0E"/>
    <w:rsid w:val="003B3DB3"/>
    <w:rsid w:val="003B3EAD"/>
    <w:rsid w:val="003B40AA"/>
    <w:rsid w:val="003B40C5"/>
    <w:rsid w:val="003B4230"/>
    <w:rsid w:val="003B45BF"/>
    <w:rsid w:val="003B4771"/>
    <w:rsid w:val="003B4A71"/>
    <w:rsid w:val="003B4E4E"/>
    <w:rsid w:val="003B511B"/>
    <w:rsid w:val="003B5552"/>
    <w:rsid w:val="003B5E28"/>
    <w:rsid w:val="003B611E"/>
    <w:rsid w:val="003B6398"/>
    <w:rsid w:val="003B6683"/>
    <w:rsid w:val="003B67EE"/>
    <w:rsid w:val="003B6A7A"/>
    <w:rsid w:val="003B7061"/>
    <w:rsid w:val="003B708B"/>
    <w:rsid w:val="003B73BA"/>
    <w:rsid w:val="003B76EF"/>
    <w:rsid w:val="003B7A5E"/>
    <w:rsid w:val="003B7B4B"/>
    <w:rsid w:val="003B7BE7"/>
    <w:rsid w:val="003B7DEE"/>
    <w:rsid w:val="003B7ECD"/>
    <w:rsid w:val="003B7F3F"/>
    <w:rsid w:val="003B7F8D"/>
    <w:rsid w:val="003C05BE"/>
    <w:rsid w:val="003C0640"/>
    <w:rsid w:val="003C071E"/>
    <w:rsid w:val="003C0813"/>
    <w:rsid w:val="003C088A"/>
    <w:rsid w:val="003C0A86"/>
    <w:rsid w:val="003C0B54"/>
    <w:rsid w:val="003C0C1C"/>
    <w:rsid w:val="003C1068"/>
    <w:rsid w:val="003C15FA"/>
    <w:rsid w:val="003C1AA1"/>
    <w:rsid w:val="003C1AAD"/>
    <w:rsid w:val="003C1CF0"/>
    <w:rsid w:val="003C1CF9"/>
    <w:rsid w:val="003C1D04"/>
    <w:rsid w:val="003C1D6F"/>
    <w:rsid w:val="003C1E34"/>
    <w:rsid w:val="003C1EA1"/>
    <w:rsid w:val="003C1F27"/>
    <w:rsid w:val="003C22E6"/>
    <w:rsid w:val="003C2734"/>
    <w:rsid w:val="003C287F"/>
    <w:rsid w:val="003C30E5"/>
    <w:rsid w:val="003C3712"/>
    <w:rsid w:val="003C3B4D"/>
    <w:rsid w:val="003C3B51"/>
    <w:rsid w:val="003C3B63"/>
    <w:rsid w:val="003C3D0A"/>
    <w:rsid w:val="003C3EE8"/>
    <w:rsid w:val="003C403D"/>
    <w:rsid w:val="003C4157"/>
    <w:rsid w:val="003C49CE"/>
    <w:rsid w:val="003C555E"/>
    <w:rsid w:val="003C59D0"/>
    <w:rsid w:val="003C5A4C"/>
    <w:rsid w:val="003C5F27"/>
    <w:rsid w:val="003C6200"/>
    <w:rsid w:val="003C623A"/>
    <w:rsid w:val="003C646E"/>
    <w:rsid w:val="003C67C7"/>
    <w:rsid w:val="003C681F"/>
    <w:rsid w:val="003C6C8E"/>
    <w:rsid w:val="003C6DF9"/>
    <w:rsid w:val="003C7241"/>
    <w:rsid w:val="003C7705"/>
    <w:rsid w:val="003C7BC8"/>
    <w:rsid w:val="003C7C8C"/>
    <w:rsid w:val="003C7CE6"/>
    <w:rsid w:val="003C7E34"/>
    <w:rsid w:val="003D00FA"/>
    <w:rsid w:val="003D018A"/>
    <w:rsid w:val="003D0423"/>
    <w:rsid w:val="003D0884"/>
    <w:rsid w:val="003D0E7F"/>
    <w:rsid w:val="003D0F59"/>
    <w:rsid w:val="003D0F80"/>
    <w:rsid w:val="003D1381"/>
    <w:rsid w:val="003D169D"/>
    <w:rsid w:val="003D1BF2"/>
    <w:rsid w:val="003D22F0"/>
    <w:rsid w:val="003D2340"/>
    <w:rsid w:val="003D2884"/>
    <w:rsid w:val="003D29E7"/>
    <w:rsid w:val="003D2A54"/>
    <w:rsid w:val="003D2B29"/>
    <w:rsid w:val="003D2C38"/>
    <w:rsid w:val="003D2E01"/>
    <w:rsid w:val="003D2E76"/>
    <w:rsid w:val="003D3161"/>
    <w:rsid w:val="003D318E"/>
    <w:rsid w:val="003D3688"/>
    <w:rsid w:val="003D40F6"/>
    <w:rsid w:val="003D41B7"/>
    <w:rsid w:val="003D41D5"/>
    <w:rsid w:val="003D41F7"/>
    <w:rsid w:val="003D471A"/>
    <w:rsid w:val="003D49A4"/>
    <w:rsid w:val="003D4D96"/>
    <w:rsid w:val="003D5148"/>
    <w:rsid w:val="003D54E2"/>
    <w:rsid w:val="003D5628"/>
    <w:rsid w:val="003D56D2"/>
    <w:rsid w:val="003D56D6"/>
    <w:rsid w:val="003D5801"/>
    <w:rsid w:val="003D5BB5"/>
    <w:rsid w:val="003D5D77"/>
    <w:rsid w:val="003D5E47"/>
    <w:rsid w:val="003D5E53"/>
    <w:rsid w:val="003D5EED"/>
    <w:rsid w:val="003D6028"/>
    <w:rsid w:val="003D6395"/>
    <w:rsid w:val="003D63DE"/>
    <w:rsid w:val="003D680F"/>
    <w:rsid w:val="003D6B8C"/>
    <w:rsid w:val="003D6BDD"/>
    <w:rsid w:val="003D6E3C"/>
    <w:rsid w:val="003D6F8E"/>
    <w:rsid w:val="003D7497"/>
    <w:rsid w:val="003D766C"/>
    <w:rsid w:val="003D7DB8"/>
    <w:rsid w:val="003D7F29"/>
    <w:rsid w:val="003E0050"/>
    <w:rsid w:val="003E0241"/>
    <w:rsid w:val="003E08D6"/>
    <w:rsid w:val="003E0E5F"/>
    <w:rsid w:val="003E11AF"/>
    <w:rsid w:val="003E1223"/>
    <w:rsid w:val="003E12E4"/>
    <w:rsid w:val="003E1328"/>
    <w:rsid w:val="003E19AB"/>
    <w:rsid w:val="003E21A1"/>
    <w:rsid w:val="003E292F"/>
    <w:rsid w:val="003E2F57"/>
    <w:rsid w:val="003E309E"/>
    <w:rsid w:val="003E30A8"/>
    <w:rsid w:val="003E3153"/>
    <w:rsid w:val="003E3284"/>
    <w:rsid w:val="003E36E9"/>
    <w:rsid w:val="003E3753"/>
    <w:rsid w:val="003E39A6"/>
    <w:rsid w:val="003E44B6"/>
    <w:rsid w:val="003E4883"/>
    <w:rsid w:val="003E490E"/>
    <w:rsid w:val="003E4A0F"/>
    <w:rsid w:val="003E519F"/>
    <w:rsid w:val="003E51B9"/>
    <w:rsid w:val="003E54F9"/>
    <w:rsid w:val="003E550E"/>
    <w:rsid w:val="003E553E"/>
    <w:rsid w:val="003E58E2"/>
    <w:rsid w:val="003E5990"/>
    <w:rsid w:val="003E5B4A"/>
    <w:rsid w:val="003E5CA2"/>
    <w:rsid w:val="003E5F44"/>
    <w:rsid w:val="003E6510"/>
    <w:rsid w:val="003E6E51"/>
    <w:rsid w:val="003E6EA6"/>
    <w:rsid w:val="003E6F73"/>
    <w:rsid w:val="003E7167"/>
    <w:rsid w:val="003E751E"/>
    <w:rsid w:val="003E7575"/>
    <w:rsid w:val="003E7647"/>
    <w:rsid w:val="003E7652"/>
    <w:rsid w:val="003E76CF"/>
    <w:rsid w:val="003E78A4"/>
    <w:rsid w:val="003E7A1E"/>
    <w:rsid w:val="003E7BDE"/>
    <w:rsid w:val="003F0146"/>
    <w:rsid w:val="003F0204"/>
    <w:rsid w:val="003F03B6"/>
    <w:rsid w:val="003F0401"/>
    <w:rsid w:val="003F06AB"/>
    <w:rsid w:val="003F1570"/>
    <w:rsid w:val="003F1987"/>
    <w:rsid w:val="003F1DB9"/>
    <w:rsid w:val="003F267A"/>
    <w:rsid w:val="003F275A"/>
    <w:rsid w:val="003F2773"/>
    <w:rsid w:val="003F2A8F"/>
    <w:rsid w:val="003F2B6F"/>
    <w:rsid w:val="003F2BDA"/>
    <w:rsid w:val="003F2C6F"/>
    <w:rsid w:val="003F2FA9"/>
    <w:rsid w:val="003F31D0"/>
    <w:rsid w:val="003F33F6"/>
    <w:rsid w:val="003F38EC"/>
    <w:rsid w:val="003F38ED"/>
    <w:rsid w:val="003F3B4C"/>
    <w:rsid w:val="003F3F55"/>
    <w:rsid w:val="003F4022"/>
    <w:rsid w:val="003F4115"/>
    <w:rsid w:val="003F46C7"/>
    <w:rsid w:val="003F4876"/>
    <w:rsid w:val="003F4AAF"/>
    <w:rsid w:val="003F4B16"/>
    <w:rsid w:val="003F4D27"/>
    <w:rsid w:val="003F51E8"/>
    <w:rsid w:val="003F5579"/>
    <w:rsid w:val="003F594F"/>
    <w:rsid w:val="003F5978"/>
    <w:rsid w:val="003F5CEB"/>
    <w:rsid w:val="003F5ED7"/>
    <w:rsid w:val="003F5F1C"/>
    <w:rsid w:val="003F6033"/>
    <w:rsid w:val="003F61C8"/>
    <w:rsid w:val="003F66D1"/>
    <w:rsid w:val="003F6C4D"/>
    <w:rsid w:val="003F7451"/>
    <w:rsid w:val="003F76E4"/>
    <w:rsid w:val="003F787A"/>
    <w:rsid w:val="003F79D7"/>
    <w:rsid w:val="00400503"/>
    <w:rsid w:val="00400964"/>
    <w:rsid w:val="00400B26"/>
    <w:rsid w:val="00400EE2"/>
    <w:rsid w:val="0040159A"/>
    <w:rsid w:val="004015AE"/>
    <w:rsid w:val="00401738"/>
    <w:rsid w:val="004019DC"/>
    <w:rsid w:val="00401B9F"/>
    <w:rsid w:val="0040246B"/>
    <w:rsid w:val="00402864"/>
    <w:rsid w:val="00402BE5"/>
    <w:rsid w:val="00403348"/>
    <w:rsid w:val="00403526"/>
    <w:rsid w:val="00403561"/>
    <w:rsid w:val="0040376B"/>
    <w:rsid w:val="00403BFA"/>
    <w:rsid w:val="00404086"/>
    <w:rsid w:val="00404524"/>
    <w:rsid w:val="004049B8"/>
    <w:rsid w:val="004054D7"/>
    <w:rsid w:val="0040568D"/>
    <w:rsid w:val="00405921"/>
    <w:rsid w:val="00405A34"/>
    <w:rsid w:val="00405B42"/>
    <w:rsid w:val="00405D4E"/>
    <w:rsid w:val="004062A0"/>
    <w:rsid w:val="00406441"/>
    <w:rsid w:val="004065A1"/>
    <w:rsid w:val="00406749"/>
    <w:rsid w:val="004069A8"/>
    <w:rsid w:val="004070FD"/>
    <w:rsid w:val="0040727F"/>
    <w:rsid w:val="0040787E"/>
    <w:rsid w:val="00407DBF"/>
    <w:rsid w:val="00407FB2"/>
    <w:rsid w:val="004100E8"/>
    <w:rsid w:val="00410115"/>
    <w:rsid w:val="004104FF"/>
    <w:rsid w:val="00410523"/>
    <w:rsid w:val="004108BC"/>
    <w:rsid w:val="00410E09"/>
    <w:rsid w:val="00410FF3"/>
    <w:rsid w:val="00411643"/>
    <w:rsid w:val="00411AED"/>
    <w:rsid w:val="004120BB"/>
    <w:rsid w:val="004123B7"/>
    <w:rsid w:val="004123E1"/>
    <w:rsid w:val="004125DA"/>
    <w:rsid w:val="00412726"/>
    <w:rsid w:val="00412C81"/>
    <w:rsid w:val="00413202"/>
    <w:rsid w:val="00413A26"/>
    <w:rsid w:val="00413A84"/>
    <w:rsid w:val="0041423D"/>
    <w:rsid w:val="00414851"/>
    <w:rsid w:val="00414ACC"/>
    <w:rsid w:val="00414C5A"/>
    <w:rsid w:val="00414CAB"/>
    <w:rsid w:val="0041551E"/>
    <w:rsid w:val="00415BD8"/>
    <w:rsid w:val="00415E5B"/>
    <w:rsid w:val="00416070"/>
    <w:rsid w:val="00416456"/>
    <w:rsid w:val="0041665F"/>
    <w:rsid w:val="004170BF"/>
    <w:rsid w:val="004176AC"/>
    <w:rsid w:val="00417C2A"/>
    <w:rsid w:val="00417C77"/>
    <w:rsid w:val="00417E74"/>
    <w:rsid w:val="00417E8D"/>
    <w:rsid w:val="00417FBC"/>
    <w:rsid w:val="004202B9"/>
    <w:rsid w:val="00420BA4"/>
    <w:rsid w:val="00420CA8"/>
    <w:rsid w:val="00420EBF"/>
    <w:rsid w:val="0042113E"/>
    <w:rsid w:val="0042166C"/>
    <w:rsid w:val="004216DD"/>
    <w:rsid w:val="00421D92"/>
    <w:rsid w:val="00422158"/>
    <w:rsid w:val="004223D3"/>
    <w:rsid w:val="0042265E"/>
    <w:rsid w:val="00422666"/>
    <w:rsid w:val="004227B9"/>
    <w:rsid w:val="0042334E"/>
    <w:rsid w:val="004233E3"/>
    <w:rsid w:val="00423BEF"/>
    <w:rsid w:val="00423CD0"/>
    <w:rsid w:val="00423DB1"/>
    <w:rsid w:val="00423E63"/>
    <w:rsid w:val="0042411A"/>
    <w:rsid w:val="004241D1"/>
    <w:rsid w:val="00424719"/>
    <w:rsid w:val="004248B5"/>
    <w:rsid w:val="00424DBA"/>
    <w:rsid w:val="00424E4E"/>
    <w:rsid w:val="00424F13"/>
    <w:rsid w:val="00424F5C"/>
    <w:rsid w:val="00425158"/>
    <w:rsid w:val="0042559C"/>
    <w:rsid w:val="004255EF"/>
    <w:rsid w:val="0042567E"/>
    <w:rsid w:val="00425844"/>
    <w:rsid w:val="00425A5B"/>
    <w:rsid w:val="00425CEB"/>
    <w:rsid w:val="00425CF6"/>
    <w:rsid w:val="00425DAE"/>
    <w:rsid w:val="00426053"/>
    <w:rsid w:val="00426214"/>
    <w:rsid w:val="00426C7D"/>
    <w:rsid w:val="00426E41"/>
    <w:rsid w:val="004271B0"/>
    <w:rsid w:val="00427537"/>
    <w:rsid w:val="00427B2F"/>
    <w:rsid w:val="00427BB7"/>
    <w:rsid w:val="00427CE5"/>
    <w:rsid w:val="00427D84"/>
    <w:rsid w:val="00427EA2"/>
    <w:rsid w:val="00430464"/>
    <w:rsid w:val="0043046C"/>
    <w:rsid w:val="0043062D"/>
    <w:rsid w:val="004308CC"/>
    <w:rsid w:val="00430CA0"/>
    <w:rsid w:val="00430D1A"/>
    <w:rsid w:val="00430DFE"/>
    <w:rsid w:val="00430E12"/>
    <w:rsid w:val="00430E87"/>
    <w:rsid w:val="0043162D"/>
    <w:rsid w:val="00431695"/>
    <w:rsid w:val="0043173F"/>
    <w:rsid w:val="004318A6"/>
    <w:rsid w:val="0043191E"/>
    <w:rsid w:val="004319B3"/>
    <w:rsid w:val="00431A75"/>
    <w:rsid w:val="00431A9F"/>
    <w:rsid w:val="00432153"/>
    <w:rsid w:val="00432178"/>
    <w:rsid w:val="004326DA"/>
    <w:rsid w:val="00432A86"/>
    <w:rsid w:val="00432C95"/>
    <w:rsid w:val="00432DCF"/>
    <w:rsid w:val="00432FCB"/>
    <w:rsid w:val="004330F2"/>
    <w:rsid w:val="00433237"/>
    <w:rsid w:val="0043329D"/>
    <w:rsid w:val="004332A8"/>
    <w:rsid w:val="0043332E"/>
    <w:rsid w:val="0043376D"/>
    <w:rsid w:val="00433B44"/>
    <w:rsid w:val="00433D70"/>
    <w:rsid w:val="00433D80"/>
    <w:rsid w:val="00433E2D"/>
    <w:rsid w:val="00433F23"/>
    <w:rsid w:val="00434479"/>
    <w:rsid w:val="004344E9"/>
    <w:rsid w:val="0043460A"/>
    <w:rsid w:val="00434C77"/>
    <w:rsid w:val="004353E2"/>
    <w:rsid w:val="004354CC"/>
    <w:rsid w:val="004359D9"/>
    <w:rsid w:val="00435A4D"/>
    <w:rsid w:val="00435D79"/>
    <w:rsid w:val="00435DB6"/>
    <w:rsid w:val="00436019"/>
    <w:rsid w:val="00436139"/>
    <w:rsid w:val="00436185"/>
    <w:rsid w:val="004363C6"/>
    <w:rsid w:val="00436601"/>
    <w:rsid w:val="004367F1"/>
    <w:rsid w:val="00436828"/>
    <w:rsid w:val="00436A98"/>
    <w:rsid w:val="00436ED0"/>
    <w:rsid w:val="00436F4F"/>
    <w:rsid w:val="00436F85"/>
    <w:rsid w:val="00437314"/>
    <w:rsid w:val="0043745B"/>
    <w:rsid w:val="004376CC"/>
    <w:rsid w:val="00440290"/>
    <w:rsid w:val="00440391"/>
    <w:rsid w:val="004403F8"/>
    <w:rsid w:val="0044071B"/>
    <w:rsid w:val="004409EB"/>
    <w:rsid w:val="00440B3B"/>
    <w:rsid w:val="00440CD6"/>
    <w:rsid w:val="00441063"/>
    <w:rsid w:val="00441402"/>
    <w:rsid w:val="0044142E"/>
    <w:rsid w:val="00441785"/>
    <w:rsid w:val="004419E6"/>
    <w:rsid w:val="00441A4E"/>
    <w:rsid w:val="00441B4E"/>
    <w:rsid w:val="00442259"/>
    <w:rsid w:val="0044272E"/>
    <w:rsid w:val="0044304A"/>
    <w:rsid w:val="0044306F"/>
    <w:rsid w:val="00443951"/>
    <w:rsid w:val="00443E14"/>
    <w:rsid w:val="00444170"/>
    <w:rsid w:val="004443C8"/>
    <w:rsid w:val="0044454C"/>
    <w:rsid w:val="00444592"/>
    <w:rsid w:val="00444A7B"/>
    <w:rsid w:val="00445118"/>
    <w:rsid w:val="0044521F"/>
    <w:rsid w:val="00445980"/>
    <w:rsid w:val="00445A08"/>
    <w:rsid w:val="004463CB"/>
    <w:rsid w:val="00446483"/>
    <w:rsid w:val="004465EA"/>
    <w:rsid w:val="00446620"/>
    <w:rsid w:val="00446693"/>
    <w:rsid w:val="004466D1"/>
    <w:rsid w:val="00446792"/>
    <w:rsid w:val="004468A1"/>
    <w:rsid w:val="00447588"/>
    <w:rsid w:val="00447694"/>
    <w:rsid w:val="00447814"/>
    <w:rsid w:val="00447D68"/>
    <w:rsid w:val="00447D6E"/>
    <w:rsid w:val="00447DD7"/>
    <w:rsid w:val="00447E51"/>
    <w:rsid w:val="00450314"/>
    <w:rsid w:val="00450755"/>
    <w:rsid w:val="0045085F"/>
    <w:rsid w:val="00451B09"/>
    <w:rsid w:val="00451D4C"/>
    <w:rsid w:val="00451F31"/>
    <w:rsid w:val="00451F64"/>
    <w:rsid w:val="00452458"/>
    <w:rsid w:val="0045253F"/>
    <w:rsid w:val="0045269E"/>
    <w:rsid w:val="004526AB"/>
    <w:rsid w:val="004527C1"/>
    <w:rsid w:val="004528E3"/>
    <w:rsid w:val="00452B91"/>
    <w:rsid w:val="00452E82"/>
    <w:rsid w:val="00453065"/>
    <w:rsid w:val="0045343E"/>
    <w:rsid w:val="00453719"/>
    <w:rsid w:val="004537FD"/>
    <w:rsid w:val="00453CC7"/>
    <w:rsid w:val="00453DEB"/>
    <w:rsid w:val="004542AE"/>
    <w:rsid w:val="004545E0"/>
    <w:rsid w:val="00454A1C"/>
    <w:rsid w:val="00454D71"/>
    <w:rsid w:val="00455008"/>
    <w:rsid w:val="004550D4"/>
    <w:rsid w:val="0045510D"/>
    <w:rsid w:val="00455743"/>
    <w:rsid w:val="00455E85"/>
    <w:rsid w:val="00455F89"/>
    <w:rsid w:val="004561AA"/>
    <w:rsid w:val="004562F9"/>
    <w:rsid w:val="00456686"/>
    <w:rsid w:val="00456879"/>
    <w:rsid w:val="00456A33"/>
    <w:rsid w:val="00456D4E"/>
    <w:rsid w:val="00456F57"/>
    <w:rsid w:val="004575FB"/>
    <w:rsid w:val="00457695"/>
    <w:rsid w:val="00457853"/>
    <w:rsid w:val="004578B6"/>
    <w:rsid w:val="0046015E"/>
    <w:rsid w:val="00460270"/>
    <w:rsid w:val="004606F1"/>
    <w:rsid w:val="004607AA"/>
    <w:rsid w:val="00460802"/>
    <w:rsid w:val="004611DD"/>
    <w:rsid w:val="004612E3"/>
    <w:rsid w:val="004614E9"/>
    <w:rsid w:val="0046166D"/>
    <w:rsid w:val="004617F7"/>
    <w:rsid w:val="00462157"/>
    <w:rsid w:val="004626D8"/>
    <w:rsid w:val="004627A0"/>
    <w:rsid w:val="00462E73"/>
    <w:rsid w:val="00462EC5"/>
    <w:rsid w:val="00462FE9"/>
    <w:rsid w:val="004630A6"/>
    <w:rsid w:val="00463119"/>
    <w:rsid w:val="004635B8"/>
    <w:rsid w:val="00463974"/>
    <w:rsid w:val="004639AB"/>
    <w:rsid w:val="00463D10"/>
    <w:rsid w:val="0046412A"/>
    <w:rsid w:val="0046448E"/>
    <w:rsid w:val="00464576"/>
    <w:rsid w:val="00464607"/>
    <w:rsid w:val="00464DF0"/>
    <w:rsid w:val="00464E34"/>
    <w:rsid w:val="00464FE8"/>
    <w:rsid w:val="004651AE"/>
    <w:rsid w:val="0046574F"/>
    <w:rsid w:val="004657A6"/>
    <w:rsid w:val="00465B90"/>
    <w:rsid w:val="00465C54"/>
    <w:rsid w:val="0046662D"/>
    <w:rsid w:val="00466712"/>
    <w:rsid w:val="0046673B"/>
    <w:rsid w:val="00466824"/>
    <w:rsid w:val="00466850"/>
    <w:rsid w:val="004669BB"/>
    <w:rsid w:val="00467039"/>
    <w:rsid w:val="00467133"/>
    <w:rsid w:val="004672AF"/>
    <w:rsid w:val="0046779F"/>
    <w:rsid w:val="00467829"/>
    <w:rsid w:val="004679F6"/>
    <w:rsid w:val="00467A2A"/>
    <w:rsid w:val="00467B3E"/>
    <w:rsid w:val="00467E0A"/>
    <w:rsid w:val="00467E0E"/>
    <w:rsid w:val="004701E8"/>
    <w:rsid w:val="0047030E"/>
    <w:rsid w:val="004706DF"/>
    <w:rsid w:val="00470BDB"/>
    <w:rsid w:val="00470BEA"/>
    <w:rsid w:val="00470DE3"/>
    <w:rsid w:val="00470FAF"/>
    <w:rsid w:val="00470FBE"/>
    <w:rsid w:val="00471350"/>
    <w:rsid w:val="00471736"/>
    <w:rsid w:val="004718FB"/>
    <w:rsid w:val="004718FF"/>
    <w:rsid w:val="00471B0F"/>
    <w:rsid w:val="00471BAF"/>
    <w:rsid w:val="00471FC1"/>
    <w:rsid w:val="004723D2"/>
    <w:rsid w:val="004728EC"/>
    <w:rsid w:val="00472E4D"/>
    <w:rsid w:val="004736E8"/>
    <w:rsid w:val="004737A1"/>
    <w:rsid w:val="004737B3"/>
    <w:rsid w:val="00473A87"/>
    <w:rsid w:val="00473B39"/>
    <w:rsid w:val="00473D27"/>
    <w:rsid w:val="00473D4D"/>
    <w:rsid w:val="00473D8A"/>
    <w:rsid w:val="00473DE5"/>
    <w:rsid w:val="00473FF6"/>
    <w:rsid w:val="00474415"/>
    <w:rsid w:val="00474C12"/>
    <w:rsid w:val="00474CCC"/>
    <w:rsid w:val="00474E6F"/>
    <w:rsid w:val="004754FA"/>
    <w:rsid w:val="00475B0B"/>
    <w:rsid w:val="00475B0F"/>
    <w:rsid w:val="00475C38"/>
    <w:rsid w:val="00475CAD"/>
    <w:rsid w:val="00475EC6"/>
    <w:rsid w:val="00475F31"/>
    <w:rsid w:val="00475FFA"/>
    <w:rsid w:val="004763A4"/>
    <w:rsid w:val="004764A2"/>
    <w:rsid w:val="004766CC"/>
    <w:rsid w:val="00476EBC"/>
    <w:rsid w:val="00476F15"/>
    <w:rsid w:val="004770FC"/>
    <w:rsid w:val="00477106"/>
    <w:rsid w:val="0047735A"/>
    <w:rsid w:val="004775E0"/>
    <w:rsid w:val="004776D4"/>
    <w:rsid w:val="004776D6"/>
    <w:rsid w:val="004778E2"/>
    <w:rsid w:val="0047790B"/>
    <w:rsid w:val="00477DA4"/>
    <w:rsid w:val="00477DBC"/>
    <w:rsid w:val="00480098"/>
    <w:rsid w:val="00480367"/>
    <w:rsid w:val="00480D2A"/>
    <w:rsid w:val="00480D54"/>
    <w:rsid w:val="00480DAA"/>
    <w:rsid w:val="00480DC6"/>
    <w:rsid w:val="00480E67"/>
    <w:rsid w:val="00481357"/>
    <w:rsid w:val="00481370"/>
    <w:rsid w:val="00481390"/>
    <w:rsid w:val="0048141F"/>
    <w:rsid w:val="004817A7"/>
    <w:rsid w:val="00481BA6"/>
    <w:rsid w:val="00481ED1"/>
    <w:rsid w:val="004822BE"/>
    <w:rsid w:val="00482619"/>
    <w:rsid w:val="00482865"/>
    <w:rsid w:val="004829F2"/>
    <w:rsid w:val="00482FF7"/>
    <w:rsid w:val="004834F8"/>
    <w:rsid w:val="00483511"/>
    <w:rsid w:val="00483CF7"/>
    <w:rsid w:val="00483DFB"/>
    <w:rsid w:val="00484112"/>
    <w:rsid w:val="00484C9D"/>
    <w:rsid w:val="00484CA9"/>
    <w:rsid w:val="004851A3"/>
    <w:rsid w:val="0048535D"/>
    <w:rsid w:val="0048547F"/>
    <w:rsid w:val="00485757"/>
    <w:rsid w:val="00485CC7"/>
    <w:rsid w:val="0048642F"/>
    <w:rsid w:val="004864B1"/>
    <w:rsid w:val="004864D0"/>
    <w:rsid w:val="00486889"/>
    <w:rsid w:val="00486A71"/>
    <w:rsid w:val="00486B75"/>
    <w:rsid w:val="00486D39"/>
    <w:rsid w:val="00486DAE"/>
    <w:rsid w:val="0048708B"/>
    <w:rsid w:val="0048715A"/>
    <w:rsid w:val="004871BB"/>
    <w:rsid w:val="0048742E"/>
    <w:rsid w:val="004877D0"/>
    <w:rsid w:val="00487815"/>
    <w:rsid w:val="00487C4D"/>
    <w:rsid w:val="0049008C"/>
    <w:rsid w:val="00490493"/>
    <w:rsid w:val="004906E2"/>
    <w:rsid w:val="004907C7"/>
    <w:rsid w:val="00490847"/>
    <w:rsid w:val="00490D7C"/>
    <w:rsid w:val="00490DE4"/>
    <w:rsid w:val="004910B0"/>
    <w:rsid w:val="00491419"/>
    <w:rsid w:val="00491576"/>
    <w:rsid w:val="00491E26"/>
    <w:rsid w:val="00492018"/>
    <w:rsid w:val="004920A1"/>
    <w:rsid w:val="00492288"/>
    <w:rsid w:val="00492362"/>
    <w:rsid w:val="0049246F"/>
    <w:rsid w:val="0049256E"/>
    <w:rsid w:val="00492B41"/>
    <w:rsid w:val="00492DBF"/>
    <w:rsid w:val="00492E23"/>
    <w:rsid w:val="00492E7A"/>
    <w:rsid w:val="0049349E"/>
    <w:rsid w:val="00493576"/>
    <w:rsid w:val="00493C09"/>
    <w:rsid w:val="00493D41"/>
    <w:rsid w:val="00494078"/>
    <w:rsid w:val="0049411E"/>
    <w:rsid w:val="00494359"/>
    <w:rsid w:val="004946DA"/>
    <w:rsid w:val="00494D47"/>
    <w:rsid w:val="00494FB0"/>
    <w:rsid w:val="0049508F"/>
    <w:rsid w:val="00495796"/>
    <w:rsid w:val="0049583F"/>
    <w:rsid w:val="00495D93"/>
    <w:rsid w:val="00495E85"/>
    <w:rsid w:val="00495F98"/>
    <w:rsid w:val="00496076"/>
    <w:rsid w:val="00496201"/>
    <w:rsid w:val="004965FA"/>
    <w:rsid w:val="00496715"/>
    <w:rsid w:val="00496839"/>
    <w:rsid w:val="004968F6"/>
    <w:rsid w:val="004969AE"/>
    <w:rsid w:val="00496B99"/>
    <w:rsid w:val="00496D61"/>
    <w:rsid w:val="004970EB"/>
    <w:rsid w:val="00497635"/>
    <w:rsid w:val="00497A54"/>
    <w:rsid w:val="00497C07"/>
    <w:rsid w:val="00497CC8"/>
    <w:rsid w:val="00497D61"/>
    <w:rsid w:val="004A0361"/>
    <w:rsid w:val="004A0E79"/>
    <w:rsid w:val="004A17CD"/>
    <w:rsid w:val="004A1CBF"/>
    <w:rsid w:val="004A1E20"/>
    <w:rsid w:val="004A1ECA"/>
    <w:rsid w:val="004A1ED3"/>
    <w:rsid w:val="004A2065"/>
    <w:rsid w:val="004A21E5"/>
    <w:rsid w:val="004A247E"/>
    <w:rsid w:val="004A24CE"/>
    <w:rsid w:val="004A24CF"/>
    <w:rsid w:val="004A25E5"/>
    <w:rsid w:val="004A2BA2"/>
    <w:rsid w:val="004A2F54"/>
    <w:rsid w:val="004A328D"/>
    <w:rsid w:val="004A32E9"/>
    <w:rsid w:val="004A3482"/>
    <w:rsid w:val="004A3614"/>
    <w:rsid w:val="004A39C0"/>
    <w:rsid w:val="004A3D0E"/>
    <w:rsid w:val="004A3DAF"/>
    <w:rsid w:val="004A4414"/>
    <w:rsid w:val="004A45D7"/>
    <w:rsid w:val="004A4BC4"/>
    <w:rsid w:val="004A4C01"/>
    <w:rsid w:val="004A4E0E"/>
    <w:rsid w:val="004A5211"/>
    <w:rsid w:val="004A52F4"/>
    <w:rsid w:val="004A5B30"/>
    <w:rsid w:val="004A5F18"/>
    <w:rsid w:val="004A5FAD"/>
    <w:rsid w:val="004A62E3"/>
    <w:rsid w:val="004A657E"/>
    <w:rsid w:val="004A65A8"/>
    <w:rsid w:val="004A6636"/>
    <w:rsid w:val="004A6958"/>
    <w:rsid w:val="004A6D2F"/>
    <w:rsid w:val="004A6DF7"/>
    <w:rsid w:val="004A71A9"/>
    <w:rsid w:val="004A721D"/>
    <w:rsid w:val="004A7692"/>
    <w:rsid w:val="004A7758"/>
    <w:rsid w:val="004A7861"/>
    <w:rsid w:val="004A7FDD"/>
    <w:rsid w:val="004B022A"/>
    <w:rsid w:val="004B0517"/>
    <w:rsid w:val="004B0519"/>
    <w:rsid w:val="004B09A9"/>
    <w:rsid w:val="004B0CFF"/>
    <w:rsid w:val="004B1165"/>
    <w:rsid w:val="004B154B"/>
    <w:rsid w:val="004B1746"/>
    <w:rsid w:val="004B1A6C"/>
    <w:rsid w:val="004B1AEE"/>
    <w:rsid w:val="004B1DAD"/>
    <w:rsid w:val="004B21B0"/>
    <w:rsid w:val="004B2202"/>
    <w:rsid w:val="004B223F"/>
    <w:rsid w:val="004B243F"/>
    <w:rsid w:val="004B25D8"/>
    <w:rsid w:val="004B29C6"/>
    <w:rsid w:val="004B2C92"/>
    <w:rsid w:val="004B2ECA"/>
    <w:rsid w:val="004B2F0B"/>
    <w:rsid w:val="004B30FA"/>
    <w:rsid w:val="004B35BC"/>
    <w:rsid w:val="004B38F4"/>
    <w:rsid w:val="004B3F54"/>
    <w:rsid w:val="004B4034"/>
    <w:rsid w:val="004B4081"/>
    <w:rsid w:val="004B412A"/>
    <w:rsid w:val="004B4686"/>
    <w:rsid w:val="004B4BE0"/>
    <w:rsid w:val="004B4EF1"/>
    <w:rsid w:val="004B4EF5"/>
    <w:rsid w:val="004B4FA7"/>
    <w:rsid w:val="004B520B"/>
    <w:rsid w:val="004B553D"/>
    <w:rsid w:val="004B5B28"/>
    <w:rsid w:val="004B5BC9"/>
    <w:rsid w:val="004B5D28"/>
    <w:rsid w:val="004B5F95"/>
    <w:rsid w:val="004B646F"/>
    <w:rsid w:val="004B6863"/>
    <w:rsid w:val="004B6B1E"/>
    <w:rsid w:val="004B6C80"/>
    <w:rsid w:val="004B7178"/>
    <w:rsid w:val="004B729F"/>
    <w:rsid w:val="004B72D4"/>
    <w:rsid w:val="004B7332"/>
    <w:rsid w:val="004B78DC"/>
    <w:rsid w:val="004B79D4"/>
    <w:rsid w:val="004B7D2B"/>
    <w:rsid w:val="004B7D93"/>
    <w:rsid w:val="004B7FD5"/>
    <w:rsid w:val="004C03F5"/>
    <w:rsid w:val="004C0506"/>
    <w:rsid w:val="004C09D5"/>
    <w:rsid w:val="004C0B87"/>
    <w:rsid w:val="004C1035"/>
    <w:rsid w:val="004C10D2"/>
    <w:rsid w:val="004C10D8"/>
    <w:rsid w:val="004C158F"/>
    <w:rsid w:val="004C15DB"/>
    <w:rsid w:val="004C1950"/>
    <w:rsid w:val="004C1E65"/>
    <w:rsid w:val="004C2292"/>
    <w:rsid w:val="004C22F1"/>
    <w:rsid w:val="004C2627"/>
    <w:rsid w:val="004C2735"/>
    <w:rsid w:val="004C3677"/>
    <w:rsid w:val="004C3F95"/>
    <w:rsid w:val="004C406E"/>
    <w:rsid w:val="004C4334"/>
    <w:rsid w:val="004C467E"/>
    <w:rsid w:val="004C4CC1"/>
    <w:rsid w:val="004C4E8F"/>
    <w:rsid w:val="004C4EAA"/>
    <w:rsid w:val="004C505F"/>
    <w:rsid w:val="004C50D1"/>
    <w:rsid w:val="004C523F"/>
    <w:rsid w:val="004C5631"/>
    <w:rsid w:val="004C56CF"/>
    <w:rsid w:val="004C5B27"/>
    <w:rsid w:val="004C5E20"/>
    <w:rsid w:val="004C5FEC"/>
    <w:rsid w:val="004C6472"/>
    <w:rsid w:val="004C668D"/>
    <w:rsid w:val="004C68B2"/>
    <w:rsid w:val="004C69E0"/>
    <w:rsid w:val="004C6BFF"/>
    <w:rsid w:val="004C6D19"/>
    <w:rsid w:val="004C7240"/>
    <w:rsid w:val="004C73C3"/>
    <w:rsid w:val="004C7484"/>
    <w:rsid w:val="004C76F1"/>
    <w:rsid w:val="004C7805"/>
    <w:rsid w:val="004C7B9D"/>
    <w:rsid w:val="004C7C3B"/>
    <w:rsid w:val="004C7D71"/>
    <w:rsid w:val="004C7F17"/>
    <w:rsid w:val="004C7F6D"/>
    <w:rsid w:val="004D007B"/>
    <w:rsid w:val="004D02D0"/>
    <w:rsid w:val="004D03D4"/>
    <w:rsid w:val="004D045B"/>
    <w:rsid w:val="004D093C"/>
    <w:rsid w:val="004D0B28"/>
    <w:rsid w:val="004D0C61"/>
    <w:rsid w:val="004D0E46"/>
    <w:rsid w:val="004D1137"/>
    <w:rsid w:val="004D11E6"/>
    <w:rsid w:val="004D13B6"/>
    <w:rsid w:val="004D14CD"/>
    <w:rsid w:val="004D153E"/>
    <w:rsid w:val="004D1639"/>
    <w:rsid w:val="004D180A"/>
    <w:rsid w:val="004D18FC"/>
    <w:rsid w:val="004D22CD"/>
    <w:rsid w:val="004D2305"/>
    <w:rsid w:val="004D23CF"/>
    <w:rsid w:val="004D2414"/>
    <w:rsid w:val="004D272C"/>
    <w:rsid w:val="004D283D"/>
    <w:rsid w:val="004D2A89"/>
    <w:rsid w:val="004D2ADF"/>
    <w:rsid w:val="004D2BD1"/>
    <w:rsid w:val="004D2E3A"/>
    <w:rsid w:val="004D2FA8"/>
    <w:rsid w:val="004D303F"/>
    <w:rsid w:val="004D30BA"/>
    <w:rsid w:val="004D320F"/>
    <w:rsid w:val="004D35B1"/>
    <w:rsid w:val="004D35EE"/>
    <w:rsid w:val="004D395E"/>
    <w:rsid w:val="004D39C4"/>
    <w:rsid w:val="004D3A47"/>
    <w:rsid w:val="004D3B60"/>
    <w:rsid w:val="004D3D2C"/>
    <w:rsid w:val="004D3F4A"/>
    <w:rsid w:val="004D4160"/>
    <w:rsid w:val="004D41A9"/>
    <w:rsid w:val="004D4D2F"/>
    <w:rsid w:val="004D502D"/>
    <w:rsid w:val="004D5190"/>
    <w:rsid w:val="004D522D"/>
    <w:rsid w:val="004D5574"/>
    <w:rsid w:val="004D576B"/>
    <w:rsid w:val="004D5BFE"/>
    <w:rsid w:val="004D5C0D"/>
    <w:rsid w:val="004D600A"/>
    <w:rsid w:val="004D663E"/>
    <w:rsid w:val="004D6792"/>
    <w:rsid w:val="004D6A25"/>
    <w:rsid w:val="004D7026"/>
    <w:rsid w:val="004D71EF"/>
    <w:rsid w:val="004D7269"/>
    <w:rsid w:val="004D77AD"/>
    <w:rsid w:val="004D794F"/>
    <w:rsid w:val="004D79B7"/>
    <w:rsid w:val="004D7BBA"/>
    <w:rsid w:val="004E0090"/>
    <w:rsid w:val="004E0128"/>
    <w:rsid w:val="004E0D4A"/>
    <w:rsid w:val="004E0E01"/>
    <w:rsid w:val="004E0F2B"/>
    <w:rsid w:val="004E1047"/>
    <w:rsid w:val="004E1624"/>
    <w:rsid w:val="004E1718"/>
    <w:rsid w:val="004E19F8"/>
    <w:rsid w:val="004E2415"/>
    <w:rsid w:val="004E25D3"/>
    <w:rsid w:val="004E2967"/>
    <w:rsid w:val="004E2D62"/>
    <w:rsid w:val="004E3174"/>
    <w:rsid w:val="004E3A1E"/>
    <w:rsid w:val="004E3BEA"/>
    <w:rsid w:val="004E3DE8"/>
    <w:rsid w:val="004E419D"/>
    <w:rsid w:val="004E4234"/>
    <w:rsid w:val="004E466F"/>
    <w:rsid w:val="004E4A10"/>
    <w:rsid w:val="004E4E32"/>
    <w:rsid w:val="004E4F86"/>
    <w:rsid w:val="004E4FE0"/>
    <w:rsid w:val="004E5145"/>
    <w:rsid w:val="004E5292"/>
    <w:rsid w:val="004E539A"/>
    <w:rsid w:val="004E53A6"/>
    <w:rsid w:val="004E5C06"/>
    <w:rsid w:val="004E5EF2"/>
    <w:rsid w:val="004E6074"/>
    <w:rsid w:val="004E6283"/>
    <w:rsid w:val="004E6817"/>
    <w:rsid w:val="004E73D9"/>
    <w:rsid w:val="004E7523"/>
    <w:rsid w:val="004E7567"/>
    <w:rsid w:val="004E7582"/>
    <w:rsid w:val="004E77D7"/>
    <w:rsid w:val="004E78A6"/>
    <w:rsid w:val="004E7921"/>
    <w:rsid w:val="004E7966"/>
    <w:rsid w:val="004E7B94"/>
    <w:rsid w:val="004E7E24"/>
    <w:rsid w:val="004E7F47"/>
    <w:rsid w:val="004E7FEF"/>
    <w:rsid w:val="004F0039"/>
    <w:rsid w:val="004F02BE"/>
    <w:rsid w:val="004F03DE"/>
    <w:rsid w:val="004F05A5"/>
    <w:rsid w:val="004F0749"/>
    <w:rsid w:val="004F0994"/>
    <w:rsid w:val="004F09FF"/>
    <w:rsid w:val="004F0A54"/>
    <w:rsid w:val="004F0F1D"/>
    <w:rsid w:val="004F0F3D"/>
    <w:rsid w:val="004F10D3"/>
    <w:rsid w:val="004F1A35"/>
    <w:rsid w:val="004F2410"/>
    <w:rsid w:val="004F2534"/>
    <w:rsid w:val="004F2583"/>
    <w:rsid w:val="004F2636"/>
    <w:rsid w:val="004F2AB6"/>
    <w:rsid w:val="004F2AE6"/>
    <w:rsid w:val="004F2C62"/>
    <w:rsid w:val="004F2DEC"/>
    <w:rsid w:val="004F334E"/>
    <w:rsid w:val="004F385B"/>
    <w:rsid w:val="004F3A6B"/>
    <w:rsid w:val="004F3EFF"/>
    <w:rsid w:val="004F4252"/>
    <w:rsid w:val="004F44A8"/>
    <w:rsid w:val="004F4664"/>
    <w:rsid w:val="004F48AD"/>
    <w:rsid w:val="004F4C5B"/>
    <w:rsid w:val="004F4DAF"/>
    <w:rsid w:val="004F4E3F"/>
    <w:rsid w:val="004F5111"/>
    <w:rsid w:val="004F536B"/>
    <w:rsid w:val="004F5ECF"/>
    <w:rsid w:val="004F605C"/>
    <w:rsid w:val="004F6076"/>
    <w:rsid w:val="004F619E"/>
    <w:rsid w:val="004F6383"/>
    <w:rsid w:val="004F6459"/>
    <w:rsid w:val="004F77CB"/>
    <w:rsid w:val="004F79FF"/>
    <w:rsid w:val="004F7C35"/>
    <w:rsid w:val="004F7C70"/>
    <w:rsid w:val="004F7ED5"/>
    <w:rsid w:val="0050009A"/>
    <w:rsid w:val="00500911"/>
    <w:rsid w:val="00500B00"/>
    <w:rsid w:val="00500C91"/>
    <w:rsid w:val="00500F88"/>
    <w:rsid w:val="005010DB"/>
    <w:rsid w:val="00501184"/>
    <w:rsid w:val="0050118B"/>
    <w:rsid w:val="005011BB"/>
    <w:rsid w:val="005013DE"/>
    <w:rsid w:val="00501545"/>
    <w:rsid w:val="00501BAB"/>
    <w:rsid w:val="00502067"/>
    <w:rsid w:val="005021E9"/>
    <w:rsid w:val="00502847"/>
    <w:rsid w:val="00502B29"/>
    <w:rsid w:val="00502E08"/>
    <w:rsid w:val="00502EEB"/>
    <w:rsid w:val="00503D9B"/>
    <w:rsid w:val="00503DDB"/>
    <w:rsid w:val="0050416E"/>
    <w:rsid w:val="005043A5"/>
    <w:rsid w:val="005045A6"/>
    <w:rsid w:val="00504837"/>
    <w:rsid w:val="00504E57"/>
    <w:rsid w:val="00504F50"/>
    <w:rsid w:val="0050513C"/>
    <w:rsid w:val="00505624"/>
    <w:rsid w:val="005057A3"/>
    <w:rsid w:val="00505875"/>
    <w:rsid w:val="00505AA1"/>
    <w:rsid w:val="0050608F"/>
    <w:rsid w:val="005062CE"/>
    <w:rsid w:val="00506594"/>
    <w:rsid w:val="00506AEC"/>
    <w:rsid w:val="00506DC5"/>
    <w:rsid w:val="00506DF5"/>
    <w:rsid w:val="00506E9C"/>
    <w:rsid w:val="0050700C"/>
    <w:rsid w:val="005072AA"/>
    <w:rsid w:val="00507481"/>
    <w:rsid w:val="00507FB1"/>
    <w:rsid w:val="005100F2"/>
    <w:rsid w:val="0051062B"/>
    <w:rsid w:val="0051086D"/>
    <w:rsid w:val="00511362"/>
    <w:rsid w:val="0051179A"/>
    <w:rsid w:val="00511A83"/>
    <w:rsid w:val="00511B2C"/>
    <w:rsid w:val="00511B6E"/>
    <w:rsid w:val="00511B94"/>
    <w:rsid w:val="00511DEE"/>
    <w:rsid w:val="00511E0E"/>
    <w:rsid w:val="00511F75"/>
    <w:rsid w:val="00512B53"/>
    <w:rsid w:val="00512D7F"/>
    <w:rsid w:val="00512D95"/>
    <w:rsid w:val="00512EA4"/>
    <w:rsid w:val="005133B7"/>
    <w:rsid w:val="0051372C"/>
    <w:rsid w:val="00513BC8"/>
    <w:rsid w:val="00513CE0"/>
    <w:rsid w:val="005140E7"/>
    <w:rsid w:val="0051415B"/>
    <w:rsid w:val="00514431"/>
    <w:rsid w:val="005144E1"/>
    <w:rsid w:val="00514A9C"/>
    <w:rsid w:val="00514D5F"/>
    <w:rsid w:val="00514E49"/>
    <w:rsid w:val="00515093"/>
    <w:rsid w:val="0051518E"/>
    <w:rsid w:val="00515630"/>
    <w:rsid w:val="00515819"/>
    <w:rsid w:val="00515C19"/>
    <w:rsid w:val="00515D61"/>
    <w:rsid w:val="005162D4"/>
    <w:rsid w:val="005163FA"/>
    <w:rsid w:val="0051651A"/>
    <w:rsid w:val="0051685E"/>
    <w:rsid w:val="00516A6E"/>
    <w:rsid w:val="00516A8E"/>
    <w:rsid w:val="00516C8A"/>
    <w:rsid w:val="00517152"/>
    <w:rsid w:val="0051720C"/>
    <w:rsid w:val="00517273"/>
    <w:rsid w:val="00517984"/>
    <w:rsid w:val="00517BB4"/>
    <w:rsid w:val="00517D44"/>
    <w:rsid w:val="00517E1C"/>
    <w:rsid w:val="005209E1"/>
    <w:rsid w:val="00520D77"/>
    <w:rsid w:val="00520F32"/>
    <w:rsid w:val="005210F4"/>
    <w:rsid w:val="00521489"/>
    <w:rsid w:val="005219EE"/>
    <w:rsid w:val="00521BCF"/>
    <w:rsid w:val="005222C5"/>
    <w:rsid w:val="00522303"/>
    <w:rsid w:val="005227A8"/>
    <w:rsid w:val="0052299A"/>
    <w:rsid w:val="00522B06"/>
    <w:rsid w:val="00522BF8"/>
    <w:rsid w:val="00522DEF"/>
    <w:rsid w:val="00523349"/>
    <w:rsid w:val="0052342A"/>
    <w:rsid w:val="00523638"/>
    <w:rsid w:val="00523985"/>
    <w:rsid w:val="00523D27"/>
    <w:rsid w:val="00523ED7"/>
    <w:rsid w:val="00524294"/>
    <w:rsid w:val="005242E0"/>
    <w:rsid w:val="0052445E"/>
    <w:rsid w:val="0052457A"/>
    <w:rsid w:val="00524C07"/>
    <w:rsid w:val="005251D2"/>
    <w:rsid w:val="005251D7"/>
    <w:rsid w:val="005251E7"/>
    <w:rsid w:val="005255E6"/>
    <w:rsid w:val="00525775"/>
    <w:rsid w:val="005257DF"/>
    <w:rsid w:val="0052580C"/>
    <w:rsid w:val="00525CC7"/>
    <w:rsid w:val="00525FC6"/>
    <w:rsid w:val="005268BD"/>
    <w:rsid w:val="00526982"/>
    <w:rsid w:val="00526DAF"/>
    <w:rsid w:val="00526E81"/>
    <w:rsid w:val="00527C3B"/>
    <w:rsid w:val="00527C7B"/>
    <w:rsid w:val="00527EF9"/>
    <w:rsid w:val="00530924"/>
    <w:rsid w:val="00530A9C"/>
    <w:rsid w:val="00530C0C"/>
    <w:rsid w:val="00530E22"/>
    <w:rsid w:val="005310C3"/>
    <w:rsid w:val="005310E7"/>
    <w:rsid w:val="0053144B"/>
    <w:rsid w:val="00531577"/>
    <w:rsid w:val="0053185C"/>
    <w:rsid w:val="00531E8F"/>
    <w:rsid w:val="005320ED"/>
    <w:rsid w:val="00532563"/>
    <w:rsid w:val="005331BF"/>
    <w:rsid w:val="005338C5"/>
    <w:rsid w:val="00533F13"/>
    <w:rsid w:val="00534201"/>
    <w:rsid w:val="00534487"/>
    <w:rsid w:val="005344F6"/>
    <w:rsid w:val="005344FD"/>
    <w:rsid w:val="00534590"/>
    <w:rsid w:val="00534BC3"/>
    <w:rsid w:val="00534DFA"/>
    <w:rsid w:val="00534E78"/>
    <w:rsid w:val="00534EEF"/>
    <w:rsid w:val="00535E74"/>
    <w:rsid w:val="0053629B"/>
    <w:rsid w:val="005364AA"/>
    <w:rsid w:val="005368AB"/>
    <w:rsid w:val="00536948"/>
    <w:rsid w:val="00536A9F"/>
    <w:rsid w:val="00536B88"/>
    <w:rsid w:val="00536C48"/>
    <w:rsid w:val="00536EC1"/>
    <w:rsid w:val="0053780B"/>
    <w:rsid w:val="00537B97"/>
    <w:rsid w:val="0054025C"/>
    <w:rsid w:val="005406E6"/>
    <w:rsid w:val="00540929"/>
    <w:rsid w:val="00540E2E"/>
    <w:rsid w:val="00541039"/>
    <w:rsid w:val="00541157"/>
    <w:rsid w:val="00541256"/>
    <w:rsid w:val="00541897"/>
    <w:rsid w:val="005419CF"/>
    <w:rsid w:val="00541F4B"/>
    <w:rsid w:val="00541F84"/>
    <w:rsid w:val="00542064"/>
    <w:rsid w:val="005421C5"/>
    <w:rsid w:val="0054228A"/>
    <w:rsid w:val="00542582"/>
    <w:rsid w:val="00542AE5"/>
    <w:rsid w:val="00542D65"/>
    <w:rsid w:val="00542E12"/>
    <w:rsid w:val="00542EDC"/>
    <w:rsid w:val="0054314D"/>
    <w:rsid w:val="00543547"/>
    <w:rsid w:val="0054356E"/>
    <w:rsid w:val="0054383B"/>
    <w:rsid w:val="0054389C"/>
    <w:rsid w:val="005439E5"/>
    <w:rsid w:val="00543AD5"/>
    <w:rsid w:val="00543C5D"/>
    <w:rsid w:val="00543D5F"/>
    <w:rsid w:val="00543E61"/>
    <w:rsid w:val="005443A5"/>
    <w:rsid w:val="0054458A"/>
    <w:rsid w:val="00544971"/>
    <w:rsid w:val="00544A38"/>
    <w:rsid w:val="00544DAB"/>
    <w:rsid w:val="00544EDB"/>
    <w:rsid w:val="005450F9"/>
    <w:rsid w:val="00545637"/>
    <w:rsid w:val="005459D9"/>
    <w:rsid w:val="00545A6D"/>
    <w:rsid w:val="00545B5C"/>
    <w:rsid w:val="00545CA6"/>
    <w:rsid w:val="00545E00"/>
    <w:rsid w:val="005461EC"/>
    <w:rsid w:val="0054638D"/>
    <w:rsid w:val="00546839"/>
    <w:rsid w:val="00546CAE"/>
    <w:rsid w:val="00546CDE"/>
    <w:rsid w:val="00546F8D"/>
    <w:rsid w:val="00547C0B"/>
    <w:rsid w:val="00550030"/>
    <w:rsid w:val="00550989"/>
    <w:rsid w:val="00550B74"/>
    <w:rsid w:val="005511AD"/>
    <w:rsid w:val="00551277"/>
    <w:rsid w:val="00551B9B"/>
    <w:rsid w:val="00551EFD"/>
    <w:rsid w:val="005520D9"/>
    <w:rsid w:val="005524F8"/>
    <w:rsid w:val="00552592"/>
    <w:rsid w:val="0055271F"/>
    <w:rsid w:val="00552A5E"/>
    <w:rsid w:val="00552A9F"/>
    <w:rsid w:val="00552DA9"/>
    <w:rsid w:val="0055305B"/>
    <w:rsid w:val="0055310C"/>
    <w:rsid w:val="00553138"/>
    <w:rsid w:val="00553170"/>
    <w:rsid w:val="005531AD"/>
    <w:rsid w:val="005531B7"/>
    <w:rsid w:val="005531EE"/>
    <w:rsid w:val="00553523"/>
    <w:rsid w:val="00553584"/>
    <w:rsid w:val="005537D8"/>
    <w:rsid w:val="00553B45"/>
    <w:rsid w:val="00553B64"/>
    <w:rsid w:val="00553BBF"/>
    <w:rsid w:val="00553EB4"/>
    <w:rsid w:val="00553F3C"/>
    <w:rsid w:val="00553F53"/>
    <w:rsid w:val="0055472B"/>
    <w:rsid w:val="00554747"/>
    <w:rsid w:val="00554EFC"/>
    <w:rsid w:val="00555116"/>
    <w:rsid w:val="005553C4"/>
    <w:rsid w:val="0055556F"/>
    <w:rsid w:val="005555A1"/>
    <w:rsid w:val="0055561A"/>
    <w:rsid w:val="0055591A"/>
    <w:rsid w:val="00555A4B"/>
    <w:rsid w:val="00555C9B"/>
    <w:rsid w:val="00555D9B"/>
    <w:rsid w:val="005562C6"/>
    <w:rsid w:val="0055647F"/>
    <w:rsid w:val="0055684F"/>
    <w:rsid w:val="00556932"/>
    <w:rsid w:val="00556A41"/>
    <w:rsid w:val="0055706F"/>
    <w:rsid w:val="005574B7"/>
    <w:rsid w:val="005574D4"/>
    <w:rsid w:val="005574FF"/>
    <w:rsid w:val="005575C1"/>
    <w:rsid w:val="00557CCF"/>
    <w:rsid w:val="00557E7F"/>
    <w:rsid w:val="005604CF"/>
    <w:rsid w:val="005604D0"/>
    <w:rsid w:val="00560B21"/>
    <w:rsid w:val="00560B2D"/>
    <w:rsid w:val="00560C45"/>
    <w:rsid w:val="00560CAA"/>
    <w:rsid w:val="00560D03"/>
    <w:rsid w:val="00560D3F"/>
    <w:rsid w:val="00561BC0"/>
    <w:rsid w:val="00561C35"/>
    <w:rsid w:val="00561F3A"/>
    <w:rsid w:val="0056230E"/>
    <w:rsid w:val="00562373"/>
    <w:rsid w:val="0056287B"/>
    <w:rsid w:val="005629A5"/>
    <w:rsid w:val="00562B68"/>
    <w:rsid w:val="00562E2C"/>
    <w:rsid w:val="00562E91"/>
    <w:rsid w:val="0056358C"/>
    <w:rsid w:val="005635F6"/>
    <w:rsid w:val="0056361D"/>
    <w:rsid w:val="005639ED"/>
    <w:rsid w:val="00563A01"/>
    <w:rsid w:val="00563EDA"/>
    <w:rsid w:val="00564224"/>
    <w:rsid w:val="00564637"/>
    <w:rsid w:val="00564715"/>
    <w:rsid w:val="00564D03"/>
    <w:rsid w:val="00564EC4"/>
    <w:rsid w:val="00564FA9"/>
    <w:rsid w:val="00565114"/>
    <w:rsid w:val="00565339"/>
    <w:rsid w:val="00565AE7"/>
    <w:rsid w:val="00565B2E"/>
    <w:rsid w:val="00565B69"/>
    <w:rsid w:val="00565D99"/>
    <w:rsid w:val="00566312"/>
    <w:rsid w:val="00566658"/>
    <w:rsid w:val="0056687F"/>
    <w:rsid w:val="005669CB"/>
    <w:rsid w:val="00566E09"/>
    <w:rsid w:val="00566FC0"/>
    <w:rsid w:val="005671FF"/>
    <w:rsid w:val="00567D43"/>
    <w:rsid w:val="00570305"/>
    <w:rsid w:val="0057091E"/>
    <w:rsid w:val="00570BC4"/>
    <w:rsid w:val="00570F7E"/>
    <w:rsid w:val="00571252"/>
    <w:rsid w:val="005715FD"/>
    <w:rsid w:val="00571676"/>
    <w:rsid w:val="005718B2"/>
    <w:rsid w:val="00571B35"/>
    <w:rsid w:val="00571D3C"/>
    <w:rsid w:val="00571DB1"/>
    <w:rsid w:val="00571FB7"/>
    <w:rsid w:val="00572147"/>
    <w:rsid w:val="00572400"/>
    <w:rsid w:val="00572847"/>
    <w:rsid w:val="00572E7E"/>
    <w:rsid w:val="0057342C"/>
    <w:rsid w:val="00573542"/>
    <w:rsid w:val="00573765"/>
    <w:rsid w:val="00573B3F"/>
    <w:rsid w:val="00573C4A"/>
    <w:rsid w:val="00573C4D"/>
    <w:rsid w:val="00573D8A"/>
    <w:rsid w:val="00573FCB"/>
    <w:rsid w:val="00574482"/>
    <w:rsid w:val="0057479C"/>
    <w:rsid w:val="00574CB6"/>
    <w:rsid w:val="0057521C"/>
    <w:rsid w:val="005755AD"/>
    <w:rsid w:val="00575655"/>
    <w:rsid w:val="00575889"/>
    <w:rsid w:val="00575A66"/>
    <w:rsid w:val="00575BF9"/>
    <w:rsid w:val="00575F5E"/>
    <w:rsid w:val="0057652C"/>
    <w:rsid w:val="00576549"/>
    <w:rsid w:val="00576700"/>
    <w:rsid w:val="00576785"/>
    <w:rsid w:val="005767F2"/>
    <w:rsid w:val="00576E9A"/>
    <w:rsid w:val="005771CE"/>
    <w:rsid w:val="005771FB"/>
    <w:rsid w:val="0057740A"/>
    <w:rsid w:val="00577AD3"/>
    <w:rsid w:val="00577B5F"/>
    <w:rsid w:val="00577C91"/>
    <w:rsid w:val="00577EA3"/>
    <w:rsid w:val="0058019E"/>
    <w:rsid w:val="00580817"/>
    <w:rsid w:val="00580974"/>
    <w:rsid w:val="00580BAE"/>
    <w:rsid w:val="00580BE1"/>
    <w:rsid w:val="00580CA0"/>
    <w:rsid w:val="00580E3B"/>
    <w:rsid w:val="0058104D"/>
    <w:rsid w:val="005810C4"/>
    <w:rsid w:val="005811A1"/>
    <w:rsid w:val="005814E3"/>
    <w:rsid w:val="00581A53"/>
    <w:rsid w:val="00581B6A"/>
    <w:rsid w:val="00582073"/>
    <w:rsid w:val="005821C2"/>
    <w:rsid w:val="00582648"/>
    <w:rsid w:val="005832A6"/>
    <w:rsid w:val="00583384"/>
    <w:rsid w:val="00583805"/>
    <w:rsid w:val="0058421F"/>
    <w:rsid w:val="0058425C"/>
    <w:rsid w:val="005844A0"/>
    <w:rsid w:val="00584652"/>
    <w:rsid w:val="005846CC"/>
    <w:rsid w:val="005847FD"/>
    <w:rsid w:val="00584A2F"/>
    <w:rsid w:val="00584E1C"/>
    <w:rsid w:val="00584EB2"/>
    <w:rsid w:val="00585603"/>
    <w:rsid w:val="0058568F"/>
    <w:rsid w:val="005859ED"/>
    <w:rsid w:val="00585D08"/>
    <w:rsid w:val="00585DC6"/>
    <w:rsid w:val="00585F0F"/>
    <w:rsid w:val="00585F59"/>
    <w:rsid w:val="00585FCB"/>
    <w:rsid w:val="005861B6"/>
    <w:rsid w:val="005864AD"/>
    <w:rsid w:val="00586769"/>
    <w:rsid w:val="00586877"/>
    <w:rsid w:val="00586A81"/>
    <w:rsid w:val="00587051"/>
    <w:rsid w:val="005872F4"/>
    <w:rsid w:val="00587407"/>
    <w:rsid w:val="00587954"/>
    <w:rsid w:val="00587B34"/>
    <w:rsid w:val="0059002C"/>
    <w:rsid w:val="005900B5"/>
    <w:rsid w:val="005901FA"/>
    <w:rsid w:val="005902F0"/>
    <w:rsid w:val="005904B5"/>
    <w:rsid w:val="00590670"/>
    <w:rsid w:val="00590723"/>
    <w:rsid w:val="00590852"/>
    <w:rsid w:val="0059097B"/>
    <w:rsid w:val="00591100"/>
    <w:rsid w:val="005912E9"/>
    <w:rsid w:val="005913B9"/>
    <w:rsid w:val="00591A86"/>
    <w:rsid w:val="00591ACA"/>
    <w:rsid w:val="005920AA"/>
    <w:rsid w:val="005921EF"/>
    <w:rsid w:val="0059220E"/>
    <w:rsid w:val="005922E6"/>
    <w:rsid w:val="0059240D"/>
    <w:rsid w:val="005926BD"/>
    <w:rsid w:val="00592861"/>
    <w:rsid w:val="00592887"/>
    <w:rsid w:val="00592B99"/>
    <w:rsid w:val="0059309F"/>
    <w:rsid w:val="005933DF"/>
    <w:rsid w:val="00593D9D"/>
    <w:rsid w:val="00593EFF"/>
    <w:rsid w:val="00593F10"/>
    <w:rsid w:val="005941F7"/>
    <w:rsid w:val="005944B3"/>
    <w:rsid w:val="00594556"/>
    <w:rsid w:val="005945C2"/>
    <w:rsid w:val="00594F36"/>
    <w:rsid w:val="00595361"/>
    <w:rsid w:val="0059551E"/>
    <w:rsid w:val="00595579"/>
    <w:rsid w:val="0059564B"/>
    <w:rsid w:val="00595AFF"/>
    <w:rsid w:val="00595C6E"/>
    <w:rsid w:val="00595D27"/>
    <w:rsid w:val="00595FC5"/>
    <w:rsid w:val="00595FE4"/>
    <w:rsid w:val="00596240"/>
    <w:rsid w:val="005964AF"/>
    <w:rsid w:val="005966D7"/>
    <w:rsid w:val="005966E7"/>
    <w:rsid w:val="005967BB"/>
    <w:rsid w:val="005968EA"/>
    <w:rsid w:val="00596C14"/>
    <w:rsid w:val="00596C20"/>
    <w:rsid w:val="00596F0D"/>
    <w:rsid w:val="00596FBC"/>
    <w:rsid w:val="00596FD2"/>
    <w:rsid w:val="00597CE1"/>
    <w:rsid w:val="00597E0E"/>
    <w:rsid w:val="005A02D6"/>
    <w:rsid w:val="005A03B4"/>
    <w:rsid w:val="005A08B1"/>
    <w:rsid w:val="005A097E"/>
    <w:rsid w:val="005A0988"/>
    <w:rsid w:val="005A0B42"/>
    <w:rsid w:val="005A111B"/>
    <w:rsid w:val="005A119F"/>
    <w:rsid w:val="005A1271"/>
    <w:rsid w:val="005A179B"/>
    <w:rsid w:val="005A1805"/>
    <w:rsid w:val="005A18AC"/>
    <w:rsid w:val="005A1AFA"/>
    <w:rsid w:val="005A1C8B"/>
    <w:rsid w:val="005A1EB4"/>
    <w:rsid w:val="005A1F1A"/>
    <w:rsid w:val="005A20D5"/>
    <w:rsid w:val="005A2311"/>
    <w:rsid w:val="005A245D"/>
    <w:rsid w:val="005A280B"/>
    <w:rsid w:val="005A2D3F"/>
    <w:rsid w:val="005A30A6"/>
    <w:rsid w:val="005A31B5"/>
    <w:rsid w:val="005A3337"/>
    <w:rsid w:val="005A3380"/>
    <w:rsid w:val="005A33AB"/>
    <w:rsid w:val="005A3581"/>
    <w:rsid w:val="005A362F"/>
    <w:rsid w:val="005A3A27"/>
    <w:rsid w:val="005A3C79"/>
    <w:rsid w:val="005A43AC"/>
    <w:rsid w:val="005A53ED"/>
    <w:rsid w:val="005A56A7"/>
    <w:rsid w:val="005A5A85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A7C45"/>
    <w:rsid w:val="005A7C83"/>
    <w:rsid w:val="005A7C9F"/>
    <w:rsid w:val="005B02EA"/>
    <w:rsid w:val="005B035C"/>
    <w:rsid w:val="005B0ECC"/>
    <w:rsid w:val="005B0F31"/>
    <w:rsid w:val="005B1385"/>
    <w:rsid w:val="005B1981"/>
    <w:rsid w:val="005B1C89"/>
    <w:rsid w:val="005B1F98"/>
    <w:rsid w:val="005B22A4"/>
    <w:rsid w:val="005B22F0"/>
    <w:rsid w:val="005B266E"/>
    <w:rsid w:val="005B26BB"/>
    <w:rsid w:val="005B3480"/>
    <w:rsid w:val="005B3696"/>
    <w:rsid w:val="005B3C5B"/>
    <w:rsid w:val="005B3DFD"/>
    <w:rsid w:val="005B409F"/>
    <w:rsid w:val="005B42BB"/>
    <w:rsid w:val="005B4745"/>
    <w:rsid w:val="005B4D2E"/>
    <w:rsid w:val="005B52D9"/>
    <w:rsid w:val="005B5741"/>
    <w:rsid w:val="005B5B2D"/>
    <w:rsid w:val="005B5F48"/>
    <w:rsid w:val="005B6670"/>
    <w:rsid w:val="005B680C"/>
    <w:rsid w:val="005B6828"/>
    <w:rsid w:val="005B6997"/>
    <w:rsid w:val="005B6ACD"/>
    <w:rsid w:val="005B735A"/>
    <w:rsid w:val="005B77D7"/>
    <w:rsid w:val="005B787A"/>
    <w:rsid w:val="005B78FE"/>
    <w:rsid w:val="005B7A45"/>
    <w:rsid w:val="005B7A9A"/>
    <w:rsid w:val="005B7BCB"/>
    <w:rsid w:val="005B7CD6"/>
    <w:rsid w:val="005B7F6A"/>
    <w:rsid w:val="005C007B"/>
    <w:rsid w:val="005C051D"/>
    <w:rsid w:val="005C08F6"/>
    <w:rsid w:val="005C0BC7"/>
    <w:rsid w:val="005C0CA3"/>
    <w:rsid w:val="005C0D61"/>
    <w:rsid w:val="005C1178"/>
    <w:rsid w:val="005C17B7"/>
    <w:rsid w:val="005C1B81"/>
    <w:rsid w:val="005C1D96"/>
    <w:rsid w:val="005C1EB3"/>
    <w:rsid w:val="005C2861"/>
    <w:rsid w:val="005C29FA"/>
    <w:rsid w:val="005C2F7C"/>
    <w:rsid w:val="005C30F4"/>
    <w:rsid w:val="005C38E4"/>
    <w:rsid w:val="005C3C87"/>
    <w:rsid w:val="005C3F44"/>
    <w:rsid w:val="005C42A6"/>
    <w:rsid w:val="005C44FF"/>
    <w:rsid w:val="005C4FB0"/>
    <w:rsid w:val="005C55EB"/>
    <w:rsid w:val="005C5651"/>
    <w:rsid w:val="005C57D3"/>
    <w:rsid w:val="005C587F"/>
    <w:rsid w:val="005C599E"/>
    <w:rsid w:val="005C5B8F"/>
    <w:rsid w:val="005C5EB6"/>
    <w:rsid w:val="005C63F7"/>
    <w:rsid w:val="005C66CE"/>
    <w:rsid w:val="005C692D"/>
    <w:rsid w:val="005C6A37"/>
    <w:rsid w:val="005C6A46"/>
    <w:rsid w:val="005C6C5A"/>
    <w:rsid w:val="005C6CB3"/>
    <w:rsid w:val="005C6DE1"/>
    <w:rsid w:val="005C7067"/>
    <w:rsid w:val="005C717A"/>
    <w:rsid w:val="005C72BD"/>
    <w:rsid w:val="005C7589"/>
    <w:rsid w:val="005C75B4"/>
    <w:rsid w:val="005C789A"/>
    <w:rsid w:val="005C7F16"/>
    <w:rsid w:val="005C7F2F"/>
    <w:rsid w:val="005D0033"/>
    <w:rsid w:val="005D004D"/>
    <w:rsid w:val="005D0316"/>
    <w:rsid w:val="005D041C"/>
    <w:rsid w:val="005D05ED"/>
    <w:rsid w:val="005D06B9"/>
    <w:rsid w:val="005D0777"/>
    <w:rsid w:val="005D079A"/>
    <w:rsid w:val="005D0E15"/>
    <w:rsid w:val="005D0E80"/>
    <w:rsid w:val="005D1305"/>
    <w:rsid w:val="005D21C5"/>
    <w:rsid w:val="005D22D0"/>
    <w:rsid w:val="005D2315"/>
    <w:rsid w:val="005D25F0"/>
    <w:rsid w:val="005D266C"/>
    <w:rsid w:val="005D26A0"/>
    <w:rsid w:val="005D2888"/>
    <w:rsid w:val="005D2A16"/>
    <w:rsid w:val="005D2B3B"/>
    <w:rsid w:val="005D2BAF"/>
    <w:rsid w:val="005D30D4"/>
    <w:rsid w:val="005D33A8"/>
    <w:rsid w:val="005D35A6"/>
    <w:rsid w:val="005D364F"/>
    <w:rsid w:val="005D3707"/>
    <w:rsid w:val="005D395D"/>
    <w:rsid w:val="005D398B"/>
    <w:rsid w:val="005D3DFC"/>
    <w:rsid w:val="005D3E00"/>
    <w:rsid w:val="005D3ED7"/>
    <w:rsid w:val="005D404F"/>
    <w:rsid w:val="005D43AC"/>
    <w:rsid w:val="005D4443"/>
    <w:rsid w:val="005D444E"/>
    <w:rsid w:val="005D4814"/>
    <w:rsid w:val="005D4ACF"/>
    <w:rsid w:val="005D4B64"/>
    <w:rsid w:val="005D4C9E"/>
    <w:rsid w:val="005D4FCC"/>
    <w:rsid w:val="005D5067"/>
    <w:rsid w:val="005D511E"/>
    <w:rsid w:val="005D5236"/>
    <w:rsid w:val="005D52F9"/>
    <w:rsid w:val="005D554F"/>
    <w:rsid w:val="005D5D26"/>
    <w:rsid w:val="005D5D74"/>
    <w:rsid w:val="005D5F62"/>
    <w:rsid w:val="005D5FB6"/>
    <w:rsid w:val="005D6225"/>
    <w:rsid w:val="005D6CE0"/>
    <w:rsid w:val="005D6EA3"/>
    <w:rsid w:val="005D70BE"/>
    <w:rsid w:val="005D710D"/>
    <w:rsid w:val="005D779F"/>
    <w:rsid w:val="005D7812"/>
    <w:rsid w:val="005D7B5F"/>
    <w:rsid w:val="005D7FD3"/>
    <w:rsid w:val="005E06B2"/>
    <w:rsid w:val="005E093C"/>
    <w:rsid w:val="005E0B6A"/>
    <w:rsid w:val="005E1B37"/>
    <w:rsid w:val="005E221A"/>
    <w:rsid w:val="005E221E"/>
    <w:rsid w:val="005E223A"/>
    <w:rsid w:val="005E2745"/>
    <w:rsid w:val="005E2919"/>
    <w:rsid w:val="005E29C3"/>
    <w:rsid w:val="005E2F75"/>
    <w:rsid w:val="005E32E3"/>
    <w:rsid w:val="005E32EA"/>
    <w:rsid w:val="005E39B3"/>
    <w:rsid w:val="005E3AF4"/>
    <w:rsid w:val="005E4434"/>
    <w:rsid w:val="005E4477"/>
    <w:rsid w:val="005E463C"/>
    <w:rsid w:val="005E4992"/>
    <w:rsid w:val="005E5362"/>
    <w:rsid w:val="005E5A68"/>
    <w:rsid w:val="005E5B74"/>
    <w:rsid w:val="005E5F62"/>
    <w:rsid w:val="005E622E"/>
    <w:rsid w:val="005E63FA"/>
    <w:rsid w:val="005E63FB"/>
    <w:rsid w:val="005E685A"/>
    <w:rsid w:val="005E6C3A"/>
    <w:rsid w:val="005E6ED8"/>
    <w:rsid w:val="005E72CC"/>
    <w:rsid w:val="005E7732"/>
    <w:rsid w:val="005E79A2"/>
    <w:rsid w:val="005E7BFF"/>
    <w:rsid w:val="005E7EFD"/>
    <w:rsid w:val="005F00A6"/>
    <w:rsid w:val="005F016B"/>
    <w:rsid w:val="005F0355"/>
    <w:rsid w:val="005F05E5"/>
    <w:rsid w:val="005F0772"/>
    <w:rsid w:val="005F0A47"/>
    <w:rsid w:val="005F0CB4"/>
    <w:rsid w:val="005F0FFE"/>
    <w:rsid w:val="005F111B"/>
    <w:rsid w:val="005F135C"/>
    <w:rsid w:val="005F1666"/>
    <w:rsid w:val="005F1B4F"/>
    <w:rsid w:val="005F1B72"/>
    <w:rsid w:val="005F1D5C"/>
    <w:rsid w:val="005F2723"/>
    <w:rsid w:val="005F2C09"/>
    <w:rsid w:val="005F2FDF"/>
    <w:rsid w:val="005F3825"/>
    <w:rsid w:val="005F3A48"/>
    <w:rsid w:val="005F3A66"/>
    <w:rsid w:val="005F3AE7"/>
    <w:rsid w:val="005F4425"/>
    <w:rsid w:val="005F44EF"/>
    <w:rsid w:val="005F4665"/>
    <w:rsid w:val="005F4F50"/>
    <w:rsid w:val="005F5321"/>
    <w:rsid w:val="005F577C"/>
    <w:rsid w:val="005F5858"/>
    <w:rsid w:val="005F5A73"/>
    <w:rsid w:val="005F5B2A"/>
    <w:rsid w:val="005F5B77"/>
    <w:rsid w:val="005F65EC"/>
    <w:rsid w:val="005F68BF"/>
    <w:rsid w:val="005F6AC4"/>
    <w:rsid w:val="005F6CD7"/>
    <w:rsid w:val="005F6E7F"/>
    <w:rsid w:val="005F709D"/>
    <w:rsid w:val="005F78A1"/>
    <w:rsid w:val="005F7D8C"/>
    <w:rsid w:val="005F7E80"/>
    <w:rsid w:val="005F7EB8"/>
    <w:rsid w:val="00600387"/>
    <w:rsid w:val="0060090C"/>
    <w:rsid w:val="00600A51"/>
    <w:rsid w:val="00600F36"/>
    <w:rsid w:val="00601045"/>
    <w:rsid w:val="00601061"/>
    <w:rsid w:val="006011E8"/>
    <w:rsid w:val="00601217"/>
    <w:rsid w:val="0060122B"/>
    <w:rsid w:val="00601A56"/>
    <w:rsid w:val="006026FE"/>
    <w:rsid w:val="0060297E"/>
    <w:rsid w:val="00602BE7"/>
    <w:rsid w:val="006030B9"/>
    <w:rsid w:val="00603144"/>
    <w:rsid w:val="006032BD"/>
    <w:rsid w:val="006038B1"/>
    <w:rsid w:val="00603C2B"/>
    <w:rsid w:val="00603E0B"/>
    <w:rsid w:val="0060451B"/>
    <w:rsid w:val="0060456A"/>
    <w:rsid w:val="006045B2"/>
    <w:rsid w:val="006045D1"/>
    <w:rsid w:val="00604731"/>
    <w:rsid w:val="00604C49"/>
    <w:rsid w:val="00604D81"/>
    <w:rsid w:val="00605274"/>
    <w:rsid w:val="006059CA"/>
    <w:rsid w:val="00605AC7"/>
    <w:rsid w:val="00605C4B"/>
    <w:rsid w:val="00605DD9"/>
    <w:rsid w:val="00606122"/>
    <w:rsid w:val="006061C0"/>
    <w:rsid w:val="006062CD"/>
    <w:rsid w:val="006063BC"/>
    <w:rsid w:val="00606828"/>
    <w:rsid w:val="00606A62"/>
    <w:rsid w:val="00606BA9"/>
    <w:rsid w:val="00606FB8"/>
    <w:rsid w:val="00607476"/>
    <w:rsid w:val="0060750B"/>
    <w:rsid w:val="006076F9"/>
    <w:rsid w:val="006077CA"/>
    <w:rsid w:val="0060780C"/>
    <w:rsid w:val="00607C07"/>
    <w:rsid w:val="00607E3F"/>
    <w:rsid w:val="00610283"/>
    <w:rsid w:val="00610507"/>
    <w:rsid w:val="006108C3"/>
    <w:rsid w:val="0061095E"/>
    <w:rsid w:val="00610C13"/>
    <w:rsid w:val="006110FB"/>
    <w:rsid w:val="006111DF"/>
    <w:rsid w:val="0061150E"/>
    <w:rsid w:val="0061166A"/>
    <w:rsid w:val="00611771"/>
    <w:rsid w:val="00611A2C"/>
    <w:rsid w:val="00611B9F"/>
    <w:rsid w:val="00611D47"/>
    <w:rsid w:val="00611E19"/>
    <w:rsid w:val="006127DD"/>
    <w:rsid w:val="006129D3"/>
    <w:rsid w:val="00612A57"/>
    <w:rsid w:val="00612A89"/>
    <w:rsid w:val="00612BF7"/>
    <w:rsid w:val="0061413B"/>
    <w:rsid w:val="00614179"/>
    <w:rsid w:val="006143E2"/>
    <w:rsid w:val="006144C8"/>
    <w:rsid w:val="006146A2"/>
    <w:rsid w:val="00614867"/>
    <w:rsid w:val="00614989"/>
    <w:rsid w:val="00614E3B"/>
    <w:rsid w:val="00614F4C"/>
    <w:rsid w:val="0061534E"/>
    <w:rsid w:val="006153C0"/>
    <w:rsid w:val="00615456"/>
    <w:rsid w:val="006157BE"/>
    <w:rsid w:val="006159A2"/>
    <w:rsid w:val="00615D01"/>
    <w:rsid w:val="00615D7D"/>
    <w:rsid w:val="00615D95"/>
    <w:rsid w:val="00616223"/>
    <w:rsid w:val="006165EC"/>
    <w:rsid w:val="0061679E"/>
    <w:rsid w:val="00616B57"/>
    <w:rsid w:val="00617024"/>
    <w:rsid w:val="0061736C"/>
    <w:rsid w:val="0061766C"/>
    <w:rsid w:val="00617769"/>
    <w:rsid w:val="00617792"/>
    <w:rsid w:val="006177F7"/>
    <w:rsid w:val="00617941"/>
    <w:rsid w:val="00617B69"/>
    <w:rsid w:val="00617E3F"/>
    <w:rsid w:val="00617EDE"/>
    <w:rsid w:val="0062006E"/>
    <w:rsid w:val="00620109"/>
    <w:rsid w:val="00620291"/>
    <w:rsid w:val="0062043B"/>
    <w:rsid w:val="0062097D"/>
    <w:rsid w:val="00620C78"/>
    <w:rsid w:val="00620D53"/>
    <w:rsid w:val="00620F1F"/>
    <w:rsid w:val="00621365"/>
    <w:rsid w:val="006213D3"/>
    <w:rsid w:val="006214B2"/>
    <w:rsid w:val="0062189D"/>
    <w:rsid w:val="00621BB5"/>
    <w:rsid w:val="00621E11"/>
    <w:rsid w:val="00621E78"/>
    <w:rsid w:val="0062227E"/>
    <w:rsid w:val="00622280"/>
    <w:rsid w:val="00622595"/>
    <w:rsid w:val="0062276B"/>
    <w:rsid w:val="00622961"/>
    <w:rsid w:val="00622BAC"/>
    <w:rsid w:val="00622F51"/>
    <w:rsid w:val="00622FE8"/>
    <w:rsid w:val="006230D6"/>
    <w:rsid w:val="00623665"/>
    <w:rsid w:val="006237F1"/>
    <w:rsid w:val="006238C0"/>
    <w:rsid w:val="00623BD0"/>
    <w:rsid w:val="00623C1D"/>
    <w:rsid w:val="00623EE2"/>
    <w:rsid w:val="006242B7"/>
    <w:rsid w:val="00624783"/>
    <w:rsid w:val="006247B3"/>
    <w:rsid w:val="00624A93"/>
    <w:rsid w:val="00624CFA"/>
    <w:rsid w:val="00625265"/>
    <w:rsid w:val="00625465"/>
    <w:rsid w:val="00625B90"/>
    <w:rsid w:val="00625FC5"/>
    <w:rsid w:val="00626113"/>
    <w:rsid w:val="0062612A"/>
    <w:rsid w:val="00626173"/>
    <w:rsid w:val="00626404"/>
    <w:rsid w:val="006264B2"/>
    <w:rsid w:val="0062670B"/>
    <w:rsid w:val="006269AB"/>
    <w:rsid w:val="00626C7A"/>
    <w:rsid w:val="00627102"/>
    <w:rsid w:val="00627170"/>
    <w:rsid w:val="00627195"/>
    <w:rsid w:val="0062736B"/>
    <w:rsid w:val="0062750C"/>
    <w:rsid w:val="00627967"/>
    <w:rsid w:val="00627E21"/>
    <w:rsid w:val="00627EFF"/>
    <w:rsid w:val="00630121"/>
    <w:rsid w:val="0063038C"/>
    <w:rsid w:val="00630748"/>
    <w:rsid w:val="006309A4"/>
    <w:rsid w:val="00630C28"/>
    <w:rsid w:val="00630C5C"/>
    <w:rsid w:val="00630C7F"/>
    <w:rsid w:val="006313EC"/>
    <w:rsid w:val="00631531"/>
    <w:rsid w:val="006317B7"/>
    <w:rsid w:val="00631B4D"/>
    <w:rsid w:val="00631C83"/>
    <w:rsid w:val="00631F3E"/>
    <w:rsid w:val="00631F7B"/>
    <w:rsid w:val="00631FB6"/>
    <w:rsid w:val="00631FFA"/>
    <w:rsid w:val="00632664"/>
    <w:rsid w:val="006328DF"/>
    <w:rsid w:val="00632BCE"/>
    <w:rsid w:val="00632BD5"/>
    <w:rsid w:val="00632C79"/>
    <w:rsid w:val="00632CE3"/>
    <w:rsid w:val="00633662"/>
    <w:rsid w:val="006336AB"/>
    <w:rsid w:val="0063377B"/>
    <w:rsid w:val="00633829"/>
    <w:rsid w:val="0063424B"/>
    <w:rsid w:val="00634791"/>
    <w:rsid w:val="0063495D"/>
    <w:rsid w:val="00634AE3"/>
    <w:rsid w:val="00634B39"/>
    <w:rsid w:val="00634EE4"/>
    <w:rsid w:val="00635005"/>
    <w:rsid w:val="0063524D"/>
    <w:rsid w:val="006353EE"/>
    <w:rsid w:val="00635B4F"/>
    <w:rsid w:val="00635D68"/>
    <w:rsid w:val="00636061"/>
    <w:rsid w:val="00636241"/>
    <w:rsid w:val="0063658A"/>
    <w:rsid w:val="006367F4"/>
    <w:rsid w:val="00636926"/>
    <w:rsid w:val="006369BB"/>
    <w:rsid w:val="00636BA6"/>
    <w:rsid w:val="00636F5D"/>
    <w:rsid w:val="00637128"/>
    <w:rsid w:val="006374F8"/>
    <w:rsid w:val="00637C04"/>
    <w:rsid w:val="00637E90"/>
    <w:rsid w:val="00637ED4"/>
    <w:rsid w:val="00640358"/>
    <w:rsid w:val="00640390"/>
    <w:rsid w:val="00640404"/>
    <w:rsid w:val="006404F7"/>
    <w:rsid w:val="00640814"/>
    <w:rsid w:val="00640A97"/>
    <w:rsid w:val="00640FB8"/>
    <w:rsid w:val="00641004"/>
    <w:rsid w:val="00641BF6"/>
    <w:rsid w:val="00641C3B"/>
    <w:rsid w:val="00641D61"/>
    <w:rsid w:val="00641EB1"/>
    <w:rsid w:val="0064249F"/>
    <w:rsid w:val="006424AD"/>
    <w:rsid w:val="006425F5"/>
    <w:rsid w:val="006427F3"/>
    <w:rsid w:val="006427FB"/>
    <w:rsid w:val="006428C2"/>
    <w:rsid w:val="00642D08"/>
    <w:rsid w:val="00642D93"/>
    <w:rsid w:val="00643002"/>
    <w:rsid w:val="00643259"/>
    <w:rsid w:val="0064379A"/>
    <w:rsid w:val="006439E8"/>
    <w:rsid w:val="00643C69"/>
    <w:rsid w:val="00643CBB"/>
    <w:rsid w:val="006441B2"/>
    <w:rsid w:val="006442D7"/>
    <w:rsid w:val="00644A49"/>
    <w:rsid w:val="00644B2F"/>
    <w:rsid w:val="00644CA3"/>
    <w:rsid w:val="00644D4B"/>
    <w:rsid w:val="00644FB3"/>
    <w:rsid w:val="0064545B"/>
    <w:rsid w:val="0064567F"/>
    <w:rsid w:val="0064574E"/>
    <w:rsid w:val="00645CA3"/>
    <w:rsid w:val="00646291"/>
    <w:rsid w:val="006463F9"/>
    <w:rsid w:val="0064654B"/>
    <w:rsid w:val="00646720"/>
    <w:rsid w:val="00646E06"/>
    <w:rsid w:val="00646EAA"/>
    <w:rsid w:val="00646FEE"/>
    <w:rsid w:val="006472B4"/>
    <w:rsid w:val="0064765D"/>
    <w:rsid w:val="00647824"/>
    <w:rsid w:val="006479C5"/>
    <w:rsid w:val="00647A72"/>
    <w:rsid w:val="00647B78"/>
    <w:rsid w:val="00647D09"/>
    <w:rsid w:val="00647F88"/>
    <w:rsid w:val="0065015E"/>
    <w:rsid w:val="006501DB"/>
    <w:rsid w:val="00650262"/>
    <w:rsid w:val="006508E9"/>
    <w:rsid w:val="0065091F"/>
    <w:rsid w:val="00650A2A"/>
    <w:rsid w:val="00650A34"/>
    <w:rsid w:val="00650C97"/>
    <w:rsid w:val="00650EE6"/>
    <w:rsid w:val="0065113A"/>
    <w:rsid w:val="006512EF"/>
    <w:rsid w:val="00651E20"/>
    <w:rsid w:val="006521AB"/>
    <w:rsid w:val="00652C9C"/>
    <w:rsid w:val="00652CF4"/>
    <w:rsid w:val="006532D4"/>
    <w:rsid w:val="00653391"/>
    <w:rsid w:val="00653446"/>
    <w:rsid w:val="0065354F"/>
    <w:rsid w:val="0065358F"/>
    <w:rsid w:val="0065398C"/>
    <w:rsid w:val="00653BB2"/>
    <w:rsid w:val="00653D96"/>
    <w:rsid w:val="0065414E"/>
    <w:rsid w:val="00654186"/>
    <w:rsid w:val="0065434A"/>
    <w:rsid w:val="00654382"/>
    <w:rsid w:val="00654623"/>
    <w:rsid w:val="006546AB"/>
    <w:rsid w:val="006547D2"/>
    <w:rsid w:val="00654849"/>
    <w:rsid w:val="00654AC7"/>
    <w:rsid w:val="00654B53"/>
    <w:rsid w:val="00654CF5"/>
    <w:rsid w:val="0065526A"/>
    <w:rsid w:val="0065528E"/>
    <w:rsid w:val="00655634"/>
    <w:rsid w:val="006557F5"/>
    <w:rsid w:val="00655BED"/>
    <w:rsid w:val="00655E1C"/>
    <w:rsid w:val="00655F09"/>
    <w:rsid w:val="00655FE0"/>
    <w:rsid w:val="00655FF2"/>
    <w:rsid w:val="0065620D"/>
    <w:rsid w:val="0065634A"/>
    <w:rsid w:val="0065648B"/>
    <w:rsid w:val="00656601"/>
    <w:rsid w:val="006566CC"/>
    <w:rsid w:val="006568F8"/>
    <w:rsid w:val="00656C6B"/>
    <w:rsid w:val="00656DBB"/>
    <w:rsid w:val="00657112"/>
    <w:rsid w:val="006573A6"/>
    <w:rsid w:val="0065743C"/>
    <w:rsid w:val="00657695"/>
    <w:rsid w:val="0065790E"/>
    <w:rsid w:val="00657944"/>
    <w:rsid w:val="00657DDB"/>
    <w:rsid w:val="0066033A"/>
    <w:rsid w:val="006606A3"/>
    <w:rsid w:val="006607A9"/>
    <w:rsid w:val="00660940"/>
    <w:rsid w:val="00661318"/>
    <w:rsid w:val="006616D1"/>
    <w:rsid w:val="00661768"/>
    <w:rsid w:val="00661859"/>
    <w:rsid w:val="00661FC1"/>
    <w:rsid w:val="006626C5"/>
    <w:rsid w:val="00662BD4"/>
    <w:rsid w:val="00663479"/>
    <w:rsid w:val="006635D2"/>
    <w:rsid w:val="006638C4"/>
    <w:rsid w:val="00663BD1"/>
    <w:rsid w:val="00663C16"/>
    <w:rsid w:val="00663C71"/>
    <w:rsid w:val="00663F76"/>
    <w:rsid w:val="00664340"/>
    <w:rsid w:val="0066441E"/>
    <w:rsid w:val="00664431"/>
    <w:rsid w:val="0066466C"/>
    <w:rsid w:val="006646CE"/>
    <w:rsid w:val="006649DF"/>
    <w:rsid w:val="00664AB2"/>
    <w:rsid w:val="00665ACF"/>
    <w:rsid w:val="00665B29"/>
    <w:rsid w:val="00665CB7"/>
    <w:rsid w:val="006666FA"/>
    <w:rsid w:val="00666899"/>
    <w:rsid w:val="00666B52"/>
    <w:rsid w:val="00666F0E"/>
    <w:rsid w:val="006675BC"/>
    <w:rsid w:val="0066774B"/>
    <w:rsid w:val="006677B4"/>
    <w:rsid w:val="006678EB"/>
    <w:rsid w:val="00667C69"/>
    <w:rsid w:val="00670073"/>
    <w:rsid w:val="00670140"/>
    <w:rsid w:val="006701F4"/>
    <w:rsid w:val="0067021A"/>
    <w:rsid w:val="0067022D"/>
    <w:rsid w:val="00670360"/>
    <w:rsid w:val="0067051A"/>
    <w:rsid w:val="0067070C"/>
    <w:rsid w:val="006709E9"/>
    <w:rsid w:val="00670CB2"/>
    <w:rsid w:val="00670DAA"/>
    <w:rsid w:val="00670FD1"/>
    <w:rsid w:val="006711EC"/>
    <w:rsid w:val="00671703"/>
    <w:rsid w:val="00671A23"/>
    <w:rsid w:val="00671B80"/>
    <w:rsid w:val="00671CB7"/>
    <w:rsid w:val="00671D71"/>
    <w:rsid w:val="00671DCB"/>
    <w:rsid w:val="00671F5E"/>
    <w:rsid w:val="0067206A"/>
    <w:rsid w:val="00672997"/>
    <w:rsid w:val="00672D16"/>
    <w:rsid w:val="00672D2C"/>
    <w:rsid w:val="006733BF"/>
    <w:rsid w:val="006736A6"/>
    <w:rsid w:val="00673787"/>
    <w:rsid w:val="00673834"/>
    <w:rsid w:val="006738D9"/>
    <w:rsid w:val="00673CC3"/>
    <w:rsid w:val="00673DF1"/>
    <w:rsid w:val="006741AA"/>
    <w:rsid w:val="00674606"/>
    <w:rsid w:val="00674689"/>
    <w:rsid w:val="00674696"/>
    <w:rsid w:val="006747BC"/>
    <w:rsid w:val="00674F7F"/>
    <w:rsid w:val="006750C6"/>
    <w:rsid w:val="006756A6"/>
    <w:rsid w:val="006757DB"/>
    <w:rsid w:val="00675BE0"/>
    <w:rsid w:val="00675C04"/>
    <w:rsid w:val="00675F1E"/>
    <w:rsid w:val="00675F3A"/>
    <w:rsid w:val="00675F83"/>
    <w:rsid w:val="00676372"/>
    <w:rsid w:val="0067699E"/>
    <w:rsid w:val="00676A97"/>
    <w:rsid w:val="00676CFC"/>
    <w:rsid w:val="00676D57"/>
    <w:rsid w:val="00676DB8"/>
    <w:rsid w:val="00676E42"/>
    <w:rsid w:val="006771BC"/>
    <w:rsid w:val="0067742F"/>
    <w:rsid w:val="00677584"/>
    <w:rsid w:val="006775B6"/>
    <w:rsid w:val="0067762D"/>
    <w:rsid w:val="006777D7"/>
    <w:rsid w:val="00680105"/>
    <w:rsid w:val="00680C54"/>
    <w:rsid w:val="00680C6B"/>
    <w:rsid w:val="00681580"/>
    <w:rsid w:val="00681584"/>
    <w:rsid w:val="00681689"/>
    <w:rsid w:val="00681A18"/>
    <w:rsid w:val="00681E59"/>
    <w:rsid w:val="00681E7C"/>
    <w:rsid w:val="00682038"/>
    <w:rsid w:val="00682107"/>
    <w:rsid w:val="006821A6"/>
    <w:rsid w:val="006825D0"/>
    <w:rsid w:val="006827A6"/>
    <w:rsid w:val="00682B8C"/>
    <w:rsid w:val="00683412"/>
    <w:rsid w:val="00683873"/>
    <w:rsid w:val="00683B60"/>
    <w:rsid w:val="00683C01"/>
    <w:rsid w:val="00683C27"/>
    <w:rsid w:val="00683D82"/>
    <w:rsid w:val="00683D97"/>
    <w:rsid w:val="00684074"/>
    <w:rsid w:val="00684567"/>
    <w:rsid w:val="00684598"/>
    <w:rsid w:val="00684765"/>
    <w:rsid w:val="006848F3"/>
    <w:rsid w:val="006849B6"/>
    <w:rsid w:val="006849B9"/>
    <w:rsid w:val="00684A1C"/>
    <w:rsid w:val="00684D46"/>
    <w:rsid w:val="0068531A"/>
    <w:rsid w:val="006853A4"/>
    <w:rsid w:val="00685896"/>
    <w:rsid w:val="00685A45"/>
    <w:rsid w:val="00685CD1"/>
    <w:rsid w:val="00686131"/>
    <w:rsid w:val="00686405"/>
    <w:rsid w:val="00686943"/>
    <w:rsid w:val="006869E8"/>
    <w:rsid w:val="00686C11"/>
    <w:rsid w:val="00686CCA"/>
    <w:rsid w:val="006871A7"/>
    <w:rsid w:val="00687386"/>
    <w:rsid w:val="00687631"/>
    <w:rsid w:val="006877DD"/>
    <w:rsid w:val="00687A39"/>
    <w:rsid w:val="00687A91"/>
    <w:rsid w:val="00687D25"/>
    <w:rsid w:val="00687EAE"/>
    <w:rsid w:val="00690171"/>
    <w:rsid w:val="00690807"/>
    <w:rsid w:val="006908C9"/>
    <w:rsid w:val="006912D6"/>
    <w:rsid w:val="006913AB"/>
    <w:rsid w:val="006914AB"/>
    <w:rsid w:val="00691577"/>
    <w:rsid w:val="0069161B"/>
    <w:rsid w:val="00691704"/>
    <w:rsid w:val="00691A63"/>
    <w:rsid w:val="00691BA4"/>
    <w:rsid w:val="00691E6E"/>
    <w:rsid w:val="00691F71"/>
    <w:rsid w:val="0069202E"/>
    <w:rsid w:val="00692032"/>
    <w:rsid w:val="0069245A"/>
    <w:rsid w:val="006925EF"/>
    <w:rsid w:val="00692707"/>
    <w:rsid w:val="00692871"/>
    <w:rsid w:val="00692A8D"/>
    <w:rsid w:val="00692B4F"/>
    <w:rsid w:val="00692C57"/>
    <w:rsid w:val="00692C62"/>
    <w:rsid w:val="00692D5C"/>
    <w:rsid w:val="0069309A"/>
    <w:rsid w:val="006934DA"/>
    <w:rsid w:val="006936CF"/>
    <w:rsid w:val="00693AEC"/>
    <w:rsid w:val="00693CED"/>
    <w:rsid w:val="00693D39"/>
    <w:rsid w:val="00693F1F"/>
    <w:rsid w:val="00694162"/>
    <w:rsid w:val="00694223"/>
    <w:rsid w:val="00694306"/>
    <w:rsid w:val="00694361"/>
    <w:rsid w:val="006943DD"/>
    <w:rsid w:val="006946CE"/>
    <w:rsid w:val="00694C2C"/>
    <w:rsid w:val="00695501"/>
    <w:rsid w:val="0069558F"/>
    <w:rsid w:val="0069565A"/>
    <w:rsid w:val="006961A9"/>
    <w:rsid w:val="006966B6"/>
    <w:rsid w:val="00696E3E"/>
    <w:rsid w:val="00696FA7"/>
    <w:rsid w:val="00697427"/>
    <w:rsid w:val="00697819"/>
    <w:rsid w:val="00697937"/>
    <w:rsid w:val="006979A2"/>
    <w:rsid w:val="00697DB3"/>
    <w:rsid w:val="00697E69"/>
    <w:rsid w:val="00697FE1"/>
    <w:rsid w:val="006A0159"/>
    <w:rsid w:val="006A01E0"/>
    <w:rsid w:val="006A086A"/>
    <w:rsid w:val="006A094B"/>
    <w:rsid w:val="006A0B84"/>
    <w:rsid w:val="006A0F81"/>
    <w:rsid w:val="006A10A1"/>
    <w:rsid w:val="006A1285"/>
    <w:rsid w:val="006A1322"/>
    <w:rsid w:val="006A139A"/>
    <w:rsid w:val="006A149C"/>
    <w:rsid w:val="006A18FC"/>
    <w:rsid w:val="006A1EC3"/>
    <w:rsid w:val="006A21E2"/>
    <w:rsid w:val="006A2350"/>
    <w:rsid w:val="006A294E"/>
    <w:rsid w:val="006A2FB2"/>
    <w:rsid w:val="006A3E1A"/>
    <w:rsid w:val="006A3FF3"/>
    <w:rsid w:val="006A422A"/>
    <w:rsid w:val="006A4D06"/>
    <w:rsid w:val="006A5665"/>
    <w:rsid w:val="006A5706"/>
    <w:rsid w:val="006A5716"/>
    <w:rsid w:val="006A58DD"/>
    <w:rsid w:val="006A5989"/>
    <w:rsid w:val="006A5A64"/>
    <w:rsid w:val="006A5DB2"/>
    <w:rsid w:val="006A5DC9"/>
    <w:rsid w:val="006A5E03"/>
    <w:rsid w:val="006A5EFC"/>
    <w:rsid w:val="006A5F21"/>
    <w:rsid w:val="006A61C4"/>
    <w:rsid w:val="006A6F55"/>
    <w:rsid w:val="006A7127"/>
    <w:rsid w:val="006A7814"/>
    <w:rsid w:val="006A78BC"/>
    <w:rsid w:val="006B044A"/>
    <w:rsid w:val="006B04FE"/>
    <w:rsid w:val="006B068A"/>
    <w:rsid w:val="006B06F7"/>
    <w:rsid w:val="006B0A54"/>
    <w:rsid w:val="006B0B52"/>
    <w:rsid w:val="006B0F1C"/>
    <w:rsid w:val="006B1576"/>
    <w:rsid w:val="006B1706"/>
    <w:rsid w:val="006B1880"/>
    <w:rsid w:val="006B1C25"/>
    <w:rsid w:val="006B1CD5"/>
    <w:rsid w:val="006B1EFB"/>
    <w:rsid w:val="006B2005"/>
    <w:rsid w:val="006B22FA"/>
    <w:rsid w:val="006B23A5"/>
    <w:rsid w:val="006B28AF"/>
    <w:rsid w:val="006B2EF1"/>
    <w:rsid w:val="006B32A3"/>
    <w:rsid w:val="006B334F"/>
    <w:rsid w:val="006B3351"/>
    <w:rsid w:val="006B3400"/>
    <w:rsid w:val="006B39DF"/>
    <w:rsid w:val="006B39FA"/>
    <w:rsid w:val="006B3A8C"/>
    <w:rsid w:val="006B3AAC"/>
    <w:rsid w:val="006B3C4E"/>
    <w:rsid w:val="006B4310"/>
    <w:rsid w:val="006B467B"/>
    <w:rsid w:val="006B492A"/>
    <w:rsid w:val="006B4AA8"/>
    <w:rsid w:val="006B4E06"/>
    <w:rsid w:val="006B4F68"/>
    <w:rsid w:val="006B54C4"/>
    <w:rsid w:val="006B5568"/>
    <w:rsid w:val="006B5880"/>
    <w:rsid w:val="006B58E4"/>
    <w:rsid w:val="006B61BE"/>
    <w:rsid w:val="006B627B"/>
    <w:rsid w:val="006B7000"/>
    <w:rsid w:val="006B73A5"/>
    <w:rsid w:val="006B7934"/>
    <w:rsid w:val="006B7A5E"/>
    <w:rsid w:val="006C0028"/>
    <w:rsid w:val="006C009A"/>
    <w:rsid w:val="006C023B"/>
    <w:rsid w:val="006C0A19"/>
    <w:rsid w:val="006C0C77"/>
    <w:rsid w:val="006C0DA3"/>
    <w:rsid w:val="006C0DFB"/>
    <w:rsid w:val="006C1043"/>
    <w:rsid w:val="006C1AC5"/>
    <w:rsid w:val="006C1BFF"/>
    <w:rsid w:val="006C1DBB"/>
    <w:rsid w:val="006C1E7F"/>
    <w:rsid w:val="006C1F92"/>
    <w:rsid w:val="006C2150"/>
    <w:rsid w:val="006C215D"/>
    <w:rsid w:val="006C22E2"/>
    <w:rsid w:val="006C2332"/>
    <w:rsid w:val="006C239F"/>
    <w:rsid w:val="006C27BC"/>
    <w:rsid w:val="006C28DF"/>
    <w:rsid w:val="006C2A16"/>
    <w:rsid w:val="006C2A5D"/>
    <w:rsid w:val="006C2A7A"/>
    <w:rsid w:val="006C34A7"/>
    <w:rsid w:val="006C38D4"/>
    <w:rsid w:val="006C3FAF"/>
    <w:rsid w:val="006C402A"/>
    <w:rsid w:val="006C4356"/>
    <w:rsid w:val="006C50B5"/>
    <w:rsid w:val="006C5668"/>
    <w:rsid w:val="006C58B7"/>
    <w:rsid w:val="006C5E63"/>
    <w:rsid w:val="006C5F12"/>
    <w:rsid w:val="006C61F1"/>
    <w:rsid w:val="006C6491"/>
    <w:rsid w:val="006C64FB"/>
    <w:rsid w:val="006C667E"/>
    <w:rsid w:val="006C698C"/>
    <w:rsid w:val="006C69B5"/>
    <w:rsid w:val="006C6D05"/>
    <w:rsid w:val="006C7044"/>
    <w:rsid w:val="006C7059"/>
    <w:rsid w:val="006D01F5"/>
    <w:rsid w:val="006D0810"/>
    <w:rsid w:val="006D0BF6"/>
    <w:rsid w:val="006D0DEF"/>
    <w:rsid w:val="006D0E2F"/>
    <w:rsid w:val="006D0EA4"/>
    <w:rsid w:val="006D0F00"/>
    <w:rsid w:val="006D17C0"/>
    <w:rsid w:val="006D211C"/>
    <w:rsid w:val="006D214A"/>
    <w:rsid w:val="006D2676"/>
    <w:rsid w:val="006D2AC6"/>
    <w:rsid w:val="006D2C4B"/>
    <w:rsid w:val="006D2E62"/>
    <w:rsid w:val="006D2EA6"/>
    <w:rsid w:val="006D3580"/>
    <w:rsid w:val="006D375C"/>
    <w:rsid w:val="006D376C"/>
    <w:rsid w:val="006D3F15"/>
    <w:rsid w:val="006D3F26"/>
    <w:rsid w:val="006D4235"/>
    <w:rsid w:val="006D429A"/>
    <w:rsid w:val="006D436A"/>
    <w:rsid w:val="006D4655"/>
    <w:rsid w:val="006D4746"/>
    <w:rsid w:val="006D47E3"/>
    <w:rsid w:val="006D4BB2"/>
    <w:rsid w:val="006D503E"/>
    <w:rsid w:val="006D578B"/>
    <w:rsid w:val="006D6485"/>
    <w:rsid w:val="006D657A"/>
    <w:rsid w:val="006D67F3"/>
    <w:rsid w:val="006D6C43"/>
    <w:rsid w:val="006D6D77"/>
    <w:rsid w:val="006D6EFB"/>
    <w:rsid w:val="006D7063"/>
    <w:rsid w:val="006D75ED"/>
    <w:rsid w:val="006D7BE3"/>
    <w:rsid w:val="006D7C36"/>
    <w:rsid w:val="006E026A"/>
    <w:rsid w:val="006E03F5"/>
    <w:rsid w:val="006E0443"/>
    <w:rsid w:val="006E05B8"/>
    <w:rsid w:val="006E07C2"/>
    <w:rsid w:val="006E0872"/>
    <w:rsid w:val="006E0AF7"/>
    <w:rsid w:val="006E0EDF"/>
    <w:rsid w:val="006E0F6D"/>
    <w:rsid w:val="006E1375"/>
    <w:rsid w:val="006E14BF"/>
    <w:rsid w:val="006E1B03"/>
    <w:rsid w:val="006E1B36"/>
    <w:rsid w:val="006E2771"/>
    <w:rsid w:val="006E2828"/>
    <w:rsid w:val="006E2AAA"/>
    <w:rsid w:val="006E33E2"/>
    <w:rsid w:val="006E352F"/>
    <w:rsid w:val="006E355D"/>
    <w:rsid w:val="006E356B"/>
    <w:rsid w:val="006E38B5"/>
    <w:rsid w:val="006E3954"/>
    <w:rsid w:val="006E3BD7"/>
    <w:rsid w:val="006E3E3D"/>
    <w:rsid w:val="006E3F98"/>
    <w:rsid w:val="006E4142"/>
    <w:rsid w:val="006E48D6"/>
    <w:rsid w:val="006E4B15"/>
    <w:rsid w:val="006E50D0"/>
    <w:rsid w:val="006E52D0"/>
    <w:rsid w:val="006E555D"/>
    <w:rsid w:val="006E55EB"/>
    <w:rsid w:val="006E56CF"/>
    <w:rsid w:val="006E592A"/>
    <w:rsid w:val="006E5A19"/>
    <w:rsid w:val="006E6270"/>
    <w:rsid w:val="006E732A"/>
    <w:rsid w:val="006E73B5"/>
    <w:rsid w:val="006E7475"/>
    <w:rsid w:val="006E764F"/>
    <w:rsid w:val="006E78CC"/>
    <w:rsid w:val="006E7B5E"/>
    <w:rsid w:val="006E7BED"/>
    <w:rsid w:val="006F0893"/>
    <w:rsid w:val="006F0D19"/>
    <w:rsid w:val="006F0EB5"/>
    <w:rsid w:val="006F1331"/>
    <w:rsid w:val="006F14ED"/>
    <w:rsid w:val="006F177D"/>
    <w:rsid w:val="006F1BB5"/>
    <w:rsid w:val="006F1E2D"/>
    <w:rsid w:val="006F20D7"/>
    <w:rsid w:val="006F24BB"/>
    <w:rsid w:val="006F28FF"/>
    <w:rsid w:val="006F292D"/>
    <w:rsid w:val="006F35F8"/>
    <w:rsid w:val="006F3A93"/>
    <w:rsid w:val="006F3CAB"/>
    <w:rsid w:val="006F3E1E"/>
    <w:rsid w:val="006F3F0F"/>
    <w:rsid w:val="006F4182"/>
    <w:rsid w:val="006F4188"/>
    <w:rsid w:val="006F47A5"/>
    <w:rsid w:val="006F48AC"/>
    <w:rsid w:val="006F4EDE"/>
    <w:rsid w:val="006F5285"/>
    <w:rsid w:val="006F54C5"/>
    <w:rsid w:val="006F5811"/>
    <w:rsid w:val="006F59F8"/>
    <w:rsid w:val="006F5A78"/>
    <w:rsid w:val="006F5D5A"/>
    <w:rsid w:val="006F5E75"/>
    <w:rsid w:val="006F6719"/>
    <w:rsid w:val="006F671E"/>
    <w:rsid w:val="006F6B93"/>
    <w:rsid w:val="006F6D3D"/>
    <w:rsid w:val="006F6D49"/>
    <w:rsid w:val="006F6F3F"/>
    <w:rsid w:val="006F7052"/>
    <w:rsid w:val="006F7184"/>
    <w:rsid w:val="006F7489"/>
    <w:rsid w:val="006F755F"/>
    <w:rsid w:val="006F793C"/>
    <w:rsid w:val="006F7E54"/>
    <w:rsid w:val="006F7FB3"/>
    <w:rsid w:val="0070010D"/>
    <w:rsid w:val="0070065D"/>
    <w:rsid w:val="0070080C"/>
    <w:rsid w:val="00700AD7"/>
    <w:rsid w:val="00700F4E"/>
    <w:rsid w:val="00701226"/>
    <w:rsid w:val="007012C1"/>
    <w:rsid w:val="00701701"/>
    <w:rsid w:val="00701AB7"/>
    <w:rsid w:val="00701F1E"/>
    <w:rsid w:val="00701FAC"/>
    <w:rsid w:val="00702389"/>
    <w:rsid w:val="00702487"/>
    <w:rsid w:val="00702532"/>
    <w:rsid w:val="0070254A"/>
    <w:rsid w:val="00702716"/>
    <w:rsid w:val="00702AA8"/>
    <w:rsid w:val="00702E5C"/>
    <w:rsid w:val="00703216"/>
    <w:rsid w:val="00703340"/>
    <w:rsid w:val="0070360A"/>
    <w:rsid w:val="0070360F"/>
    <w:rsid w:val="007037B3"/>
    <w:rsid w:val="007037C1"/>
    <w:rsid w:val="00703C7C"/>
    <w:rsid w:val="00703CA8"/>
    <w:rsid w:val="00703DB2"/>
    <w:rsid w:val="00704018"/>
    <w:rsid w:val="00704424"/>
    <w:rsid w:val="00704495"/>
    <w:rsid w:val="00704549"/>
    <w:rsid w:val="007045E0"/>
    <w:rsid w:val="00704D0E"/>
    <w:rsid w:val="00704F00"/>
    <w:rsid w:val="007053E4"/>
    <w:rsid w:val="007053EC"/>
    <w:rsid w:val="0070581E"/>
    <w:rsid w:val="00705930"/>
    <w:rsid w:val="00705F38"/>
    <w:rsid w:val="00705FAA"/>
    <w:rsid w:val="007062C8"/>
    <w:rsid w:val="007065DC"/>
    <w:rsid w:val="0070667B"/>
    <w:rsid w:val="00706784"/>
    <w:rsid w:val="00706A29"/>
    <w:rsid w:val="00706D68"/>
    <w:rsid w:val="007073CC"/>
    <w:rsid w:val="00707419"/>
    <w:rsid w:val="00707618"/>
    <w:rsid w:val="007078C8"/>
    <w:rsid w:val="007103C0"/>
    <w:rsid w:val="007103F8"/>
    <w:rsid w:val="007107EA"/>
    <w:rsid w:val="00710868"/>
    <w:rsid w:val="00710D49"/>
    <w:rsid w:val="00710DA4"/>
    <w:rsid w:val="00710E11"/>
    <w:rsid w:val="00711300"/>
    <w:rsid w:val="007113E9"/>
    <w:rsid w:val="007114E3"/>
    <w:rsid w:val="0071157D"/>
    <w:rsid w:val="007116D8"/>
    <w:rsid w:val="00711756"/>
    <w:rsid w:val="00711A3C"/>
    <w:rsid w:val="00711D0D"/>
    <w:rsid w:val="0071270C"/>
    <w:rsid w:val="007128F4"/>
    <w:rsid w:val="00712A2E"/>
    <w:rsid w:val="00712A91"/>
    <w:rsid w:val="00712A95"/>
    <w:rsid w:val="00712AA4"/>
    <w:rsid w:val="00712CCA"/>
    <w:rsid w:val="00713091"/>
    <w:rsid w:val="00713174"/>
    <w:rsid w:val="00713595"/>
    <w:rsid w:val="007136B9"/>
    <w:rsid w:val="0071399C"/>
    <w:rsid w:val="00713A79"/>
    <w:rsid w:val="00714477"/>
    <w:rsid w:val="007145BD"/>
    <w:rsid w:val="00714A25"/>
    <w:rsid w:val="00714D47"/>
    <w:rsid w:val="007153BB"/>
    <w:rsid w:val="0071541A"/>
    <w:rsid w:val="00715617"/>
    <w:rsid w:val="00715903"/>
    <w:rsid w:val="00715B4A"/>
    <w:rsid w:val="0071612D"/>
    <w:rsid w:val="00716231"/>
    <w:rsid w:val="00716878"/>
    <w:rsid w:val="0071699E"/>
    <w:rsid w:val="00716E13"/>
    <w:rsid w:val="0071708C"/>
    <w:rsid w:val="00717DD8"/>
    <w:rsid w:val="00717E3A"/>
    <w:rsid w:val="007206A7"/>
    <w:rsid w:val="00720788"/>
    <w:rsid w:val="007207BB"/>
    <w:rsid w:val="00720887"/>
    <w:rsid w:val="007208D8"/>
    <w:rsid w:val="00720A3F"/>
    <w:rsid w:val="00720B05"/>
    <w:rsid w:val="0072113D"/>
    <w:rsid w:val="0072180B"/>
    <w:rsid w:val="00721899"/>
    <w:rsid w:val="007223DB"/>
    <w:rsid w:val="00722633"/>
    <w:rsid w:val="007227D1"/>
    <w:rsid w:val="007228A3"/>
    <w:rsid w:val="00722B21"/>
    <w:rsid w:val="00723503"/>
    <w:rsid w:val="00723797"/>
    <w:rsid w:val="00723845"/>
    <w:rsid w:val="0072410D"/>
    <w:rsid w:val="0072419D"/>
    <w:rsid w:val="007242FB"/>
    <w:rsid w:val="007245B0"/>
    <w:rsid w:val="007245EE"/>
    <w:rsid w:val="00724734"/>
    <w:rsid w:val="0072498A"/>
    <w:rsid w:val="00724CA1"/>
    <w:rsid w:val="0072500A"/>
    <w:rsid w:val="00725349"/>
    <w:rsid w:val="007253CF"/>
    <w:rsid w:val="0072542C"/>
    <w:rsid w:val="0072594E"/>
    <w:rsid w:val="00725AEF"/>
    <w:rsid w:val="00725CD1"/>
    <w:rsid w:val="00725E89"/>
    <w:rsid w:val="00726247"/>
    <w:rsid w:val="0072631B"/>
    <w:rsid w:val="0072649C"/>
    <w:rsid w:val="007268EA"/>
    <w:rsid w:val="00726DD7"/>
    <w:rsid w:val="007270DD"/>
    <w:rsid w:val="00727461"/>
    <w:rsid w:val="00727835"/>
    <w:rsid w:val="00727AD8"/>
    <w:rsid w:val="0073020C"/>
    <w:rsid w:val="007302CF"/>
    <w:rsid w:val="00730552"/>
    <w:rsid w:val="007305FE"/>
    <w:rsid w:val="00730BB6"/>
    <w:rsid w:val="00730C2A"/>
    <w:rsid w:val="00730EB0"/>
    <w:rsid w:val="00731A10"/>
    <w:rsid w:val="00731B2C"/>
    <w:rsid w:val="00731C81"/>
    <w:rsid w:val="00731CC5"/>
    <w:rsid w:val="00731F19"/>
    <w:rsid w:val="00732BA5"/>
    <w:rsid w:val="007330BF"/>
    <w:rsid w:val="00733276"/>
    <w:rsid w:val="00733311"/>
    <w:rsid w:val="0073339E"/>
    <w:rsid w:val="007337A2"/>
    <w:rsid w:val="00733C21"/>
    <w:rsid w:val="00733E57"/>
    <w:rsid w:val="0073448F"/>
    <w:rsid w:val="007346B9"/>
    <w:rsid w:val="007347DB"/>
    <w:rsid w:val="00734AEF"/>
    <w:rsid w:val="007357B5"/>
    <w:rsid w:val="0073592F"/>
    <w:rsid w:val="0073594F"/>
    <w:rsid w:val="00735998"/>
    <w:rsid w:val="00735A35"/>
    <w:rsid w:val="00735E72"/>
    <w:rsid w:val="00736013"/>
    <w:rsid w:val="00736082"/>
    <w:rsid w:val="0073634A"/>
    <w:rsid w:val="0073647A"/>
    <w:rsid w:val="00736677"/>
    <w:rsid w:val="0073667A"/>
    <w:rsid w:val="00736A6E"/>
    <w:rsid w:val="00736C7C"/>
    <w:rsid w:val="007370C8"/>
    <w:rsid w:val="007372F8"/>
    <w:rsid w:val="007373D1"/>
    <w:rsid w:val="00737CDC"/>
    <w:rsid w:val="00737E1E"/>
    <w:rsid w:val="00737E5F"/>
    <w:rsid w:val="00737EA8"/>
    <w:rsid w:val="00737EE2"/>
    <w:rsid w:val="0074014C"/>
    <w:rsid w:val="0074051F"/>
    <w:rsid w:val="007405B4"/>
    <w:rsid w:val="00740869"/>
    <w:rsid w:val="00740906"/>
    <w:rsid w:val="007409DC"/>
    <w:rsid w:val="00740BA8"/>
    <w:rsid w:val="00740EBF"/>
    <w:rsid w:val="00740FEF"/>
    <w:rsid w:val="00741375"/>
    <w:rsid w:val="007414BC"/>
    <w:rsid w:val="007415CF"/>
    <w:rsid w:val="00741903"/>
    <w:rsid w:val="00741AEE"/>
    <w:rsid w:val="00741C3C"/>
    <w:rsid w:val="0074202B"/>
    <w:rsid w:val="0074204A"/>
    <w:rsid w:val="0074228D"/>
    <w:rsid w:val="007422C6"/>
    <w:rsid w:val="00742349"/>
    <w:rsid w:val="00742A5A"/>
    <w:rsid w:val="00742C90"/>
    <w:rsid w:val="00742E02"/>
    <w:rsid w:val="0074304A"/>
    <w:rsid w:val="00743073"/>
    <w:rsid w:val="007431FC"/>
    <w:rsid w:val="0074363B"/>
    <w:rsid w:val="00743A6B"/>
    <w:rsid w:val="00743EC6"/>
    <w:rsid w:val="00744142"/>
    <w:rsid w:val="0074414E"/>
    <w:rsid w:val="0074434E"/>
    <w:rsid w:val="00744506"/>
    <w:rsid w:val="007448EB"/>
    <w:rsid w:val="00744A23"/>
    <w:rsid w:val="00744A4F"/>
    <w:rsid w:val="00744BE9"/>
    <w:rsid w:val="0074568B"/>
    <w:rsid w:val="007456E2"/>
    <w:rsid w:val="00745FDA"/>
    <w:rsid w:val="007460B2"/>
    <w:rsid w:val="00746176"/>
    <w:rsid w:val="007463CC"/>
    <w:rsid w:val="007465E3"/>
    <w:rsid w:val="00746621"/>
    <w:rsid w:val="0074694C"/>
    <w:rsid w:val="00746A66"/>
    <w:rsid w:val="00746C54"/>
    <w:rsid w:val="00747331"/>
    <w:rsid w:val="007474E0"/>
    <w:rsid w:val="00747767"/>
    <w:rsid w:val="00747846"/>
    <w:rsid w:val="007478C9"/>
    <w:rsid w:val="00747954"/>
    <w:rsid w:val="00747986"/>
    <w:rsid w:val="00750053"/>
    <w:rsid w:val="007504EC"/>
    <w:rsid w:val="007505AD"/>
    <w:rsid w:val="00750B5A"/>
    <w:rsid w:val="00751268"/>
    <w:rsid w:val="007514A1"/>
    <w:rsid w:val="007514B1"/>
    <w:rsid w:val="007516D3"/>
    <w:rsid w:val="00752562"/>
    <w:rsid w:val="00752964"/>
    <w:rsid w:val="00752B6E"/>
    <w:rsid w:val="00752DFF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0A"/>
    <w:rsid w:val="00754BA1"/>
    <w:rsid w:val="00754D8D"/>
    <w:rsid w:val="00754F77"/>
    <w:rsid w:val="0075506C"/>
    <w:rsid w:val="00755363"/>
    <w:rsid w:val="007553F7"/>
    <w:rsid w:val="007555CF"/>
    <w:rsid w:val="00755DC5"/>
    <w:rsid w:val="007566E4"/>
    <w:rsid w:val="00756D1E"/>
    <w:rsid w:val="00756EF0"/>
    <w:rsid w:val="0075757A"/>
    <w:rsid w:val="007579DE"/>
    <w:rsid w:val="00757B20"/>
    <w:rsid w:val="00757D68"/>
    <w:rsid w:val="00757E48"/>
    <w:rsid w:val="00757E50"/>
    <w:rsid w:val="00757F2B"/>
    <w:rsid w:val="007601FA"/>
    <w:rsid w:val="0076038E"/>
    <w:rsid w:val="00760438"/>
    <w:rsid w:val="00760CAD"/>
    <w:rsid w:val="007610C2"/>
    <w:rsid w:val="007613CE"/>
    <w:rsid w:val="007616CC"/>
    <w:rsid w:val="007619B9"/>
    <w:rsid w:val="00761D27"/>
    <w:rsid w:val="00762590"/>
    <w:rsid w:val="007627A7"/>
    <w:rsid w:val="0076281A"/>
    <w:rsid w:val="00762823"/>
    <w:rsid w:val="00762D48"/>
    <w:rsid w:val="00762D7E"/>
    <w:rsid w:val="00762E35"/>
    <w:rsid w:val="00762FA6"/>
    <w:rsid w:val="007633A6"/>
    <w:rsid w:val="0076350D"/>
    <w:rsid w:val="00763AED"/>
    <w:rsid w:val="00763D9A"/>
    <w:rsid w:val="00763E15"/>
    <w:rsid w:val="007641A3"/>
    <w:rsid w:val="00764C9D"/>
    <w:rsid w:val="00764D07"/>
    <w:rsid w:val="00764F67"/>
    <w:rsid w:val="007652B8"/>
    <w:rsid w:val="00765790"/>
    <w:rsid w:val="0076597E"/>
    <w:rsid w:val="00765A67"/>
    <w:rsid w:val="00765D29"/>
    <w:rsid w:val="00765D71"/>
    <w:rsid w:val="0076610A"/>
    <w:rsid w:val="007663BC"/>
    <w:rsid w:val="00766800"/>
    <w:rsid w:val="00766FDA"/>
    <w:rsid w:val="00767484"/>
    <w:rsid w:val="007676A5"/>
    <w:rsid w:val="0076784C"/>
    <w:rsid w:val="00767B58"/>
    <w:rsid w:val="00770389"/>
    <w:rsid w:val="007708E7"/>
    <w:rsid w:val="00770B60"/>
    <w:rsid w:val="00770CED"/>
    <w:rsid w:val="0077115F"/>
    <w:rsid w:val="0077131D"/>
    <w:rsid w:val="00771759"/>
    <w:rsid w:val="00771A74"/>
    <w:rsid w:val="007721A0"/>
    <w:rsid w:val="007722FF"/>
    <w:rsid w:val="007723D7"/>
    <w:rsid w:val="007727DF"/>
    <w:rsid w:val="00772A09"/>
    <w:rsid w:val="00772A1B"/>
    <w:rsid w:val="00772BF1"/>
    <w:rsid w:val="00772F06"/>
    <w:rsid w:val="0077307F"/>
    <w:rsid w:val="00773137"/>
    <w:rsid w:val="00773371"/>
    <w:rsid w:val="007738AE"/>
    <w:rsid w:val="007738EC"/>
    <w:rsid w:val="00773FF3"/>
    <w:rsid w:val="00774017"/>
    <w:rsid w:val="007741C0"/>
    <w:rsid w:val="00774627"/>
    <w:rsid w:val="00774880"/>
    <w:rsid w:val="007748A0"/>
    <w:rsid w:val="00774DCD"/>
    <w:rsid w:val="00774EC3"/>
    <w:rsid w:val="007751D0"/>
    <w:rsid w:val="0077537F"/>
    <w:rsid w:val="00775712"/>
    <w:rsid w:val="0077573C"/>
    <w:rsid w:val="0077576C"/>
    <w:rsid w:val="0077589A"/>
    <w:rsid w:val="007759CF"/>
    <w:rsid w:val="00775ACB"/>
    <w:rsid w:val="00775BD4"/>
    <w:rsid w:val="00775BDE"/>
    <w:rsid w:val="00775C14"/>
    <w:rsid w:val="00775C3A"/>
    <w:rsid w:val="00775D46"/>
    <w:rsid w:val="00775EA4"/>
    <w:rsid w:val="0077618A"/>
    <w:rsid w:val="007770BA"/>
    <w:rsid w:val="00777A72"/>
    <w:rsid w:val="00777B1B"/>
    <w:rsid w:val="00777FD5"/>
    <w:rsid w:val="007802C6"/>
    <w:rsid w:val="007806F9"/>
    <w:rsid w:val="00780D22"/>
    <w:rsid w:val="00780D4C"/>
    <w:rsid w:val="00780EEC"/>
    <w:rsid w:val="0078108F"/>
    <w:rsid w:val="00781436"/>
    <w:rsid w:val="00781588"/>
    <w:rsid w:val="007815AC"/>
    <w:rsid w:val="007818D6"/>
    <w:rsid w:val="00781AB7"/>
    <w:rsid w:val="00781AE9"/>
    <w:rsid w:val="00781AFB"/>
    <w:rsid w:val="00781C98"/>
    <w:rsid w:val="00782007"/>
    <w:rsid w:val="007821BF"/>
    <w:rsid w:val="007822B1"/>
    <w:rsid w:val="007825D2"/>
    <w:rsid w:val="00782A4C"/>
    <w:rsid w:val="00782BE5"/>
    <w:rsid w:val="00782D16"/>
    <w:rsid w:val="00783101"/>
    <w:rsid w:val="0078327D"/>
    <w:rsid w:val="00783334"/>
    <w:rsid w:val="007833B7"/>
    <w:rsid w:val="0078341C"/>
    <w:rsid w:val="007834BC"/>
    <w:rsid w:val="0078352F"/>
    <w:rsid w:val="007837C2"/>
    <w:rsid w:val="00783D03"/>
    <w:rsid w:val="00783D48"/>
    <w:rsid w:val="00783D52"/>
    <w:rsid w:val="00783E35"/>
    <w:rsid w:val="00783EC8"/>
    <w:rsid w:val="007851CF"/>
    <w:rsid w:val="00785281"/>
    <w:rsid w:val="007853EE"/>
    <w:rsid w:val="00785DA6"/>
    <w:rsid w:val="00786084"/>
    <w:rsid w:val="007864CC"/>
    <w:rsid w:val="00786908"/>
    <w:rsid w:val="00786C33"/>
    <w:rsid w:val="0078714A"/>
    <w:rsid w:val="00787324"/>
    <w:rsid w:val="007873A3"/>
    <w:rsid w:val="007873DC"/>
    <w:rsid w:val="00787620"/>
    <w:rsid w:val="007876E6"/>
    <w:rsid w:val="007878D6"/>
    <w:rsid w:val="007878FA"/>
    <w:rsid w:val="00787A4F"/>
    <w:rsid w:val="00787CCE"/>
    <w:rsid w:val="00787CD3"/>
    <w:rsid w:val="00787D2E"/>
    <w:rsid w:val="00787F6E"/>
    <w:rsid w:val="00790065"/>
    <w:rsid w:val="00790223"/>
    <w:rsid w:val="00790376"/>
    <w:rsid w:val="007903E7"/>
    <w:rsid w:val="007907E1"/>
    <w:rsid w:val="00790DA1"/>
    <w:rsid w:val="00790F26"/>
    <w:rsid w:val="00790F35"/>
    <w:rsid w:val="00791035"/>
    <w:rsid w:val="00791236"/>
    <w:rsid w:val="007913BF"/>
    <w:rsid w:val="00791545"/>
    <w:rsid w:val="00791569"/>
    <w:rsid w:val="0079198B"/>
    <w:rsid w:val="007919C4"/>
    <w:rsid w:val="00792073"/>
    <w:rsid w:val="00792E6F"/>
    <w:rsid w:val="00793509"/>
    <w:rsid w:val="0079351C"/>
    <w:rsid w:val="00793752"/>
    <w:rsid w:val="00793E21"/>
    <w:rsid w:val="007940A4"/>
    <w:rsid w:val="007942E2"/>
    <w:rsid w:val="00794731"/>
    <w:rsid w:val="00794883"/>
    <w:rsid w:val="007949A6"/>
    <w:rsid w:val="007949AC"/>
    <w:rsid w:val="007949B0"/>
    <w:rsid w:val="007949BC"/>
    <w:rsid w:val="00794C9A"/>
    <w:rsid w:val="00794DC6"/>
    <w:rsid w:val="007956EC"/>
    <w:rsid w:val="00795867"/>
    <w:rsid w:val="007959FC"/>
    <w:rsid w:val="00795DA1"/>
    <w:rsid w:val="00796162"/>
    <w:rsid w:val="00796172"/>
    <w:rsid w:val="00796312"/>
    <w:rsid w:val="00796400"/>
    <w:rsid w:val="0079658F"/>
    <w:rsid w:val="0079667D"/>
    <w:rsid w:val="00796969"/>
    <w:rsid w:val="00796E46"/>
    <w:rsid w:val="00796EBB"/>
    <w:rsid w:val="007974F4"/>
    <w:rsid w:val="007979AA"/>
    <w:rsid w:val="007A00FF"/>
    <w:rsid w:val="007A03D9"/>
    <w:rsid w:val="007A0456"/>
    <w:rsid w:val="007A062A"/>
    <w:rsid w:val="007A0AF6"/>
    <w:rsid w:val="007A0BA3"/>
    <w:rsid w:val="007A0BEF"/>
    <w:rsid w:val="007A1626"/>
    <w:rsid w:val="007A19B7"/>
    <w:rsid w:val="007A1D74"/>
    <w:rsid w:val="007A1E4D"/>
    <w:rsid w:val="007A2330"/>
    <w:rsid w:val="007A2426"/>
    <w:rsid w:val="007A2626"/>
    <w:rsid w:val="007A2A9A"/>
    <w:rsid w:val="007A2C42"/>
    <w:rsid w:val="007A2DAA"/>
    <w:rsid w:val="007A2DC4"/>
    <w:rsid w:val="007A3221"/>
    <w:rsid w:val="007A3682"/>
    <w:rsid w:val="007A38AE"/>
    <w:rsid w:val="007A3A42"/>
    <w:rsid w:val="007A3AB3"/>
    <w:rsid w:val="007A3CF3"/>
    <w:rsid w:val="007A3FF3"/>
    <w:rsid w:val="007A4400"/>
    <w:rsid w:val="007A4D56"/>
    <w:rsid w:val="007A4EEF"/>
    <w:rsid w:val="007A5178"/>
    <w:rsid w:val="007A635F"/>
    <w:rsid w:val="007A6649"/>
    <w:rsid w:val="007A6743"/>
    <w:rsid w:val="007A6910"/>
    <w:rsid w:val="007A699D"/>
    <w:rsid w:val="007A6A83"/>
    <w:rsid w:val="007A6AE3"/>
    <w:rsid w:val="007A6B49"/>
    <w:rsid w:val="007A6BDC"/>
    <w:rsid w:val="007A70DA"/>
    <w:rsid w:val="007A7CB7"/>
    <w:rsid w:val="007A7FD1"/>
    <w:rsid w:val="007B02EF"/>
    <w:rsid w:val="007B0733"/>
    <w:rsid w:val="007B07DB"/>
    <w:rsid w:val="007B07F6"/>
    <w:rsid w:val="007B09A1"/>
    <w:rsid w:val="007B0B5A"/>
    <w:rsid w:val="007B1534"/>
    <w:rsid w:val="007B1A61"/>
    <w:rsid w:val="007B22DB"/>
    <w:rsid w:val="007B285D"/>
    <w:rsid w:val="007B344E"/>
    <w:rsid w:val="007B3A8D"/>
    <w:rsid w:val="007B429D"/>
    <w:rsid w:val="007B443F"/>
    <w:rsid w:val="007B4EEC"/>
    <w:rsid w:val="007B5068"/>
    <w:rsid w:val="007B51C0"/>
    <w:rsid w:val="007B5321"/>
    <w:rsid w:val="007B5AF7"/>
    <w:rsid w:val="007B5DC0"/>
    <w:rsid w:val="007B5F6F"/>
    <w:rsid w:val="007B5F83"/>
    <w:rsid w:val="007B60A6"/>
    <w:rsid w:val="007B625B"/>
    <w:rsid w:val="007B62D1"/>
    <w:rsid w:val="007B6A6A"/>
    <w:rsid w:val="007B6ABC"/>
    <w:rsid w:val="007B6AC1"/>
    <w:rsid w:val="007B6B59"/>
    <w:rsid w:val="007B6CD6"/>
    <w:rsid w:val="007B733C"/>
    <w:rsid w:val="007B73D1"/>
    <w:rsid w:val="007B7DBE"/>
    <w:rsid w:val="007B7DCE"/>
    <w:rsid w:val="007B7FC1"/>
    <w:rsid w:val="007C06C3"/>
    <w:rsid w:val="007C0843"/>
    <w:rsid w:val="007C0AEC"/>
    <w:rsid w:val="007C0F99"/>
    <w:rsid w:val="007C12C3"/>
    <w:rsid w:val="007C1675"/>
    <w:rsid w:val="007C1A4F"/>
    <w:rsid w:val="007C1C54"/>
    <w:rsid w:val="007C1F8C"/>
    <w:rsid w:val="007C25C5"/>
    <w:rsid w:val="007C28F7"/>
    <w:rsid w:val="007C2C8D"/>
    <w:rsid w:val="007C2F4A"/>
    <w:rsid w:val="007C2FCA"/>
    <w:rsid w:val="007C3070"/>
    <w:rsid w:val="007C325B"/>
    <w:rsid w:val="007C380D"/>
    <w:rsid w:val="007C3D5A"/>
    <w:rsid w:val="007C3FFE"/>
    <w:rsid w:val="007C405A"/>
    <w:rsid w:val="007C4382"/>
    <w:rsid w:val="007C44B6"/>
    <w:rsid w:val="007C49C3"/>
    <w:rsid w:val="007C4DA2"/>
    <w:rsid w:val="007C51D7"/>
    <w:rsid w:val="007C56F0"/>
    <w:rsid w:val="007C5981"/>
    <w:rsid w:val="007C5A1E"/>
    <w:rsid w:val="007C5B4D"/>
    <w:rsid w:val="007C5E18"/>
    <w:rsid w:val="007C6B59"/>
    <w:rsid w:val="007C6BDA"/>
    <w:rsid w:val="007C6D62"/>
    <w:rsid w:val="007C6FDB"/>
    <w:rsid w:val="007C7304"/>
    <w:rsid w:val="007C76EB"/>
    <w:rsid w:val="007C7DFF"/>
    <w:rsid w:val="007D05D0"/>
    <w:rsid w:val="007D06ED"/>
    <w:rsid w:val="007D0868"/>
    <w:rsid w:val="007D0E0F"/>
    <w:rsid w:val="007D0E4F"/>
    <w:rsid w:val="007D1455"/>
    <w:rsid w:val="007D1EDE"/>
    <w:rsid w:val="007D23F0"/>
    <w:rsid w:val="007D2400"/>
    <w:rsid w:val="007D269E"/>
    <w:rsid w:val="007D29F2"/>
    <w:rsid w:val="007D2D14"/>
    <w:rsid w:val="007D3203"/>
    <w:rsid w:val="007D33CE"/>
    <w:rsid w:val="007D3643"/>
    <w:rsid w:val="007D3763"/>
    <w:rsid w:val="007D3838"/>
    <w:rsid w:val="007D3AEA"/>
    <w:rsid w:val="007D3B1E"/>
    <w:rsid w:val="007D3E83"/>
    <w:rsid w:val="007D43F9"/>
    <w:rsid w:val="007D45D3"/>
    <w:rsid w:val="007D460C"/>
    <w:rsid w:val="007D4675"/>
    <w:rsid w:val="007D48EB"/>
    <w:rsid w:val="007D4906"/>
    <w:rsid w:val="007D4B6C"/>
    <w:rsid w:val="007D4E83"/>
    <w:rsid w:val="007D4F2D"/>
    <w:rsid w:val="007D5528"/>
    <w:rsid w:val="007D5635"/>
    <w:rsid w:val="007D5B71"/>
    <w:rsid w:val="007D5E11"/>
    <w:rsid w:val="007D5F6E"/>
    <w:rsid w:val="007D616B"/>
    <w:rsid w:val="007D648F"/>
    <w:rsid w:val="007D6981"/>
    <w:rsid w:val="007D6C58"/>
    <w:rsid w:val="007D6C96"/>
    <w:rsid w:val="007D6E0C"/>
    <w:rsid w:val="007D7777"/>
    <w:rsid w:val="007D77FF"/>
    <w:rsid w:val="007D795C"/>
    <w:rsid w:val="007D7C1F"/>
    <w:rsid w:val="007D7C5F"/>
    <w:rsid w:val="007E0223"/>
    <w:rsid w:val="007E033E"/>
    <w:rsid w:val="007E0347"/>
    <w:rsid w:val="007E04A9"/>
    <w:rsid w:val="007E0509"/>
    <w:rsid w:val="007E0A85"/>
    <w:rsid w:val="007E0B67"/>
    <w:rsid w:val="007E0D60"/>
    <w:rsid w:val="007E0E45"/>
    <w:rsid w:val="007E12DD"/>
    <w:rsid w:val="007E1479"/>
    <w:rsid w:val="007E1969"/>
    <w:rsid w:val="007E19AE"/>
    <w:rsid w:val="007E1D78"/>
    <w:rsid w:val="007E2011"/>
    <w:rsid w:val="007E215F"/>
    <w:rsid w:val="007E23BF"/>
    <w:rsid w:val="007E2423"/>
    <w:rsid w:val="007E248A"/>
    <w:rsid w:val="007E26D9"/>
    <w:rsid w:val="007E2918"/>
    <w:rsid w:val="007E2919"/>
    <w:rsid w:val="007E29C8"/>
    <w:rsid w:val="007E2CC0"/>
    <w:rsid w:val="007E2D00"/>
    <w:rsid w:val="007E2E57"/>
    <w:rsid w:val="007E30E4"/>
    <w:rsid w:val="007E33F6"/>
    <w:rsid w:val="007E34C1"/>
    <w:rsid w:val="007E36DB"/>
    <w:rsid w:val="007E37EF"/>
    <w:rsid w:val="007E3D73"/>
    <w:rsid w:val="007E3E14"/>
    <w:rsid w:val="007E49B4"/>
    <w:rsid w:val="007E4B18"/>
    <w:rsid w:val="007E4CBD"/>
    <w:rsid w:val="007E4DF8"/>
    <w:rsid w:val="007E50D1"/>
    <w:rsid w:val="007E5452"/>
    <w:rsid w:val="007E55F8"/>
    <w:rsid w:val="007E57C9"/>
    <w:rsid w:val="007E5964"/>
    <w:rsid w:val="007E5F20"/>
    <w:rsid w:val="007E5F6C"/>
    <w:rsid w:val="007E6730"/>
    <w:rsid w:val="007E6DF0"/>
    <w:rsid w:val="007E6F55"/>
    <w:rsid w:val="007E6F59"/>
    <w:rsid w:val="007E7548"/>
    <w:rsid w:val="007E7778"/>
    <w:rsid w:val="007E7D4C"/>
    <w:rsid w:val="007E7DEB"/>
    <w:rsid w:val="007E7FBA"/>
    <w:rsid w:val="007F0535"/>
    <w:rsid w:val="007F0657"/>
    <w:rsid w:val="007F071F"/>
    <w:rsid w:val="007F130A"/>
    <w:rsid w:val="007F1514"/>
    <w:rsid w:val="007F15A0"/>
    <w:rsid w:val="007F1A23"/>
    <w:rsid w:val="007F1D19"/>
    <w:rsid w:val="007F20DF"/>
    <w:rsid w:val="007F212C"/>
    <w:rsid w:val="007F26AC"/>
    <w:rsid w:val="007F2826"/>
    <w:rsid w:val="007F28A2"/>
    <w:rsid w:val="007F2BE9"/>
    <w:rsid w:val="007F2C2B"/>
    <w:rsid w:val="007F2EFE"/>
    <w:rsid w:val="007F3344"/>
    <w:rsid w:val="007F33C6"/>
    <w:rsid w:val="007F3A06"/>
    <w:rsid w:val="007F3EAE"/>
    <w:rsid w:val="007F40E6"/>
    <w:rsid w:val="007F4183"/>
    <w:rsid w:val="007F42AA"/>
    <w:rsid w:val="007F4635"/>
    <w:rsid w:val="007F4932"/>
    <w:rsid w:val="007F4C7E"/>
    <w:rsid w:val="007F4CF6"/>
    <w:rsid w:val="007F4E57"/>
    <w:rsid w:val="007F5183"/>
    <w:rsid w:val="007F53EF"/>
    <w:rsid w:val="007F54D9"/>
    <w:rsid w:val="007F5866"/>
    <w:rsid w:val="007F5B7D"/>
    <w:rsid w:val="007F5D0F"/>
    <w:rsid w:val="007F5E71"/>
    <w:rsid w:val="007F61D1"/>
    <w:rsid w:val="007F674D"/>
    <w:rsid w:val="007F68BB"/>
    <w:rsid w:val="007F6B25"/>
    <w:rsid w:val="007F6B79"/>
    <w:rsid w:val="007F6C88"/>
    <w:rsid w:val="007F6F6C"/>
    <w:rsid w:val="007F7349"/>
    <w:rsid w:val="007F7833"/>
    <w:rsid w:val="007F7906"/>
    <w:rsid w:val="008002FE"/>
    <w:rsid w:val="008003CC"/>
    <w:rsid w:val="0080082B"/>
    <w:rsid w:val="00800AC1"/>
    <w:rsid w:val="00800CBE"/>
    <w:rsid w:val="00800DE6"/>
    <w:rsid w:val="008015BA"/>
    <w:rsid w:val="00801602"/>
    <w:rsid w:val="008019F4"/>
    <w:rsid w:val="00801B19"/>
    <w:rsid w:val="00801C5A"/>
    <w:rsid w:val="008020EE"/>
    <w:rsid w:val="00802696"/>
    <w:rsid w:val="008026C7"/>
    <w:rsid w:val="00802840"/>
    <w:rsid w:val="00802AA3"/>
    <w:rsid w:val="00802B0F"/>
    <w:rsid w:val="00802E08"/>
    <w:rsid w:val="00802E9F"/>
    <w:rsid w:val="0080304B"/>
    <w:rsid w:val="00803340"/>
    <w:rsid w:val="00803618"/>
    <w:rsid w:val="0080373C"/>
    <w:rsid w:val="00803A38"/>
    <w:rsid w:val="00803EBF"/>
    <w:rsid w:val="008043C0"/>
    <w:rsid w:val="00804532"/>
    <w:rsid w:val="00804546"/>
    <w:rsid w:val="0080470B"/>
    <w:rsid w:val="00804D41"/>
    <w:rsid w:val="00804D8B"/>
    <w:rsid w:val="00804E7D"/>
    <w:rsid w:val="00804E95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EEA"/>
    <w:rsid w:val="00805F3E"/>
    <w:rsid w:val="00806663"/>
    <w:rsid w:val="008067B5"/>
    <w:rsid w:val="00806C82"/>
    <w:rsid w:val="00806FD7"/>
    <w:rsid w:val="008071DF"/>
    <w:rsid w:val="0080721D"/>
    <w:rsid w:val="00807649"/>
    <w:rsid w:val="0080789A"/>
    <w:rsid w:val="008078F7"/>
    <w:rsid w:val="00807A6B"/>
    <w:rsid w:val="00807BA0"/>
    <w:rsid w:val="00807D67"/>
    <w:rsid w:val="00807E35"/>
    <w:rsid w:val="0081002E"/>
    <w:rsid w:val="00810131"/>
    <w:rsid w:val="008102AE"/>
    <w:rsid w:val="00810305"/>
    <w:rsid w:val="00810B2E"/>
    <w:rsid w:val="00810C2A"/>
    <w:rsid w:val="00810CBB"/>
    <w:rsid w:val="008111A7"/>
    <w:rsid w:val="008113C0"/>
    <w:rsid w:val="008114A0"/>
    <w:rsid w:val="00811525"/>
    <w:rsid w:val="00811652"/>
    <w:rsid w:val="00811A6E"/>
    <w:rsid w:val="00811A6F"/>
    <w:rsid w:val="00811FA2"/>
    <w:rsid w:val="00812833"/>
    <w:rsid w:val="00812B88"/>
    <w:rsid w:val="00812BA8"/>
    <w:rsid w:val="00813217"/>
    <w:rsid w:val="008132CF"/>
    <w:rsid w:val="00813682"/>
    <w:rsid w:val="00813713"/>
    <w:rsid w:val="00813979"/>
    <w:rsid w:val="00813B59"/>
    <w:rsid w:val="00813B6F"/>
    <w:rsid w:val="00813B8A"/>
    <w:rsid w:val="0081401C"/>
    <w:rsid w:val="00814046"/>
    <w:rsid w:val="008140A6"/>
    <w:rsid w:val="00814545"/>
    <w:rsid w:val="008146A8"/>
    <w:rsid w:val="008147C0"/>
    <w:rsid w:val="008148B5"/>
    <w:rsid w:val="0081493A"/>
    <w:rsid w:val="00814E59"/>
    <w:rsid w:val="008152CE"/>
    <w:rsid w:val="0081536E"/>
    <w:rsid w:val="0081574D"/>
    <w:rsid w:val="0081599C"/>
    <w:rsid w:val="00815F7D"/>
    <w:rsid w:val="00815FCD"/>
    <w:rsid w:val="008161DC"/>
    <w:rsid w:val="008163CF"/>
    <w:rsid w:val="0081665D"/>
    <w:rsid w:val="008166B7"/>
    <w:rsid w:val="008167DC"/>
    <w:rsid w:val="008167F0"/>
    <w:rsid w:val="00816962"/>
    <w:rsid w:val="00816B1D"/>
    <w:rsid w:val="00816B1F"/>
    <w:rsid w:val="00817084"/>
    <w:rsid w:val="00817221"/>
    <w:rsid w:val="0081779C"/>
    <w:rsid w:val="00817A28"/>
    <w:rsid w:val="00817DC2"/>
    <w:rsid w:val="008201AF"/>
    <w:rsid w:val="00820504"/>
    <w:rsid w:val="0082082E"/>
    <w:rsid w:val="008208F6"/>
    <w:rsid w:val="00820977"/>
    <w:rsid w:val="00820BA5"/>
    <w:rsid w:val="00820BB4"/>
    <w:rsid w:val="00820CC4"/>
    <w:rsid w:val="0082136E"/>
    <w:rsid w:val="008219A9"/>
    <w:rsid w:val="00821DEA"/>
    <w:rsid w:val="00822317"/>
    <w:rsid w:val="0082234D"/>
    <w:rsid w:val="00822DA9"/>
    <w:rsid w:val="00822E4F"/>
    <w:rsid w:val="008235C7"/>
    <w:rsid w:val="008239DB"/>
    <w:rsid w:val="00823CFE"/>
    <w:rsid w:val="0082441E"/>
    <w:rsid w:val="0082441F"/>
    <w:rsid w:val="008246B3"/>
    <w:rsid w:val="00824C15"/>
    <w:rsid w:val="00824E22"/>
    <w:rsid w:val="008255E7"/>
    <w:rsid w:val="0082568D"/>
    <w:rsid w:val="008258D4"/>
    <w:rsid w:val="008260A3"/>
    <w:rsid w:val="00826182"/>
    <w:rsid w:val="008261A9"/>
    <w:rsid w:val="008261C0"/>
    <w:rsid w:val="00826404"/>
    <w:rsid w:val="008264A6"/>
    <w:rsid w:val="00826673"/>
    <w:rsid w:val="008268D1"/>
    <w:rsid w:val="00826A58"/>
    <w:rsid w:val="00826D06"/>
    <w:rsid w:val="0082753A"/>
    <w:rsid w:val="00827BA5"/>
    <w:rsid w:val="008304D5"/>
    <w:rsid w:val="00830573"/>
    <w:rsid w:val="008305CE"/>
    <w:rsid w:val="00830A29"/>
    <w:rsid w:val="00830B51"/>
    <w:rsid w:val="00830F9E"/>
    <w:rsid w:val="008313B6"/>
    <w:rsid w:val="00831742"/>
    <w:rsid w:val="008317ED"/>
    <w:rsid w:val="0083192B"/>
    <w:rsid w:val="00831D7D"/>
    <w:rsid w:val="00831EBE"/>
    <w:rsid w:val="0083253D"/>
    <w:rsid w:val="008328E6"/>
    <w:rsid w:val="00832DA7"/>
    <w:rsid w:val="00833115"/>
    <w:rsid w:val="00833210"/>
    <w:rsid w:val="00833508"/>
    <w:rsid w:val="008335F9"/>
    <w:rsid w:val="0083398E"/>
    <w:rsid w:val="008339B1"/>
    <w:rsid w:val="00833C8F"/>
    <w:rsid w:val="00833CEA"/>
    <w:rsid w:val="008340D5"/>
    <w:rsid w:val="00834208"/>
    <w:rsid w:val="00834275"/>
    <w:rsid w:val="008343EE"/>
    <w:rsid w:val="00834441"/>
    <w:rsid w:val="0083465F"/>
    <w:rsid w:val="008348DD"/>
    <w:rsid w:val="00834F72"/>
    <w:rsid w:val="00835270"/>
    <w:rsid w:val="0083530C"/>
    <w:rsid w:val="008353F1"/>
    <w:rsid w:val="008357BE"/>
    <w:rsid w:val="00835C9B"/>
    <w:rsid w:val="00835D4F"/>
    <w:rsid w:val="00835E8F"/>
    <w:rsid w:val="0083611C"/>
    <w:rsid w:val="0083621F"/>
    <w:rsid w:val="00836251"/>
    <w:rsid w:val="008362DF"/>
    <w:rsid w:val="0083640F"/>
    <w:rsid w:val="00836748"/>
    <w:rsid w:val="008368E0"/>
    <w:rsid w:val="00836CD1"/>
    <w:rsid w:val="008373A6"/>
    <w:rsid w:val="008375A7"/>
    <w:rsid w:val="00837EFB"/>
    <w:rsid w:val="00837F78"/>
    <w:rsid w:val="00840244"/>
    <w:rsid w:val="00840262"/>
    <w:rsid w:val="008406C1"/>
    <w:rsid w:val="00840846"/>
    <w:rsid w:val="008409C8"/>
    <w:rsid w:val="00841333"/>
    <w:rsid w:val="008418C8"/>
    <w:rsid w:val="00841A27"/>
    <w:rsid w:val="00841F0A"/>
    <w:rsid w:val="008420B2"/>
    <w:rsid w:val="0084213F"/>
    <w:rsid w:val="008423BB"/>
    <w:rsid w:val="00842CAB"/>
    <w:rsid w:val="00843C8F"/>
    <w:rsid w:val="00843FCD"/>
    <w:rsid w:val="008441CB"/>
    <w:rsid w:val="00844866"/>
    <w:rsid w:val="00844D39"/>
    <w:rsid w:val="00844DE2"/>
    <w:rsid w:val="008452BB"/>
    <w:rsid w:val="00845516"/>
    <w:rsid w:val="00845563"/>
    <w:rsid w:val="00845B70"/>
    <w:rsid w:val="00845D06"/>
    <w:rsid w:val="00845F63"/>
    <w:rsid w:val="008460C8"/>
    <w:rsid w:val="00846195"/>
    <w:rsid w:val="00846EE5"/>
    <w:rsid w:val="00847041"/>
    <w:rsid w:val="00847210"/>
    <w:rsid w:val="008474EB"/>
    <w:rsid w:val="00847C12"/>
    <w:rsid w:val="00847F2A"/>
    <w:rsid w:val="0085007D"/>
    <w:rsid w:val="00850299"/>
    <w:rsid w:val="0085076E"/>
    <w:rsid w:val="00850CA3"/>
    <w:rsid w:val="00850FAB"/>
    <w:rsid w:val="0085116D"/>
    <w:rsid w:val="00851505"/>
    <w:rsid w:val="00851BBF"/>
    <w:rsid w:val="00851CF6"/>
    <w:rsid w:val="00851F37"/>
    <w:rsid w:val="008521BC"/>
    <w:rsid w:val="00852B35"/>
    <w:rsid w:val="00852C76"/>
    <w:rsid w:val="00852CF2"/>
    <w:rsid w:val="00852E4B"/>
    <w:rsid w:val="008530A7"/>
    <w:rsid w:val="0085357D"/>
    <w:rsid w:val="00853587"/>
    <w:rsid w:val="008535EF"/>
    <w:rsid w:val="00853ECA"/>
    <w:rsid w:val="008541EB"/>
    <w:rsid w:val="00854545"/>
    <w:rsid w:val="00854578"/>
    <w:rsid w:val="0085469D"/>
    <w:rsid w:val="008547F5"/>
    <w:rsid w:val="00854E5F"/>
    <w:rsid w:val="008550A3"/>
    <w:rsid w:val="00855237"/>
    <w:rsid w:val="00855486"/>
    <w:rsid w:val="0085563E"/>
    <w:rsid w:val="008556BA"/>
    <w:rsid w:val="00855B1F"/>
    <w:rsid w:val="00855CA6"/>
    <w:rsid w:val="00855D18"/>
    <w:rsid w:val="00855DC7"/>
    <w:rsid w:val="00855DE8"/>
    <w:rsid w:val="008562F1"/>
    <w:rsid w:val="0085659B"/>
    <w:rsid w:val="00856D43"/>
    <w:rsid w:val="00856E24"/>
    <w:rsid w:val="00856E3C"/>
    <w:rsid w:val="00856FFE"/>
    <w:rsid w:val="00860293"/>
    <w:rsid w:val="00860357"/>
    <w:rsid w:val="008609B8"/>
    <w:rsid w:val="00860A02"/>
    <w:rsid w:val="00860A5A"/>
    <w:rsid w:val="00860B4E"/>
    <w:rsid w:val="00860E19"/>
    <w:rsid w:val="00860E6B"/>
    <w:rsid w:val="0086122A"/>
    <w:rsid w:val="00861302"/>
    <w:rsid w:val="008615A5"/>
    <w:rsid w:val="00861AE3"/>
    <w:rsid w:val="00861BD3"/>
    <w:rsid w:val="00861D58"/>
    <w:rsid w:val="00861EEA"/>
    <w:rsid w:val="0086249B"/>
    <w:rsid w:val="00862963"/>
    <w:rsid w:val="00862EBC"/>
    <w:rsid w:val="008633B3"/>
    <w:rsid w:val="00863878"/>
    <w:rsid w:val="00863C03"/>
    <w:rsid w:val="00863E26"/>
    <w:rsid w:val="0086407F"/>
    <w:rsid w:val="00864187"/>
    <w:rsid w:val="00864506"/>
    <w:rsid w:val="00864686"/>
    <w:rsid w:val="008648DC"/>
    <w:rsid w:val="00864950"/>
    <w:rsid w:val="00864CC6"/>
    <w:rsid w:val="00864D41"/>
    <w:rsid w:val="00865213"/>
    <w:rsid w:val="0086521F"/>
    <w:rsid w:val="00865343"/>
    <w:rsid w:val="008658B3"/>
    <w:rsid w:val="008659D1"/>
    <w:rsid w:val="00865A32"/>
    <w:rsid w:val="00865ACB"/>
    <w:rsid w:val="00865D38"/>
    <w:rsid w:val="00866524"/>
    <w:rsid w:val="00866CC4"/>
    <w:rsid w:val="00866F3E"/>
    <w:rsid w:val="00867310"/>
    <w:rsid w:val="00867951"/>
    <w:rsid w:val="00867C0C"/>
    <w:rsid w:val="00867EBB"/>
    <w:rsid w:val="00867F39"/>
    <w:rsid w:val="00870877"/>
    <w:rsid w:val="008708B6"/>
    <w:rsid w:val="008709C8"/>
    <w:rsid w:val="00870CAA"/>
    <w:rsid w:val="00871179"/>
    <w:rsid w:val="00871462"/>
    <w:rsid w:val="008717F7"/>
    <w:rsid w:val="00871980"/>
    <w:rsid w:val="00871A45"/>
    <w:rsid w:val="00871BAD"/>
    <w:rsid w:val="00871C7E"/>
    <w:rsid w:val="00871CCA"/>
    <w:rsid w:val="00871D22"/>
    <w:rsid w:val="00871D43"/>
    <w:rsid w:val="008723FA"/>
    <w:rsid w:val="00872589"/>
    <w:rsid w:val="008727D2"/>
    <w:rsid w:val="00872B34"/>
    <w:rsid w:val="008731F3"/>
    <w:rsid w:val="00873437"/>
    <w:rsid w:val="00873535"/>
    <w:rsid w:val="00873753"/>
    <w:rsid w:val="00873825"/>
    <w:rsid w:val="008739E2"/>
    <w:rsid w:val="00873A95"/>
    <w:rsid w:val="00873B9C"/>
    <w:rsid w:val="00873D09"/>
    <w:rsid w:val="00873FC3"/>
    <w:rsid w:val="008745E4"/>
    <w:rsid w:val="00874AA1"/>
    <w:rsid w:val="00874FA2"/>
    <w:rsid w:val="0087508E"/>
    <w:rsid w:val="00875208"/>
    <w:rsid w:val="00875412"/>
    <w:rsid w:val="00875744"/>
    <w:rsid w:val="0087583E"/>
    <w:rsid w:val="00875878"/>
    <w:rsid w:val="00875AD8"/>
    <w:rsid w:val="00875F6D"/>
    <w:rsid w:val="008761F0"/>
    <w:rsid w:val="008763DF"/>
    <w:rsid w:val="0087680E"/>
    <w:rsid w:val="00876A62"/>
    <w:rsid w:val="00876D71"/>
    <w:rsid w:val="00877070"/>
    <w:rsid w:val="008770BE"/>
    <w:rsid w:val="0087713D"/>
    <w:rsid w:val="0087734C"/>
    <w:rsid w:val="008777B7"/>
    <w:rsid w:val="008777C9"/>
    <w:rsid w:val="00877B8A"/>
    <w:rsid w:val="00877BA3"/>
    <w:rsid w:val="00877E1A"/>
    <w:rsid w:val="0088040E"/>
    <w:rsid w:val="0088042D"/>
    <w:rsid w:val="008805B1"/>
    <w:rsid w:val="00880617"/>
    <w:rsid w:val="00880668"/>
    <w:rsid w:val="008807BA"/>
    <w:rsid w:val="00880856"/>
    <w:rsid w:val="00880C5C"/>
    <w:rsid w:val="00880CE6"/>
    <w:rsid w:val="00881220"/>
    <w:rsid w:val="008812BD"/>
    <w:rsid w:val="00881410"/>
    <w:rsid w:val="00881590"/>
    <w:rsid w:val="00881632"/>
    <w:rsid w:val="00881718"/>
    <w:rsid w:val="00881775"/>
    <w:rsid w:val="00881C57"/>
    <w:rsid w:val="0088211A"/>
    <w:rsid w:val="00882246"/>
    <w:rsid w:val="0088267E"/>
    <w:rsid w:val="00882E1E"/>
    <w:rsid w:val="008831F6"/>
    <w:rsid w:val="008834F8"/>
    <w:rsid w:val="00883C44"/>
    <w:rsid w:val="00883E2C"/>
    <w:rsid w:val="00883EFD"/>
    <w:rsid w:val="008842A2"/>
    <w:rsid w:val="008848CD"/>
    <w:rsid w:val="00884AC3"/>
    <w:rsid w:val="00885252"/>
    <w:rsid w:val="00885257"/>
    <w:rsid w:val="008855BD"/>
    <w:rsid w:val="0088567A"/>
    <w:rsid w:val="008859F5"/>
    <w:rsid w:val="00885BD6"/>
    <w:rsid w:val="00886085"/>
    <w:rsid w:val="0088613A"/>
    <w:rsid w:val="00886144"/>
    <w:rsid w:val="008863C8"/>
    <w:rsid w:val="00886A54"/>
    <w:rsid w:val="00886B2F"/>
    <w:rsid w:val="00886B70"/>
    <w:rsid w:val="00886FB3"/>
    <w:rsid w:val="00887314"/>
    <w:rsid w:val="00887321"/>
    <w:rsid w:val="00887534"/>
    <w:rsid w:val="0088768F"/>
    <w:rsid w:val="0088787D"/>
    <w:rsid w:val="00887C60"/>
    <w:rsid w:val="00887F24"/>
    <w:rsid w:val="008902D1"/>
    <w:rsid w:val="00890326"/>
    <w:rsid w:val="00890346"/>
    <w:rsid w:val="0089037D"/>
    <w:rsid w:val="00890726"/>
    <w:rsid w:val="00890BAB"/>
    <w:rsid w:val="00890BD9"/>
    <w:rsid w:val="00890D55"/>
    <w:rsid w:val="00890FD8"/>
    <w:rsid w:val="00891281"/>
    <w:rsid w:val="00891852"/>
    <w:rsid w:val="00891AA7"/>
    <w:rsid w:val="00892142"/>
    <w:rsid w:val="00892185"/>
    <w:rsid w:val="00892211"/>
    <w:rsid w:val="00892320"/>
    <w:rsid w:val="008925B0"/>
    <w:rsid w:val="0089281C"/>
    <w:rsid w:val="008928B7"/>
    <w:rsid w:val="00892AD8"/>
    <w:rsid w:val="0089324F"/>
    <w:rsid w:val="00893279"/>
    <w:rsid w:val="0089327C"/>
    <w:rsid w:val="00893514"/>
    <w:rsid w:val="0089367E"/>
    <w:rsid w:val="0089385A"/>
    <w:rsid w:val="00893A6E"/>
    <w:rsid w:val="00893AC4"/>
    <w:rsid w:val="008942E2"/>
    <w:rsid w:val="0089471E"/>
    <w:rsid w:val="0089474E"/>
    <w:rsid w:val="008948FA"/>
    <w:rsid w:val="00894D6B"/>
    <w:rsid w:val="00895360"/>
    <w:rsid w:val="00895B63"/>
    <w:rsid w:val="00895DFC"/>
    <w:rsid w:val="00895FD4"/>
    <w:rsid w:val="00896091"/>
    <w:rsid w:val="0089623F"/>
    <w:rsid w:val="00896514"/>
    <w:rsid w:val="008969FC"/>
    <w:rsid w:val="00896A0F"/>
    <w:rsid w:val="00896B30"/>
    <w:rsid w:val="00896B36"/>
    <w:rsid w:val="00896C07"/>
    <w:rsid w:val="00896D16"/>
    <w:rsid w:val="00896E33"/>
    <w:rsid w:val="00897450"/>
    <w:rsid w:val="00897E60"/>
    <w:rsid w:val="00897E94"/>
    <w:rsid w:val="008A08E5"/>
    <w:rsid w:val="008A0A3F"/>
    <w:rsid w:val="008A0B17"/>
    <w:rsid w:val="008A0D82"/>
    <w:rsid w:val="008A0E64"/>
    <w:rsid w:val="008A0FEA"/>
    <w:rsid w:val="008A1099"/>
    <w:rsid w:val="008A1391"/>
    <w:rsid w:val="008A152C"/>
    <w:rsid w:val="008A1992"/>
    <w:rsid w:val="008A19AF"/>
    <w:rsid w:val="008A1E4D"/>
    <w:rsid w:val="008A1F27"/>
    <w:rsid w:val="008A1F92"/>
    <w:rsid w:val="008A23B3"/>
    <w:rsid w:val="008A2502"/>
    <w:rsid w:val="008A2ED4"/>
    <w:rsid w:val="008A324F"/>
    <w:rsid w:val="008A345D"/>
    <w:rsid w:val="008A3566"/>
    <w:rsid w:val="008A42C9"/>
    <w:rsid w:val="008A47F6"/>
    <w:rsid w:val="008A4808"/>
    <w:rsid w:val="008A4A3A"/>
    <w:rsid w:val="008A4B8A"/>
    <w:rsid w:val="008A4BCA"/>
    <w:rsid w:val="008A4BFA"/>
    <w:rsid w:val="008A4DE2"/>
    <w:rsid w:val="008A4E11"/>
    <w:rsid w:val="008A527F"/>
    <w:rsid w:val="008A5367"/>
    <w:rsid w:val="008A56B1"/>
    <w:rsid w:val="008A5943"/>
    <w:rsid w:val="008A5E59"/>
    <w:rsid w:val="008A6452"/>
    <w:rsid w:val="008A6622"/>
    <w:rsid w:val="008A6984"/>
    <w:rsid w:val="008A6A5C"/>
    <w:rsid w:val="008A6BFA"/>
    <w:rsid w:val="008A70BC"/>
    <w:rsid w:val="008A7183"/>
    <w:rsid w:val="008A7275"/>
    <w:rsid w:val="008A7442"/>
    <w:rsid w:val="008A76DD"/>
    <w:rsid w:val="008A7B73"/>
    <w:rsid w:val="008A7C13"/>
    <w:rsid w:val="008A7DCC"/>
    <w:rsid w:val="008A7F70"/>
    <w:rsid w:val="008B051A"/>
    <w:rsid w:val="008B0B0A"/>
    <w:rsid w:val="008B0FC8"/>
    <w:rsid w:val="008B11B4"/>
    <w:rsid w:val="008B1200"/>
    <w:rsid w:val="008B16EB"/>
    <w:rsid w:val="008B1A39"/>
    <w:rsid w:val="008B1AB2"/>
    <w:rsid w:val="008B2008"/>
    <w:rsid w:val="008B2135"/>
    <w:rsid w:val="008B22C6"/>
    <w:rsid w:val="008B22DA"/>
    <w:rsid w:val="008B2615"/>
    <w:rsid w:val="008B266D"/>
    <w:rsid w:val="008B27B5"/>
    <w:rsid w:val="008B2B26"/>
    <w:rsid w:val="008B2E81"/>
    <w:rsid w:val="008B301C"/>
    <w:rsid w:val="008B313A"/>
    <w:rsid w:val="008B3559"/>
    <w:rsid w:val="008B3594"/>
    <w:rsid w:val="008B3A29"/>
    <w:rsid w:val="008B3A90"/>
    <w:rsid w:val="008B3AD2"/>
    <w:rsid w:val="008B40A5"/>
    <w:rsid w:val="008B44C5"/>
    <w:rsid w:val="008B4507"/>
    <w:rsid w:val="008B451D"/>
    <w:rsid w:val="008B482A"/>
    <w:rsid w:val="008B4942"/>
    <w:rsid w:val="008B49D0"/>
    <w:rsid w:val="008B4B10"/>
    <w:rsid w:val="008B4F8C"/>
    <w:rsid w:val="008B4F92"/>
    <w:rsid w:val="008B5564"/>
    <w:rsid w:val="008B5A7D"/>
    <w:rsid w:val="008B5C27"/>
    <w:rsid w:val="008B5EE9"/>
    <w:rsid w:val="008B5EF6"/>
    <w:rsid w:val="008B63EC"/>
    <w:rsid w:val="008B64B7"/>
    <w:rsid w:val="008B65E2"/>
    <w:rsid w:val="008B7627"/>
    <w:rsid w:val="008B780D"/>
    <w:rsid w:val="008B79AB"/>
    <w:rsid w:val="008B7E89"/>
    <w:rsid w:val="008C0051"/>
    <w:rsid w:val="008C006D"/>
    <w:rsid w:val="008C025E"/>
    <w:rsid w:val="008C0551"/>
    <w:rsid w:val="008C078A"/>
    <w:rsid w:val="008C07BE"/>
    <w:rsid w:val="008C0AF4"/>
    <w:rsid w:val="008C0B82"/>
    <w:rsid w:val="008C0EE3"/>
    <w:rsid w:val="008C1934"/>
    <w:rsid w:val="008C1FDA"/>
    <w:rsid w:val="008C2264"/>
    <w:rsid w:val="008C2548"/>
    <w:rsid w:val="008C25C5"/>
    <w:rsid w:val="008C2892"/>
    <w:rsid w:val="008C2A8E"/>
    <w:rsid w:val="008C2FEA"/>
    <w:rsid w:val="008C369E"/>
    <w:rsid w:val="008C3E0D"/>
    <w:rsid w:val="008C41D1"/>
    <w:rsid w:val="008C4240"/>
    <w:rsid w:val="008C4298"/>
    <w:rsid w:val="008C438E"/>
    <w:rsid w:val="008C4E47"/>
    <w:rsid w:val="008C4FE1"/>
    <w:rsid w:val="008C5585"/>
    <w:rsid w:val="008C6105"/>
    <w:rsid w:val="008C63AE"/>
    <w:rsid w:val="008C781E"/>
    <w:rsid w:val="008C796E"/>
    <w:rsid w:val="008C7DAD"/>
    <w:rsid w:val="008D00FD"/>
    <w:rsid w:val="008D0B3E"/>
    <w:rsid w:val="008D0CB7"/>
    <w:rsid w:val="008D0E04"/>
    <w:rsid w:val="008D0F5A"/>
    <w:rsid w:val="008D1433"/>
    <w:rsid w:val="008D1452"/>
    <w:rsid w:val="008D14AF"/>
    <w:rsid w:val="008D18F9"/>
    <w:rsid w:val="008D1A39"/>
    <w:rsid w:val="008D1B13"/>
    <w:rsid w:val="008D1B9A"/>
    <w:rsid w:val="008D1CA1"/>
    <w:rsid w:val="008D2370"/>
    <w:rsid w:val="008D23AB"/>
    <w:rsid w:val="008D27A8"/>
    <w:rsid w:val="008D289C"/>
    <w:rsid w:val="008D2921"/>
    <w:rsid w:val="008D2A4E"/>
    <w:rsid w:val="008D2A6E"/>
    <w:rsid w:val="008D3456"/>
    <w:rsid w:val="008D3480"/>
    <w:rsid w:val="008D39AB"/>
    <w:rsid w:val="008D3AD4"/>
    <w:rsid w:val="008D3B91"/>
    <w:rsid w:val="008D3B9C"/>
    <w:rsid w:val="008D40BC"/>
    <w:rsid w:val="008D42B2"/>
    <w:rsid w:val="008D42FA"/>
    <w:rsid w:val="008D46BB"/>
    <w:rsid w:val="008D4951"/>
    <w:rsid w:val="008D4E95"/>
    <w:rsid w:val="008D54A2"/>
    <w:rsid w:val="008D57B2"/>
    <w:rsid w:val="008D5903"/>
    <w:rsid w:val="008D5940"/>
    <w:rsid w:val="008D5D76"/>
    <w:rsid w:val="008D5EFE"/>
    <w:rsid w:val="008D5FE5"/>
    <w:rsid w:val="008D6211"/>
    <w:rsid w:val="008D6415"/>
    <w:rsid w:val="008D681E"/>
    <w:rsid w:val="008D6C4F"/>
    <w:rsid w:val="008D6FBB"/>
    <w:rsid w:val="008D70EF"/>
    <w:rsid w:val="008D718E"/>
    <w:rsid w:val="008D763F"/>
    <w:rsid w:val="008D7A23"/>
    <w:rsid w:val="008E0204"/>
    <w:rsid w:val="008E036A"/>
    <w:rsid w:val="008E0406"/>
    <w:rsid w:val="008E09EE"/>
    <w:rsid w:val="008E0B21"/>
    <w:rsid w:val="008E0F12"/>
    <w:rsid w:val="008E1110"/>
    <w:rsid w:val="008E149C"/>
    <w:rsid w:val="008E1CCC"/>
    <w:rsid w:val="008E1DE9"/>
    <w:rsid w:val="008E222C"/>
    <w:rsid w:val="008E23EF"/>
    <w:rsid w:val="008E258E"/>
    <w:rsid w:val="008E29D1"/>
    <w:rsid w:val="008E2C76"/>
    <w:rsid w:val="008E2D37"/>
    <w:rsid w:val="008E2E13"/>
    <w:rsid w:val="008E3090"/>
    <w:rsid w:val="008E30E9"/>
    <w:rsid w:val="008E3443"/>
    <w:rsid w:val="008E347B"/>
    <w:rsid w:val="008E3796"/>
    <w:rsid w:val="008E3C86"/>
    <w:rsid w:val="008E3E74"/>
    <w:rsid w:val="008E409E"/>
    <w:rsid w:val="008E4376"/>
    <w:rsid w:val="008E474E"/>
    <w:rsid w:val="008E4920"/>
    <w:rsid w:val="008E4D70"/>
    <w:rsid w:val="008E4E88"/>
    <w:rsid w:val="008E5502"/>
    <w:rsid w:val="008E5642"/>
    <w:rsid w:val="008E58B2"/>
    <w:rsid w:val="008E58B9"/>
    <w:rsid w:val="008E5A45"/>
    <w:rsid w:val="008E5A69"/>
    <w:rsid w:val="008E5CC5"/>
    <w:rsid w:val="008E5D3E"/>
    <w:rsid w:val="008E5FAA"/>
    <w:rsid w:val="008E60C2"/>
    <w:rsid w:val="008E679A"/>
    <w:rsid w:val="008E68CA"/>
    <w:rsid w:val="008E6BAF"/>
    <w:rsid w:val="008E706D"/>
    <w:rsid w:val="008E7081"/>
    <w:rsid w:val="008E7206"/>
    <w:rsid w:val="008E7458"/>
    <w:rsid w:val="008E782A"/>
    <w:rsid w:val="008E7878"/>
    <w:rsid w:val="008E7A36"/>
    <w:rsid w:val="008F03C0"/>
    <w:rsid w:val="008F0D43"/>
    <w:rsid w:val="008F0E00"/>
    <w:rsid w:val="008F0F9A"/>
    <w:rsid w:val="008F10EE"/>
    <w:rsid w:val="008F11F9"/>
    <w:rsid w:val="008F13E1"/>
    <w:rsid w:val="008F169F"/>
    <w:rsid w:val="008F171C"/>
    <w:rsid w:val="008F18B4"/>
    <w:rsid w:val="008F1BC8"/>
    <w:rsid w:val="008F1DEF"/>
    <w:rsid w:val="008F20EA"/>
    <w:rsid w:val="008F2189"/>
    <w:rsid w:val="008F2448"/>
    <w:rsid w:val="008F2689"/>
    <w:rsid w:val="008F2937"/>
    <w:rsid w:val="008F29AB"/>
    <w:rsid w:val="008F2AD7"/>
    <w:rsid w:val="008F2B93"/>
    <w:rsid w:val="008F35D1"/>
    <w:rsid w:val="008F3638"/>
    <w:rsid w:val="008F394D"/>
    <w:rsid w:val="008F3AC6"/>
    <w:rsid w:val="008F3C35"/>
    <w:rsid w:val="008F3CE0"/>
    <w:rsid w:val="008F409A"/>
    <w:rsid w:val="008F4659"/>
    <w:rsid w:val="008F47D6"/>
    <w:rsid w:val="008F495A"/>
    <w:rsid w:val="008F5124"/>
    <w:rsid w:val="008F54A6"/>
    <w:rsid w:val="008F56BA"/>
    <w:rsid w:val="008F5746"/>
    <w:rsid w:val="008F59E7"/>
    <w:rsid w:val="008F5A95"/>
    <w:rsid w:val="008F5D4B"/>
    <w:rsid w:val="008F5E4A"/>
    <w:rsid w:val="008F5F2B"/>
    <w:rsid w:val="008F62CE"/>
    <w:rsid w:val="008F6BCA"/>
    <w:rsid w:val="008F6C96"/>
    <w:rsid w:val="008F7229"/>
    <w:rsid w:val="008F771C"/>
    <w:rsid w:val="008F779F"/>
    <w:rsid w:val="008F7AA0"/>
    <w:rsid w:val="008F7D2F"/>
    <w:rsid w:val="00900335"/>
    <w:rsid w:val="0090068E"/>
    <w:rsid w:val="00900831"/>
    <w:rsid w:val="009008EC"/>
    <w:rsid w:val="00900A79"/>
    <w:rsid w:val="00900AB7"/>
    <w:rsid w:val="009016B0"/>
    <w:rsid w:val="00901D1E"/>
    <w:rsid w:val="00901D35"/>
    <w:rsid w:val="009023F6"/>
    <w:rsid w:val="0090263A"/>
    <w:rsid w:val="00902E1E"/>
    <w:rsid w:val="0090315E"/>
    <w:rsid w:val="009033BE"/>
    <w:rsid w:val="009039D9"/>
    <w:rsid w:val="00903CFA"/>
    <w:rsid w:val="0090408F"/>
    <w:rsid w:val="0090415B"/>
    <w:rsid w:val="00904243"/>
    <w:rsid w:val="009045D3"/>
    <w:rsid w:val="009048F1"/>
    <w:rsid w:val="00904D7E"/>
    <w:rsid w:val="00904DE6"/>
    <w:rsid w:val="00904E5D"/>
    <w:rsid w:val="009050E3"/>
    <w:rsid w:val="009050E4"/>
    <w:rsid w:val="009052ED"/>
    <w:rsid w:val="009053FF"/>
    <w:rsid w:val="00905B74"/>
    <w:rsid w:val="00905BD2"/>
    <w:rsid w:val="00905E18"/>
    <w:rsid w:val="00905E5C"/>
    <w:rsid w:val="009061C7"/>
    <w:rsid w:val="009063FF"/>
    <w:rsid w:val="00906511"/>
    <w:rsid w:val="00906676"/>
    <w:rsid w:val="00906A59"/>
    <w:rsid w:val="00906BA7"/>
    <w:rsid w:val="0090715F"/>
    <w:rsid w:val="00907570"/>
    <w:rsid w:val="009075F6"/>
    <w:rsid w:val="00907C81"/>
    <w:rsid w:val="009100EA"/>
    <w:rsid w:val="0091067E"/>
    <w:rsid w:val="009108EA"/>
    <w:rsid w:val="009110A4"/>
    <w:rsid w:val="00911253"/>
    <w:rsid w:val="009112CD"/>
    <w:rsid w:val="009112EC"/>
    <w:rsid w:val="0091172D"/>
    <w:rsid w:val="00911CA0"/>
    <w:rsid w:val="00911FE4"/>
    <w:rsid w:val="0091221C"/>
    <w:rsid w:val="0091269A"/>
    <w:rsid w:val="009127B6"/>
    <w:rsid w:val="0091283B"/>
    <w:rsid w:val="00912934"/>
    <w:rsid w:val="00912A90"/>
    <w:rsid w:val="00912C2D"/>
    <w:rsid w:val="00913054"/>
    <w:rsid w:val="00913570"/>
    <w:rsid w:val="009135F9"/>
    <w:rsid w:val="00913C08"/>
    <w:rsid w:val="00913DE1"/>
    <w:rsid w:val="00915317"/>
    <w:rsid w:val="00915555"/>
    <w:rsid w:val="00915C8E"/>
    <w:rsid w:val="00915E71"/>
    <w:rsid w:val="009168B2"/>
    <w:rsid w:val="0091691A"/>
    <w:rsid w:val="00916BB3"/>
    <w:rsid w:val="009172D9"/>
    <w:rsid w:val="009173CF"/>
    <w:rsid w:val="00917B4F"/>
    <w:rsid w:val="00917E7E"/>
    <w:rsid w:val="0092026E"/>
    <w:rsid w:val="009202E3"/>
    <w:rsid w:val="00920659"/>
    <w:rsid w:val="009207D9"/>
    <w:rsid w:val="0092096A"/>
    <w:rsid w:val="009210ED"/>
    <w:rsid w:val="009215E8"/>
    <w:rsid w:val="00921E21"/>
    <w:rsid w:val="009220A1"/>
    <w:rsid w:val="00922180"/>
    <w:rsid w:val="009221F8"/>
    <w:rsid w:val="0092256D"/>
    <w:rsid w:val="00922906"/>
    <w:rsid w:val="00922BBE"/>
    <w:rsid w:val="00923545"/>
    <w:rsid w:val="00923845"/>
    <w:rsid w:val="00923AB3"/>
    <w:rsid w:val="00923F6E"/>
    <w:rsid w:val="00924181"/>
    <w:rsid w:val="00924361"/>
    <w:rsid w:val="009243E4"/>
    <w:rsid w:val="009248C3"/>
    <w:rsid w:val="00924923"/>
    <w:rsid w:val="00924A30"/>
    <w:rsid w:val="0092508E"/>
    <w:rsid w:val="009254A2"/>
    <w:rsid w:val="009259CB"/>
    <w:rsid w:val="00925B5B"/>
    <w:rsid w:val="00925B71"/>
    <w:rsid w:val="00925C5C"/>
    <w:rsid w:val="00925EEE"/>
    <w:rsid w:val="00926432"/>
    <w:rsid w:val="00926662"/>
    <w:rsid w:val="00926754"/>
    <w:rsid w:val="00926910"/>
    <w:rsid w:val="00926D60"/>
    <w:rsid w:val="00926DD4"/>
    <w:rsid w:val="00926E7D"/>
    <w:rsid w:val="0092709A"/>
    <w:rsid w:val="009272FE"/>
    <w:rsid w:val="00927613"/>
    <w:rsid w:val="00927F4D"/>
    <w:rsid w:val="00927F6A"/>
    <w:rsid w:val="009300D5"/>
    <w:rsid w:val="00930561"/>
    <w:rsid w:val="00930714"/>
    <w:rsid w:val="00930B46"/>
    <w:rsid w:val="00930C1C"/>
    <w:rsid w:val="00930DA5"/>
    <w:rsid w:val="0093175E"/>
    <w:rsid w:val="00931BBC"/>
    <w:rsid w:val="0093203D"/>
    <w:rsid w:val="00932065"/>
    <w:rsid w:val="00932838"/>
    <w:rsid w:val="00932B5E"/>
    <w:rsid w:val="00933330"/>
    <w:rsid w:val="00933A32"/>
    <w:rsid w:val="00933C87"/>
    <w:rsid w:val="00933D6B"/>
    <w:rsid w:val="009341B6"/>
    <w:rsid w:val="009343EB"/>
    <w:rsid w:val="00934432"/>
    <w:rsid w:val="0093459C"/>
    <w:rsid w:val="009345A8"/>
    <w:rsid w:val="009345D7"/>
    <w:rsid w:val="00934686"/>
    <w:rsid w:val="0093469E"/>
    <w:rsid w:val="009347D2"/>
    <w:rsid w:val="0093496F"/>
    <w:rsid w:val="00934AC2"/>
    <w:rsid w:val="00934E98"/>
    <w:rsid w:val="00934F58"/>
    <w:rsid w:val="00935026"/>
    <w:rsid w:val="00935222"/>
    <w:rsid w:val="0093541E"/>
    <w:rsid w:val="009355E1"/>
    <w:rsid w:val="00935874"/>
    <w:rsid w:val="009360C5"/>
    <w:rsid w:val="00936758"/>
    <w:rsid w:val="00936B1B"/>
    <w:rsid w:val="00936B33"/>
    <w:rsid w:val="00936E02"/>
    <w:rsid w:val="00936FCB"/>
    <w:rsid w:val="0093718D"/>
    <w:rsid w:val="0093737D"/>
    <w:rsid w:val="0093743A"/>
    <w:rsid w:val="0093759A"/>
    <w:rsid w:val="00937CB6"/>
    <w:rsid w:val="00937CFD"/>
    <w:rsid w:val="00937DA8"/>
    <w:rsid w:val="00937E17"/>
    <w:rsid w:val="0094044C"/>
    <w:rsid w:val="00940544"/>
    <w:rsid w:val="009405F9"/>
    <w:rsid w:val="00940943"/>
    <w:rsid w:val="0094098C"/>
    <w:rsid w:val="00940D18"/>
    <w:rsid w:val="00940EB6"/>
    <w:rsid w:val="00941032"/>
    <w:rsid w:val="00941405"/>
    <w:rsid w:val="00941896"/>
    <w:rsid w:val="009418DA"/>
    <w:rsid w:val="00941AC4"/>
    <w:rsid w:val="00941F6B"/>
    <w:rsid w:val="00942176"/>
    <w:rsid w:val="009422A5"/>
    <w:rsid w:val="00942582"/>
    <w:rsid w:val="00942717"/>
    <w:rsid w:val="009428D4"/>
    <w:rsid w:val="00942B4D"/>
    <w:rsid w:val="00942BA5"/>
    <w:rsid w:val="0094306F"/>
    <w:rsid w:val="0094394C"/>
    <w:rsid w:val="00943B6A"/>
    <w:rsid w:val="00943D3F"/>
    <w:rsid w:val="0094402A"/>
    <w:rsid w:val="009443C1"/>
    <w:rsid w:val="009444CE"/>
    <w:rsid w:val="009447EB"/>
    <w:rsid w:val="00944CF6"/>
    <w:rsid w:val="00944DE7"/>
    <w:rsid w:val="00944E32"/>
    <w:rsid w:val="00944EBC"/>
    <w:rsid w:val="00944F25"/>
    <w:rsid w:val="00944FBC"/>
    <w:rsid w:val="009452C4"/>
    <w:rsid w:val="009453C0"/>
    <w:rsid w:val="00945556"/>
    <w:rsid w:val="009457D2"/>
    <w:rsid w:val="00945B19"/>
    <w:rsid w:val="009460A1"/>
    <w:rsid w:val="009461B4"/>
    <w:rsid w:val="0094645D"/>
    <w:rsid w:val="00946545"/>
    <w:rsid w:val="009467BE"/>
    <w:rsid w:val="0094689D"/>
    <w:rsid w:val="009469A1"/>
    <w:rsid w:val="00946A75"/>
    <w:rsid w:val="00946AE2"/>
    <w:rsid w:val="00946D2B"/>
    <w:rsid w:val="00946D8F"/>
    <w:rsid w:val="00946E98"/>
    <w:rsid w:val="00947554"/>
    <w:rsid w:val="0094777A"/>
    <w:rsid w:val="00950091"/>
    <w:rsid w:val="009500D1"/>
    <w:rsid w:val="0095016E"/>
    <w:rsid w:val="00950DA7"/>
    <w:rsid w:val="00951225"/>
    <w:rsid w:val="0095143F"/>
    <w:rsid w:val="009517B1"/>
    <w:rsid w:val="00951F36"/>
    <w:rsid w:val="009525DC"/>
    <w:rsid w:val="0095264D"/>
    <w:rsid w:val="0095270B"/>
    <w:rsid w:val="00952B11"/>
    <w:rsid w:val="00952D23"/>
    <w:rsid w:val="00952FBA"/>
    <w:rsid w:val="00953220"/>
    <w:rsid w:val="00953251"/>
    <w:rsid w:val="009534CA"/>
    <w:rsid w:val="00953A01"/>
    <w:rsid w:val="00954251"/>
    <w:rsid w:val="009550CA"/>
    <w:rsid w:val="009552A0"/>
    <w:rsid w:val="009552A9"/>
    <w:rsid w:val="009553CA"/>
    <w:rsid w:val="00955407"/>
    <w:rsid w:val="0095557A"/>
    <w:rsid w:val="009556CA"/>
    <w:rsid w:val="00955AEE"/>
    <w:rsid w:val="00955B1D"/>
    <w:rsid w:val="00955B91"/>
    <w:rsid w:val="00955E8D"/>
    <w:rsid w:val="0095672C"/>
    <w:rsid w:val="0095684F"/>
    <w:rsid w:val="00956AC5"/>
    <w:rsid w:val="00956CB9"/>
    <w:rsid w:val="00956EFC"/>
    <w:rsid w:val="00957961"/>
    <w:rsid w:val="009602B5"/>
    <w:rsid w:val="00960380"/>
    <w:rsid w:val="00960467"/>
    <w:rsid w:val="009607C4"/>
    <w:rsid w:val="00960832"/>
    <w:rsid w:val="009608A1"/>
    <w:rsid w:val="00960D32"/>
    <w:rsid w:val="00960F27"/>
    <w:rsid w:val="00960FA3"/>
    <w:rsid w:val="009610AD"/>
    <w:rsid w:val="00961C5C"/>
    <w:rsid w:val="0096200C"/>
    <w:rsid w:val="0096207F"/>
    <w:rsid w:val="0096220E"/>
    <w:rsid w:val="0096262E"/>
    <w:rsid w:val="00962693"/>
    <w:rsid w:val="00962CDB"/>
    <w:rsid w:val="00962E67"/>
    <w:rsid w:val="00963278"/>
    <w:rsid w:val="0096357F"/>
    <w:rsid w:val="0096367F"/>
    <w:rsid w:val="00963BC8"/>
    <w:rsid w:val="0096403B"/>
    <w:rsid w:val="00964323"/>
    <w:rsid w:val="00964333"/>
    <w:rsid w:val="009644B1"/>
    <w:rsid w:val="009645B7"/>
    <w:rsid w:val="00964763"/>
    <w:rsid w:val="0096478A"/>
    <w:rsid w:val="00964B41"/>
    <w:rsid w:val="00964DE2"/>
    <w:rsid w:val="00964EA8"/>
    <w:rsid w:val="0096548B"/>
    <w:rsid w:val="00965A62"/>
    <w:rsid w:val="00965C6D"/>
    <w:rsid w:val="00965CD6"/>
    <w:rsid w:val="00965D35"/>
    <w:rsid w:val="0096614A"/>
    <w:rsid w:val="009661A0"/>
    <w:rsid w:val="00966290"/>
    <w:rsid w:val="00966472"/>
    <w:rsid w:val="009664FB"/>
    <w:rsid w:val="009666DC"/>
    <w:rsid w:val="00966718"/>
    <w:rsid w:val="00966ACB"/>
    <w:rsid w:val="00966E79"/>
    <w:rsid w:val="009672A9"/>
    <w:rsid w:val="00967440"/>
    <w:rsid w:val="00967441"/>
    <w:rsid w:val="0096757D"/>
    <w:rsid w:val="00967988"/>
    <w:rsid w:val="00967B46"/>
    <w:rsid w:val="00967C05"/>
    <w:rsid w:val="00970018"/>
    <w:rsid w:val="0097031F"/>
    <w:rsid w:val="009705C7"/>
    <w:rsid w:val="00970676"/>
    <w:rsid w:val="00970B58"/>
    <w:rsid w:val="00970D6D"/>
    <w:rsid w:val="00970EE6"/>
    <w:rsid w:val="009711FD"/>
    <w:rsid w:val="00971478"/>
    <w:rsid w:val="00971516"/>
    <w:rsid w:val="00971B6C"/>
    <w:rsid w:val="00971FFE"/>
    <w:rsid w:val="00972079"/>
    <w:rsid w:val="00972192"/>
    <w:rsid w:val="00972246"/>
    <w:rsid w:val="00972343"/>
    <w:rsid w:val="00972914"/>
    <w:rsid w:val="00972963"/>
    <w:rsid w:val="00972C0E"/>
    <w:rsid w:val="00972E24"/>
    <w:rsid w:val="00972E32"/>
    <w:rsid w:val="00973016"/>
    <w:rsid w:val="00973231"/>
    <w:rsid w:val="009734E2"/>
    <w:rsid w:val="009739BD"/>
    <w:rsid w:val="00973C7E"/>
    <w:rsid w:val="00973D99"/>
    <w:rsid w:val="00973E6D"/>
    <w:rsid w:val="0097415D"/>
    <w:rsid w:val="0097490F"/>
    <w:rsid w:val="0097496F"/>
    <w:rsid w:val="00974AF0"/>
    <w:rsid w:val="00974B13"/>
    <w:rsid w:val="00974B52"/>
    <w:rsid w:val="00974CED"/>
    <w:rsid w:val="00974E65"/>
    <w:rsid w:val="00974EF4"/>
    <w:rsid w:val="009750FC"/>
    <w:rsid w:val="009751D2"/>
    <w:rsid w:val="009753FD"/>
    <w:rsid w:val="0097543B"/>
    <w:rsid w:val="00975495"/>
    <w:rsid w:val="009756F7"/>
    <w:rsid w:val="00975824"/>
    <w:rsid w:val="009759C2"/>
    <w:rsid w:val="00975B2F"/>
    <w:rsid w:val="00975D82"/>
    <w:rsid w:val="009762B1"/>
    <w:rsid w:val="0097631B"/>
    <w:rsid w:val="00976345"/>
    <w:rsid w:val="00976758"/>
    <w:rsid w:val="009769AA"/>
    <w:rsid w:val="00976CB9"/>
    <w:rsid w:val="00976FB9"/>
    <w:rsid w:val="00977116"/>
    <w:rsid w:val="0097713F"/>
    <w:rsid w:val="0097730F"/>
    <w:rsid w:val="009777CB"/>
    <w:rsid w:val="00977820"/>
    <w:rsid w:val="00977991"/>
    <w:rsid w:val="00977C58"/>
    <w:rsid w:val="00977FAD"/>
    <w:rsid w:val="00980131"/>
    <w:rsid w:val="0098036A"/>
    <w:rsid w:val="00980415"/>
    <w:rsid w:val="0098084A"/>
    <w:rsid w:val="00980B44"/>
    <w:rsid w:val="0098130E"/>
    <w:rsid w:val="00981926"/>
    <w:rsid w:val="009819DA"/>
    <w:rsid w:val="009819F9"/>
    <w:rsid w:val="00981BCC"/>
    <w:rsid w:val="00982132"/>
    <w:rsid w:val="00982A7C"/>
    <w:rsid w:val="00982A93"/>
    <w:rsid w:val="00982C54"/>
    <w:rsid w:val="0098309B"/>
    <w:rsid w:val="00983233"/>
    <w:rsid w:val="00983449"/>
    <w:rsid w:val="009840E3"/>
    <w:rsid w:val="00984209"/>
    <w:rsid w:val="009844D5"/>
    <w:rsid w:val="009845AA"/>
    <w:rsid w:val="00984CE4"/>
    <w:rsid w:val="00984DFB"/>
    <w:rsid w:val="00984E0F"/>
    <w:rsid w:val="009850ED"/>
    <w:rsid w:val="009852DB"/>
    <w:rsid w:val="00985315"/>
    <w:rsid w:val="009853D9"/>
    <w:rsid w:val="00985643"/>
    <w:rsid w:val="00985746"/>
    <w:rsid w:val="00985EC8"/>
    <w:rsid w:val="00985F0E"/>
    <w:rsid w:val="009860E5"/>
    <w:rsid w:val="00986656"/>
    <w:rsid w:val="00986C39"/>
    <w:rsid w:val="009872B4"/>
    <w:rsid w:val="009879C5"/>
    <w:rsid w:val="00987A1A"/>
    <w:rsid w:val="00987C68"/>
    <w:rsid w:val="00987DE7"/>
    <w:rsid w:val="00987EF5"/>
    <w:rsid w:val="00987FEC"/>
    <w:rsid w:val="0099016B"/>
    <w:rsid w:val="0099036F"/>
    <w:rsid w:val="009907A1"/>
    <w:rsid w:val="0099095C"/>
    <w:rsid w:val="00990D3F"/>
    <w:rsid w:val="00990EF3"/>
    <w:rsid w:val="00991588"/>
    <w:rsid w:val="0099164B"/>
    <w:rsid w:val="00991884"/>
    <w:rsid w:val="00991D37"/>
    <w:rsid w:val="009920C5"/>
    <w:rsid w:val="00992CD5"/>
    <w:rsid w:val="0099308E"/>
    <w:rsid w:val="00993453"/>
    <w:rsid w:val="00993679"/>
    <w:rsid w:val="00993681"/>
    <w:rsid w:val="00994071"/>
    <w:rsid w:val="00994187"/>
    <w:rsid w:val="00994429"/>
    <w:rsid w:val="009948BA"/>
    <w:rsid w:val="00994967"/>
    <w:rsid w:val="00994F2A"/>
    <w:rsid w:val="009951C7"/>
    <w:rsid w:val="009953E2"/>
    <w:rsid w:val="00995B87"/>
    <w:rsid w:val="009960B3"/>
    <w:rsid w:val="00996386"/>
    <w:rsid w:val="009963B8"/>
    <w:rsid w:val="00996BCC"/>
    <w:rsid w:val="00997D1C"/>
    <w:rsid w:val="00997E3A"/>
    <w:rsid w:val="00997FEE"/>
    <w:rsid w:val="009A036C"/>
    <w:rsid w:val="009A055C"/>
    <w:rsid w:val="009A0784"/>
    <w:rsid w:val="009A110F"/>
    <w:rsid w:val="009A1801"/>
    <w:rsid w:val="009A1A1B"/>
    <w:rsid w:val="009A1ABC"/>
    <w:rsid w:val="009A1C8C"/>
    <w:rsid w:val="009A1CF0"/>
    <w:rsid w:val="009A21F8"/>
    <w:rsid w:val="009A25EC"/>
    <w:rsid w:val="009A263F"/>
    <w:rsid w:val="009A29D5"/>
    <w:rsid w:val="009A2F51"/>
    <w:rsid w:val="009A32EC"/>
    <w:rsid w:val="009A360F"/>
    <w:rsid w:val="009A3774"/>
    <w:rsid w:val="009A3A33"/>
    <w:rsid w:val="009A3C31"/>
    <w:rsid w:val="009A40AD"/>
    <w:rsid w:val="009A4315"/>
    <w:rsid w:val="009A4827"/>
    <w:rsid w:val="009A4A32"/>
    <w:rsid w:val="009A5127"/>
    <w:rsid w:val="009A523F"/>
    <w:rsid w:val="009A537E"/>
    <w:rsid w:val="009A5708"/>
    <w:rsid w:val="009A5C37"/>
    <w:rsid w:val="009A5E68"/>
    <w:rsid w:val="009A6090"/>
    <w:rsid w:val="009A62B3"/>
    <w:rsid w:val="009A6548"/>
    <w:rsid w:val="009A6ADD"/>
    <w:rsid w:val="009A6B69"/>
    <w:rsid w:val="009A6DA1"/>
    <w:rsid w:val="009A6F45"/>
    <w:rsid w:val="009A790D"/>
    <w:rsid w:val="009A7B9D"/>
    <w:rsid w:val="009A7DF2"/>
    <w:rsid w:val="009B081E"/>
    <w:rsid w:val="009B0994"/>
    <w:rsid w:val="009B09E1"/>
    <w:rsid w:val="009B0B65"/>
    <w:rsid w:val="009B0E6A"/>
    <w:rsid w:val="009B1183"/>
    <w:rsid w:val="009B1199"/>
    <w:rsid w:val="009B12F4"/>
    <w:rsid w:val="009B15A0"/>
    <w:rsid w:val="009B1B07"/>
    <w:rsid w:val="009B1BC1"/>
    <w:rsid w:val="009B1C87"/>
    <w:rsid w:val="009B2961"/>
    <w:rsid w:val="009B2963"/>
    <w:rsid w:val="009B2A08"/>
    <w:rsid w:val="009B2AD7"/>
    <w:rsid w:val="009B2E40"/>
    <w:rsid w:val="009B363D"/>
    <w:rsid w:val="009B393F"/>
    <w:rsid w:val="009B3A3D"/>
    <w:rsid w:val="009B3E20"/>
    <w:rsid w:val="009B3E6A"/>
    <w:rsid w:val="009B4145"/>
    <w:rsid w:val="009B41CA"/>
    <w:rsid w:val="009B42BA"/>
    <w:rsid w:val="009B4551"/>
    <w:rsid w:val="009B4602"/>
    <w:rsid w:val="009B4686"/>
    <w:rsid w:val="009B4709"/>
    <w:rsid w:val="009B486C"/>
    <w:rsid w:val="009B4949"/>
    <w:rsid w:val="009B4BDE"/>
    <w:rsid w:val="009B4CAE"/>
    <w:rsid w:val="009B4D7E"/>
    <w:rsid w:val="009B4DCF"/>
    <w:rsid w:val="009B5404"/>
    <w:rsid w:val="009B54C5"/>
    <w:rsid w:val="009B56F2"/>
    <w:rsid w:val="009B5794"/>
    <w:rsid w:val="009B5B72"/>
    <w:rsid w:val="009B6285"/>
    <w:rsid w:val="009B6423"/>
    <w:rsid w:val="009B642A"/>
    <w:rsid w:val="009B6622"/>
    <w:rsid w:val="009B67E3"/>
    <w:rsid w:val="009B6867"/>
    <w:rsid w:val="009B7316"/>
    <w:rsid w:val="009B77F1"/>
    <w:rsid w:val="009B78F3"/>
    <w:rsid w:val="009B7BE5"/>
    <w:rsid w:val="009C0554"/>
    <w:rsid w:val="009C07B0"/>
    <w:rsid w:val="009C0AA9"/>
    <w:rsid w:val="009C0B11"/>
    <w:rsid w:val="009C10CF"/>
    <w:rsid w:val="009C11ED"/>
    <w:rsid w:val="009C2093"/>
    <w:rsid w:val="009C2838"/>
    <w:rsid w:val="009C2927"/>
    <w:rsid w:val="009C2D33"/>
    <w:rsid w:val="009C2D82"/>
    <w:rsid w:val="009C35AA"/>
    <w:rsid w:val="009C3720"/>
    <w:rsid w:val="009C3B0F"/>
    <w:rsid w:val="009C3D29"/>
    <w:rsid w:val="009C3E68"/>
    <w:rsid w:val="009C4284"/>
    <w:rsid w:val="009C437F"/>
    <w:rsid w:val="009C4576"/>
    <w:rsid w:val="009C47F2"/>
    <w:rsid w:val="009C48E5"/>
    <w:rsid w:val="009C4AA1"/>
    <w:rsid w:val="009C4E43"/>
    <w:rsid w:val="009C4FB9"/>
    <w:rsid w:val="009C5086"/>
    <w:rsid w:val="009C50A6"/>
    <w:rsid w:val="009C5408"/>
    <w:rsid w:val="009C57E1"/>
    <w:rsid w:val="009C5860"/>
    <w:rsid w:val="009C58FD"/>
    <w:rsid w:val="009C5D57"/>
    <w:rsid w:val="009C5F2B"/>
    <w:rsid w:val="009C627A"/>
    <w:rsid w:val="009C68AA"/>
    <w:rsid w:val="009C695C"/>
    <w:rsid w:val="009C6A2B"/>
    <w:rsid w:val="009C6A58"/>
    <w:rsid w:val="009C6AFB"/>
    <w:rsid w:val="009C6D4B"/>
    <w:rsid w:val="009C7173"/>
    <w:rsid w:val="009C772D"/>
    <w:rsid w:val="009C7C27"/>
    <w:rsid w:val="009C7DBB"/>
    <w:rsid w:val="009C7DE0"/>
    <w:rsid w:val="009C7DE1"/>
    <w:rsid w:val="009D0DC0"/>
    <w:rsid w:val="009D10F9"/>
    <w:rsid w:val="009D1284"/>
    <w:rsid w:val="009D14D5"/>
    <w:rsid w:val="009D1509"/>
    <w:rsid w:val="009D155E"/>
    <w:rsid w:val="009D1BE4"/>
    <w:rsid w:val="009D1C76"/>
    <w:rsid w:val="009D1D36"/>
    <w:rsid w:val="009D1E3B"/>
    <w:rsid w:val="009D1E53"/>
    <w:rsid w:val="009D1F26"/>
    <w:rsid w:val="009D2204"/>
    <w:rsid w:val="009D26CD"/>
    <w:rsid w:val="009D2778"/>
    <w:rsid w:val="009D2EE5"/>
    <w:rsid w:val="009D2F60"/>
    <w:rsid w:val="009D2FFC"/>
    <w:rsid w:val="009D324A"/>
    <w:rsid w:val="009D38C9"/>
    <w:rsid w:val="009D3C8E"/>
    <w:rsid w:val="009D3D6C"/>
    <w:rsid w:val="009D3E26"/>
    <w:rsid w:val="009D3FA8"/>
    <w:rsid w:val="009D41EE"/>
    <w:rsid w:val="009D4541"/>
    <w:rsid w:val="009D46D9"/>
    <w:rsid w:val="009D49B3"/>
    <w:rsid w:val="009D4BFC"/>
    <w:rsid w:val="009D4C29"/>
    <w:rsid w:val="009D5095"/>
    <w:rsid w:val="009D549D"/>
    <w:rsid w:val="009D55C3"/>
    <w:rsid w:val="009D55D9"/>
    <w:rsid w:val="009D5638"/>
    <w:rsid w:val="009D56BE"/>
    <w:rsid w:val="009D59F4"/>
    <w:rsid w:val="009D5A1F"/>
    <w:rsid w:val="009D5BD2"/>
    <w:rsid w:val="009D5C53"/>
    <w:rsid w:val="009D5F12"/>
    <w:rsid w:val="009D62CA"/>
    <w:rsid w:val="009D642D"/>
    <w:rsid w:val="009D65D7"/>
    <w:rsid w:val="009D6777"/>
    <w:rsid w:val="009D6AF9"/>
    <w:rsid w:val="009D6E80"/>
    <w:rsid w:val="009D6F05"/>
    <w:rsid w:val="009D6F21"/>
    <w:rsid w:val="009D70FD"/>
    <w:rsid w:val="009D7462"/>
    <w:rsid w:val="009D7603"/>
    <w:rsid w:val="009D7F25"/>
    <w:rsid w:val="009E0232"/>
    <w:rsid w:val="009E0762"/>
    <w:rsid w:val="009E0861"/>
    <w:rsid w:val="009E0AE1"/>
    <w:rsid w:val="009E0D17"/>
    <w:rsid w:val="009E1261"/>
    <w:rsid w:val="009E1362"/>
    <w:rsid w:val="009E167E"/>
    <w:rsid w:val="009E16DA"/>
    <w:rsid w:val="009E1C71"/>
    <w:rsid w:val="009E1EF5"/>
    <w:rsid w:val="009E20D1"/>
    <w:rsid w:val="009E2215"/>
    <w:rsid w:val="009E2384"/>
    <w:rsid w:val="009E2B2E"/>
    <w:rsid w:val="009E30FE"/>
    <w:rsid w:val="009E320A"/>
    <w:rsid w:val="009E326D"/>
    <w:rsid w:val="009E3416"/>
    <w:rsid w:val="009E3A56"/>
    <w:rsid w:val="009E3A91"/>
    <w:rsid w:val="009E3AAA"/>
    <w:rsid w:val="009E3F2A"/>
    <w:rsid w:val="009E40EC"/>
    <w:rsid w:val="009E431C"/>
    <w:rsid w:val="009E4466"/>
    <w:rsid w:val="009E449D"/>
    <w:rsid w:val="009E47F9"/>
    <w:rsid w:val="009E49AB"/>
    <w:rsid w:val="009E4A5B"/>
    <w:rsid w:val="009E4AD9"/>
    <w:rsid w:val="009E4B9D"/>
    <w:rsid w:val="009E512A"/>
    <w:rsid w:val="009E549D"/>
    <w:rsid w:val="009E58C1"/>
    <w:rsid w:val="009E5ECC"/>
    <w:rsid w:val="009E65C8"/>
    <w:rsid w:val="009E67BD"/>
    <w:rsid w:val="009E6873"/>
    <w:rsid w:val="009E6B19"/>
    <w:rsid w:val="009E6B23"/>
    <w:rsid w:val="009E6BC1"/>
    <w:rsid w:val="009E6C33"/>
    <w:rsid w:val="009E7140"/>
    <w:rsid w:val="009E7687"/>
    <w:rsid w:val="009E7ED7"/>
    <w:rsid w:val="009F03DF"/>
    <w:rsid w:val="009F06D5"/>
    <w:rsid w:val="009F0963"/>
    <w:rsid w:val="009F097C"/>
    <w:rsid w:val="009F0B2C"/>
    <w:rsid w:val="009F0E62"/>
    <w:rsid w:val="009F1105"/>
    <w:rsid w:val="009F113E"/>
    <w:rsid w:val="009F11A7"/>
    <w:rsid w:val="009F1218"/>
    <w:rsid w:val="009F124A"/>
    <w:rsid w:val="009F1312"/>
    <w:rsid w:val="009F1482"/>
    <w:rsid w:val="009F148D"/>
    <w:rsid w:val="009F1641"/>
    <w:rsid w:val="009F1A33"/>
    <w:rsid w:val="009F23CC"/>
    <w:rsid w:val="009F245F"/>
    <w:rsid w:val="009F255D"/>
    <w:rsid w:val="009F2A91"/>
    <w:rsid w:val="009F2CBF"/>
    <w:rsid w:val="009F3149"/>
    <w:rsid w:val="009F32E6"/>
    <w:rsid w:val="009F3336"/>
    <w:rsid w:val="009F33B9"/>
    <w:rsid w:val="009F36CE"/>
    <w:rsid w:val="009F3831"/>
    <w:rsid w:val="009F3A35"/>
    <w:rsid w:val="009F3D01"/>
    <w:rsid w:val="009F3DE5"/>
    <w:rsid w:val="009F4072"/>
    <w:rsid w:val="009F40ED"/>
    <w:rsid w:val="009F4195"/>
    <w:rsid w:val="009F41F6"/>
    <w:rsid w:val="009F430C"/>
    <w:rsid w:val="009F46F6"/>
    <w:rsid w:val="009F47EA"/>
    <w:rsid w:val="009F4822"/>
    <w:rsid w:val="009F48C7"/>
    <w:rsid w:val="009F4C22"/>
    <w:rsid w:val="009F4D3F"/>
    <w:rsid w:val="009F4F91"/>
    <w:rsid w:val="009F51F7"/>
    <w:rsid w:val="009F53CB"/>
    <w:rsid w:val="009F5A70"/>
    <w:rsid w:val="009F5B58"/>
    <w:rsid w:val="009F60C6"/>
    <w:rsid w:val="009F61E0"/>
    <w:rsid w:val="009F6215"/>
    <w:rsid w:val="009F65C7"/>
    <w:rsid w:val="009F6693"/>
    <w:rsid w:val="009F6D39"/>
    <w:rsid w:val="009F6DB7"/>
    <w:rsid w:val="009F741F"/>
    <w:rsid w:val="009F7473"/>
    <w:rsid w:val="009F74DB"/>
    <w:rsid w:val="009F756E"/>
    <w:rsid w:val="00A0080F"/>
    <w:rsid w:val="00A00962"/>
    <w:rsid w:val="00A00AC7"/>
    <w:rsid w:val="00A012B8"/>
    <w:rsid w:val="00A0151A"/>
    <w:rsid w:val="00A01FD5"/>
    <w:rsid w:val="00A02137"/>
    <w:rsid w:val="00A02368"/>
    <w:rsid w:val="00A0291A"/>
    <w:rsid w:val="00A02B2E"/>
    <w:rsid w:val="00A02D2E"/>
    <w:rsid w:val="00A02D6D"/>
    <w:rsid w:val="00A02EC9"/>
    <w:rsid w:val="00A02F1E"/>
    <w:rsid w:val="00A02F6A"/>
    <w:rsid w:val="00A0388C"/>
    <w:rsid w:val="00A03A8A"/>
    <w:rsid w:val="00A03B1E"/>
    <w:rsid w:val="00A0401B"/>
    <w:rsid w:val="00A04300"/>
    <w:rsid w:val="00A04400"/>
    <w:rsid w:val="00A04709"/>
    <w:rsid w:val="00A04A53"/>
    <w:rsid w:val="00A04E07"/>
    <w:rsid w:val="00A04E88"/>
    <w:rsid w:val="00A0512A"/>
    <w:rsid w:val="00A05306"/>
    <w:rsid w:val="00A056DF"/>
    <w:rsid w:val="00A05B6A"/>
    <w:rsid w:val="00A05E6A"/>
    <w:rsid w:val="00A05E95"/>
    <w:rsid w:val="00A06033"/>
    <w:rsid w:val="00A0625F"/>
    <w:rsid w:val="00A06299"/>
    <w:rsid w:val="00A0629E"/>
    <w:rsid w:val="00A0700A"/>
    <w:rsid w:val="00A072D9"/>
    <w:rsid w:val="00A07458"/>
    <w:rsid w:val="00A07616"/>
    <w:rsid w:val="00A0780F"/>
    <w:rsid w:val="00A079D8"/>
    <w:rsid w:val="00A07B72"/>
    <w:rsid w:val="00A07D4E"/>
    <w:rsid w:val="00A07ED5"/>
    <w:rsid w:val="00A07F09"/>
    <w:rsid w:val="00A10368"/>
    <w:rsid w:val="00A10C01"/>
    <w:rsid w:val="00A10F0F"/>
    <w:rsid w:val="00A1131B"/>
    <w:rsid w:val="00A1186F"/>
    <w:rsid w:val="00A11992"/>
    <w:rsid w:val="00A12064"/>
    <w:rsid w:val="00A12292"/>
    <w:rsid w:val="00A12535"/>
    <w:rsid w:val="00A13190"/>
    <w:rsid w:val="00A136DB"/>
    <w:rsid w:val="00A13B54"/>
    <w:rsid w:val="00A13E94"/>
    <w:rsid w:val="00A14024"/>
    <w:rsid w:val="00A14316"/>
    <w:rsid w:val="00A14793"/>
    <w:rsid w:val="00A15192"/>
    <w:rsid w:val="00A151AF"/>
    <w:rsid w:val="00A15565"/>
    <w:rsid w:val="00A15582"/>
    <w:rsid w:val="00A15A6F"/>
    <w:rsid w:val="00A15BD9"/>
    <w:rsid w:val="00A15CD2"/>
    <w:rsid w:val="00A16167"/>
    <w:rsid w:val="00A161EB"/>
    <w:rsid w:val="00A16279"/>
    <w:rsid w:val="00A162A4"/>
    <w:rsid w:val="00A167FD"/>
    <w:rsid w:val="00A16D81"/>
    <w:rsid w:val="00A172EA"/>
    <w:rsid w:val="00A172F2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DC9"/>
    <w:rsid w:val="00A22AB4"/>
    <w:rsid w:val="00A22ABD"/>
    <w:rsid w:val="00A22B8F"/>
    <w:rsid w:val="00A22C9B"/>
    <w:rsid w:val="00A22CF2"/>
    <w:rsid w:val="00A22D76"/>
    <w:rsid w:val="00A22FAD"/>
    <w:rsid w:val="00A232C2"/>
    <w:rsid w:val="00A2368D"/>
    <w:rsid w:val="00A238A7"/>
    <w:rsid w:val="00A23C90"/>
    <w:rsid w:val="00A23E48"/>
    <w:rsid w:val="00A23F3D"/>
    <w:rsid w:val="00A23F76"/>
    <w:rsid w:val="00A2476A"/>
    <w:rsid w:val="00A24813"/>
    <w:rsid w:val="00A24905"/>
    <w:rsid w:val="00A24CAA"/>
    <w:rsid w:val="00A25002"/>
    <w:rsid w:val="00A251E7"/>
    <w:rsid w:val="00A25440"/>
    <w:rsid w:val="00A260CA"/>
    <w:rsid w:val="00A26745"/>
    <w:rsid w:val="00A26801"/>
    <w:rsid w:val="00A26871"/>
    <w:rsid w:val="00A26935"/>
    <w:rsid w:val="00A26E91"/>
    <w:rsid w:val="00A27AB0"/>
    <w:rsid w:val="00A301D1"/>
    <w:rsid w:val="00A30340"/>
    <w:rsid w:val="00A30376"/>
    <w:rsid w:val="00A3065E"/>
    <w:rsid w:val="00A307E5"/>
    <w:rsid w:val="00A30B2A"/>
    <w:rsid w:val="00A30BD5"/>
    <w:rsid w:val="00A30C56"/>
    <w:rsid w:val="00A30FBA"/>
    <w:rsid w:val="00A31257"/>
    <w:rsid w:val="00A31A29"/>
    <w:rsid w:val="00A31B8F"/>
    <w:rsid w:val="00A31FCB"/>
    <w:rsid w:val="00A32519"/>
    <w:rsid w:val="00A3294A"/>
    <w:rsid w:val="00A3310B"/>
    <w:rsid w:val="00A3359F"/>
    <w:rsid w:val="00A336EF"/>
    <w:rsid w:val="00A33DD4"/>
    <w:rsid w:val="00A34267"/>
    <w:rsid w:val="00A3429E"/>
    <w:rsid w:val="00A3461A"/>
    <w:rsid w:val="00A3487E"/>
    <w:rsid w:val="00A348AC"/>
    <w:rsid w:val="00A34B7E"/>
    <w:rsid w:val="00A34D27"/>
    <w:rsid w:val="00A34F1E"/>
    <w:rsid w:val="00A35011"/>
    <w:rsid w:val="00A3538E"/>
    <w:rsid w:val="00A356F4"/>
    <w:rsid w:val="00A35796"/>
    <w:rsid w:val="00A3598A"/>
    <w:rsid w:val="00A35A00"/>
    <w:rsid w:val="00A35FCE"/>
    <w:rsid w:val="00A36E44"/>
    <w:rsid w:val="00A36F42"/>
    <w:rsid w:val="00A36FC5"/>
    <w:rsid w:val="00A37280"/>
    <w:rsid w:val="00A374B5"/>
    <w:rsid w:val="00A374E3"/>
    <w:rsid w:val="00A37505"/>
    <w:rsid w:val="00A3764B"/>
    <w:rsid w:val="00A37784"/>
    <w:rsid w:val="00A37CBE"/>
    <w:rsid w:val="00A401E1"/>
    <w:rsid w:val="00A40200"/>
    <w:rsid w:val="00A403EA"/>
    <w:rsid w:val="00A40BD3"/>
    <w:rsid w:val="00A40BEC"/>
    <w:rsid w:val="00A41434"/>
    <w:rsid w:val="00A41769"/>
    <w:rsid w:val="00A417E1"/>
    <w:rsid w:val="00A41859"/>
    <w:rsid w:val="00A4188A"/>
    <w:rsid w:val="00A419E6"/>
    <w:rsid w:val="00A41C3F"/>
    <w:rsid w:val="00A41C62"/>
    <w:rsid w:val="00A42033"/>
    <w:rsid w:val="00A4213B"/>
    <w:rsid w:val="00A421E3"/>
    <w:rsid w:val="00A42231"/>
    <w:rsid w:val="00A42471"/>
    <w:rsid w:val="00A42977"/>
    <w:rsid w:val="00A42A90"/>
    <w:rsid w:val="00A42E54"/>
    <w:rsid w:val="00A43844"/>
    <w:rsid w:val="00A438A1"/>
    <w:rsid w:val="00A43F65"/>
    <w:rsid w:val="00A44019"/>
    <w:rsid w:val="00A444A2"/>
    <w:rsid w:val="00A44E8D"/>
    <w:rsid w:val="00A45000"/>
    <w:rsid w:val="00A45065"/>
    <w:rsid w:val="00A45210"/>
    <w:rsid w:val="00A454E3"/>
    <w:rsid w:val="00A4559C"/>
    <w:rsid w:val="00A45804"/>
    <w:rsid w:val="00A458F5"/>
    <w:rsid w:val="00A458FF"/>
    <w:rsid w:val="00A46211"/>
    <w:rsid w:val="00A463A5"/>
    <w:rsid w:val="00A467B6"/>
    <w:rsid w:val="00A46808"/>
    <w:rsid w:val="00A46A84"/>
    <w:rsid w:val="00A46B6C"/>
    <w:rsid w:val="00A46DF9"/>
    <w:rsid w:val="00A46F41"/>
    <w:rsid w:val="00A46F72"/>
    <w:rsid w:val="00A473CD"/>
    <w:rsid w:val="00A47458"/>
    <w:rsid w:val="00A476FC"/>
    <w:rsid w:val="00A477FF"/>
    <w:rsid w:val="00A47BA0"/>
    <w:rsid w:val="00A47D47"/>
    <w:rsid w:val="00A47E9E"/>
    <w:rsid w:val="00A50055"/>
    <w:rsid w:val="00A502BA"/>
    <w:rsid w:val="00A502DE"/>
    <w:rsid w:val="00A50566"/>
    <w:rsid w:val="00A508B0"/>
    <w:rsid w:val="00A5090C"/>
    <w:rsid w:val="00A51162"/>
    <w:rsid w:val="00A51451"/>
    <w:rsid w:val="00A51523"/>
    <w:rsid w:val="00A51606"/>
    <w:rsid w:val="00A52794"/>
    <w:rsid w:val="00A5325A"/>
    <w:rsid w:val="00A53847"/>
    <w:rsid w:val="00A539FF"/>
    <w:rsid w:val="00A53B2D"/>
    <w:rsid w:val="00A5432F"/>
    <w:rsid w:val="00A54B4B"/>
    <w:rsid w:val="00A54DE9"/>
    <w:rsid w:val="00A551AF"/>
    <w:rsid w:val="00A5538D"/>
    <w:rsid w:val="00A55742"/>
    <w:rsid w:val="00A55C90"/>
    <w:rsid w:val="00A55D09"/>
    <w:rsid w:val="00A5619C"/>
    <w:rsid w:val="00A566D3"/>
    <w:rsid w:val="00A56ACF"/>
    <w:rsid w:val="00A57065"/>
    <w:rsid w:val="00A57367"/>
    <w:rsid w:val="00A5759B"/>
    <w:rsid w:val="00A575AF"/>
    <w:rsid w:val="00A5773C"/>
    <w:rsid w:val="00A577B8"/>
    <w:rsid w:val="00A57AA0"/>
    <w:rsid w:val="00A57BF0"/>
    <w:rsid w:val="00A57EF1"/>
    <w:rsid w:val="00A57F64"/>
    <w:rsid w:val="00A60130"/>
    <w:rsid w:val="00A603BE"/>
    <w:rsid w:val="00A60612"/>
    <w:rsid w:val="00A6096F"/>
    <w:rsid w:val="00A60A8A"/>
    <w:rsid w:val="00A60C21"/>
    <w:rsid w:val="00A60CC4"/>
    <w:rsid w:val="00A60CD6"/>
    <w:rsid w:val="00A60FEB"/>
    <w:rsid w:val="00A612B8"/>
    <w:rsid w:val="00A615AE"/>
    <w:rsid w:val="00A6163C"/>
    <w:rsid w:val="00A61968"/>
    <w:rsid w:val="00A61A04"/>
    <w:rsid w:val="00A61D12"/>
    <w:rsid w:val="00A61FC1"/>
    <w:rsid w:val="00A6213F"/>
    <w:rsid w:val="00A6221F"/>
    <w:rsid w:val="00A62466"/>
    <w:rsid w:val="00A62887"/>
    <w:rsid w:val="00A62AED"/>
    <w:rsid w:val="00A62E97"/>
    <w:rsid w:val="00A633B1"/>
    <w:rsid w:val="00A6369A"/>
    <w:rsid w:val="00A63759"/>
    <w:rsid w:val="00A63AF3"/>
    <w:rsid w:val="00A63B27"/>
    <w:rsid w:val="00A63DCD"/>
    <w:rsid w:val="00A643A0"/>
    <w:rsid w:val="00A643D6"/>
    <w:rsid w:val="00A6461A"/>
    <w:rsid w:val="00A64826"/>
    <w:rsid w:val="00A64978"/>
    <w:rsid w:val="00A64D1A"/>
    <w:rsid w:val="00A6572A"/>
    <w:rsid w:val="00A65997"/>
    <w:rsid w:val="00A65B7A"/>
    <w:rsid w:val="00A65B94"/>
    <w:rsid w:val="00A65F7E"/>
    <w:rsid w:val="00A66176"/>
    <w:rsid w:val="00A66184"/>
    <w:rsid w:val="00A66196"/>
    <w:rsid w:val="00A661B7"/>
    <w:rsid w:val="00A661F9"/>
    <w:rsid w:val="00A66833"/>
    <w:rsid w:val="00A66F2C"/>
    <w:rsid w:val="00A674A5"/>
    <w:rsid w:val="00A67736"/>
    <w:rsid w:val="00A677CA"/>
    <w:rsid w:val="00A67A1E"/>
    <w:rsid w:val="00A67AEB"/>
    <w:rsid w:val="00A67B1B"/>
    <w:rsid w:val="00A67CE5"/>
    <w:rsid w:val="00A67D2C"/>
    <w:rsid w:val="00A70190"/>
    <w:rsid w:val="00A705C4"/>
    <w:rsid w:val="00A7082C"/>
    <w:rsid w:val="00A70AF7"/>
    <w:rsid w:val="00A70DB5"/>
    <w:rsid w:val="00A70E52"/>
    <w:rsid w:val="00A70FCD"/>
    <w:rsid w:val="00A715DA"/>
    <w:rsid w:val="00A717DA"/>
    <w:rsid w:val="00A71912"/>
    <w:rsid w:val="00A71948"/>
    <w:rsid w:val="00A719D0"/>
    <w:rsid w:val="00A71BB3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65"/>
    <w:rsid w:val="00A738FD"/>
    <w:rsid w:val="00A73944"/>
    <w:rsid w:val="00A73B25"/>
    <w:rsid w:val="00A73EB3"/>
    <w:rsid w:val="00A74253"/>
    <w:rsid w:val="00A7444E"/>
    <w:rsid w:val="00A7450C"/>
    <w:rsid w:val="00A747AC"/>
    <w:rsid w:val="00A74870"/>
    <w:rsid w:val="00A74A81"/>
    <w:rsid w:val="00A74B2B"/>
    <w:rsid w:val="00A74B2C"/>
    <w:rsid w:val="00A74BC1"/>
    <w:rsid w:val="00A74BD1"/>
    <w:rsid w:val="00A74E57"/>
    <w:rsid w:val="00A75414"/>
    <w:rsid w:val="00A75487"/>
    <w:rsid w:val="00A75735"/>
    <w:rsid w:val="00A7575A"/>
    <w:rsid w:val="00A75B35"/>
    <w:rsid w:val="00A75E87"/>
    <w:rsid w:val="00A75F38"/>
    <w:rsid w:val="00A76295"/>
    <w:rsid w:val="00A762FD"/>
    <w:rsid w:val="00A76311"/>
    <w:rsid w:val="00A76420"/>
    <w:rsid w:val="00A7710D"/>
    <w:rsid w:val="00A7745C"/>
    <w:rsid w:val="00A7780F"/>
    <w:rsid w:val="00A778AC"/>
    <w:rsid w:val="00A778C8"/>
    <w:rsid w:val="00A77C78"/>
    <w:rsid w:val="00A8054F"/>
    <w:rsid w:val="00A805DE"/>
    <w:rsid w:val="00A80679"/>
    <w:rsid w:val="00A80BF8"/>
    <w:rsid w:val="00A80FAB"/>
    <w:rsid w:val="00A81008"/>
    <w:rsid w:val="00A8104A"/>
    <w:rsid w:val="00A81056"/>
    <w:rsid w:val="00A811B3"/>
    <w:rsid w:val="00A81397"/>
    <w:rsid w:val="00A816F0"/>
    <w:rsid w:val="00A819B0"/>
    <w:rsid w:val="00A81C0E"/>
    <w:rsid w:val="00A81DF5"/>
    <w:rsid w:val="00A81F8D"/>
    <w:rsid w:val="00A828C9"/>
    <w:rsid w:val="00A82F88"/>
    <w:rsid w:val="00A831F3"/>
    <w:rsid w:val="00A836CD"/>
    <w:rsid w:val="00A83E60"/>
    <w:rsid w:val="00A83FB9"/>
    <w:rsid w:val="00A84008"/>
    <w:rsid w:val="00A840EA"/>
    <w:rsid w:val="00A842B5"/>
    <w:rsid w:val="00A84734"/>
    <w:rsid w:val="00A84D3A"/>
    <w:rsid w:val="00A84ECF"/>
    <w:rsid w:val="00A850A3"/>
    <w:rsid w:val="00A85104"/>
    <w:rsid w:val="00A85243"/>
    <w:rsid w:val="00A85249"/>
    <w:rsid w:val="00A852F0"/>
    <w:rsid w:val="00A85650"/>
    <w:rsid w:val="00A85873"/>
    <w:rsid w:val="00A85998"/>
    <w:rsid w:val="00A85A48"/>
    <w:rsid w:val="00A85F15"/>
    <w:rsid w:val="00A86613"/>
    <w:rsid w:val="00A86618"/>
    <w:rsid w:val="00A86BD2"/>
    <w:rsid w:val="00A86EA1"/>
    <w:rsid w:val="00A875B8"/>
    <w:rsid w:val="00A87FD0"/>
    <w:rsid w:val="00A90102"/>
    <w:rsid w:val="00A90142"/>
    <w:rsid w:val="00A9032C"/>
    <w:rsid w:val="00A9046E"/>
    <w:rsid w:val="00A907DB"/>
    <w:rsid w:val="00A907F4"/>
    <w:rsid w:val="00A90D04"/>
    <w:rsid w:val="00A90D3D"/>
    <w:rsid w:val="00A90E7A"/>
    <w:rsid w:val="00A9128C"/>
    <w:rsid w:val="00A912C4"/>
    <w:rsid w:val="00A913D1"/>
    <w:rsid w:val="00A91437"/>
    <w:rsid w:val="00A91B7E"/>
    <w:rsid w:val="00A91F71"/>
    <w:rsid w:val="00A9218D"/>
    <w:rsid w:val="00A9229B"/>
    <w:rsid w:val="00A92444"/>
    <w:rsid w:val="00A92665"/>
    <w:rsid w:val="00A926DB"/>
    <w:rsid w:val="00A9272D"/>
    <w:rsid w:val="00A92C3B"/>
    <w:rsid w:val="00A92C6B"/>
    <w:rsid w:val="00A92D6D"/>
    <w:rsid w:val="00A92FD9"/>
    <w:rsid w:val="00A9306D"/>
    <w:rsid w:val="00A93217"/>
    <w:rsid w:val="00A933BF"/>
    <w:rsid w:val="00A93481"/>
    <w:rsid w:val="00A9351E"/>
    <w:rsid w:val="00A935B4"/>
    <w:rsid w:val="00A93CA9"/>
    <w:rsid w:val="00A94265"/>
    <w:rsid w:val="00A94296"/>
    <w:rsid w:val="00A9476D"/>
    <w:rsid w:val="00A94868"/>
    <w:rsid w:val="00A9503D"/>
    <w:rsid w:val="00A95224"/>
    <w:rsid w:val="00A953A1"/>
    <w:rsid w:val="00A95780"/>
    <w:rsid w:val="00A95BE1"/>
    <w:rsid w:val="00A96006"/>
    <w:rsid w:val="00A9699D"/>
    <w:rsid w:val="00A96EDF"/>
    <w:rsid w:val="00A97356"/>
    <w:rsid w:val="00A9765A"/>
    <w:rsid w:val="00AA03A2"/>
    <w:rsid w:val="00AA043C"/>
    <w:rsid w:val="00AA04A3"/>
    <w:rsid w:val="00AA04F4"/>
    <w:rsid w:val="00AA05BF"/>
    <w:rsid w:val="00AA0660"/>
    <w:rsid w:val="00AA0B70"/>
    <w:rsid w:val="00AA0BB9"/>
    <w:rsid w:val="00AA0C25"/>
    <w:rsid w:val="00AA0C95"/>
    <w:rsid w:val="00AA0D22"/>
    <w:rsid w:val="00AA137F"/>
    <w:rsid w:val="00AA1E66"/>
    <w:rsid w:val="00AA1EED"/>
    <w:rsid w:val="00AA2566"/>
    <w:rsid w:val="00AA258B"/>
    <w:rsid w:val="00AA27A2"/>
    <w:rsid w:val="00AA2AD2"/>
    <w:rsid w:val="00AA2ED6"/>
    <w:rsid w:val="00AA3B2B"/>
    <w:rsid w:val="00AA3D48"/>
    <w:rsid w:val="00AA4377"/>
    <w:rsid w:val="00AA45BA"/>
    <w:rsid w:val="00AA4796"/>
    <w:rsid w:val="00AA4D0C"/>
    <w:rsid w:val="00AA4D6C"/>
    <w:rsid w:val="00AA526E"/>
    <w:rsid w:val="00AA5276"/>
    <w:rsid w:val="00AA5EA7"/>
    <w:rsid w:val="00AA5F06"/>
    <w:rsid w:val="00AA62CF"/>
    <w:rsid w:val="00AA6504"/>
    <w:rsid w:val="00AA656E"/>
    <w:rsid w:val="00AA68ED"/>
    <w:rsid w:val="00AA6947"/>
    <w:rsid w:val="00AA6B57"/>
    <w:rsid w:val="00AA6E68"/>
    <w:rsid w:val="00AA74BC"/>
    <w:rsid w:val="00AA76ED"/>
    <w:rsid w:val="00AA7725"/>
    <w:rsid w:val="00AA7B1F"/>
    <w:rsid w:val="00AB02CC"/>
    <w:rsid w:val="00AB0FB1"/>
    <w:rsid w:val="00AB114C"/>
    <w:rsid w:val="00AB155E"/>
    <w:rsid w:val="00AB15CC"/>
    <w:rsid w:val="00AB179E"/>
    <w:rsid w:val="00AB18D4"/>
    <w:rsid w:val="00AB1E1B"/>
    <w:rsid w:val="00AB1E41"/>
    <w:rsid w:val="00AB20DA"/>
    <w:rsid w:val="00AB2706"/>
    <w:rsid w:val="00AB27AF"/>
    <w:rsid w:val="00AB28D1"/>
    <w:rsid w:val="00AB2DFD"/>
    <w:rsid w:val="00AB2EDB"/>
    <w:rsid w:val="00AB2EF6"/>
    <w:rsid w:val="00AB3111"/>
    <w:rsid w:val="00AB31F5"/>
    <w:rsid w:val="00AB36B5"/>
    <w:rsid w:val="00AB3BB3"/>
    <w:rsid w:val="00AB3BE3"/>
    <w:rsid w:val="00AB3E15"/>
    <w:rsid w:val="00AB4474"/>
    <w:rsid w:val="00AB4491"/>
    <w:rsid w:val="00AB45C4"/>
    <w:rsid w:val="00AB48AE"/>
    <w:rsid w:val="00AB49B4"/>
    <w:rsid w:val="00AB4A42"/>
    <w:rsid w:val="00AB4A60"/>
    <w:rsid w:val="00AB4A99"/>
    <w:rsid w:val="00AB4AC8"/>
    <w:rsid w:val="00AB4C24"/>
    <w:rsid w:val="00AB4D31"/>
    <w:rsid w:val="00AB5165"/>
    <w:rsid w:val="00AB537F"/>
    <w:rsid w:val="00AB53BD"/>
    <w:rsid w:val="00AB5CAE"/>
    <w:rsid w:val="00AB5F7E"/>
    <w:rsid w:val="00AB69BF"/>
    <w:rsid w:val="00AB6E1B"/>
    <w:rsid w:val="00AB6F2A"/>
    <w:rsid w:val="00AB78F2"/>
    <w:rsid w:val="00AC0015"/>
    <w:rsid w:val="00AC01AD"/>
    <w:rsid w:val="00AC034C"/>
    <w:rsid w:val="00AC0602"/>
    <w:rsid w:val="00AC14D3"/>
    <w:rsid w:val="00AC15A1"/>
    <w:rsid w:val="00AC199E"/>
    <w:rsid w:val="00AC1F02"/>
    <w:rsid w:val="00AC2278"/>
    <w:rsid w:val="00AC296D"/>
    <w:rsid w:val="00AC29AC"/>
    <w:rsid w:val="00AC2C51"/>
    <w:rsid w:val="00AC326C"/>
    <w:rsid w:val="00AC328C"/>
    <w:rsid w:val="00AC354F"/>
    <w:rsid w:val="00AC35E3"/>
    <w:rsid w:val="00AC40B5"/>
    <w:rsid w:val="00AC4951"/>
    <w:rsid w:val="00AC4992"/>
    <w:rsid w:val="00AC4AB8"/>
    <w:rsid w:val="00AC4D96"/>
    <w:rsid w:val="00AC4EA7"/>
    <w:rsid w:val="00AC4F19"/>
    <w:rsid w:val="00AC50F4"/>
    <w:rsid w:val="00AC50FC"/>
    <w:rsid w:val="00AC51FB"/>
    <w:rsid w:val="00AC536E"/>
    <w:rsid w:val="00AC557A"/>
    <w:rsid w:val="00AC5B97"/>
    <w:rsid w:val="00AC6050"/>
    <w:rsid w:val="00AC6961"/>
    <w:rsid w:val="00AC6B1B"/>
    <w:rsid w:val="00AC7022"/>
    <w:rsid w:val="00AC752A"/>
    <w:rsid w:val="00AC7968"/>
    <w:rsid w:val="00AC79BF"/>
    <w:rsid w:val="00AC7BF7"/>
    <w:rsid w:val="00AC7E05"/>
    <w:rsid w:val="00AC7F7C"/>
    <w:rsid w:val="00AD0067"/>
    <w:rsid w:val="00AD011F"/>
    <w:rsid w:val="00AD057D"/>
    <w:rsid w:val="00AD0940"/>
    <w:rsid w:val="00AD0D42"/>
    <w:rsid w:val="00AD1016"/>
    <w:rsid w:val="00AD1A97"/>
    <w:rsid w:val="00AD1ACB"/>
    <w:rsid w:val="00AD1C15"/>
    <w:rsid w:val="00AD1C22"/>
    <w:rsid w:val="00AD1C26"/>
    <w:rsid w:val="00AD1FDE"/>
    <w:rsid w:val="00AD2001"/>
    <w:rsid w:val="00AD206B"/>
    <w:rsid w:val="00AD21D8"/>
    <w:rsid w:val="00AD220A"/>
    <w:rsid w:val="00AD2298"/>
    <w:rsid w:val="00AD23B7"/>
    <w:rsid w:val="00AD2692"/>
    <w:rsid w:val="00AD27C1"/>
    <w:rsid w:val="00AD2B68"/>
    <w:rsid w:val="00AD2CBF"/>
    <w:rsid w:val="00AD303F"/>
    <w:rsid w:val="00AD31C7"/>
    <w:rsid w:val="00AD36FD"/>
    <w:rsid w:val="00AD398A"/>
    <w:rsid w:val="00AD3AA8"/>
    <w:rsid w:val="00AD3C7B"/>
    <w:rsid w:val="00AD4625"/>
    <w:rsid w:val="00AD463F"/>
    <w:rsid w:val="00AD4B48"/>
    <w:rsid w:val="00AD4DDF"/>
    <w:rsid w:val="00AD4FC9"/>
    <w:rsid w:val="00AD533D"/>
    <w:rsid w:val="00AD57CA"/>
    <w:rsid w:val="00AD5AC8"/>
    <w:rsid w:val="00AD5C01"/>
    <w:rsid w:val="00AD5E66"/>
    <w:rsid w:val="00AD632E"/>
    <w:rsid w:val="00AD64C2"/>
    <w:rsid w:val="00AD67C1"/>
    <w:rsid w:val="00AD6982"/>
    <w:rsid w:val="00AD6D57"/>
    <w:rsid w:val="00AD6FA8"/>
    <w:rsid w:val="00AD72E3"/>
    <w:rsid w:val="00AD7434"/>
    <w:rsid w:val="00AD7980"/>
    <w:rsid w:val="00AD7987"/>
    <w:rsid w:val="00AD7AC8"/>
    <w:rsid w:val="00AD7B8E"/>
    <w:rsid w:val="00AD7BA4"/>
    <w:rsid w:val="00AD7FEC"/>
    <w:rsid w:val="00AE0197"/>
    <w:rsid w:val="00AE047A"/>
    <w:rsid w:val="00AE06B1"/>
    <w:rsid w:val="00AE0A13"/>
    <w:rsid w:val="00AE0BA2"/>
    <w:rsid w:val="00AE0CE5"/>
    <w:rsid w:val="00AE0DF2"/>
    <w:rsid w:val="00AE1106"/>
    <w:rsid w:val="00AE16DB"/>
    <w:rsid w:val="00AE19F4"/>
    <w:rsid w:val="00AE1DE0"/>
    <w:rsid w:val="00AE1DF4"/>
    <w:rsid w:val="00AE203D"/>
    <w:rsid w:val="00AE22B2"/>
    <w:rsid w:val="00AE22EC"/>
    <w:rsid w:val="00AE2408"/>
    <w:rsid w:val="00AE243F"/>
    <w:rsid w:val="00AE2597"/>
    <w:rsid w:val="00AE2CA0"/>
    <w:rsid w:val="00AE35E6"/>
    <w:rsid w:val="00AE39C2"/>
    <w:rsid w:val="00AE3B6B"/>
    <w:rsid w:val="00AE3D43"/>
    <w:rsid w:val="00AE44F8"/>
    <w:rsid w:val="00AE457B"/>
    <w:rsid w:val="00AE463C"/>
    <w:rsid w:val="00AE4737"/>
    <w:rsid w:val="00AE52AD"/>
    <w:rsid w:val="00AE52C6"/>
    <w:rsid w:val="00AE53BC"/>
    <w:rsid w:val="00AE5486"/>
    <w:rsid w:val="00AE5638"/>
    <w:rsid w:val="00AE59D5"/>
    <w:rsid w:val="00AE5C24"/>
    <w:rsid w:val="00AE5DD8"/>
    <w:rsid w:val="00AE6289"/>
    <w:rsid w:val="00AE68FA"/>
    <w:rsid w:val="00AE6D64"/>
    <w:rsid w:val="00AE7173"/>
    <w:rsid w:val="00AE74E4"/>
    <w:rsid w:val="00AE75C8"/>
    <w:rsid w:val="00AE7E96"/>
    <w:rsid w:val="00AF0679"/>
    <w:rsid w:val="00AF072E"/>
    <w:rsid w:val="00AF086A"/>
    <w:rsid w:val="00AF0A9A"/>
    <w:rsid w:val="00AF0DA3"/>
    <w:rsid w:val="00AF1C93"/>
    <w:rsid w:val="00AF1CCA"/>
    <w:rsid w:val="00AF1FAB"/>
    <w:rsid w:val="00AF202F"/>
    <w:rsid w:val="00AF212A"/>
    <w:rsid w:val="00AF23AC"/>
    <w:rsid w:val="00AF27A7"/>
    <w:rsid w:val="00AF2853"/>
    <w:rsid w:val="00AF2857"/>
    <w:rsid w:val="00AF2C4A"/>
    <w:rsid w:val="00AF359A"/>
    <w:rsid w:val="00AF38FA"/>
    <w:rsid w:val="00AF3CD5"/>
    <w:rsid w:val="00AF40C4"/>
    <w:rsid w:val="00AF40F0"/>
    <w:rsid w:val="00AF4786"/>
    <w:rsid w:val="00AF48DA"/>
    <w:rsid w:val="00AF4A73"/>
    <w:rsid w:val="00AF4C4F"/>
    <w:rsid w:val="00AF4E6E"/>
    <w:rsid w:val="00AF4EF2"/>
    <w:rsid w:val="00AF4F5F"/>
    <w:rsid w:val="00AF55FF"/>
    <w:rsid w:val="00AF5934"/>
    <w:rsid w:val="00AF5B42"/>
    <w:rsid w:val="00AF5EBD"/>
    <w:rsid w:val="00AF683A"/>
    <w:rsid w:val="00AF6AF6"/>
    <w:rsid w:val="00AF6BD4"/>
    <w:rsid w:val="00AF6D19"/>
    <w:rsid w:val="00AF6DB8"/>
    <w:rsid w:val="00AF76B5"/>
    <w:rsid w:val="00AF7957"/>
    <w:rsid w:val="00AF7996"/>
    <w:rsid w:val="00AF7C30"/>
    <w:rsid w:val="00AF7DB1"/>
    <w:rsid w:val="00B001A0"/>
    <w:rsid w:val="00B00267"/>
    <w:rsid w:val="00B00738"/>
    <w:rsid w:val="00B00899"/>
    <w:rsid w:val="00B00953"/>
    <w:rsid w:val="00B00B1F"/>
    <w:rsid w:val="00B00C0C"/>
    <w:rsid w:val="00B00C47"/>
    <w:rsid w:val="00B00EED"/>
    <w:rsid w:val="00B01202"/>
    <w:rsid w:val="00B0193A"/>
    <w:rsid w:val="00B01E2C"/>
    <w:rsid w:val="00B01F31"/>
    <w:rsid w:val="00B028FF"/>
    <w:rsid w:val="00B02A2D"/>
    <w:rsid w:val="00B03021"/>
    <w:rsid w:val="00B03452"/>
    <w:rsid w:val="00B03512"/>
    <w:rsid w:val="00B03562"/>
    <w:rsid w:val="00B036A6"/>
    <w:rsid w:val="00B03DEF"/>
    <w:rsid w:val="00B03F1B"/>
    <w:rsid w:val="00B043CB"/>
    <w:rsid w:val="00B044CC"/>
    <w:rsid w:val="00B04554"/>
    <w:rsid w:val="00B04978"/>
    <w:rsid w:val="00B05158"/>
    <w:rsid w:val="00B05277"/>
    <w:rsid w:val="00B05B79"/>
    <w:rsid w:val="00B05CA0"/>
    <w:rsid w:val="00B05D94"/>
    <w:rsid w:val="00B05ECE"/>
    <w:rsid w:val="00B0600F"/>
    <w:rsid w:val="00B067C5"/>
    <w:rsid w:val="00B06D5E"/>
    <w:rsid w:val="00B06DC4"/>
    <w:rsid w:val="00B06E97"/>
    <w:rsid w:val="00B07088"/>
    <w:rsid w:val="00B072A3"/>
    <w:rsid w:val="00B0754B"/>
    <w:rsid w:val="00B07611"/>
    <w:rsid w:val="00B07921"/>
    <w:rsid w:val="00B07C37"/>
    <w:rsid w:val="00B07D24"/>
    <w:rsid w:val="00B07D90"/>
    <w:rsid w:val="00B10D00"/>
    <w:rsid w:val="00B10DDF"/>
    <w:rsid w:val="00B10F71"/>
    <w:rsid w:val="00B112E7"/>
    <w:rsid w:val="00B113B6"/>
    <w:rsid w:val="00B115EB"/>
    <w:rsid w:val="00B11880"/>
    <w:rsid w:val="00B11885"/>
    <w:rsid w:val="00B11D79"/>
    <w:rsid w:val="00B11EA5"/>
    <w:rsid w:val="00B12356"/>
    <w:rsid w:val="00B125C3"/>
    <w:rsid w:val="00B127F7"/>
    <w:rsid w:val="00B1294B"/>
    <w:rsid w:val="00B12A13"/>
    <w:rsid w:val="00B12B5F"/>
    <w:rsid w:val="00B12DFE"/>
    <w:rsid w:val="00B12E71"/>
    <w:rsid w:val="00B13041"/>
    <w:rsid w:val="00B13044"/>
    <w:rsid w:val="00B13482"/>
    <w:rsid w:val="00B13512"/>
    <w:rsid w:val="00B13D45"/>
    <w:rsid w:val="00B13D90"/>
    <w:rsid w:val="00B1400A"/>
    <w:rsid w:val="00B141DE"/>
    <w:rsid w:val="00B14549"/>
    <w:rsid w:val="00B1488F"/>
    <w:rsid w:val="00B14B52"/>
    <w:rsid w:val="00B150CE"/>
    <w:rsid w:val="00B1530C"/>
    <w:rsid w:val="00B1538C"/>
    <w:rsid w:val="00B15471"/>
    <w:rsid w:val="00B154F2"/>
    <w:rsid w:val="00B15506"/>
    <w:rsid w:val="00B157B8"/>
    <w:rsid w:val="00B158C9"/>
    <w:rsid w:val="00B15A4F"/>
    <w:rsid w:val="00B162AC"/>
    <w:rsid w:val="00B16678"/>
    <w:rsid w:val="00B16938"/>
    <w:rsid w:val="00B1698D"/>
    <w:rsid w:val="00B16ABE"/>
    <w:rsid w:val="00B16F06"/>
    <w:rsid w:val="00B17553"/>
    <w:rsid w:val="00B176D8"/>
    <w:rsid w:val="00B1777F"/>
    <w:rsid w:val="00B17A36"/>
    <w:rsid w:val="00B17A3A"/>
    <w:rsid w:val="00B17B5A"/>
    <w:rsid w:val="00B17D47"/>
    <w:rsid w:val="00B17F7E"/>
    <w:rsid w:val="00B208AF"/>
    <w:rsid w:val="00B20DA9"/>
    <w:rsid w:val="00B21170"/>
    <w:rsid w:val="00B2135B"/>
    <w:rsid w:val="00B21764"/>
    <w:rsid w:val="00B218BC"/>
    <w:rsid w:val="00B21B05"/>
    <w:rsid w:val="00B21C87"/>
    <w:rsid w:val="00B21E31"/>
    <w:rsid w:val="00B220B4"/>
    <w:rsid w:val="00B2260A"/>
    <w:rsid w:val="00B229F6"/>
    <w:rsid w:val="00B22C39"/>
    <w:rsid w:val="00B22E67"/>
    <w:rsid w:val="00B22F76"/>
    <w:rsid w:val="00B23181"/>
    <w:rsid w:val="00B232D4"/>
    <w:rsid w:val="00B233AA"/>
    <w:rsid w:val="00B234DE"/>
    <w:rsid w:val="00B23661"/>
    <w:rsid w:val="00B237A8"/>
    <w:rsid w:val="00B23855"/>
    <w:rsid w:val="00B23FDC"/>
    <w:rsid w:val="00B242F6"/>
    <w:rsid w:val="00B2443E"/>
    <w:rsid w:val="00B244B2"/>
    <w:rsid w:val="00B24580"/>
    <w:rsid w:val="00B2468C"/>
    <w:rsid w:val="00B249DB"/>
    <w:rsid w:val="00B25287"/>
    <w:rsid w:val="00B2528A"/>
    <w:rsid w:val="00B25501"/>
    <w:rsid w:val="00B25819"/>
    <w:rsid w:val="00B258A8"/>
    <w:rsid w:val="00B25996"/>
    <w:rsid w:val="00B25B66"/>
    <w:rsid w:val="00B263FA"/>
    <w:rsid w:val="00B270C1"/>
    <w:rsid w:val="00B273FF"/>
    <w:rsid w:val="00B275AF"/>
    <w:rsid w:val="00B278C8"/>
    <w:rsid w:val="00B27F7F"/>
    <w:rsid w:val="00B301E1"/>
    <w:rsid w:val="00B303CF"/>
    <w:rsid w:val="00B30508"/>
    <w:rsid w:val="00B30898"/>
    <w:rsid w:val="00B30AFD"/>
    <w:rsid w:val="00B30C4A"/>
    <w:rsid w:val="00B31317"/>
    <w:rsid w:val="00B314A8"/>
    <w:rsid w:val="00B31541"/>
    <w:rsid w:val="00B31653"/>
    <w:rsid w:val="00B31CC1"/>
    <w:rsid w:val="00B31FC8"/>
    <w:rsid w:val="00B31FEB"/>
    <w:rsid w:val="00B3211C"/>
    <w:rsid w:val="00B32632"/>
    <w:rsid w:val="00B32A2C"/>
    <w:rsid w:val="00B32DFC"/>
    <w:rsid w:val="00B33132"/>
    <w:rsid w:val="00B334D0"/>
    <w:rsid w:val="00B33517"/>
    <w:rsid w:val="00B33BD7"/>
    <w:rsid w:val="00B33BF3"/>
    <w:rsid w:val="00B33C88"/>
    <w:rsid w:val="00B34067"/>
    <w:rsid w:val="00B34685"/>
    <w:rsid w:val="00B3494B"/>
    <w:rsid w:val="00B349F5"/>
    <w:rsid w:val="00B34A1E"/>
    <w:rsid w:val="00B34BAF"/>
    <w:rsid w:val="00B34D81"/>
    <w:rsid w:val="00B350B7"/>
    <w:rsid w:val="00B3566B"/>
    <w:rsid w:val="00B359E5"/>
    <w:rsid w:val="00B35AAF"/>
    <w:rsid w:val="00B35CF9"/>
    <w:rsid w:val="00B35D18"/>
    <w:rsid w:val="00B35E9E"/>
    <w:rsid w:val="00B35FCC"/>
    <w:rsid w:val="00B36731"/>
    <w:rsid w:val="00B369E3"/>
    <w:rsid w:val="00B36B04"/>
    <w:rsid w:val="00B377BE"/>
    <w:rsid w:val="00B37949"/>
    <w:rsid w:val="00B37A54"/>
    <w:rsid w:val="00B37BCD"/>
    <w:rsid w:val="00B37C63"/>
    <w:rsid w:val="00B40061"/>
    <w:rsid w:val="00B400E9"/>
    <w:rsid w:val="00B401C6"/>
    <w:rsid w:val="00B40210"/>
    <w:rsid w:val="00B403B3"/>
    <w:rsid w:val="00B406CE"/>
    <w:rsid w:val="00B4070D"/>
    <w:rsid w:val="00B408D9"/>
    <w:rsid w:val="00B409B4"/>
    <w:rsid w:val="00B410E3"/>
    <w:rsid w:val="00B4129C"/>
    <w:rsid w:val="00B412D4"/>
    <w:rsid w:val="00B41551"/>
    <w:rsid w:val="00B41EB8"/>
    <w:rsid w:val="00B42434"/>
    <w:rsid w:val="00B42743"/>
    <w:rsid w:val="00B42755"/>
    <w:rsid w:val="00B42793"/>
    <w:rsid w:val="00B42AB3"/>
    <w:rsid w:val="00B4308D"/>
    <w:rsid w:val="00B430E3"/>
    <w:rsid w:val="00B4323F"/>
    <w:rsid w:val="00B4348A"/>
    <w:rsid w:val="00B43754"/>
    <w:rsid w:val="00B4386C"/>
    <w:rsid w:val="00B43AF2"/>
    <w:rsid w:val="00B43B1F"/>
    <w:rsid w:val="00B43D08"/>
    <w:rsid w:val="00B43E89"/>
    <w:rsid w:val="00B4457C"/>
    <w:rsid w:val="00B44670"/>
    <w:rsid w:val="00B44AC2"/>
    <w:rsid w:val="00B44B8E"/>
    <w:rsid w:val="00B44C45"/>
    <w:rsid w:val="00B453B4"/>
    <w:rsid w:val="00B45844"/>
    <w:rsid w:val="00B45B6C"/>
    <w:rsid w:val="00B45B7A"/>
    <w:rsid w:val="00B460C1"/>
    <w:rsid w:val="00B46119"/>
    <w:rsid w:val="00B4622F"/>
    <w:rsid w:val="00B46433"/>
    <w:rsid w:val="00B4660D"/>
    <w:rsid w:val="00B4675F"/>
    <w:rsid w:val="00B46BB6"/>
    <w:rsid w:val="00B46D01"/>
    <w:rsid w:val="00B46D46"/>
    <w:rsid w:val="00B46DA4"/>
    <w:rsid w:val="00B47265"/>
    <w:rsid w:val="00B4770C"/>
    <w:rsid w:val="00B478D1"/>
    <w:rsid w:val="00B47A00"/>
    <w:rsid w:val="00B50457"/>
    <w:rsid w:val="00B50515"/>
    <w:rsid w:val="00B507B2"/>
    <w:rsid w:val="00B50A9A"/>
    <w:rsid w:val="00B50CD1"/>
    <w:rsid w:val="00B50D10"/>
    <w:rsid w:val="00B50F02"/>
    <w:rsid w:val="00B5137D"/>
    <w:rsid w:val="00B51542"/>
    <w:rsid w:val="00B51689"/>
    <w:rsid w:val="00B5191F"/>
    <w:rsid w:val="00B52234"/>
    <w:rsid w:val="00B5260B"/>
    <w:rsid w:val="00B528A6"/>
    <w:rsid w:val="00B52AC9"/>
    <w:rsid w:val="00B52CFC"/>
    <w:rsid w:val="00B53313"/>
    <w:rsid w:val="00B535A9"/>
    <w:rsid w:val="00B53615"/>
    <w:rsid w:val="00B538E0"/>
    <w:rsid w:val="00B54049"/>
    <w:rsid w:val="00B5435F"/>
    <w:rsid w:val="00B545D4"/>
    <w:rsid w:val="00B5524F"/>
    <w:rsid w:val="00B55531"/>
    <w:rsid w:val="00B55540"/>
    <w:rsid w:val="00B55826"/>
    <w:rsid w:val="00B55F76"/>
    <w:rsid w:val="00B567FA"/>
    <w:rsid w:val="00B5704D"/>
    <w:rsid w:val="00B570BF"/>
    <w:rsid w:val="00B57283"/>
    <w:rsid w:val="00B572D8"/>
    <w:rsid w:val="00B57730"/>
    <w:rsid w:val="00B5783C"/>
    <w:rsid w:val="00B578D4"/>
    <w:rsid w:val="00B57A35"/>
    <w:rsid w:val="00B57C13"/>
    <w:rsid w:val="00B606CE"/>
    <w:rsid w:val="00B606D6"/>
    <w:rsid w:val="00B609EF"/>
    <w:rsid w:val="00B60F79"/>
    <w:rsid w:val="00B60FA1"/>
    <w:rsid w:val="00B61133"/>
    <w:rsid w:val="00B61253"/>
    <w:rsid w:val="00B61493"/>
    <w:rsid w:val="00B616EB"/>
    <w:rsid w:val="00B61E47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31B1"/>
    <w:rsid w:val="00B632DF"/>
    <w:rsid w:val="00B6334F"/>
    <w:rsid w:val="00B638A4"/>
    <w:rsid w:val="00B63F47"/>
    <w:rsid w:val="00B63F80"/>
    <w:rsid w:val="00B64DFF"/>
    <w:rsid w:val="00B64E5E"/>
    <w:rsid w:val="00B65882"/>
    <w:rsid w:val="00B658E1"/>
    <w:rsid w:val="00B659E9"/>
    <w:rsid w:val="00B659FC"/>
    <w:rsid w:val="00B65BB9"/>
    <w:rsid w:val="00B65D8F"/>
    <w:rsid w:val="00B66063"/>
    <w:rsid w:val="00B661A2"/>
    <w:rsid w:val="00B665C5"/>
    <w:rsid w:val="00B667FA"/>
    <w:rsid w:val="00B66802"/>
    <w:rsid w:val="00B66BFE"/>
    <w:rsid w:val="00B66CF6"/>
    <w:rsid w:val="00B66CF8"/>
    <w:rsid w:val="00B66DCC"/>
    <w:rsid w:val="00B6742F"/>
    <w:rsid w:val="00B67507"/>
    <w:rsid w:val="00B677BE"/>
    <w:rsid w:val="00B677ED"/>
    <w:rsid w:val="00B67ADC"/>
    <w:rsid w:val="00B70ABF"/>
    <w:rsid w:val="00B70CAC"/>
    <w:rsid w:val="00B70F35"/>
    <w:rsid w:val="00B710B1"/>
    <w:rsid w:val="00B7130B"/>
    <w:rsid w:val="00B71323"/>
    <w:rsid w:val="00B716B6"/>
    <w:rsid w:val="00B71D2E"/>
    <w:rsid w:val="00B71F07"/>
    <w:rsid w:val="00B7284C"/>
    <w:rsid w:val="00B7287F"/>
    <w:rsid w:val="00B72D20"/>
    <w:rsid w:val="00B72F85"/>
    <w:rsid w:val="00B737BA"/>
    <w:rsid w:val="00B739E7"/>
    <w:rsid w:val="00B73D53"/>
    <w:rsid w:val="00B73E70"/>
    <w:rsid w:val="00B73EF3"/>
    <w:rsid w:val="00B74362"/>
    <w:rsid w:val="00B74435"/>
    <w:rsid w:val="00B74831"/>
    <w:rsid w:val="00B74AAA"/>
    <w:rsid w:val="00B74CEC"/>
    <w:rsid w:val="00B7550C"/>
    <w:rsid w:val="00B758B0"/>
    <w:rsid w:val="00B75B4E"/>
    <w:rsid w:val="00B75BC6"/>
    <w:rsid w:val="00B75EB5"/>
    <w:rsid w:val="00B75EEB"/>
    <w:rsid w:val="00B75F4F"/>
    <w:rsid w:val="00B761F0"/>
    <w:rsid w:val="00B762EF"/>
    <w:rsid w:val="00B76501"/>
    <w:rsid w:val="00B76991"/>
    <w:rsid w:val="00B76F10"/>
    <w:rsid w:val="00B776C4"/>
    <w:rsid w:val="00B777C3"/>
    <w:rsid w:val="00B77B88"/>
    <w:rsid w:val="00B77DE0"/>
    <w:rsid w:val="00B8067B"/>
    <w:rsid w:val="00B80847"/>
    <w:rsid w:val="00B80880"/>
    <w:rsid w:val="00B81672"/>
    <w:rsid w:val="00B82126"/>
    <w:rsid w:val="00B82476"/>
    <w:rsid w:val="00B82662"/>
    <w:rsid w:val="00B826B4"/>
    <w:rsid w:val="00B826D7"/>
    <w:rsid w:val="00B826F2"/>
    <w:rsid w:val="00B82A9D"/>
    <w:rsid w:val="00B82EBA"/>
    <w:rsid w:val="00B82F2F"/>
    <w:rsid w:val="00B83359"/>
    <w:rsid w:val="00B836D0"/>
    <w:rsid w:val="00B838C6"/>
    <w:rsid w:val="00B83941"/>
    <w:rsid w:val="00B83A87"/>
    <w:rsid w:val="00B83CED"/>
    <w:rsid w:val="00B83F22"/>
    <w:rsid w:val="00B83F77"/>
    <w:rsid w:val="00B84449"/>
    <w:rsid w:val="00B849B8"/>
    <w:rsid w:val="00B84E12"/>
    <w:rsid w:val="00B84FB7"/>
    <w:rsid w:val="00B84FDE"/>
    <w:rsid w:val="00B85399"/>
    <w:rsid w:val="00B85CC7"/>
    <w:rsid w:val="00B861BF"/>
    <w:rsid w:val="00B86276"/>
    <w:rsid w:val="00B86637"/>
    <w:rsid w:val="00B86AF6"/>
    <w:rsid w:val="00B870F5"/>
    <w:rsid w:val="00B87302"/>
    <w:rsid w:val="00B873F3"/>
    <w:rsid w:val="00B87892"/>
    <w:rsid w:val="00B87CF8"/>
    <w:rsid w:val="00B87E8A"/>
    <w:rsid w:val="00B87F16"/>
    <w:rsid w:val="00B87F1F"/>
    <w:rsid w:val="00B904EF"/>
    <w:rsid w:val="00B90843"/>
    <w:rsid w:val="00B90D44"/>
    <w:rsid w:val="00B90DE4"/>
    <w:rsid w:val="00B90F48"/>
    <w:rsid w:val="00B90F70"/>
    <w:rsid w:val="00B90FA1"/>
    <w:rsid w:val="00B9115B"/>
    <w:rsid w:val="00B91279"/>
    <w:rsid w:val="00B9157D"/>
    <w:rsid w:val="00B916A7"/>
    <w:rsid w:val="00B918CE"/>
    <w:rsid w:val="00B91D27"/>
    <w:rsid w:val="00B91D30"/>
    <w:rsid w:val="00B91FF7"/>
    <w:rsid w:val="00B9219C"/>
    <w:rsid w:val="00B92263"/>
    <w:rsid w:val="00B925A2"/>
    <w:rsid w:val="00B925E7"/>
    <w:rsid w:val="00B92766"/>
    <w:rsid w:val="00B93095"/>
    <w:rsid w:val="00B93543"/>
    <w:rsid w:val="00B9361D"/>
    <w:rsid w:val="00B940D3"/>
    <w:rsid w:val="00B943D5"/>
    <w:rsid w:val="00B946DE"/>
    <w:rsid w:val="00B94D01"/>
    <w:rsid w:val="00B9519D"/>
    <w:rsid w:val="00B953C4"/>
    <w:rsid w:val="00B95919"/>
    <w:rsid w:val="00B95932"/>
    <w:rsid w:val="00B9598E"/>
    <w:rsid w:val="00B96486"/>
    <w:rsid w:val="00B96529"/>
    <w:rsid w:val="00B966B8"/>
    <w:rsid w:val="00B96726"/>
    <w:rsid w:val="00B968E5"/>
    <w:rsid w:val="00B96A79"/>
    <w:rsid w:val="00B96C3B"/>
    <w:rsid w:val="00B96C66"/>
    <w:rsid w:val="00B96CC3"/>
    <w:rsid w:val="00B96F64"/>
    <w:rsid w:val="00B96FE8"/>
    <w:rsid w:val="00B96FF0"/>
    <w:rsid w:val="00B971A5"/>
    <w:rsid w:val="00B971F4"/>
    <w:rsid w:val="00B97633"/>
    <w:rsid w:val="00B9774A"/>
    <w:rsid w:val="00B97D0F"/>
    <w:rsid w:val="00B97D6D"/>
    <w:rsid w:val="00B97DE9"/>
    <w:rsid w:val="00BA01D8"/>
    <w:rsid w:val="00BA08FE"/>
    <w:rsid w:val="00BA0909"/>
    <w:rsid w:val="00BA0A15"/>
    <w:rsid w:val="00BA0A6F"/>
    <w:rsid w:val="00BA1044"/>
    <w:rsid w:val="00BA1522"/>
    <w:rsid w:val="00BA1572"/>
    <w:rsid w:val="00BA1664"/>
    <w:rsid w:val="00BA1854"/>
    <w:rsid w:val="00BA18D6"/>
    <w:rsid w:val="00BA1E2C"/>
    <w:rsid w:val="00BA2529"/>
    <w:rsid w:val="00BA2599"/>
    <w:rsid w:val="00BA27A3"/>
    <w:rsid w:val="00BA295C"/>
    <w:rsid w:val="00BA30E3"/>
    <w:rsid w:val="00BA33AE"/>
    <w:rsid w:val="00BA3748"/>
    <w:rsid w:val="00BA374D"/>
    <w:rsid w:val="00BA3CC8"/>
    <w:rsid w:val="00BA3D0E"/>
    <w:rsid w:val="00BA3E67"/>
    <w:rsid w:val="00BA3ECC"/>
    <w:rsid w:val="00BA4402"/>
    <w:rsid w:val="00BA4499"/>
    <w:rsid w:val="00BA45EC"/>
    <w:rsid w:val="00BA470F"/>
    <w:rsid w:val="00BA4910"/>
    <w:rsid w:val="00BA520E"/>
    <w:rsid w:val="00BA52FB"/>
    <w:rsid w:val="00BA5646"/>
    <w:rsid w:val="00BA568D"/>
    <w:rsid w:val="00BA5736"/>
    <w:rsid w:val="00BA590E"/>
    <w:rsid w:val="00BA5AFE"/>
    <w:rsid w:val="00BA5F50"/>
    <w:rsid w:val="00BA5F85"/>
    <w:rsid w:val="00BA6132"/>
    <w:rsid w:val="00BA64DA"/>
    <w:rsid w:val="00BA69BD"/>
    <w:rsid w:val="00BA6A23"/>
    <w:rsid w:val="00BA6E6D"/>
    <w:rsid w:val="00BA6E7F"/>
    <w:rsid w:val="00BA6F24"/>
    <w:rsid w:val="00BA720E"/>
    <w:rsid w:val="00BA7388"/>
    <w:rsid w:val="00BA74BA"/>
    <w:rsid w:val="00BA74C3"/>
    <w:rsid w:val="00BA74CB"/>
    <w:rsid w:val="00BA763F"/>
    <w:rsid w:val="00BA784F"/>
    <w:rsid w:val="00BA7A17"/>
    <w:rsid w:val="00BA7F0E"/>
    <w:rsid w:val="00BB02C5"/>
    <w:rsid w:val="00BB02D4"/>
    <w:rsid w:val="00BB0421"/>
    <w:rsid w:val="00BB0777"/>
    <w:rsid w:val="00BB089C"/>
    <w:rsid w:val="00BB12E3"/>
    <w:rsid w:val="00BB1738"/>
    <w:rsid w:val="00BB1773"/>
    <w:rsid w:val="00BB17D7"/>
    <w:rsid w:val="00BB19CF"/>
    <w:rsid w:val="00BB1A53"/>
    <w:rsid w:val="00BB2230"/>
    <w:rsid w:val="00BB2247"/>
    <w:rsid w:val="00BB2623"/>
    <w:rsid w:val="00BB2A6C"/>
    <w:rsid w:val="00BB2E07"/>
    <w:rsid w:val="00BB326E"/>
    <w:rsid w:val="00BB3691"/>
    <w:rsid w:val="00BB3808"/>
    <w:rsid w:val="00BB3DF0"/>
    <w:rsid w:val="00BB3E9F"/>
    <w:rsid w:val="00BB3F02"/>
    <w:rsid w:val="00BB4006"/>
    <w:rsid w:val="00BB409A"/>
    <w:rsid w:val="00BB4179"/>
    <w:rsid w:val="00BB43D8"/>
    <w:rsid w:val="00BB4EAF"/>
    <w:rsid w:val="00BB4F5C"/>
    <w:rsid w:val="00BB4FCC"/>
    <w:rsid w:val="00BB52FB"/>
    <w:rsid w:val="00BB537E"/>
    <w:rsid w:val="00BB53E6"/>
    <w:rsid w:val="00BB56BF"/>
    <w:rsid w:val="00BB57B1"/>
    <w:rsid w:val="00BB59D1"/>
    <w:rsid w:val="00BB6071"/>
    <w:rsid w:val="00BB63C4"/>
    <w:rsid w:val="00BB63D2"/>
    <w:rsid w:val="00BB6499"/>
    <w:rsid w:val="00BB69ED"/>
    <w:rsid w:val="00BB73AD"/>
    <w:rsid w:val="00BB7A0E"/>
    <w:rsid w:val="00BB7CD5"/>
    <w:rsid w:val="00BB7EDD"/>
    <w:rsid w:val="00BB7F06"/>
    <w:rsid w:val="00BB7FAC"/>
    <w:rsid w:val="00BC02AB"/>
    <w:rsid w:val="00BC04D8"/>
    <w:rsid w:val="00BC172A"/>
    <w:rsid w:val="00BC1814"/>
    <w:rsid w:val="00BC1D18"/>
    <w:rsid w:val="00BC1E43"/>
    <w:rsid w:val="00BC2BEE"/>
    <w:rsid w:val="00BC3146"/>
    <w:rsid w:val="00BC3B8E"/>
    <w:rsid w:val="00BC3CC5"/>
    <w:rsid w:val="00BC4020"/>
    <w:rsid w:val="00BC40A0"/>
    <w:rsid w:val="00BC4340"/>
    <w:rsid w:val="00BC44A3"/>
    <w:rsid w:val="00BC4645"/>
    <w:rsid w:val="00BC4A72"/>
    <w:rsid w:val="00BC54AA"/>
    <w:rsid w:val="00BC569A"/>
    <w:rsid w:val="00BC587F"/>
    <w:rsid w:val="00BC5934"/>
    <w:rsid w:val="00BC59F3"/>
    <w:rsid w:val="00BC5B04"/>
    <w:rsid w:val="00BC5CC3"/>
    <w:rsid w:val="00BC5DB9"/>
    <w:rsid w:val="00BC5DEA"/>
    <w:rsid w:val="00BC5F04"/>
    <w:rsid w:val="00BC670D"/>
    <w:rsid w:val="00BC6DB4"/>
    <w:rsid w:val="00BC6FB4"/>
    <w:rsid w:val="00BC73C4"/>
    <w:rsid w:val="00BC753E"/>
    <w:rsid w:val="00BC77B8"/>
    <w:rsid w:val="00BC7B74"/>
    <w:rsid w:val="00BD066B"/>
    <w:rsid w:val="00BD070B"/>
    <w:rsid w:val="00BD09B6"/>
    <w:rsid w:val="00BD0C3F"/>
    <w:rsid w:val="00BD140A"/>
    <w:rsid w:val="00BD15A1"/>
    <w:rsid w:val="00BD1631"/>
    <w:rsid w:val="00BD1652"/>
    <w:rsid w:val="00BD16DB"/>
    <w:rsid w:val="00BD18FC"/>
    <w:rsid w:val="00BD191A"/>
    <w:rsid w:val="00BD1A92"/>
    <w:rsid w:val="00BD21A2"/>
    <w:rsid w:val="00BD2446"/>
    <w:rsid w:val="00BD2613"/>
    <w:rsid w:val="00BD27B3"/>
    <w:rsid w:val="00BD2B14"/>
    <w:rsid w:val="00BD2D49"/>
    <w:rsid w:val="00BD2DED"/>
    <w:rsid w:val="00BD2DF5"/>
    <w:rsid w:val="00BD2E59"/>
    <w:rsid w:val="00BD2F8D"/>
    <w:rsid w:val="00BD2FA6"/>
    <w:rsid w:val="00BD30FA"/>
    <w:rsid w:val="00BD3278"/>
    <w:rsid w:val="00BD3733"/>
    <w:rsid w:val="00BD3854"/>
    <w:rsid w:val="00BD3A58"/>
    <w:rsid w:val="00BD3B65"/>
    <w:rsid w:val="00BD3C45"/>
    <w:rsid w:val="00BD402C"/>
    <w:rsid w:val="00BD4256"/>
    <w:rsid w:val="00BD427E"/>
    <w:rsid w:val="00BD48A5"/>
    <w:rsid w:val="00BD49CD"/>
    <w:rsid w:val="00BD4E39"/>
    <w:rsid w:val="00BD5007"/>
    <w:rsid w:val="00BD50F5"/>
    <w:rsid w:val="00BD51BA"/>
    <w:rsid w:val="00BD51F2"/>
    <w:rsid w:val="00BD53D3"/>
    <w:rsid w:val="00BD5618"/>
    <w:rsid w:val="00BD569A"/>
    <w:rsid w:val="00BD5783"/>
    <w:rsid w:val="00BD5791"/>
    <w:rsid w:val="00BD5A3A"/>
    <w:rsid w:val="00BD5ACC"/>
    <w:rsid w:val="00BD6519"/>
    <w:rsid w:val="00BD69D8"/>
    <w:rsid w:val="00BD69DC"/>
    <w:rsid w:val="00BD6A96"/>
    <w:rsid w:val="00BD6C3A"/>
    <w:rsid w:val="00BD6E96"/>
    <w:rsid w:val="00BD7651"/>
    <w:rsid w:val="00BD777C"/>
    <w:rsid w:val="00BD7BE1"/>
    <w:rsid w:val="00BD7DB6"/>
    <w:rsid w:val="00BD7E8C"/>
    <w:rsid w:val="00BE0678"/>
    <w:rsid w:val="00BE125F"/>
    <w:rsid w:val="00BE18C1"/>
    <w:rsid w:val="00BE199D"/>
    <w:rsid w:val="00BE1C7E"/>
    <w:rsid w:val="00BE1DE8"/>
    <w:rsid w:val="00BE207B"/>
    <w:rsid w:val="00BE208C"/>
    <w:rsid w:val="00BE2DE5"/>
    <w:rsid w:val="00BE346B"/>
    <w:rsid w:val="00BE3644"/>
    <w:rsid w:val="00BE369A"/>
    <w:rsid w:val="00BE397C"/>
    <w:rsid w:val="00BE3BE2"/>
    <w:rsid w:val="00BE3CC3"/>
    <w:rsid w:val="00BE41DA"/>
    <w:rsid w:val="00BE4351"/>
    <w:rsid w:val="00BE4411"/>
    <w:rsid w:val="00BE4B3F"/>
    <w:rsid w:val="00BE4E5A"/>
    <w:rsid w:val="00BE5059"/>
    <w:rsid w:val="00BE5216"/>
    <w:rsid w:val="00BE54DA"/>
    <w:rsid w:val="00BE56D2"/>
    <w:rsid w:val="00BE57C0"/>
    <w:rsid w:val="00BE58E2"/>
    <w:rsid w:val="00BE5B5F"/>
    <w:rsid w:val="00BE634B"/>
    <w:rsid w:val="00BE69F5"/>
    <w:rsid w:val="00BE6AE1"/>
    <w:rsid w:val="00BE6BAF"/>
    <w:rsid w:val="00BE6D1C"/>
    <w:rsid w:val="00BE6DE3"/>
    <w:rsid w:val="00BE6E99"/>
    <w:rsid w:val="00BE744F"/>
    <w:rsid w:val="00BE75E2"/>
    <w:rsid w:val="00BE7662"/>
    <w:rsid w:val="00BE7732"/>
    <w:rsid w:val="00BE77A6"/>
    <w:rsid w:val="00BE79B8"/>
    <w:rsid w:val="00BE7A33"/>
    <w:rsid w:val="00BE7C1C"/>
    <w:rsid w:val="00BE7C70"/>
    <w:rsid w:val="00BE7DE8"/>
    <w:rsid w:val="00BE7F27"/>
    <w:rsid w:val="00BF03C2"/>
    <w:rsid w:val="00BF045D"/>
    <w:rsid w:val="00BF068D"/>
    <w:rsid w:val="00BF0895"/>
    <w:rsid w:val="00BF098C"/>
    <w:rsid w:val="00BF12AA"/>
    <w:rsid w:val="00BF188D"/>
    <w:rsid w:val="00BF1D0B"/>
    <w:rsid w:val="00BF1DD5"/>
    <w:rsid w:val="00BF22DC"/>
    <w:rsid w:val="00BF254C"/>
    <w:rsid w:val="00BF282D"/>
    <w:rsid w:val="00BF295D"/>
    <w:rsid w:val="00BF2A25"/>
    <w:rsid w:val="00BF2BE3"/>
    <w:rsid w:val="00BF2D63"/>
    <w:rsid w:val="00BF2E8D"/>
    <w:rsid w:val="00BF2FA1"/>
    <w:rsid w:val="00BF31DD"/>
    <w:rsid w:val="00BF320B"/>
    <w:rsid w:val="00BF3723"/>
    <w:rsid w:val="00BF3E34"/>
    <w:rsid w:val="00BF4471"/>
    <w:rsid w:val="00BF4472"/>
    <w:rsid w:val="00BF4686"/>
    <w:rsid w:val="00BF477C"/>
    <w:rsid w:val="00BF4857"/>
    <w:rsid w:val="00BF4A7D"/>
    <w:rsid w:val="00BF4BC3"/>
    <w:rsid w:val="00BF4DB7"/>
    <w:rsid w:val="00BF5181"/>
    <w:rsid w:val="00BF523E"/>
    <w:rsid w:val="00BF5443"/>
    <w:rsid w:val="00BF5583"/>
    <w:rsid w:val="00BF59E7"/>
    <w:rsid w:val="00BF5BDC"/>
    <w:rsid w:val="00BF5D5B"/>
    <w:rsid w:val="00BF5DB1"/>
    <w:rsid w:val="00BF6BDF"/>
    <w:rsid w:val="00BF6E09"/>
    <w:rsid w:val="00BF7059"/>
    <w:rsid w:val="00BF76A2"/>
    <w:rsid w:val="00BF79B5"/>
    <w:rsid w:val="00BF7E98"/>
    <w:rsid w:val="00C0050D"/>
    <w:rsid w:val="00C00650"/>
    <w:rsid w:val="00C00A6F"/>
    <w:rsid w:val="00C00F3B"/>
    <w:rsid w:val="00C018AE"/>
    <w:rsid w:val="00C01D0E"/>
    <w:rsid w:val="00C01EAB"/>
    <w:rsid w:val="00C022BE"/>
    <w:rsid w:val="00C02ED5"/>
    <w:rsid w:val="00C02F98"/>
    <w:rsid w:val="00C03519"/>
    <w:rsid w:val="00C0372B"/>
    <w:rsid w:val="00C038B5"/>
    <w:rsid w:val="00C03A66"/>
    <w:rsid w:val="00C03C46"/>
    <w:rsid w:val="00C03EFF"/>
    <w:rsid w:val="00C03F13"/>
    <w:rsid w:val="00C040C8"/>
    <w:rsid w:val="00C04529"/>
    <w:rsid w:val="00C0485C"/>
    <w:rsid w:val="00C057FB"/>
    <w:rsid w:val="00C05819"/>
    <w:rsid w:val="00C061E6"/>
    <w:rsid w:val="00C06227"/>
    <w:rsid w:val="00C0629D"/>
    <w:rsid w:val="00C06555"/>
    <w:rsid w:val="00C06586"/>
    <w:rsid w:val="00C068CE"/>
    <w:rsid w:val="00C06B65"/>
    <w:rsid w:val="00C06BB1"/>
    <w:rsid w:val="00C071D1"/>
    <w:rsid w:val="00C0778C"/>
    <w:rsid w:val="00C10092"/>
    <w:rsid w:val="00C101A1"/>
    <w:rsid w:val="00C10D4A"/>
    <w:rsid w:val="00C10DAD"/>
    <w:rsid w:val="00C10EC0"/>
    <w:rsid w:val="00C1128F"/>
    <w:rsid w:val="00C114D4"/>
    <w:rsid w:val="00C11524"/>
    <w:rsid w:val="00C1160E"/>
    <w:rsid w:val="00C11641"/>
    <w:rsid w:val="00C11728"/>
    <w:rsid w:val="00C11BAA"/>
    <w:rsid w:val="00C11FFD"/>
    <w:rsid w:val="00C1209C"/>
    <w:rsid w:val="00C1298C"/>
    <w:rsid w:val="00C12BDA"/>
    <w:rsid w:val="00C12D19"/>
    <w:rsid w:val="00C12F0C"/>
    <w:rsid w:val="00C1312F"/>
    <w:rsid w:val="00C1336A"/>
    <w:rsid w:val="00C13510"/>
    <w:rsid w:val="00C136B6"/>
    <w:rsid w:val="00C136CB"/>
    <w:rsid w:val="00C13765"/>
    <w:rsid w:val="00C13AA3"/>
    <w:rsid w:val="00C13BB5"/>
    <w:rsid w:val="00C14338"/>
    <w:rsid w:val="00C146CE"/>
    <w:rsid w:val="00C147E1"/>
    <w:rsid w:val="00C1505B"/>
    <w:rsid w:val="00C1516A"/>
    <w:rsid w:val="00C15D41"/>
    <w:rsid w:val="00C16206"/>
    <w:rsid w:val="00C162D9"/>
    <w:rsid w:val="00C16393"/>
    <w:rsid w:val="00C164AA"/>
    <w:rsid w:val="00C16987"/>
    <w:rsid w:val="00C16C3A"/>
    <w:rsid w:val="00C16E58"/>
    <w:rsid w:val="00C1744B"/>
    <w:rsid w:val="00C1790B"/>
    <w:rsid w:val="00C17D45"/>
    <w:rsid w:val="00C17F0E"/>
    <w:rsid w:val="00C20108"/>
    <w:rsid w:val="00C2016A"/>
    <w:rsid w:val="00C20272"/>
    <w:rsid w:val="00C2049B"/>
    <w:rsid w:val="00C20783"/>
    <w:rsid w:val="00C20A08"/>
    <w:rsid w:val="00C20FA2"/>
    <w:rsid w:val="00C213EB"/>
    <w:rsid w:val="00C216DA"/>
    <w:rsid w:val="00C218AB"/>
    <w:rsid w:val="00C219C6"/>
    <w:rsid w:val="00C219DD"/>
    <w:rsid w:val="00C21AA2"/>
    <w:rsid w:val="00C21D33"/>
    <w:rsid w:val="00C222FB"/>
    <w:rsid w:val="00C22358"/>
    <w:rsid w:val="00C223C0"/>
    <w:rsid w:val="00C224E6"/>
    <w:rsid w:val="00C22953"/>
    <w:rsid w:val="00C22D45"/>
    <w:rsid w:val="00C23239"/>
    <w:rsid w:val="00C233FE"/>
    <w:rsid w:val="00C23667"/>
    <w:rsid w:val="00C23757"/>
    <w:rsid w:val="00C238AD"/>
    <w:rsid w:val="00C23C63"/>
    <w:rsid w:val="00C23D09"/>
    <w:rsid w:val="00C23D35"/>
    <w:rsid w:val="00C240A3"/>
    <w:rsid w:val="00C2460D"/>
    <w:rsid w:val="00C24695"/>
    <w:rsid w:val="00C24706"/>
    <w:rsid w:val="00C249C2"/>
    <w:rsid w:val="00C24D2A"/>
    <w:rsid w:val="00C24DB7"/>
    <w:rsid w:val="00C24E00"/>
    <w:rsid w:val="00C2516C"/>
    <w:rsid w:val="00C251D2"/>
    <w:rsid w:val="00C25717"/>
    <w:rsid w:val="00C258F1"/>
    <w:rsid w:val="00C25E30"/>
    <w:rsid w:val="00C25F06"/>
    <w:rsid w:val="00C25F81"/>
    <w:rsid w:val="00C26846"/>
    <w:rsid w:val="00C268DB"/>
    <w:rsid w:val="00C26C37"/>
    <w:rsid w:val="00C26D06"/>
    <w:rsid w:val="00C26EAD"/>
    <w:rsid w:val="00C27336"/>
    <w:rsid w:val="00C273CC"/>
    <w:rsid w:val="00C27788"/>
    <w:rsid w:val="00C27ACA"/>
    <w:rsid w:val="00C27DEE"/>
    <w:rsid w:val="00C30360"/>
    <w:rsid w:val="00C30518"/>
    <w:rsid w:val="00C30597"/>
    <w:rsid w:val="00C30FB7"/>
    <w:rsid w:val="00C31E51"/>
    <w:rsid w:val="00C32230"/>
    <w:rsid w:val="00C32458"/>
    <w:rsid w:val="00C324CE"/>
    <w:rsid w:val="00C326EE"/>
    <w:rsid w:val="00C329B3"/>
    <w:rsid w:val="00C329EC"/>
    <w:rsid w:val="00C32E0B"/>
    <w:rsid w:val="00C334A2"/>
    <w:rsid w:val="00C335A2"/>
    <w:rsid w:val="00C3360D"/>
    <w:rsid w:val="00C337A5"/>
    <w:rsid w:val="00C338BA"/>
    <w:rsid w:val="00C33A14"/>
    <w:rsid w:val="00C33A9E"/>
    <w:rsid w:val="00C33DD1"/>
    <w:rsid w:val="00C345D3"/>
    <w:rsid w:val="00C3474F"/>
    <w:rsid w:val="00C3477C"/>
    <w:rsid w:val="00C34899"/>
    <w:rsid w:val="00C34DA7"/>
    <w:rsid w:val="00C34EDF"/>
    <w:rsid w:val="00C350E4"/>
    <w:rsid w:val="00C3538E"/>
    <w:rsid w:val="00C3553A"/>
    <w:rsid w:val="00C35947"/>
    <w:rsid w:val="00C35B01"/>
    <w:rsid w:val="00C36017"/>
    <w:rsid w:val="00C3626E"/>
    <w:rsid w:val="00C36615"/>
    <w:rsid w:val="00C36619"/>
    <w:rsid w:val="00C366D3"/>
    <w:rsid w:val="00C3678B"/>
    <w:rsid w:val="00C3681B"/>
    <w:rsid w:val="00C36A49"/>
    <w:rsid w:val="00C36A83"/>
    <w:rsid w:val="00C36D29"/>
    <w:rsid w:val="00C36DE0"/>
    <w:rsid w:val="00C36E51"/>
    <w:rsid w:val="00C3740E"/>
    <w:rsid w:val="00C3765C"/>
    <w:rsid w:val="00C37B5E"/>
    <w:rsid w:val="00C37D9C"/>
    <w:rsid w:val="00C4079B"/>
    <w:rsid w:val="00C40BC7"/>
    <w:rsid w:val="00C412AA"/>
    <w:rsid w:val="00C414E8"/>
    <w:rsid w:val="00C415D7"/>
    <w:rsid w:val="00C41787"/>
    <w:rsid w:val="00C41DCF"/>
    <w:rsid w:val="00C41F05"/>
    <w:rsid w:val="00C42060"/>
    <w:rsid w:val="00C42CEF"/>
    <w:rsid w:val="00C42EF5"/>
    <w:rsid w:val="00C4302F"/>
    <w:rsid w:val="00C4385D"/>
    <w:rsid w:val="00C43E23"/>
    <w:rsid w:val="00C43FEF"/>
    <w:rsid w:val="00C44170"/>
    <w:rsid w:val="00C4470E"/>
    <w:rsid w:val="00C4486D"/>
    <w:rsid w:val="00C4495D"/>
    <w:rsid w:val="00C44D49"/>
    <w:rsid w:val="00C45996"/>
    <w:rsid w:val="00C45F52"/>
    <w:rsid w:val="00C465BA"/>
    <w:rsid w:val="00C46F1A"/>
    <w:rsid w:val="00C46F51"/>
    <w:rsid w:val="00C477C9"/>
    <w:rsid w:val="00C47888"/>
    <w:rsid w:val="00C47B00"/>
    <w:rsid w:val="00C47C3A"/>
    <w:rsid w:val="00C509F9"/>
    <w:rsid w:val="00C50B57"/>
    <w:rsid w:val="00C50B64"/>
    <w:rsid w:val="00C50D5F"/>
    <w:rsid w:val="00C51006"/>
    <w:rsid w:val="00C51047"/>
    <w:rsid w:val="00C512C5"/>
    <w:rsid w:val="00C51D91"/>
    <w:rsid w:val="00C51E6A"/>
    <w:rsid w:val="00C51FF4"/>
    <w:rsid w:val="00C523F8"/>
    <w:rsid w:val="00C52DB3"/>
    <w:rsid w:val="00C5312E"/>
    <w:rsid w:val="00C531EA"/>
    <w:rsid w:val="00C53821"/>
    <w:rsid w:val="00C53869"/>
    <w:rsid w:val="00C539DB"/>
    <w:rsid w:val="00C53D79"/>
    <w:rsid w:val="00C53E77"/>
    <w:rsid w:val="00C53FE6"/>
    <w:rsid w:val="00C54148"/>
    <w:rsid w:val="00C544C3"/>
    <w:rsid w:val="00C54539"/>
    <w:rsid w:val="00C54544"/>
    <w:rsid w:val="00C54551"/>
    <w:rsid w:val="00C54A2A"/>
    <w:rsid w:val="00C54A9D"/>
    <w:rsid w:val="00C54D49"/>
    <w:rsid w:val="00C54F18"/>
    <w:rsid w:val="00C550C7"/>
    <w:rsid w:val="00C5515D"/>
    <w:rsid w:val="00C551C8"/>
    <w:rsid w:val="00C555B0"/>
    <w:rsid w:val="00C556A2"/>
    <w:rsid w:val="00C5573F"/>
    <w:rsid w:val="00C55D57"/>
    <w:rsid w:val="00C56799"/>
    <w:rsid w:val="00C56907"/>
    <w:rsid w:val="00C569A7"/>
    <w:rsid w:val="00C56D91"/>
    <w:rsid w:val="00C56E09"/>
    <w:rsid w:val="00C57417"/>
    <w:rsid w:val="00C57672"/>
    <w:rsid w:val="00C57741"/>
    <w:rsid w:val="00C577F6"/>
    <w:rsid w:val="00C57ACA"/>
    <w:rsid w:val="00C57B8C"/>
    <w:rsid w:val="00C57F45"/>
    <w:rsid w:val="00C60048"/>
    <w:rsid w:val="00C600F6"/>
    <w:rsid w:val="00C603C0"/>
    <w:rsid w:val="00C60719"/>
    <w:rsid w:val="00C6074B"/>
    <w:rsid w:val="00C6085E"/>
    <w:rsid w:val="00C60BDA"/>
    <w:rsid w:val="00C60CFD"/>
    <w:rsid w:val="00C60F16"/>
    <w:rsid w:val="00C6141D"/>
    <w:rsid w:val="00C61816"/>
    <w:rsid w:val="00C61D62"/>
    <w:rsid w:val="00C61E47"/>
    <w:rsid w:val="00C6261E"/>
    <w:rsid w:val="00C62A7E"/>
    <w:rsid w:val="00C62B38"/>
    <w:rsid w:val="00C6329F"/>
    <w:rsid w:val="00C6355B"/>
    <w:rsid w:val="00C63884"/>
    <w:rsid w:val="00C63E07"/>
    <w:rsid w:val="00C64267"/>
    <w:rsid w:val="00C64F0F"/>
    <w:rsid w:val="00C656BF"/>
    <w:rsid w:val="00C658E7"/>
    <w:rsid w:val="00C65941"/>
    <w:rsid w:val="00C66A88"/>
    <w:rsid w:val="00C66AC9"/>
    <w:rsid w:val="00C66ACF"/>
    <w:rsid w:val="00C66B01"/>
    <w:rsid w:val="00C66C9D"/>
    <w:rsid w:val="00C66CAF"/>
    <w:rsid w:val="00C66D43"/>
    <w:rsid w:val="00C66D98"/>
    <w:rsid w:val="00C6727D"/>
    <w:rsid w:val="00C672D4"/>
    <w:rsid w:val="00C67391"/>
    <w:rsid w:val="00C6744E"/>
    <w:rsid w:val="00C67873"/>
    <w:rsid w:val="00C678A6"/>
    <w:rsid w:val="00C678AD"/>
    <w:rsid w:val="00C67B6F"/>
    <w:rsid w:val="00C67C6C"/>
    <w:rsid w:val="00C67C88"/>
    <w:rsid w:val="00C67D45"/>
    <w:rsid w:val="00C701F0"/>
    <w:rsid w:val="00C70466"/>
    <w:rsid w:val="00C706CC"/>
    <w:rsid w:val="00C70A48"/>
    <w:rsid w:val="00C70FA3"/>
    <w:rsid w:val="00C70FF6"/>
    <w:rsid w:val="00C710E4"/>
    <w:rsid w:val="00C714B1"/>
    <w:rsid w:val="00C7184D"/>
    <w:rsid w:val="00C718CD"/>
    <w:rsid w:val="00C71949"/>
    <w:rsid w:val="00C71D48"/>
    <w:rsid w:val="00C71E1D"/>
    <w:rsid w:val="00C71EE9"/>
    <w:rsid w:val="00C7227F"/>
    <w:rsid w:val="00C72491"/>
    <w:rsid w:val="00C72582"/>
    <w:rsid w:val="00C72AF3"/>
    <w:rsid w:val="00C72C6A"/>
    <w:rsid w:val="00C73060"/>
    <w:rsid w:val="00C731E8"/>
    <w:rsid w:val="00C733F8"/>
    <w:rsid w:val="00C73F55"/>
    <w:rsid w:val="00C74086"/>
    <w:rsid w:val="00C740C9"/>
    <w:rsid w:val="00C74167"/>
    <w:rsid w:val="00C742EF"/>
    <w:rsid w:val="00C7468C"/>
    <w:rsid w:val="00C746C4"/>
    <w:rsid w:val="00C747B1"/>
    <w:rsid w:val="00C749BE"/>
    <w:rsid w:val="00C74E12"/>
    <w:rsid w:val="00C74E32"/>
    <w:rsid w:val="00C74F33"/>
    <w:rsid w:val="00C75E13"/>
    <w:rsid w:val="00C761F2"/>
    <w:rsid w:val="00C76292"/>
    <w:rsid w:val="00C7634B"/>
    <w:rsid w:val="00C76461"/>
    <w:rsid w:val="00C7674F"/>
    <w:rsid w:val="00C76929"/>
    <w:rsid w:val="00C76982"/>
    <w:rsid w:val="00C76989"/>
    <w:rsid w:val="00C769D0"/>
    <w:rsid w:val="00C77010"/>
    <w:rsid w:val="00C77130"/>
    <w:rsid w:val="00C775FE"/>
    <w:rsid w:val="00C77641"/>
    <w:rsid w:val="00C77A5B"/>
    <w:rsid w:val="00C77F38"/>
    <w:rsid w:val="00C801D1"/>
    <w:rsid w:val="00C8035D"/>
    <w:rsid w:val="00C8039C"/>
    <w:rsid w:val="00C805DA"/>
    <w:rsid w:val="00C807DD"/>
    <w:rsid w:val="00C80C56"/>
    <w:rsid w:val="00C80CCD"/>
    <w:rsid w:val="00C80D33"/>
    <w:rsid w:val="00C80D3C"/>
    <w:rsid w:val="00C80F30"/>
    <w:rsid w:val="00C80F9F"/>
    <w:rsid w:val="00C81212"/>
    <w:rsid w:val="00C81453"/>
    <w:rsid w:val="00C815A8"/>
    <w:rsid w:val="00C81E5C"/>
    <w:rsid w:val="00C81EEF"/>
    <w:rsid w:val="00C824F8"/>
    <w:rsid w:val="00C82727"/>
    <w:rsid w:val="00C82BCA"/>
    <w:rsid w:val="00C83006"/>
    <w:rsid w:val="00C83417"/>
    <w:rsid w:val="00C8343A"/>
    <w:rsid w:val="00C83509"/>
    <w:rsid w:val="00C838DA"/>
    <w:rsid w:val="00C83988"/>
    <w:rsid w:val="00C83AC8"/>
    <w:rsid w:val="00C83C0C"/>
    <w:rsid w:val="00C83D1E"/>
    <w:rsid w:val="00C83EC7"/>
    <w:rsid w:val="00C84569"/>
    <w:rsid w:val="00C845AE"/>
    <w:rsid w:val="00C84753"/>
    <w:rsid w:val="00C853FC"/>
    <w:rsid w:val="00C8550A"/>
    <w:rsid w:val="00C8565F"/>
    <w:rsid w:val="00C85F59"/>
    <w:rsid w:val="00C86C4D"/>
    <w:rsid w:val="00C86CFC"/>
    <w:rsid w:val="00C86D53"/>
    <w:rsid w:val="00C8701A"/>
    <w:rsid w:val="00C87053"/>
    <w:rsid w:val="00C87108"/>
    <w:rsid w:val="00C87173"/>
    <w:rsid w:val="00C8781C"/>
    <w:rsid w:val="00C8795F"/>
    <w:rsid w:val="00C8797F"/>
    <w:rsid w:val="00C879E8"/>
    <w:rsid w:val="00C87B96"/>
    <w:rsid w:val="00C87C3F"/>
    <w:rsid w:val="00C907BE"/>
    <w:rsid w:val="00C90AC8"/>
    <w:rsid w:val="00C90B8A"/>
    <w:rsid w:val="00C90D5A"/>
    <w:rsid w:val="00C90D8D"/>
    <w:rsid w:val="00C91424"/>
    <w:rsid w:val="00C914F7"/>
    <w:rsid w:val="00C924E8"/>
    <w:rsid w:val="00C92822"/>
    <w:rsid w:val="00C92A0A"/>
    <w:rsid w:val="00C92D11"/>
    <w:rsid w:val="00C92DFA"/>
    <w:rsid w:val="00C92FDC"/>
    <w:rsid w:val="00C933E6"/>
    <w:rsid w:val="00C9376C"/>
    <w:rsid w:val="00C93F16"/>
    <w:rsid w:val="00C93F1B"/>
    <w:rsid w:val="00C94C0C"/>
    <w:rsid w:val="00C94E4D"/>
    <w:rsid w:val="00C9510B"/>
    <w:rsid w:val="00C95199"/>
    <w:rsid w:val="00C951DD"/>
    <w:rsid w:val="00C95400"/>
    <w:rsid w:val="00C95739"/>
    <w:rsid w:val="00C95949"/>
    <w:rsid w:val="00C95D82"/>
    <w:rsid w:val="00C95DA9"/>
    <w:rsid w:val="00C95E4A"/>
    <w:rsid w:val="00C96253"/>
    <w:rsid w:val="00C967E2"/>
    <w:rsid w:val="00C96C74"/>
    <w:rsid w:val="00C971C2"/>
    <w:rsid w:val="00C9729D"/>
    <w:rsid w:val="00C973B4"/>
    <w:rsid w:val="00C97496"/>
    <w:rsid w:val="00C975D8"/>
    <w:rsid w:val="00C97640"/>
    <w:rsid w:val="00C97669"/>
    <w:rsid w:val="00C97736"/>
    <w:rsid w:val="00C97D67"/>
    <w:rsid w:val="00C97E25"/>
    <w:rsid w:val="00CA03D8"/>
    <w:rsid w:val="00CA03FA"/>
    <w:rsid w:val="00CA04F4"/>
    <w:rsid w:val="00CA0767"/>
    <w:rsid w:val="00CA07A4"/>
    <w:rsid w:val="00CA0913"/>
    <w:rsid w:val="00CA0C84"/>
    <w:rsid w:val="00CA0FF9"/>
    <w:rsid w:val="00CA115D"/>
    <w:rsid w:val="00CA12A8"/>
    <w:rsid w:val="00CA1547"/>
    <w:rsid w:val="00CA162B"/>
    <w:rsid w:val="00CA19DE"/>
    <w:rsid w:val="00CA22FF"/>
    <w:rsid w:val="00CA26A4"/>
    <w:rsid w:val="00CA2989"/>
    <w:rsid w:val="00CA299F"/>
    <w:rsid w:val="00CA2B04"/>
    <w:rsid w:val="00CA2FC4"/>
    <w:rsid w:val="00CA3079"/>
    <w:rsid w:val="00CA31D1"/>
    <w:rsid w:val="00CA359D"/>
    <w:rsid w:val="00CA3BA0"/>
    <w:rsid w:val="00CA423B"/>
    <w:rsid w:val="00CA45E9"/>
    <w:rsid w:val="00CA47B0"/>
    <w:rsid w:val="00CA4C18"/>
    <w:rsid w:val="00CA51CA"/>
    <w:rsid w:val="00CA569B"/>
    <w:rsid w:val="00CA5A46"/>
    <w:rsid w:val="00CA5A97"/>
    <w:rsid w:val="00CA5AFC"/>
    <w:rsid w:val="00CA5B00"/>
    <w:rsid w:val="00CA5B28"/>
    <w:rsid w:val="00CA614C"/>
    <w:rsid w:val="00CA6812"/>
    <w:rsid w:val="00CA6BD9"/>
    <w:rsid w:val="00CA6E10"/>
    <w:rsid w:val="00CA701C"/>
    <w:rsid w:val="00CA7189"/>
    <w:rsid w:val="00CA71D2"/>
    <w:rsid w:val="00CA72C7"/>
    <w:rsid w:val="00CA77AA"/>
    <w:rsid w:val="00CA7A74"/>
    <w:rsid w:val="00CA7CC7"/>
    <w:rsid w:val="00CB002E"/>
    <w:rsid w:val="00CB020F"/>
    <w:rsid w:val="00CB06B2"/>
    <w:rsid w:val="00CB08E9"/>
    <w:rsid w:val="00CB08EC"/>
    <w:rsid w:val="00CB0B0A"/>
    <w:rsid w:val="00CB0D57"/>
    <w:rsid w:val="00CB0E40"/>
    <w:rsid w:val="00CB0E97"/>
    <w:rsid w:val="00CB1067"/>
    <w:rsid w:val="00CB107C"/>
    <w:rsid w:val="00CB1132"/>
    <w:rsid w:val="00CB11E1"/>
    <w:rsid w:val="00CB1909"/>
    <w:rsid w:val="00CB19B5"/>
    <w:rsid w:val="00CB1ADF"/>
    <w:rsid w:val="00CB1AF2"/>
    <w:rsid w:val="00CB1D3F"/>
    <w:rsid w:val="00CB229D"/>
    <w:rsid w:val="00CB240D"/>
    <w:rsid w:val="00CB243F"/>
    <w:rsid w:val="00CB26AD"/>
    <w:rsid w:val="00CB292E"/>
    <w:rsid w:val="00CB2A0A"/>
    <w:rsid w:val="00CB2C03"/>
    <w:rsid w:val="00CB2E40"/>
    <w:rsid w:val="00CB31A1"/>
    <w:rsid w:val="00CB33C6"/>
    <w:rsid w:val="00CB3479"/>
    <w:rsid w:val="00CB3901"/>
    <w:rsid w:val="00CB3DA7"/>
    <w:rsid w:val="00CB43E2"/>
    <w:rsid w:val="00CB4497"/>
    <w:rsid w:val="00CB4F91"/>
    <w:rsid w:val="00CB540F"/>
    <w:rsid w:val="00CB56C7"/>
    <w:rsid w:val="00CB5889"/>
    <w:rsid w:val="00CB6028"/>
    <w:rsid w:val="00CB628C"/>
    <w:rsid w:val="00CB643F"/>
    <w:rsid w:val="00CB67C4"/>
    <w:rsid w:val="00CB690D"/>
    <w:rsid w:val="00CB6AC1"/>
    <w:rsid w:val="00CB6C16"/>
    <w:rsid w:val="00CB6C53"/>
    <w:rsid w:val="00CB7156"/>
    <w:rsid w:val="00CB745C"/>
    <w:rsid w:val="00CB74AA"/>
    <w:rsid w:val="00CB758D"/>
    <w:rsid w:val="00CB76C0"/>
    <w:rsid w:val="00CB7820"/>
    <w:rsid w:val="00CB79A3"/>
    <w:rsid w:val="00CB7A63"/>
    <w:rsid w:val="00CB7D7A"/>
    <w:rsid w:val="00CB7EAF"/>
    <w:rsid w:val="00CC005D"/>
    <w:rsid w:val="00CC0561"/>
    <w:rsid w:val="00CC0B7C"/>
    <w:rsid w:val="00CC0D5A"/>
    <w:rsid w:val="00CC130E"/>
    <w:rsid w:val="00CC153D"/>
    <w:rsid w:val="00CC161E"/>
    <w:rsid w:val="00CC170D"/>
    <w:rsid w:val="00CC17E7"/>
    <w:rsid w:val="00CC1A05"/>
    <w:rsid w:val="00CC1A16"/>
    <w:rsid w:val="00CC1A5D"/>
    <w:rsid w:val="00CC2402"/>
    <w:rsid w:val="00CC26EB"/>
    <w:rsid w:val="00CC2A2D"/>
    <w:rsid w:val="00CC2A74"/>
    <w:rsid w:val="00CC2EBB"/>
    <w:rsid w:val="00CC2FA4"/>
    <w:rsid w:val="00CC2FEA"/>
    <w:rsid w:val="00CC30D6"/>
    <w:rsid w:val="00CC3136"/>
    <w:rsid w:val="00CC3410"/>
    <w:rsid w:val="00CC36F8"/>
    <w:rsid w:val="00CC40F2"/>
    <w:rsid w:val="00CC44A2"/>
    <w:rsid w:val="00CC5022"/>
    <w:rsid w:val="00CC50E2"/>
    <w:rsid w:val="00CC51A7"/>
    <w:rsid w:val="00CC582F"/>
    <w:rsid w:val="00CC5B3B"/>
    <w:rsid w:val="00CC5B79"/>
    <w:rsid w:val="00CC5BFD"/>
    <w:rsid w:val="00CC5EFC"/>
    <w:rsid w:val="00CC5F5D"/>
    <w:rsid w:val="00CC6012"/>
    <w:rsid w:val="00CC61F5"/>
    <w:rsid w:val="00CC624F"/>
    <w:rsid w:val="00CC62AE"/>
    <w:rsid w:val="00CC6373"/>
    <w:rsid w:val="00CC68D9"/>
    <w:rsid w:val="00CC6C38"/>
    <w:rsid w:val="00CC7228"/>
    <w:rsid w:val="00CC72E2"/>
    <w:rsid w:val="00CC7580"/>
    <w:rsid w:val="00CC793D"/>
    <w:rsid w:val="00CC7CF8"/>
    <w:rsid w:val="00CC7E75"/>
    <w:rsid w:val="00CD009B"/>
    <w:rsid w:val="00CD02CA"/>
    <w:rsid w:val="00CD0361"/>
    <w:rsid w:val="00CD04D6"/>
    <w:rsid w:val="00CD08DF"/>
    <w:rsid w:val="00CD0B4D"/>
    <w:rsid w:val="00CD1F9A"/>
    <w:rsid w:val="00CD1FBB"/>
    <w:rsid w:val="00CD2068"/>
    <w:rsid w:val="00CD20B1"/>
    <w:rsid w:val="00CD22F4"/>
    <w:rsid w:val="00CD2594"/>
    <w:rsid w:val="00CD25E4"/>
    <w:rsid w:val="00CD297C"/>
    <w:rsid w:val="00CD29B1"/>
    <w:rsid w:val="00CD2AE7"/>
    <w:rsid w:val="00CD2C4B"/>
    <w:rsid w:val="00CD2F46"/>
    <w:rsid w:val="00CD3450"/>
    <w:rsid w:val="00CD3955"/>
    <w:rsid w:val="00CD3AA7"/>
    <w:rsid w:val="00CD3ECF"/>
    <w:rsid w:val="00CD3FFC"/>
    <w:rsid w:val="00CD40F2"/>
    <w:rsid w:val="00CD4311"/>
    <w:rsid w:val="00CD4811"/>
    <w:rsid w:val="00CD4FC3"/>
    <w:rsid w:val="00CD525F"/>
    <w:rsid w:val="00CD527C"/>
    <w:rsid w:val="00CD56E9"/>
    <w:rsid w:val="00CD5ABD"/>
    <w:rsid w:val="00CD5D36"/>
    <w:rsid w:val="00CD6334"/>
    <w:rsid w:val="00CD6377"/>
    <w:rsid w:val="00CD661D"/>
    <w:rsid w:val="00CD6C51"/>
    <w:rsid w:val="00CD6CC6"/>
    <w:rsid w:val="00CD7336"/>
    <w:rsid w:val="00CD754E"/>
    <w:rsid w:val="00CD7554"/>
    <w:rsid w:val="00CD767C"/>
    <w:rsid w:val="00CD78E7"/>
    <w:rsid w:val="00CD7EB0"/>
    <w:rsid w:val="00CE0362"/>
    <w:rsid w:val="00CE05BE"/>
    <w:rsid w:val="00CE05FF"/>
    <w:rsid w:val="00CE0CDB"/>
    <w:rsid w:val="00CE0D90"/>
    <w:rsid w:val="00CE0EB1"/>
    <w:rsid w:val="00CE112E"/>
    <w:rsid w:val="00CE122A"/>
    <w:rsid w:val="00CE1573"/>
    <w:rsid w:val="00CE1BD8"/>
    <w:rsid w:val="00CE1BF1"/>
    <w:rsid w:val="00CE1F0A"/>
    <w:rsid w:val="00CE1F0D"/>
    <w:rsid w:val="00CE231F"/>
    <w:rsid w:val="00CE23BB"/>
    <w:rsid w:val="00CE28C8"/>
    <w:rsid w:val="00CE28F7"/>
    <w:rsid w:val="00CE2C5B"/>
    <w:rsid w:val="00CE2D10"/>
    <w:rsid w:val="00CE33E1"/>
    <w:rsid w:val="00CE35C1"/>
    <w:rsid w:val="00CE3880"/>
    <w:rsid w:val="00CE3999"/>
    <w:rsid w:val="00CE39F1"/>
    <w:rsid w:val="00CE3CCB"/>
    <w:rsid w:val="00CE4336"/>
    <w:rsid w:val="00CE4E2F"/>
    <w:rsid w:val="00CE54F0"/>
    <w:rsid w:val="00CE5500"/>
    <w:rsid w:val="00CE5C9D"/>
    <w:rsid w:val="00CE605D"/>
    <w:rsid w:val="00CE65C9"/>
    <w:rsid w:val="00CE6695"/>
    <w:rsid w:val="00CE67D3"/>
    <w:rsid w:val="00CE6CEF"/>
    <w:rsid w:val="00CE7076"/>
    <w:rsid w:val="00CE70BF"/>
    <w:rsid w:val="00CE7132"/>
    <w:rsid w:val="00CE7222"/>
    <w:rsid w:val="00CE742C"/>
    <w:rsid w:val="00CE749A"/>
    <w:rsid w:val="00CE7503"/>
    <w:rsid w:val="00CF01C6"/>
    <w:rsid w:val="00CF0584"/>
    <w:rsid w:val="00CF08A1"/>
    <w:rsid w:val="00CF0B94"/>
    <w:rsid w:val="00CF0C81"/>
    <w:rsid w:val="00CF10EC"/>
    <w:rsid w:val="00CF1684"/>
    <w:rsid w:val="00CF18F7"/>
    <w:rsid w:val="00CF1E9D"/>
    <w:rsid w:val="00CF20B4"/>
    <w:rsid w:val="00CF21D0"/>
    <w:rsid w:val="00CF23DE"/>
    <w:rsid w:val="00CF25C4"/>
    <w:rsid w:val="00CF268C"/>
    <w:rsid w:val="00CF2984"/>
    <w:rsid w:val="00CF2F13"/>
    <w:rsid w:val="00CF2FF3"/>
    <w:rsid w:val="00CF314E"/>
    <w:rsid w:val="00CF35C2"/>
    <w:rsid w:val="00CF366A"/>
    <w:rsid w:val="00CF3937"/>
    <w:rsid w:val="00CF3B54"/>
    <w:rsid w:val="00CF3BF8"/>
    <w:rsid w:val="00CF420C"/>
    <w:rsid w:val="00CF425F"/>
    <w:rsid w:val="00CF491C"/>
    <w:rsid w:val="00CF4DE1"/>
    <w:rsid w:val="00CF4F6D"/>
    <w:rsid w:val="00CF5018"/>
    <w:rsid w:val="00CF517F"/>
    <w:rsid w:val="00CF520E"/>
    <w:rsid w:val="00CF5AF2"/>
    <w:rsid w:val="00CF5F27"/>
    <w:rsid w:val="00CF675C"/>
    <w:rsid w:val="00CF6873"/>
    <w:rsid w:val="00CF6966"/>
    <w:rsid w:val="00CF6BD8"/>
    <w:rsid w:val="00CF6DB6"/>
    <w:rsid w:val="00CF6FEA"/>
    <w:rsid w:val="00CF70A8"/>
    <w:rsid w:val="00CF71A2"/>
    <w:rsid w:val="00CF7459"/>
    <w:rsid w:val="00CF7530"/>
    <w:rsid w:val="00CF77DA"/>
    <w:rsid w:val="00CF7A16"/>
    <w:rsid w:val="00D004F1"/>
    <w:rsid w:val="00D00BDD"/>
    <w:rsid w:val="00D00C27"/>
    <w:rsid w:val="00D00E66"/>
    <w:rsid w:val="00D01893"/>
    <w:rsid w:val="00D01974"/>
    <w:rsid w:val="00D01AF9"/>
    <w:rsid w:val="00D01B4D"/>
    <w:rsid w:val="00D01E94"/>
    <w:rsid w:val="00D01F7C"/>
    <w:rsid w:val="00D0263C"/>
    <w:rsid w:val="00D0325C"/>
    <w:rsid w:val="00D032EF"/>
    <w:rsid w:val="00D03825"/>
    <w:rsid w:val="00D03C9C"/>
    <w:rsid w:val="00D03F52"/>
    <w:rsid w:val="00D0425F"/>
    <w:rsid w:val="00D04296"/>
    <w:rsid w:val="00D0479F"/>
    <w:rsid w:val="00D04C5A"/>
    <w:rsid w:val="00D05419"/>
    <w:rsid w:val="00D05427"/>
    <w:rsid w:val="00D05462"/>
    <w:rsid w:val="00D05EE7"/>
    <w:rsid w:val="00D064EB"/>
    <w:rsid w:val="00D06502"/>
    <w:rsid w:val="00D06720"/>
    <w:rsid w:val="00D06950"/>
    <w:rsid w:val="00D069CC"/>
    <w:rsid w:val="00D06CE6"/>
    <w:rsid w:val="00D06FE9"/>
    <w:rsid w:val="00D0786D"/>
    <w:rsid w:val="00D07B7B"/>
    <w:rsid w:val="00D07C17"/>
    <w:rsid w:val="00D1057B"/>
    <w:rsid w:val="00D10943"/>
    <w:rsid w:val="00D109E4"/>
    <w:rsid w:val="00D10D43"/>
    <w:rsid w:val="00D112BB"/>
    <w:rsid w:val="00D11890"/>
    <w:rsid w:val="00D11B31"/>
    <w:rsid w:val="00D11BF8"/>
    <w:rsid w:val="00D11D3C"/>
    <w:rsid w:val="00D11D6D"/>
    <w:rsid w:val="00D11EAD"/>
    <w:rsid w:val="00D11FDC"/>
    <w:rsid w:val="00D12125"/>
    <w:rsid w:val="00D124F0"/>
    <w:rsid w:val="00D12541"/>
    <w:rsid w:val="00D12638"/>
    <w:rsid w:val="00D126C6"/>
    <w:rsid w:val="00D12F2D"/>
    <w:rsid w:val="00D132B4"/>
    <w:rsid w:val="00D138DF"/>
    <w:rsid w:val="00D14058"/>
    <w:rsid w:val="00D147DB"/>
    <w:rsid w:val="00D14907"/>
    <w:rsid w:val="00D14B78"/>
    <w:rsid w:val="00D14B94"/>
    <w:rsid w:val="00D14DE5"/>
    <w:rsid w:val="00D1524F"/>
    <w:rsid w:val="00D1580D"/>
    <w:rsid w:val="00D1583A"/>
    <w:rsid w:val="00D15A18"/>
    <w:rsid w:val="00D15B2C"/>
    <w:rsid w:val="00D15C25"/>
    <w:rsid w:val="00D15D1A"/>
    <w:rsid w:val="00D15F04"/>
    <w:rsid w:val="00D16432"/>
    <w:rsid w:val="00D16440"/>
    <w:rsid w:val="00D16729"/>
    <w:rsid w:val="00D16809"/>
    <w:rsid w:val="00D16B9B"/>
    <w:rsid w:val="00D16D26"/>
    <w:rsid w:val="00D16D4E"/>
    <w:rsid w:val="00D17741"/>
    <w:rsid w:val="00D17A6D"/>
    <w:rsid w:val="00D17B42"/>
    <w:rsid w:val="00D20099"/>
    <w:rsid w:val="00D2014A"/>
    <w:rsid w:val="00D2016B"/>
    <w:rsid w:val="00D20576"/>
    <w:rsid w:val="00D2108E"/>
    <w:rsid w:val="00D210E8"/>
    <w:rsid w:val="00D211A8"/>
    <w:rsid w:val="00D21736"/>
    <w:rsid w:val="00D2197F"/>
    <w:rsid w:val="00D21A2A"/>
    <w:rsid w:val="00D21B00"/>
    <w:rsid w:val="00D21EAA"/>
    <w:rsid w:val="00D2215C"/>
    <w:rsid w:val="00D227F4"/>
    <w:rsid w:val="00D22863"/>
    <w:rsid w:val="00D229EF"/>
    <w:rsid w:val="00D22C95"/>
    <w:rsid w:val="00D22E68"/>
    <w:rsid w:val="00D22F0E"/>
    <w:rsid w:val="00D23205"/>
    <w:rsid w:val="00D23BBD"/>
    <w:rsid w:val="00D23C67"/>
    <w:rsid w:val="00D23D26"/>
    <w:rsid w:val="00D23EAF"/>
    <w:rsid w:val="00D23F3A"/>
    <w:rsid w:val="00D24207"/>
    <w:rsid w:val="00D2465A"/>
    <w:rsid w:val="00D24A75"/>
    <w:rsid w:val="00D24B6D"/>
    <w:rsid w:val="00D24CC8"/>
    <w:rsid w:val="00D25445"/>
    <w:rsid w:val="00D25589"/>
    <w:rsid w:val="00D2559E"/>
    <w:rsid w:val="00D25FFB"/>
    <w:rsid w:val="00D26576"/>
    <w:rsid w:val="00D265F6"/>
    <w:rsid w:val="00D26AA1"/>
    <w:rsid w:val="00D27194"/>
    <w:rsid w:val="00D2744D"/>
    <w:rsid w:val="00D27486"/>
    <w:rsid w:val="00D27715"/>
    <w:rsid w:val="00D27816"/>
    <w:rsid w:val="00D279E2"/>
    <w:rsid w:val="00D27A5D"/>
    <w:rsid w:val="00D27B69"/>
    <w:rsid w:val="00D27CE1"/>
    <w:rsid w:val="00D27D27"/>
    <w:rsid w:val="00D27FC2"/>
    <w:rsid w:val="00D3016C"/>
    <w:rsid w:val="00D3025D"/>
    <w:rsid w:val="00D3040E"/>
    <w:rsid w:val="00D30918"/>
    <w:rsid w:val="00D30C1E"/>
    <w:rsid w:val="00D30DA5"/>
    <w:rsid w:val="00D30E82"/>
    <w:rsid w:val="00D30F5D"/>
    <w:rsid w:val="00D310CB"/>
    <w:rsid w:val="00D327F6"/>
    <w:rsid w:val="00D3280F"/>
    <w:rsid w:val="00D32AD8"/>
    <w:rsid w:val="00D32BAA"/>
    <w:rsid w:val="00D330F0"/>
    <w:rsid w:val="00D3310C"/>
    <w:rsid w:val="00D33456"/>
    <w:rsid w:val="00D337FD"/>
    <w:rsid w:val="00D33B9B"/>
    <w:rsid w:val="00D33BA0"/>
    <w:rsid w:val="00D34170"/>
    <w:rsid w:val="00D341E4"/>
    <w:rsid w:val="00D343F8"/>
    <w:rsid w:val="00D34839"/>
    <w:rsid w:val="00D350C6"/>
    <w:rsid w:val="00D3529D"/>
    <w:rsid w:val="00D35311"/>
    <w:rsid w:val="00D3653E"/>
    <w:rsid w:val="00D36EF8"/>
    <w:rsid w:val="00D37764"/>
    <w:rsid w:val="00D379A0"/>
    <w:rsid w:val="00D37C38"/>
    <w:rsid w:val="00D37CC8"/>
    <w:rsid w:val="00D37EDE"/>
    <w:rsid w:val="00D37F1E"/>
    <w:rsid w:val="00D400E7"/>
    <w:rsid w:val="00D40409"/>
    <w:rsid w:val="00D409D8"/>
    <w:rsid w:val="00D410B8"/>
    <w:rsid w:val="00D412CA"/>
    <w:rsid w:val="00D41380"/>
    <w:rsid w:val="00D41405"/>
    <w:rsid w:val="00D41634"/>
    <w:rsid w:val="00D4168B"/>
    <w:rsid w:val="00D4187A"/>
    <w:rsid w:val="00D41DCB"/>
    <w:rsid w:val="00D41EB9"/>
    <w:rsid w:val="00D42073"/>
    <w:rsid w:val="00D42256"/>
    <w:rsid w:val="00D42470"/>
    <w:rsid w:val="00D42732"/>
    <w:rsid w:val="00D42BD0"/>
    <w:rsid w:val="00D42DCD"/>
    <w:rsid w:val="00D42EC5"/>
    <w:rsid w:val="00D43029"/>
    <w:rsid w:val="00D43702"/>
    <w:rsid w:val="00D43741"/>
    <w:rsid w:val="00D439E1"/>
    <w:rsid w:val="00D43ED9"/>
    <w:rsid w:val="00D44394"/>
    <w:rsid w:val="00D443CE"/>
    <w:rsid w:val="00D4452E"/>
    <w:rsid w:val="00D4486C"/>
    <w:rsid w:val="00D44C34"/>
    <w:rsid w:val="00D44C7E"/>
    <w:rsid w:val="00D44D77"/>
    <w:rsid w:val="00D45120"/>
    <w:rsid w:val="00D45268"/>
    <w:rsid w:val="00D45398"/>
    <w:rsid w:val="00D454D0"/>
    <w:rsid w:val="00D457B5"/>
    <w:rsid w:val="00D458F2"/>
    <w:rsid w:val="00D45C39"/>
    <w:rsid w:val="00D45C62"/>
    <w:rsid w:val="00D45DF7"/>
    <w:rsid w:val="00D4600E"/>
    <w:rsid w:val="00D46237"/>
    <w:rsid w:val="00D46472"/>
    <w:rsid w:val="00D46733"/>
    <w:rsid w:val="00D46AAD"/>
    <w:rsid w:val="00D46D45"/>
    <w:rsid w:val="00D47018"/>
    <w:rsid w:val="00D47600"/>
    <w:rsid w:val="00D47623"/>
    <w:rsid w:val="00D47890"/>
    <w:rsid w:val="00D47BBD"/>
    <w:rsid w:val="00D47DA9"/>
    <w:rsid w:val="00D47F9B"/>
    <w:rsid w:val="00D47FC0"/>
    <w:rsid w:val="00D50045"/>
    <w:rsid w:val="00D500E7"/>
    <w:rsid w:val="00D50460"/>
    <w:rsid w:val="00D505F7"/>
    <w:rsid w:val="00D50701"/>
    <w:rsid w:val="00D509F0"/>
    <w:rsid w:val="00D50ED4"/>
    <w:rsid w:val="00D50F07"/>
    <w:rsid w:val="00D5122A"/>
    <w:rsid w:val="00D5129F"/>
    <w:rsid w:val="00D519A4"/>
    <w:rsid w:val="00D51A9B"/>
    <w:rsid w:val="00D51AF5"/>
    <w:rsid w:val="00D51BD6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194"/>
    <w:rsid w:val="00D5326B"/>
    <w:rsid w:val="00D5329C"/>
    <w:rsid w:val="00D53647"/>
    <w:rsid w:val="00D537DA"/>
    <w:rsid w:val="00D53890"/>
    <w:rsid w:val="00D53B36"/>
    <w:rsid w:val="00D53CBB"/>
    <w:rsid w:val="00D53D8E"/>
    <w:rsid w:val="00D53DFA"/>
    <w:rsid w:val="00D53E66"/>
    <w:rsid w:val="00D53F6D"/>
    <w:rsid w:val="00D5436F"/>
    <w:rsid w:val="00D5444F"/>
    <w:rsid w:val="00D545E4"/>
    <w:rsid w:val="00D5487C"/>
    <w:rsid w:val="00D548CA"/>
    <w:rsid w:val="00D54A5F"/>
    <w:rsid w:val="00D55079"/>
    <w:rsid w:val="00D550F4"/>
    <w:rsid w:val="00D55193"/>
    <w:rsid w:val="00D551ED"/>
    <w:rsid w:val="00D552D8"/>
    <w:rsid w:val="00D552EC"/>
    <w:rsid w:val="00D55445"/>
    <w:rsid w:val="00D55605"/>
    <w:rsid w:val="00D55A8A"/>
    <w:rsid w:val="00D56599"/>
    <w:rsid w:val="00D56697"/>
    <w:rsid w:val="00D56BBA"/>
    <w:rsid w:val="00D571DD"/>
    <w:rsid w:val="00D57651"/>
    <w:rsid w:val="00D57B7F"/>
    <w:rsid w:val="00D57D96"/>
    <w:rsid w:val="00D601F6"/>
    <w:rsid w:val="00D6029F"/>
    <w:rsid w:val="00D607A2"/>
    <w:rsid w:val="00D60920"/>
    <w:rsid w:val="00D609A9"/>
    <w:rsid w:val="00D60DFD"/>
    <w:rsid w:val="00D60FBC"/>
    <w:rsid w:val="00D61190"/>
    <w:rsid w:val="00D611A6"/>
    <w:rsid w:val="00D61346"/>
    <w:rsid w:val="00D61562"/>
    <w:rsid w:val="00D61774"/>
    <w:rsid w:val="00D6195C"/>
    <w:rsid w:val="00D6196E"/>
    <w:rsid w:val="00D61A03"/>
    <w:rsid w:val="00D61C12"/>
    <w:rsid w:val="00D61D41"/>
    <w:rsid w:val="00D61EB4"/>
    <w:rsid w:val="00D620D5"/>
    <w:rsid w:val="00D62622"/>
    <w:rsid w:val="00D6264B"/>
    <w:rsid w:val="00D62818"/>
    <w:rsid w:val="00D62902"/>
    <w:rsid w:val="00D62E51"/>
    <w:rsid w:val="00D62F86"/>
    <w:rsid w:val="00D63014"/>
    <w:rsid w:val="00D630B3"/>
    <w:rsid w:val="00D63232"/>
    <w:rsid w:val="00D634E2"/>
    <w:rsid w:val="00D634F4"/>
    <w:rsid w:val="00D63765"/>
    <w:rsid w:val="00D63A64"/>
    <w:rsid w:val="00D63DE4"/>
    <w:rsid w:val="00D63F8A"/>
    <w:rsid w:val="00D64325"/>
    <w:rsid w:val="00D645C8"/>
    <w:rsid w:val="00D650AC"/>
    <w:rsid w:val="00D65147"/>
    <w:rsid w:val="00D65AE5"/>
    <w:rsid w:val="00D65C16"/>
    <w:rsid w:val="00D65C53"/>
    <w:rsid w:val="00D662F1"/>
    <w:rsid w:val="00D6680A"/>
    <w:rsid w:val="00D6695B"/>
    <w:rsid w:val="00D66ACB"/>
    <w:rsid w:val="00D66B57"/>
    <w:rsid w:val="00D66CAE"/>
    <w:rsid w:val="00D66D75"/>
    <w:rsid w:val="00D67555"/>
    <w:rsid w:val="00D67563"/>
    <w:rsid w:val="00D67590"/>
    <w:rsid w:val="00D676DB"/>
    <w:rsid w:val="00D67999"/>
    <w:rsid w:val="00D67CCD"/>
    <w:rsid w:val="00D67FC9"/>
    <w:rsid w:val="00D7067A"/>
    <w:rsid w:val="00D7090E"/>
    <w:rsid w:val="00D709E7"/>
    <w:rsid w:val="00D70FDE"/>
    <w:rsid w:val="00D711D8"/>
    <w:rsid w:val="00D7151E"/>
    <w:rsid w:val="00D718EA"/>
    <w:rsid w:val="00D71956"/>
    <w:rsid w:val="00D71C66"/>
    <w:rsid w:val="00D71F12"/>
    <w:rsid w:val="00D720B4"/>
    <w:rsid w:val="00D72B54"/>
    <w:rsid w:val="00D72CC9"/>
    <w:rsid w:val="00D72D88"/>
    <w:rsid w:val="00D72D8D"/>
    <w:rsid w:val="00D72F69"/>
    <w:rsid w:val="00D736C2"/>
    <w:rsid w:val="00D73A4C"/>
    <w:rsid w:val="00D73B40"/>
    <w:rsid w:val="00D73E37"/>
    <w:rsid w:val="00D73FB7"/>
    <w:rsid w:val="00D74558"/>
    <w:rsid w:val="00D745BC"/>
    <w:rsid w:val="00D7469D"/>
    <w:rsid w:val="00D748FF"/>
    <w:rsid w:val="00D74C6A"/>
    <w:rsid w:val="00D74E33"/>
    <w:rsid w:val="00D756AE"/>
    <w:rsid w:val="00D759C1"/>
    <w:rsid w:val="00D760CE"/>
    <w:rsid w:val="00D761BB"/>
    <w:rsid w:val="00D76449"/>
    <w:rsid w:val="00D77503"/>
    <w:rsid w:val="00D7780C"/>
    <w:rsid w:val="00D77928"/>
    <w:rsid w:val="00D77BAC"/>
    <w:rsid w:val="00D803A0"/>
    <w:rsid w:val="00D804A5"/>
    <w:rsid w:val="00D8067F"/>
    <w:rsid w:val="00D80AF7"/>
    <w:rsid w:val="00D80B71"/>
    <w:rsid w:val="00D80B7C"/>
    <w:rsid w:val="00D80CAC"/>
    <w:rsid w:val="00D81546"/>
    <w:rsid w:val="00D81737"/>
    <w:rsid w:val="00D819D2"/>
    <w:rsid w:val="00D81F58"/>
    <w:rsid w:val="00D82901"/>
    <w:rsid w:val="00D82CCB"/>
    <w:rsid w:val="00D82E8E"/>
    <w:rsid w:val="00D83136"/>
    <w:rsid w:val="00D8335A"/>
    <w:rsid w:val="00D83A98"/>
    <w:rsid w:val="00D840D1"/>
    <w:rsid w:val="00D8492E"/>
    <w:rsid w:val="00D8497A"/>
    <w:rsid w:val="00D849EE"/>
    <w:rsid w:val="00D84A90"/>
    <w:rsid w:val="00D84B57"/>
    <w:rsid w:val="00D84D77"/>
    <w:rsid w:val="00D85113"/>
    <w:rsid w:val="00D85622"/>
    <w:rsid w:val="00D856A0"/>
    <w:rsid w:val="00D85D92"/>
    <w:rsid w:val="00D860A1"/>
    <w:rsid w:val="00D860F6"/>
    <w:rsid w:val="00D8640D"/>
    <w:rsid w:val="00D8658B"/>
    <w:rsid w:val="00D86795"/>
    <w:rsid w:val="00D86DA5"/>
    <w:rsid w:val="00D8703D"/>
    <w:rsid w:val="00D87A39"/>
    <w:rsid w:val="00D87BC3"/>
    <w:rsid w:val="00D900A2"/>
    <w:rsid w:val="00D9030C"/>
    <w:rsid w:val="00D90337"/>
    <w:rsid w:val="00D903E4"/>
    <w:rsid w:val="00D907CD"/>
    <w:rsid w:val="00D90821"/>
    <w:rsid w:val="00D9083F"/>
    <w:rsid w:val="00D90CA0"/>
    <w:rsid w:val="00D90D13"/>
    <w:rsid w:val="00D90F1B"/>
    <w:rsid w:val="00D90F65"/>
    <w:rsid w:val="00D9102F"/>
    <w:rsid w:val="00D911A9"/>
    <w:rsid w:val="00D921A7"/>
    <w:rsid w:val="00D921F4"/>
    <w:rsid w:val="00D92514"/>
    <w:rsid w:val="00D926B7"/>
    <w:rsid w:val="00D92ABA"/>
    <w:rsid w:val="00D92B37"/>
    <w:rsid w:val="00D93212"/>
    <w:rsid w:val="00D93565"/>
    <w:rsid w:val="00D935F6"/>
    <w:rsid w:val="00D93920"/>
    <w:rsid w:val="00D93C20"/>
    <w:rsid w:val="00D93D74"/>
    <w:rsid w:val="00D9409D"/>
    <w:rsid w:val="00D9444A"/>
    <w:rsid w:val="00D94571"/>
    <w:rsid w:val="00D9458E"/>
    <w:rsid w:val="00D94A8D"/>
    <w:rsid w:val="00D950A2"/>
    <w:rsid w:val="00D954D7"/>
    <w:rsid w:val="00D9583E"/>
    <w:rsid w:val="00D95A70"/>
    <w:rsid w:val="00D95B04"/>
    <w:rsid w:val="00D96131"/>
    <w:rsid w:val="00D96C24"/>
    <w:rsid w:val="00D97068"/>
    <w:rsid w:val="00D972D0"/>
    <w:rsid w:val="00D97349"/>
    <w:rsid w:val="00D978B2"/>
    <w:rsid w:val="00D97E6C"/>
    <w:rsid w:val="00D97F19"/>
    <w:rsid w:val="00DA0535"/>
    <w:rsid w:val="00DA0567"/>
    <w:rsid w:val="00DA063F"/>
    <w:rsid w:val="00DA07F4"/>
    <w:rsid w:val="00DA0A21"/>
    <w:rsid w:val="00DA0F6E"/>
    <w:rsid w:val="00DA110D"/>
    <w:rsid w:val="00DA1183"/>
    <w:rsid w:val="00DA172E"/>
    <w:rsid w:val="00DA18CF"/>
    <w:rsid w:val="00DA18EB"/>
    <w:rsid w:val="00DA220A"/>
    <w:rsid w:val="00DA22CC"/>
    <w:rsid w:val="00DA25D4"/>
    <w:rsid w:val="00DA2871"/>
    <w:rsid w:val="00DA2AA5"/>
    <w:rsid w:val="00DA2CFE"/>
    <w:rsid w:val="00DA2EBD"/>
    <w:rsid w:val="00DA3253"/>
    <w:rsid w:val="00DA3263"/>
    <w:rsid w:val="00DA32DF"/>
    <w:rsid w:val="00DA3416"/>
    <w:rsid w:val="00DA38E8"/>
    <w:rsid w:val="00DA39A0"/>
    <w:rsid w:val="00DA3D92"/>
    <w:rsid w:val="00DA4070"/>
    <w:rsid w:val="00DA42C4"/>
    <w:rsid w:val="00DA48D7"/>
    <w:rsid w:val="00DA4ACB"/>
    <w:rsid w:val="00DA4CD0"/>
    <w:rsid w:val="00DA4EA7"/>
    <w:rsid w:val="00DA5527"/>
    <w:rsid w:val="00DA563E"/>
    <w:rsid w:val="00DA5C14"/>
    <w:rsid w:val="00DA5C49"/>
    <w:rsid w:val="00DA5EC8"/>
    <w:rsid w:val="00DA5F9F"/>
    <w:rsid w:val="00DA5FBF"/>
    <w:rsid w:val="00DA648D"/>
    <w:rsid w:val="00DA7604"/>
    <w:rsid w:val="00DA7AF5"/>
    <w:rsid w:val="00DA7E61"/>
    <w:rsid w:val="00DA7FFA"/>
    <w:rsid w:val="00DB00A5"/>
    <w:rsid w:val="00DB0502"/>
    <w:rsid w:val="00DB05DC"/>
    <w:rsid w:val="00DB06BC"/>
    <w:rsid w:val="00DB0863"/>
    <w:rsid w:val="00DB0B94"/>
    <w:rsid w:val="00DB0C3C"/>
    <w:rsid w:val="00DB0E6D"/>
    <w:rsid w:val="00DB0F04"/>
    <w:rsid w:val="00DB11FF"/>
    <w:rsid w:val="00DB13D6"/>
    <w:rsid w:val="00DB13E0"/>
    <w:rsid w:val="00DB1501"/>
    <w:rsid w:val="00DB1751"/>
    <w:rsid w:val="00DB18BE"/>
    <w:rsid w:val="00DB1933"/>
    <w:rsid w:val="00DB1984"/>
    <w:rsid w:val="00DB1AA7"/>
    <w:rsid w:val="00DB1D54"/>
    <w:rsid w:val="00DB1EEC"/>
    <w:rsid w:val="00DB2097"/>
    <w:rsid w:val="00DB28D7"/>
    <w:rsid w:val="00DB29AA"/>
    <w:rsid w:val="00DB2CB6"/>
    <w:rsid w:val="00DB3121"/>
    <w:rsid w:val="00DB3149"/>
    <w:rsid w:val="00DB31A7"/>
    <w:rsid w:val="00DB31AD"/>
    <w:rsid w:val="00DB3213"/>
    <w:rsid w:val="00DB3762"/>
    <w:rsid w:val="00DB3847"/>
    <w:rsid w:val="00DB3897"/>
    <w:rsid w:val="00DB3EAA"/>
    <w:rsid w:val="00DB4002"/>
    <w:rsid w:val="00DB4205"/>
    <w:rsid w:val="00DB49C1"/>
    <w:rsid w:val="00DB4E41"/>
    <w:rsid w:val="00DB5121"/>
    <w:rsid w:val="00DB5210"/>
    <w:rsid w:val="00DB5505"/>
    <w:rsid w:val="00DB5513"/>
    <w:rsid w:val="00DB5988"/>
    <w:rsid w:val="00DB5A2B"/>
    <w:rsid w:val="00DB5CC1"/>
    <w:rsid w:val="00DB635D"/>
    <w:rsid w:val="00DB67CB"/>
    <w:rsid w:val="00DB68D0"/>
    <w:rsid w:val="00DB6990"/>
    <w:rsid w:val="00DB6BD3"/>
    <w:rsid w:val="00DB6C37"/>
    <w:rsid w:val="00DB6CA9"/>
    <w:rsid w:val="00DB6CF9"/>
    <w:rsid w:val="00DB6D9F"/>
    <w:rsid w:val="00DB6DFC"/>
    <w:rsid w:val="00DB6F24"/>
    <w:rsid w:val="00DB70B4"/>
    <w:rsid w:val="00DB726A"/>
    <w:rsid w:val="00DB733A"/>
    <w:rsid w:val="00DB739D"/>
    <w:rsid w:val="00DB7A62"/>
    <w:rsid w:val="00DC002A"/>
    <w:rsid w:val="00DC003D"/>
    <w:rsid w:val="00DC0AF1"/>
    <w:rsid w:val="00DC0C95"/>
    <w:rsid w:val="00DC0ECF"/>
    <w:rsid w:val="00DC113E"/>
    <w:rsid w:val="00DC1EE8"/>
    <w:rsid w:val="00DC1F3E"/>
    <w:rsid w:val="00DC2345"/>
    <w:rsid w:val="00DC241E"/>
    <w:rsid w:val="00DC24D6"/>
    <w:rsid w:val="00DC26B3"/>
    <w:rsid w:val="00DC279F"/>
    <w:rsid w:val="00DC2A14"/>
    <w:rsid w:val="00DC2AD0"/>
    <w:rsid w:val="00DC2E7B"/>
    <w:rsid w:val="00DC2EAA"/>
    <w:rsid w:val="00DC2FA3"/>
    <w:rsid w:val="00DC33A4"/>
    <w:rsid w:val="00DC392B"/>
    <w:rsid w:val="00DC3A8F"/>
    <w:rsid w:val="00DC3B38"/>
    <w:rsid w:val="00DC3E3C"/>
    <w:rsid w:val="00DC401A"/>
    <w:rsid w:val="00DC4329"/>
    <w:rsid w:val="00DC443B"/>
    <w:rsid w:val="00DC49ED"/>
    <w:rsid w:val="00DC4AEB"/>
    <w:rsid w:val="00DC4B4B"/>
    <w:rsid w:val="00DC4BD9"/>
    <w:rsid w:val="00DC4CC1"/>
    <w:rsid w:val="00DC4CF1"/>
    <w:rsid w:val="00DC4D04"/>
    <w:rsid w:val="00DC4D4F"/>
    <w:rsid w:val="00DC4FE3"/>
    <w:rsid w:val="00DC512E"/>
    <w:rsid w:val="00DC52FD"/>
    <w:rsid w:val="00DC557A"/>
    <w:rsid w:val="00DC5962"/>
    <w:rsid w:val="00DC59F8"/>
    <w:rsid w:val="00DC5C25"/>
    <w:rsid w:val="00DC6573"/>
    <w:rsid w:val="00DC6B86"/>
    <w:rsid w:val="00DC7211"/>
    <w:rsid w:val="00DC7535"/>
    <w:rsid w:val="00DC7C8A"/>
    <w:rsid w:val="00DC7EB4"/>
    <w:rsid w:val="00DD0388"/>
    <w:rsid w:val="00DD0457"/>
    <w:rsid w:val="00DD04DE"/>
    <w:rsid w:val="00DD083D"/>
    <w:rsid w:val="00DD0D13"/>
    <w:rsid w:val="00DD0E75"/>
    <w:rsid w:val="00DD0EC6"/>
    <w:rsid w:val="00DD13E6"/>
    <w:rsid w:val="00DD17B9"/>
    <w:rsid w:val="00DD1AE5"/>
    <w:rsid w:val="00DD1BC3"/>
    <w:rsid w:val="00DD1BDE"/>
    <w:rsid w:val="00DD1D8F"/>
    <w:rsid w:val="00DD250B"/>
    <w:rsid w:val="00DD25DB"/>
    <w:rsid w:val="00DD25F6"/>
    <w:rsid w:val="00DD27D1"/>
    <w:rsid w:val="00DD28F9"/>
    <w:rsid w:val="00DD2C5F"/>
    <w:rsid w:val="00DD2CAF"/>
    <w:rsid w:val="00DD2D57"/>
    <w:rsid w:val="00DD2EC4"/>
    <w:rsid w:val="00DD30A7"/>
    <w:rsid w:val="00DD3807"/>
    <w:rsid w:val="00DD4277"/>
    <w:rsid w:val="00DD48A9"/>
    <w:rsid w:val="00DD4A59"/>
    <w:rsid w:val="00DD4A70"/>
    <w:rsid w:val="00DD4BAC"/>
    <w:rsid w:val="00DD4F3C"/>
    <w:rsid w:val="00DD514E"/>
    <w:rsid w:val="00DD549E"/>
    <w:rsid w:val="00DD572E"/>
    <w:rsid w:val="00DD586D"/>
    <w:rsid w:val="00DD5A01"/>
    <w:rsid w:val="00DD5EF2"/>
    <w:rsid w:val="00DD611A"/>
    <w:rsid w:val="00DD6174"/>
    <w:rsid w:val="00DD6CAC"/>
    <w:rsid w:val="00DD6E91"/>
    <w:rsid w:val="00DD6E95"/>
    <w:rsid w:val="00DD6EC2"/>
    <w:rsid w:val="00DD708A"/>
    <w:rsid w:val="00DD71E5"/>
    <w:rsid w:val="00DD7951"/>
    <w:rsid w:val="00DD7CA6"/>
    <w:rsid w:val="00DD7D30"/>
    <w:rsid w:val="00DD7FF4"/>
    <w:rsid w:val="00DE000E"/>
    <w:rsid w:val="00DE0818"/>
    <w:rsid w:val="00DE099E"/>
    <w:rsid w:val="00DE0CDA"/>
    <w:rsid w:val="00DE0E6E"/>
    <w:rsid w:val="00DE11D1"/>
    <w:rsid w:val="00DE1252"/>
    <w:rsid w:val="00DE16C1"/>
    <w:rsid w:val="00DE16EA"/>
    <w:rsid w:val="00DE18FF"/>
    <w:rsid w:val="00DE1BE2"/>
    <w:rsid w:val="00DE1D98"/>
    <w:rsid w:val="00DE1E6C"/>
    <w:rsid w:val="00DE1E9B"/>
    <w:rsid w:val="00DE2012"/>
    <w:rsid w:val="00DE21E1"/>
    <w:rsid w:val="00DE30E5"/>
    <w:rsid w:val="00DE36FA"/>
    <w:rsid w:val="00DE37FB"/>
    <w:rsid w:val="00DE3831"/>
    <w:rsid w:val="00DE384F"/>
    <w:rsid w:val="00DE3B03"/>
    <w:rsid w:val="00DE3D17"/>
    <w:rsid w:val="00DE40A3"/>
    <w:rsid w:val="00DE417A"/>
    <w:rsid w:val="00DE42DD"/>
    <w:rsid w:val="00DE453D"/>
    <w:rsid w:val="00DE4865"/>
    <w:rsid w:val="00DE48E2"/>
    <w:rsid w:val="00DE54EB"/>
    <w:rsid w:val="00DE5683"/>
    <w:rsid w:val="00DE576B"/>
    <w:rsid w:val="00DE57E5"/>
    <w:rsid w:val="00DE58CB"/>
    <w:rsid w:val="00DE5BD2"/>
    <w:rsid w:val="00DE5C0A"/>
    <w:rsid w:val="00DE6038"/>
    <w:rsid w:val="00DE60D6"/>
    <w:rsid w:val="00DE640A"/>
    <w:rsid w:val="00DE6546"/>
    <w:rsid w:val="00DE673A"/>
    <w:rsid w:val="00DE6EA3"/>
    <w:rsid w:val="00DE7025"/>
    <w:rsid w:val="00DE70D4"/>
    <w:rsid w:val="00DE76FA"/>
    <w:rsid w:val="00DE77E4"/>
    <w:rsid w:val="00DE781D"/>
    <w:rsid w:val="00DE7C79"/>
    <w:rsid w:val="00DE7CD1"/>
    <w:rsid w:val="00DE7D7C"/>
    <w:rsid w:val="00DE7FF7"/>
    <w:rsid w:val="00DF0010"/>
    <w:rsid w:val="00DF0150"/>
    <w:rsid w:val="00DF0486"/>
    <w:rsid w:val="00DF089E"/>
    <w:rsid w:val="00DF0959"/>
    <w:rsid w:val="00DF0D26"/>
    <w:rsid w:val="00DF18CC"/>
    <w:rsid w:val="00DF2343"/>
    <w:rsid w:val="00DF245B"/>
    <w:rsid w:val="00DF24CF"/>
    <w:rsid w:val="00DF2A74"/>
    <w:rsid w:val="00DF2B39"/>
    <w:rsid w:val="00DF2CC8"/>
    <w:rsid w:val="00DF2E3D"/>
    <w:rsid w:val="00DF2E67"/>
    <w:rsid w:val="00DF2EC3"/>
    <w:rsid w:val="00DF34D8"/>
    <w:rsid w:val="00DF3623"/>
    <w:rsid w:val="00DF36C5"/>
    <w:rsid w:val="00DF426D"/>
    <w:rsid w:val="00DF47D3"/>
    <w:rsid w:val="00DF4E71"/>
    <w:rsid w:val="00DF53CA"/>
    <w:rsid w:val="00DF54FC"/>
    <w:rsid w:val="00DF58C5"/>
    <w:rsid w:val="00DF5907"/>
    <w:rsid w:val="00DF5FF4"/>
    <w:rsid w:val="00DF5FFD"/>
    <w:rsid w:val="00DF67A9"/>
    <w:rsid w:val="00DF68EF"/>
    <w:rsid w:val="00DF6963"/>
    <w:rsid w:val="00DF714B"/>
    <w:rsid w:val="00DF739C"/>
    <w:rsid w:val="00DF767C"/>
    <w:rsid w:val="00DF7863"/>
    <w:rsid w:val="00DF7BCF"/>
    <w:rsid w:val="00DF7C49"/>
    <w:rsid w:val="00DF7CB3"/>
    <w:rsid w:val="00DF7F1C"/>
    <w:rsid w:val="00E001BF"/>
    <w:rsid w:val="00E003FF"/>
    <w:rsid w:val="00E00459"/>
    <w:rsid w:val="00E0048F"/>
    <w:rsid w:val="00E00497"/>
    <w:rsid w:val="00E00626"/>
    <w:rsid w:val="00E00634"/>
    <w:rsid w:val="00E00C84"/>
    <w:rsid w:val="00E00CB7"/>
    <w:rsid w:val="00E00D33"/>
    <w:rsid w:val="00E01101"/>
    <w:rsid w:val="00E0166B"/>
    <w:rsid w:val="00E01F41"/>
    <w:rsid w:val="00E01FD6"/>
    <w:rsid w:val="00E02274"/>
    <w:rsid w:val="00E024BB"/>
    <w:rsid w:val="00E0255A"/>
    <w:rsid w:val="00E0266B"/>
    <w:rsid w:val="00E026DF"/>
    <w:rsid w:val="00E02828"/>
    <w:rsid w:val="00E02A05"/>
    <w:rsid w:val="00E02DE0"/>
    <w:rsid w:val="00E02E55"/>
    <w:rsid w:val="00E02EDF"/>
    <w:rsid w:val="00E03513"/>
    <w:rsid w:val="00E036E0"/>
    <w:rsid w:val="00E03E50"/>
    <w:rsid w:val="00E03ED1"/>
    <w:rsid w:val="00E0402E"/>
    <w:rsid w:val="00E0403E"/>
    <w:rsid w:val="00E04228"/>
    <w:rsid w:val="00E042F8"/>
    <w:rsid w:val="00E04528"/>
    <w:rsid w:val="00E04652"/>
    <w:rsid w:val="00E04996"/>
    <w:rsid w:val="00E04B0D"/>
    <w:rsid w:val="00E04C66"/>
    <w:rsid w:val="00E04C8A"/>
    <w:rsid w:val="00E04F82"/>
    <w:rsid w:val="00E0506B"/>
    <w:rsid w:val="00E053AF"/>
    <w:rsid w:val="00E05BBC"/>
    <w:rsid w:val="00E05C11"/>
    <w:rsid w:val="00E05C34"/>
    <w:rsid w:val="00E06031"/>
    <w:rsid w:val="00E067FF"/>
    <w:rsid w:val="00E06834"/>
    <w:rsid w:val="00E06CBB"/>
    <w:rsid w:val="00E06CD4"/>
    <w:rsid w:val="00E07299"/>
    <w:rsid w:val="00E072FE"/>
    <w:rsid w:val="00E075E4"/>
    <w:rsid w:val="00E079AB"/>
    <w:rsid w:val="00E07AA1"/>
    <w:rsid w:val="00E07BA0"/>
    <w:rsid w:val="00E07BB0"/>
    <w:rsid w:val="00E07E1C"/>
    <w:rsid w:val="00E07E96"/>
    <w:rsid w:val="00E10592"/>
    <w:rsid w:val="00E10839"/>
    <w:rsid w:val="00E10A7F"/>
    <w:rsid w:val="00E11481"/>
    <w:rsid w:val="00E11735"/>
    <w:rsid w:val="00E11A66"/>
    <w:rsid w:val="00E11C21"/>
    <w:rsid w:val="00E11C6F"/>
    <w:rsid w:val="00E12267"/>
    <w:rsid w:val="00E12811"/>
    <w:rsid w:val="00E12874"/>
    <w:rsid w:val="00E12B07"/>
    <w:rsid w:val="00E1340F"/>
    <w:rsid w:val="00E134DF"/>
    <w:rsid w:val="00E13711"/>
    <w:rsid w:val="00E1379C"/>
    <w:rsid w:val="00E138F4"/>
    <w:rsid w:val="00E13966"/>
    <w:rsid w:val="00E139DD"/>
    <w:rsid w:val="00E147DF"/>
    <w:rsid w:val="00E148DE"/>
    <w:rsid w:val="00E1493B"/>
    <w:rsid w:val="00E14A11"/>
    <w:rsid w:val="00E14DBE"/>
    <w:rsid w:val="00E14EC1"/>
    <w:rsid w:val="00E14FDC"/>
    <w:rsid w:val="00E153BB"/>
    <w:rsid w:val="00E155DA"/>
    <w:rsid w:val="00E15A00"/>
    <w:rsid w:val="00E15E90"/>
    <w:rsid w:val="00E15F04"/>
    <w:rsid w:val="00E15F8C"/>
    <w:rsid w:val="00E16550"/>
    <w:rsid w:val="00E16926"/>
    <w:rsid w:val="00E16B30"/>
    <w:rsid w:val="00E1704D"/>
    <w:rsid w:val="00E17290"/>
    <w:rsid w:val="00E17909"/>
    <w:rsid w:val="00E17D05"/>
    <w:rsid w:val="00E203DD"/>
    <w:rsid w:val="00E2077A"/>
    <w:rsid w:val="00E20858"/>
    <w:rsid w:val="00E20A87"/>
    <w:rsid w:val="00E20C6B"/>
    <w:rsid w:val="00E2116A"/>
    <w:rsid w:val="00E213B9"/>
    <w:rsid w:val="00E213FA"/>
    <w:rsid w:val="00E21502"/>
    <w:rsid w:val="00E215A7"/>
    <w:rsid w:val="00E21BD6"/>
    <w:rsid w:val="00E21CA5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887"/>
    <w:rsid w:val="00E22973"/>
    <w:rsid w:val="00E22C9F"/>
    <w:rsid w:val="00E22FE8"/>
    <w:rsid w:val="00E230ED"/>
    <w:rsid w:val="00E236F2"/>
    <w:rsid w:val="00E23700"/>
    <w:rsid w:val="00E239B6"/>
    <w:rsid w:val="00E23C8F"/>
    <w:rsid w:val="00E23DD1"/>
    <w:rsid w:val="00E24162"/>
    <w:rsid w:val="00E244FA"/>
    <w:rsid w:val="00E246D6"/>
    <w:rsid w:val="00E246E0"/>
    <w:rsid w:val="00E247F3"/>
    <w:rsid w:val="00E24BFB"/>
    <w:rsid w:val="00E24EED"/>
    <w:rsid w:val="00E250F1"/>
    <w:rsid w:val="00E25429"/>
    <w:rsid w:val="00E2569C"/>
    <w:rsid w:val="00E25776"/>
    <w:rsid w:val="00E25801"/>
    <w:rsid w:val="00E25B1F"/>
    <w:rsid w:val="00E25CEE"/>
    <w:rsid w:val="00E25E13"/>
    <w:rsid w:val="00E25F7C"/>
    <w:rsid w:val="00E261FB"/>
    <w:rsid w:val="00E26668"/>
    <w:rsid w:val="00E26758"/>
    <w:rsid w:val="00E2682A"/>
    <w:rsid w:val="00E26A44"/>
    <w:rsid w:val="00E26A9B"/>
    <w:rsid w:val="00E27334"/>
    <w:rsid w:val="00E2742B"/>
    <w:rsid w:val="00E27B10"/>
    <w:rsid w:val="00E27D76"/>
    <w:rsid w:val="00E30050"/>
    <w:rsid w:val="00E301D9"/>
    <w:rsid w:val="00E30413"/>
    <w:rsid w:val="00E30497"/>
    <w:rsid w:val="00E3063B"/>
    <w:rsid w:val="00E30691"/>
    <w:rsid w:val="00E306D8"/>
    <w:rsid w:val="00E30982"/>
    <w:rsid w:val="00E30C3F"/>
    <w:rsid w:val="00E30FD2"/>
    <w:rsid w:val="00E31370"/>
    <w:rsid w:val="00E319B5"/>
    <w:rsid w:val="00E31CD2"/>
    <w:rsid w:val="00E31CEC"/>
    <w:rsid w:val="00E31D54"/>
    <w:rsid w:val="00E3200B"/>
    <w:rsid w:val="00E324A0"/>
    <w:rsid w:val="00E324E8"/>
    <w:rsid w:val="00E326D7"/>
    <w:rsid w:val="00E32B7C"/>
    <w:rsid w:val="00E33105"/>
    <w:rsid w:val="00E331A9"/>
    <w:rsid w:val="00E3322B"/>
    <w:rsid w:val="00E3341D"/>
    <w:rsid w:val="00E3343A"/>
    <w:rsid w:val="00E338E8"/>
    <w:rsid w:val="00E3402D"/>
    <w:rsid w:val="00E342DD"/>
    <w:rsid w:val="00E3451A"/>
    <w:rsid w:val="00E3462B"/>
    <w:rsid w:val="00E34650"/>
    <w:rsid w:val="00E3467B"/>
    <w:rsid w:val="00E34842"/>
    <w:rsid w:val="00E3526B"/>
    <w:rsid w:val="00E3529C"/>
    <w:rsid w:val="00E353B3"/>
    <w:rsid w:val="00E35936"/>
    <w:rsid w:val="00E35946"/>
    <w:rsid w:val="00E35C13"/>
    <w:rsid w:val="00E35CBD"/>
    <w:rsid w:val="00E35FCF"/>
    <w:rsid w:val="00E366A8"/>
    <w:rsid w:val="00E36C29"/>
    <w:rsid w:val="00E36DB1"/>
    <w:rsid w:val="00E37054"/>
    <w:rsid w:val="00E376E9"/>
    <w:rsid w:val="00E37993"/>
    <w:rsid w:val="00E37ACF"/>
    <w:rsid w:val="00E37B31"/>
    <w:rsid w:val="00E37C07"/>
    <w:rsid w:val="00E37C38"/>
    <w:rsid w:val="00E37F72"/>
    <w:rsid w:val="00E400A8"/>
    <w:rsid w:val="00E401A4"/>
    <w:rsid w:val="00E401BD"/>
    <w:rsid w:val="00E40282"/>
    <w:rsid w:val="00E40544"/>
    <w:rsid w:val="00E40B80"/>
    <w:rsid w:val="00E40BFA"/>
    <w:rsid w:val="00E40C1A"/>
    <w:rsid w:val="00E40F37"/>
    <w:rsid w:val="00E412F6"/>
    <w:rsid w:val="00E41300"/>
    <w:rsid w:val="00E41381"/>
    <w:rsid w:val="00E4147E"/>
    <w:rsid w:val="00E414C3"/>
    <w:rsid w:val="00E415BF"/>
    <w:rsid w:val="00E42022"/>
    <w:rsid w:val="00E42083"/>
    <w:rsid w:val="00E422D8"/>
    <w:rsid w:val="00E42492"/>
    <w:rsid w:val="00E424BD"/>
    <w:rsid w:val="00E42999"/>
    <w:rsid w:val="00E42A42"/>
    <w:rsid w:val="00E42D4F"/>
    <w:rsid w:val="00E42F9F"/>
    <w:rsid w:val="00E43131"/>
    <w:rsid w:val="00E43766"/>
    <w:rsid w:val="00E43782"/>
    <w:rsid w:val="00E43C2F"/>
    <w:rsid w:val="00E43C97"/>
    <w:rsid w:val="00E43DA6"/>
    <w:rsid w:val="00E43E84"/>
    <w:rsid w:val="00E43EDD"/>
    <w:rsid w:val="00E44115"/>
    <w:rsid w:val="00E442CE"/>
    <w:rsid w:val="00E443AE"/>
    <w:rsid w:val="00E44631"/>
    <w:rsid w:val="00E44C4E"/>
    <w:rsid w:val="00E44D1B"/>
    <w:rsid w:val="00E44DAA"/>
    <w:rsid w:val="00E44F19"/>
    <w:rsid w:val="00E44FA2"/>
    <w:rsid w:val="00E45459"/>
    <w:rsid w:val="00E45601"/>
    <w:rsid w:val="00E45B62"/>
    <w:rsid w:val="00E45B9E"/>
    <w:rsid w:val="00E45E4B"/>
    <w:rsid w:val="00E45F7A"/>
    <w:rsid w:val="00E46221"/>
    <w:rsid w:val="00E463AD"/>
    <w:rsid w:val="00E466A7"/>
    <w:rsid w:val="00E469F5"/>
    <w:rsid w:val="00E46A48"/>
    <w:rsid w:val="00E46ABB"/>
    <w:rsid w:val="00E46E50"/>
    <w:rsid w:val="00E46E69"/>
    <w:rsid w:val="00E4703C"/>
    <w:rsid w:val="00E470CD"/>
    <w:rsid w:val="00E47138"/>
    <w:rsid w:val="00E4745D"/>
    <w:rsid w:val="00E4770C"/>
    <w:rsid w:val="00E47851"/>
    <w:rsid w:val="00E47A58"/>
    <w:rsid w:val="00E5023F"/>
    <w:rsid w:val="00E502CD"/>
    <w:rsid w:val="00E50ABD"/>
    <w:rsid w:val="00E51446"/>
    <w:rsid w:val="00E517CA"/>
    <w:rsid w:val="00E518C8"/>
    <w:rsid w:val="00E519A9"/>
    <w:rsid w:val="00E519C8"/>
    <w:rsid w:val="00E51C79"/>
    <w:rsid w:val="00E51DA4"/>
    <w:rsid w:val="00E51F13"/>
    <w:rsid w:val="00E5207F"/>
    <w:rsid w:val="00E52610"/>
    <w:rsid w:val="00E52C36"/>
    <w:rsid w:val="00E52CCE"/>
    <w:rsid w:val="00E53023"/>
    <w:rsid w:val="00E531D1"/>
    <w:rsid w:val="00E53436"/>
    <w:rsid w:val="00E534A4"/>
    <w:rsid w:val="00E5370B"/>
    <w:rsid w:val="00E5374B"/>
    <w:rsid w:val="00E5385D"/>
    <w:rsid w:val="00E53A1B"/>
    <w:rsid w:val="00E53A7B"/>
    <w:rsid w:val="00E545C4"/>
    <w:rsid w:val="00E54622"/>
    <w:rsid w:val="00E5472B"/>
    <w:rsid w:val="00E5491D"/>
    <w:rsid w:val="00E55310"/>
    <w:rsid w:val="00E55636"/>
    <w:rsid w:val="00E559F7"/>
    <w:rsid w:val="00E55F7F"/>
    <w:rsid w:val="00E55F86"/>
    <w:rsid w:val="00E563D0"/>
    <w:rsid w:val="00E56506"/>
    <w:rsid w:val="00E56771"/>
    <w:rsid w:val="00E56FA5"/>
    <w:rsid w:val="00E57009"/>
    <w:rsid w:val="00E573A1"/>
    <w:rsid w:val="00E57E8F"/>
    <w:rsid w:val="00E60115"/>
    <w:rsid w:val="00E60255"/>
    <w:rsid w:val="00E60329"/>
    <w:rsid w:val="00E60407"/>
    <w:rsid w:val="00E607A1"/>
    <w:rsid w:val="00E60894"/>
    <w:rsid w:val="00E60B13"/>
    <w:rsid w:val="00E60FD4"/>
    <w:rsid w:val="00E6118F"/>
    <w:rsid w:val="00E611B0"/>
    <w:rsid w:val="00E611DC"/>
    <w:rsid w:val="00E61848"/>
    <w:rsid w:val="00E618BE"/>
    <w:rsid w:val="00E61C31"/>
    <w:rsid w:val="00E61F54"/>
    <w:rsid w:val="00E625C2"/>
    <w:rsid w:val="00E62768"/>
    <w:rsid w:val="00E628B9"/>
    <w:rsid w:val="00E62FF8"/>
    <w:rsid w:val="00E630E0"/>
    <w:rsid w:val="00E632F2"/>
    <w:rsid w:val="00E63306"/>
    <w:rsid w:val="00E6390C"/>
    <w:rsid w:val="00E639DD"/>
    <w:rsid w:val="00E63DB1"/>
    <w:rsid w:val="00E63E5B"/>
    <w:rsid w:val="00E64606"/>
    <w:rsid w:val="00E64AC3"/>
    <w:rsid w:val="00E65295"/>
    <w:rsid w:val="00E65344"/>
    <w:rsid w:val="00E65DFA"/>
    <w:rsid w:val="00E65EC1"/>
    <w:rsid w:val="00E66515"/>
    <w:rsid w:val="00E66582"/>
    <w:rsid w:val="00E666C2"/>
    <w:rsid w:val="00E6672C"/>
    <w:rsid w:val="00E66AFF"/>
    <w:rsid w:val="00E66B1D"/>
    <w:rsid w:val="00E66D4F"/>
    <w:rsid w:val="00E66DAD"/>
    <w:rsid w:val="00E6740A"/>
    <w:rsid w:val="00E67468"/>
    <w:rsid w:val="00E67789"/>
    <w:rsid w:val="00E678A3"/>
    <w:rsid w:val="00E70516"/>
    <w:rsid w:val="00E70529"/>
    <w:rsid w:val="00E7065A"/>
    <w:rsid w:val="00E70956"/>
    <w:rsid w:val="00E713E8"/>
    <w:rsid w:val="00E7141C"/>
    <w:rsid w:val="00E7155F"/>
    <w:rsid w:val="00E71720"/>
    <w:rsid w:val="00E71C75"/>
    <w:rsid w:val="00E71E72"/>
    <w:rsid w:val="00E72123"/>
    <w:rsid w:val="00E725B9"/>
    <w:rsid w:val="00E72635"/>
    <w:rsid w:val="00E729A2"/>
    <w:rsid w:val="00E73026"/>
    <w:rsid w:val="00E733A4"/>
    <w:rsid w:val="00E73806"/>
    <w:rsid w:val="00E739BF"/>
    <w:rsid w:val="00E73D38"/>
    <w:rsid w:val="00E73EB7"/>
    <w:rsid w:val="00E746B0"/>
    <w:rsid w:val="00E7483A"/>
    <w:rsid w:val="00E748A3"/>
    <w:rsid w:val="00E74A12"/>
    <w:rsid w:val="00E74A94"/>
    <w:rsid w:val="00E74CB5"/>
    <w:rsid w:val="00E75211"/>
    <w:rsid w:val="00E754A7"/>
    <w:rsid w:val="00E75631"/>
    <w:rsid w:val="00E757F0"/>
    <w:rsid w:val="00E7596D"/>
    <w:rsid w:val="00E75FFD"/>
    <w:rsid w:val="00E76673"/>
    <w:rsid w:val="00E76774"/>
    <w:rsid w:val="00E76A6B"/>
    <w:rsid w:val="00E76AC1"/>
    <w:rsid w:val="00E76EA2"/>
    <w:rsid w:val="00E770D6"/>
    <w:rsid w:val="00E7750C"/>
    <w:rsid w:val="00E7763C"/>
    <w:rsid w:val="00E777DF"/>
    <w:rsid w:val="00E77944"/>
    <w:rsid w:val="00E77B93"/>
    <w:rsid w:val="00E77BF2"/>
    <w:rsid w:val="00E77D3D"/>
    <w:rsid w:val="00E801AA"/>
    <w:rsid w:val="00E802CB"/>
    <w:rsid w:val="00E808BC"/>
    <w:rsid w:val="00E80B77"/>
    <w:rsid w:val="00E80B7C"/>
    <w:rsid w:val="00E80E28"/>
    <w:rsid w:val="00E81117"/>
    <w:rsid w:val="00E815B1"/>
    <w:rsid w:val="00E815CE"/>
    <w:rsid w:val="00E817C6"/>
    <w:rsid w:val="00E81E52"/>
    <w:rsid w:val="00E81EEE"/>
    <w:rsid w:val="00E82583"/>
    <w:rsid w:val="00E826D0"/>
    <w:rsid w:val="00E8274D"/>
    <w:rsid w:val="00E829FA"/>
    <w:rsid w:val="00E82C2D"/>
    <w:rsid w:val="00E82D18"/>
    <w:rsid w:val="00E82DDB"/>
    <w:rsid w:val="00E82DF9"/>
    <w:rsid w:val="00E83362"/>
    <w:rsid w:val="00E8338A"/>
    <w:rsid w:val="00E83601"/>
    <w:rsid w:val="00E8419C"/>
    <w:rsid w:val="00E847A7"/>
    <w:rsid w:val="00E84921"/>
    <w:rsid w:val="00E84B19"/>
    <w:rsid w:val="00E84CE5"/>
    <w:rsid w:val="00E852A4"/>
    <w:rsid w:val="00E85575"/>
    <w:rsid w:val="00E85B24"/>
    <w:rsid w:val="00E85B41"/>
    <w:rsid w:val="00E85B50"/>
    <w:rsid w:val="00E85C7A"/>
    <w:rsid w:val="00E85DB9"/>
    <w:rsid w:val="00E85E24"/>
    <w:rsid w:val="00E860BB"/>
    <w:rsid w:val="00E86122"/>
    <w:rsid w:val="00E862FE"/>
    <w:rsid w:val="00E864F9"/>
    <w:rsid w:val="00E86868"/>
    <w:rsid w:val="00E87116"/>
    <w:rsid w:val="00E8754C"/>
    <w:rsid w:val="00E87558"/>
    <w:rsid w:val="00E875E9"/>
    <w:rsid w:val="00E87773"/>
    <w:rsid w:val="00E87D42"/>
    <w:rsid w:val="00E9009C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580"/>
    <w:rsid w:val="00E926D5"/>
    <w:rsid w:val="00E926F4"/>
    <w:rsid w:val="00E9276A"/>
    <w:rsid w:val="00E92C31"/>
    <w:rsid w:val="00E92D45"/>
    <w:rsid w:val="00E92EA7"/>
    <w:rsid w:val="00E93095"/>
    <w:rsid w:val="00E93496"/>
    <w:rsid w:val="00E93D49"/>
    <w:rsid w:val="00E93D6A"/>
    <w:rsid w:val="00E93FF1"/>
    <w:rsid w:val="00E94167"/>
    <w:rsid w:val="00E94714"/>
    <w:rsid w:val="00E94F14"/>
    <w:rsid w:val="00E95416"/>
    <w:rsid w:val="00E95EA0"/>
    <w:rsid w:val="00E9623E"/>
    <w:rsid w:val="00E96333"/>
    <w:rsid w:val="00E96718"/>
    <w:rsid w:val="00E96953"/>
    <w:rsid w:val="00E96CF1"/>
    <w:rsid w:val="00E97C73"/>
    <w:rsid w:val="00EA05F0"/>
    <w:rsid w:val="00EA06D0"/>
    <w:rsid w:val="00EA079B"/>
    <w:rsid w:val="00EA0A71"/>
    <w:rsid w:val="00EA0A91"/>
    <w:rsid w:val="00EA0C2A"/>
    <w:rsid w:val="00EA0CA2"/>
    <w:rsid w:val="00EA133B"/>
    <w:rsid w:val="00EA1626"/>
    <w:rsid w:val="00EA16DB"/>
    <w:rsid w:val="00EA1A0A"/>
    <w:rsid w:val="00EA1A1D"/>
    <w:rsid w:val="00EA1EE5"/>
    <w:rsid w:val="00EA21DE"/>
    <w:rsid w:val="00EA224A"/>
    <w:rsid w:val="00EA257F"/>
    <w:rsid w:val="00EA296C"/>
    <w:rsid w:val="00EA29FC"/>
    <w:rsid w:val="00EA2C5F"/>
    <w:rsid w:val="00EA381E"/>
    <w:rsid w:val="00EA3A70"/>
    <w:rsid w:val="00EA3BA6"/>
    <w:rsid w:val="00EA3EDD"/>
    <w:rsid w:val="00EA44E3"/>
    <w:rsid w:val="00EA46A1"/>
    <w:rsid w:val="00EA4A99"/>
    <w:rsid w:val="00EA4C2E"/>
    <w:rsid w:val="00EA4DE6"/>
    <w:rsid w:val="00EA5941"/>
    <w:rsid w:val="00EA5C7A"/>
    <w:rsid w:val="00EA5F11"/>
    <w:rsid w:val="00EA5FC2"/>
    <w:rsid w:val="00EA61A7"/>
    <w:rsid w:val="00EA65B2"/>
    <w:rsid w:val="00EA686E"/>
    <w:rsid w:val="00EA6A00"/>
    <w:rsid w:val="00EA6CFD"/>
    <w:rsid w:val="00EA6EA3"/>
    <w:rsid w:val="00EA7002"/>
    <w:rsid w:val="00EA70E3"/>
    <w:rsid w:val="00EA76CA"/>
    <w:rsid w:val="00EA778F"/>
    <w:rsid w:val="00EA77FE"/>
    <w:rsid w:val="00EA7823"/>
    <w:rsid w:val="00EB04D6"/>
    <w:rsid w:val="00EB0508"/>
    <w:rsid w:val="00EB07E5"/>
    <w:rsid w:val="00EB09D3"/>
    <w:rsid w:val="00EB0F90"/>
    <w:rsid w:val="00EB0F96"/>
    <w:rsid w:val="00EB1148"/>
    <w:rsid w:val="00EB13AA"/>
    <w:rsid w:val="00EB14FF"/>
    <w:rsid w:val="00EB178F"/>
    <w:rsid w:val="00EB1942"/>
    <w:rsid w:val="00EB1C99"/>
    <w:rsid w:val="00EB221B"/>
    <w:rsid w:val="00EB25D5"/>
    <w:rsid w:val="00EB2699"/>
    <w:rsid w:val="00EB28E9"/>
    <w:rsid w:val="00EB2C50"/>
    <w:rsid w:val="00EB2F60"/>
    <w:rsid w:val="00EB33E2"/>
    <w:rsid w:val="00EB3885"/>
    <w:rsid w:val="00EB3E53"/>
    <w:rsid w:val="00EB3F04"/>
    <w:rsid w:val="00EB4370"/>
    <w:rsid w:val="00EB4976"/>
    <w:rsid w:val="00EB4ABA"/>
    <w:rsid w:val="00EB4AED"/>
    <w:rsid w:val="00EB4B96"/>
    <w:rsid w:val="00EB536D"/>
    <w:rsid w:val="00EB575D"/>
    <w:rsid w:val="00EB59DE"/>
    <w:rsid w:val="00EB5ADE"/>
    <w:rsid w:val="00EB5AE6"/>
    <w:rsid w:val="00EB6040"/>
    <w:rsid w:val="00EB6143"/>
    <w:rsid w:val="00EB63FE"/>
    <w:rsid w:val="00EB670A"/>
    <w:rsid w:val="00EB6969"/>
    <w:rsid w:val="00EB69E0"/>
    <w:rsid w:val="00EB6FB7"/>
    <w:rsid w:val="00EB7053"/>
    <w:rsid w:val="00EB723E"/>
    <w:rsid w:val="00EB7740"/>
    <w:rsid w:val="00EB779B"/>
    <w:rsid w:val="00EB7803"/>
    <w:rsid w:val="00EB7B57"/>
    <w:rsid w:val="00EB7F9A"/>
    <w:rsid w:val="00EC0934"/>
    <w:rsid w:val="00EC09FB"/>
    <w:rsid w:val="00EC0A85"/>
    <w:rsid w:val="00EC0ADF"/>
    <w:rsid w:val="00EC0DDB"/>
    <w:rsid w:val="00EC0E89"/>
    <w:rsid w:val="00EC1132"/>
    <w:rsid w:val="00EC129D"/>
    <w:rsid w:val="00EC1EA1"/>
    <w:rsid w:val="00EC1F7E"/>
    <w:rsid w:val="00EC24EE"/>
    <w:rsid w:val="00EC264A"/>
    <w:rsid w:val="00EC280C"/>
    <w:rsid w:val="00EC326F"/>
    <w:rsid w:val="00EC37D6"/>
    <w:rsid w:val="00EC3801"/>
    <w:rsid w:val="00EC3935"/>
    <w:rsid w:val="00EC3B93"/>
    <w:rsid w:val="00EC3EDB"/>
    <w:rsid w:val="00EC45D1"/>
    <w:rsid w:val="00EC46DA"/>
    <w:rsid w:val="00EC474F"/>
    <w:rsid w:val="00EC48FD"/>
    <w:rsid w:val="00EC4AD5"/>
    <w:rsid w:val="00EC4B3D"/>
    <w:rsid w:val="00EC4BE5"/>
    <w:rsid w:val="00EC4E1D"/>
    <w:rsid w:val="00EC4F65"/>
    <w:rsid w:val="00EC56C1"/>
    <w:rsid w:val="00EC5714"/>
    <w:rsid w:val="00EC585C"/>
    <w:rsid w:val="00EC5E76"/>
    <w:rsid w:val="00EC6374"/>
    <w:rsid w:val="00EC637F"/>
    <w:rsid w:val="00EC6910"/>
    <w:rsid w:val="00EC6AC4"/>
    <w:rsid w:val="00EC6B82"/>
    <w:rsid w:val="00EC73EB"/>
    <w:rsid w:val="00EC7976"/>
    <w:rsid w:val="00EC7B6A"/>
    <w:rsid w:val="00EC7C52"/>
    <w:rsid w:val="00ED0270"/>
    <w:rsid w:val="00ED0433"/>
    <w:rsid w:val="00ED047D"/>
    <w:rsid w:val="00ED07D4"/>
    <w:rsid w:val="00ED0C18"/>
    <w:rsid w:val="00ED0E35"/>
    <w:rsid w:val="00ED1126"/>
    <w:rsid w:val="00ED122A"/>
    <w:rsid w:val="00ED1413"/>
    <w:rsid w:val="00ED1690"/>
    <w:rsid w:val="00ED240A"/>
    <w:rsid w:val="00ED26E4"/>
    <w:rsid w:val="00ED29F8"/>
    <w:rsid w:val="00ED31C1"/>
    <w:rsid w:val="00ED3A6D"/>
    <w:rsid w:val="00ED3FEF"/>
    <w:rsid w:val="00ED4282"/>
    <w:rsid w:val="00ED4D75"/>
    <w:rsid w:val="00ED517E"/>
    <w:rsid w:val="00ED55AA"/>
    <w:rsid w:val="00ED5726"/>
    <w:rsid w:val="00ED5876"/>
    <w:rsid w:val="00ED597C"/>
    <w:rsid w:val="00ED59DB"/>
    <w:rsid w:val="00ED60BF"/>
    <w:rsid w:val="00ED618F"/>
    <w:rsid w:val="00ED6959"/>
    <w:rsid w:val="00ED6F17"/>
    <w:rsid w:val="00ED708F"/>
    <w:rsid w:val="00ED709D"/>
    <w:rsid w:val="00ED72FB"/>
    <w:rsid w:val="00ED73FD"/>
    <w:rsid w:val="00ED77BF"/>
    <w:rsid w:val="00ED7B50"/>
    <w:rsid w:val="00ED7D43"/>
    <w:rsid w:val="00EE0740"/>
    <w:rsid w:val="00EE07FB"/>
    <w:rsid w:val="00EE0803"/>
    <w:rsid w:val="00EE0A87"/>
    <w:rsid w:val="00EE0E19"/>
    <w:rsid w:val="00EE11BD"/>
    <w:rsid w:val="00EE1238"/>
    <w:rsid w:val="00EE12B0"/>
    <w:rsid w:val="00EE1311"/>
    <w:rsid w:val="00EE1332"/>
    <w:rsid w:val="00EE1349"/>
    <w:rsid w:val="00EE1519"/>
    <w:rsid w:val="00EE1929"/>
    <w:rsid w:val="00EE1AE0"/>
    <w:rsid w:val="00EE1D30"/>
    <w:rsid w:val="00EE1ED7"/>
    <w:rsid w:val="00EE2318"/>
    <w:rsid w:val="00EE251F"/>
    <w:rsid w:val="00EE256B"/>
    <w:rsid w:val="00EE260B"/>
    <w:rsid w:val="00EE2AAF"/>
    <w:rsid w:val="00EE2D2F"/>
    <w:rsid w:val="00EE31C9"/>
    <w:rsid w:val="00EE3281"/>
    <w:rsid w:val="00EE379A"/>
    <w:rsid w:val="00EE3AB0"/>
    <w:rsid w:val="00EE3B9F"/>
    <w:rsid w:val="00EE3F24"/>
    <w:rsid w:val="00EE3F9A"/>
    <w:rsid w:val="00EE451E"/>
    <w:rsid w:val="00EE455C"/>
    <w:rsid w:val="00EE466E"/>
    <w:rsid w:val="00EE47FD"/>
    <w:rsid w:val="00EE4876"/>
    <w:rsid w:val="00EE4A3C"/>
    <w:rsid w:val="00EE4AF0"/>
    <w:rsid w:val="00EE4C1C"/>
    <w:rsid w:val="00EE4E9B"/>
    <w:rsid w:val="00EE52F1"/>
    <w:rsid w:val="00EE53BE"/>
    <w:rsid w:val="00EE53DB"/>
    <w:rsid w:val="00EE54A9"/>
    <w:rsid w:val="00EE55EC"/>
    <w:rsid w:val="00EE58B3"/>
    <w:rsid w:val="00EE5C4D"/>
    <w:rsid w:val="00EE5DDE"/>
    <w:rsid w:val="00EE621B"/>
    <w:rsid w:val="00EE667E"/>
    <w:rsid w:val="00EE66B3"/>
    <w:rsid w:val="00EE7625"/>
    <w:rsid w:val="00EE7634"/>
    <w:rsid w:val="00EE78DF"/>
    <w:rsid w:val="00EE7C45"/>
    <w:rsid w:val="00EE7D16"/>
    <w:rsid w:val="00EE7F8D"/>
    <w:rsid w:val="00EF01BC"/>
    <w:rsid w:val="00EF02ED"/>
    <w:rsid w:val="00EF048B"/>
    <w:rsid w:val="00EF08EB"/>
    <w:rsid w:val="00EF09FB"/>
    <w:rsid w:val="00EF0D5E"/>
    <w:rsid w:val="00EF15E3"/>
    <w:rsid w:val="00EF1C13"/>
    <w:rsid w:val="00EF2432"/>
    <w:rsid w:val="00EF2B08"/>
    <w:rsid w:val="00EF2EE1"/>
    <w:rsid w:val="00EF33C5"/>
    <w:rsid w:val="00EF381F"/>
    <w:rsid w:val="00EF38D8"/>
    <w:rsid w:val="00EF3D6A"/>
    <w:rsid w:val="00EF3DCF"/>
    <w:rsid w:val="00EF3ED4"/>
    <w:rsid w:val="00EF3F84"/>
    <w:rsid w:val="00EF4433"/>
    <w:rsid w:val="00EF44B8"/>
    <w:rsid w:val="00EF4566"/>
    <w:rsid w:val="00EF46CA"/>
    <w:rsid w:val="00EF4705"/>
    <w:rsid w:val="00EF4915"/>
    <w:rsid w:val="00EF4ADE"/>
    <w:rsid w:val="00EF4BA9"/>
    <w:rsid w:val="00EF4E0E"/>
    <w:rsid w:val="00EF4E13"/>
    <w:rsid w:val="00EF4E29"/>
    <w:rsid w:val="00EF515F"/>
    <w:rsid w:val="00EF5527"/>
    <w:rsid w:val="00EF59FB"/>
    <w:rsid w:val="00EF606B"/>
    <w:rsid w:val="00EF6184"/>
    <w:rsid w:val="00EF6559"/>
    <w:rsid w:val="00EF6807"/>
    <w:rsid w:val="00EF6BAD"/>
    <w:rsid w:val="00EF6BB4"/>
    <w:rsid w:val="00EF7164"/>
    <w:rsid w:val="00EF77AC"/>
    <w:rsid w:val="00EF79F2"/>
    <w:rsid w:val="00EF7FF8"/>
    <w:rsid w:val="00F0051D"/>
    <w:rsid w:val="00F00B76"/>
    <w:rsid w:val="00F00D32"/>
    <w:rsid w:val="00F00E22"/>
    <w:rsid w:val="00F00E83"/>
    <w:rsid w:val="00F010FF"/>
    <w:rsid w:val="00F01245"/>
    <w:rsid w:val="00F021D9"/>
    <w:rsid w:val="00F0233D"/>
    <w:rsid w:val="00F023C9"/>
    <w:rsid w:val="00F02890"/>
    <w:rsid w:val="00F028CB"/>
    <w:rsid w:val="00F02A97"/>
    <w:rsid w:val="00F0351D"/>
    <w:rsid w:val="00F039BE"/>
    <w:rsid w:val="00F03A08"/>
    <w:rsid w:val="00F03B1B"/>
    <w:rsid w:val="00F03E3E"/>
    <w:rsid w:val="00F04070"/>
    <w:rsid w:val="00F04180"/>
    <w:rsid w:val="00F041D7"/>
    <w:rsid w:val="00F044F8"/>
    <w:rsid w:val="00F049FE"/>
    <w:rsid w:val="00F04B2C"/>
    <w:rsid w:val="00F05250"/>
    <w:rsid w:val="00F052A6"/>
    <w:rsid w:val="00F05751"/>
    <w:rsid w:val="00F05810"/>
    <w:rsid w:val="00F059F5"/>
    <w:rsid w:val="00F05BCC"/>
    <w:rsid w:val="00F060FE"/>
    <w:rsid w:val="00F064F8"/>
    <w:rsid w:val="00F06A52"/>
    <w:rsid w:val="00F06DE1"/>
    <w:rsid w:val="00F06ED0"/>
    <w:rsid w:val="00F06F6F"/>
    <w:rsid w:val="00F07510"/>
    <w:rsid w:val="00F075BD"/>
    <w:rsid w:val="00F0776E"/>
    <w:rsid w:val="00F07A9B"/>
    <w:rsid w:val="00F07AA9"/>
    <w:rsid w:val="00F07D2E"/>
    <w:rsid w:val="00F102CA"/>
    <w:rsid w:val="00F10325"/>
    <w:rsid w:val="00F10D8B"/>
    <w:rsid w:val="00F10E92"/>
    <w:rsid w:val="00F114BD"/>
    <w:rsid w:val="00F11688"/>
    <w:rsid w:val="00F11A34"/>
    <w:rsid w:val="00F11B7A"/>
    <w:rsid w:val="00F11BAA"/>
    <w:rsid w:val="00F11E08"/>
    <w:rsid w:val="00F11E9B"/>
    <w:rsid w:val="00F11FB2"/>
    <w:rsid w:val="00F1202B"/>
    <w:rsid w:val="00F1219A"/>
    <w:rsid w:val="00F121F6"/>
    <w:rsid w:val="00F12595"/>
    <w:rsid w:val="00F12952"/>
    <w:rsid w:val="00F12E04"/>
    <w:rsid w:val="00F132FB"/>
    <w:rsid w:val="00F134CD"/>
    <w:rsid w:val="00F1351B"/>
    <w:rsid w:val="00F13696"/>
    <w:rsid w:val="00F13A07"/>
    <w:rsid w:val="00F13C1A"/>
    <w:rsid w:val="00F13E2B"/>
    <w:rsid w:val="00F13FBE"/>
    <w:rsid w:val="00F14543"/>
    <w:rsid w:val="00F149B9"/>
    <w:rsid w:val="00F152BE"/>
    <w:rsid w:val="00F1573B"/>
    <w:rsid w:val="00F157DF"/>
    <w:rsid w:val="00F16416"/>
    <w:rsid w:val="00F16701"/>
    <w:rsid w:val="00F16832"/>
    <w:rsid w:val="00F16FDD"/>
    <w:rsid w:val="00F17282"/>
    <w:rsid w:val="00F17FAF"/>
    <w:rsid w:val="00F2008F"/>
    <w:rsid w:val="00F200E4"/>
    <w:rsid w:val="00F20124"/>
    <w:rsid w:val="00F207B0"/>
    <w:rsid w:val="00F207BD"/>
    <w:rsid w:val="00F20BE4"/>
    <w:rsid w:val="00F20F97"/>
    <w:rsid w:val="00F215AC"/>
    <w:rsid w:val="00F215C8"/>
    <w:rsid w:val="00F221F3"/>
    <w:rsid w:val="00F225D9"/>
    <w:rsid w:val="00F22A0C"/>
    <w:rsid w:val="00F22B16"/>
    <w:rsid w:val="00F232AF"/>
    <w:rsid w:val="00F2334F"/>
    <w:rsid w:val="00F238E3"/>
    <w:rsid w:val="00F239F5"/>
    <w:rsid w:val="00F23A00"/>
    <w:rsid w:val="00F23C31"/>
    <w:rsid w:val="00F23EF9"/>
    <w:rsid w:val="00F24288"/>
    <w:rsid w:val="00F24307"/>
    <w:rsid w:val="00F244A1"/>
    <w:rsid w:val="00F245FE"/>
    <w:rsid w:val="00F24779"/>
    <w:rsid w:val="00F2494B"/>
    <w:rsid w:val="00F2498E"/>
    <w:rsid w:val="00F24B57"/>
    <w:rsid w:val="00F24BA1"/>
    <w:rsid w:val="00F24D68"/>
    <w:rsid w:val="00F24E53"/>
    <w:rsid w:val="00F24F20"/>
    <w:rsid w:val="00F250A5"/>
    <w:rsid w:val="00F252A6"/>
    <w:rsid w:val="00F25C65"/>
    <w:rsid w:val="00F25D89"/>
    <w:rsid w:val="00F2604D"/>
    <w:rsid w:val="00F2614E"/>
    <w:rsid w:val="00F263B2"/>
    <w:rsid w:val="00F263F9"/>
    <w:rsid w:val="00F266DE"/>
    <w:rsid w:val="00F26A8B"/>
    <w:rsid w:val="00F26AA5"/>
    <w:rsid w:val="00F2720C"/>
    <w:rsid w:val="00F276E3"/>
    <w:rsid w:val="00F2779C"/>
    <w:rsid w:val="00F278FF"/>
    <w:rsid w:val="00F27ADE"/>
    <w:rsid w:val="00F27CF2"/>
    <w:rsid w:val="00F27D42"/>
    <w:rsid w:val="00F304FD"/>
    <w:rsid w:val="00F3069F"/>
    <w:rsid w:val="00F3089B"/>
    <w:rsid w:val="00F3099D"/>
    <w:rsid w:val="00F30EEE"/>
    <w:rsid w:val="00F30FF4"/>
    <w:rsid w:val="00F312B2"/>
    <w:rsid w:val="00F312B4"/>
    <w:rsid w:val="00F31394"/>
    <w:rsid w:val="00F31849"/>
    <w:rsid w:val="00F31858"/>
    <w:rsid w:val="00F31F30"/>
    <w:rsid w:val="00F3214B"/>
    <w:rsid w:val="00F32160"/>
    <w:rsid w:val="00F32E47"/>
    <w:rsid w:val="00F32EC8"/>
    <w:rsid w:val="00F3373C"/>
    <w:rsid w:val="00F339A4"/>
    <w:rsid w:val="00F33E41"/>
    <w:rsid w:val="00F33FAE"/>
    <w:rsid w:val="00F340B3"/>
    <w:rsid w:val="00F3430D"/>
    <w:rsid w:val="00F3454E"/>
    <w:rsid w:val="00F345EB"/>
    <w:rsid w:val="00F34659"/>
    <w:rsid w:val="00F34766"/>
    <w:rsid w:val="00F3493A"/>
    <w:rsid w:val="00F34962"/>
    <w:rsid w:val="00F34ACD"/>
    <w:rsid w:val="00F34AEE"/>
    <w:rsid w:val="00F34DCF"/>
    <w:rsid w:val="00F351A9"/>
    <w:rsid w:val="00F3553F"/>
    <w:rsid w:val="00F357DA"/>
    <w:rsid w:val="00F358BB"/>
    <w:rsid w:val="00F35A5C"/>
    <w:rsid w:val="00F35E90"/>
    <w:rsid w:val="00F36004"/>
    <w:rsid w:val="00F360B8"/>
    <w:rsid w:val="00F3639C"/>
    <w:rsid w:val="00F3654C"/>
    <w:rsid w:val="00F3654F"/>
    <w:rsid w:val="00F365CC"/>
    <w:rsid w:val="00F36A53"/>
    <w:rsid w:val="00F36A5A"/>
    <w:rsid w:val="00F36BDC"/>
    <w:rsid w:val="00F36E16"/>
    <w:rsid w:val="00F37205"/>
    <w:rsid w:val="00F37251"/>
    <w:rsid w:val="00F37360"/>
    <w:rsid w:val="00F37388"/>
    <w:rsid w:val="00F375C5"/>
    <w:rsid w:val="00F37D12"/>
    <w:rsid w:val="00F4004A"/>
    <w:rsid w:val="00F405BF"/>
    <w:rsid w:val="00F408DC"/>
    <w:rsid w:val="00F40B39"/>
    <w:rsid w:val="00F40B5D"/>
    <w:rsid w:val="00F411A5"/>
    <w:rsid w:val="00F41965"/>
    <w:rsid w:val="00F41993"/>
    <w:rsid w:val="00F41A53"/>
    <w:rsid w:val="00F4250F"/>
    <w:rsid w:val="00F42534"/>
    <w:rsid w:val="00F42782"/>
    <w:rsid w:val="00F42907"/>
    <w:rsid w:val="00F4293A"/>
    <w:rsid w:val="00F42B2B"/>
    <w:rsid w:val="00F42BC0"/>
    <w:rsid w:val="00F42BC5"/>
    <w:rsid w:val="00F42D7F"/>
    <w:rsid w:val="00F43453"/>
    <w:rsid w:val="00F43575"/>
    <w:rsid w:val="00F435B8"/>
    <w:rsid w:val="00F435CF"/>
    <w:rsid w:val="00F435DF"/>
    <w:rsid w:val="00F43BFB"/>
    <w:rsid w:val="00F43EF4"/>
    <w:rsid w:val="00F44195"/>
    <w:rsid w:val="00F44226"/>
    <w:rsid w:val="00F44312"/>
    <w:rsid w:val="00F446B1"/>
    <w:rsid w:val="00F446D2"/>
    <w:rsid w:val="00F447AB"/>
    <w:rsid w:val="00F44A42"/>
    <w:rsid w:val="00F44B03"/>
    <w:rsid w:val="00F44C82"/>
    <w:rsid w:val="00F45295"/>
    <w:rsid w:val="00F452FB"/>
    <w:rsid w:val="00F454DD"/>
    <w:rsid w:val="00F456EC"/>
    <w:rsid w:val="00F45859"/>
    <w:rsid w:val="00F45C6C"/>
    <w:rsid w:val="00F45C8B"/>
    <w:rsid w:val="00F45F06"/>
    <w:rsid w:val="00F4600C"/>
    <w:rsid w:val="00F46373"/>
    <w:rsid w:val="00F465F9"/>
    <w:rsid w:val="00F46D8A"/>
    <w:rsid w:val="00F473F0"/>
    <w:rsid w:val="00F47497"/>
    <w:rsid w:val="00F47BD6"/>
    <w:rsid w:val="00F47C71"/>
    <w:rsid w:val="00F47CD0"/>
    <w:rsid w:val="00F47CF5"/>
    <w:rsid w:val="00F50020"/>
    <w:rsid w:val="00F507DF"/>
    <w:rsid w:val="00F50A51"/>
    <w:rsid w:val="00F50B8E"/>
    <w:rsid w:val="00F50CF0"/>
    <w:rsid w:val="00F50DAC"/>
    <w:rsid w:val="00F51224"/>
    <w:rsid w:val="00F5158A"/>
    <w:rsid w:val="00F51A9A"/>
    <w:rsid w:val="00F51F74"/>
    <w:rsid w:val="00F52136"/>
    <w:rsid w:val="00F529D5"/>
    <w:rsid w:val="00F52A95"/>
    <w:rsid w:val="00F52DDC"/>
    <w:rsid w:val="00F53061"/>
    <w:rsid w:val="00F53237"/>
    <w:rsid w:val="00F5337B"/>
    <w:rsid w:val="00F53402"/>
    <w:rsid w:val="00F53651"/>
    <w:rsid w:val="00F53BF0"/>
    <w:rsid w:val="00F54172"/>
    <w:rsid w:val="00F542E2"/>
    <w:rsid w:val="00F54756"/>
    <w:rsid w:val="00F54B1C"/>
    <w:rsid w:val="00F54B2B"/>
    <w:rsid w:val="00F54BCB"/>
    <w:rsid w:val="00F54BFA"/>
    <w:rsid w:val="00F555EA"/>
    <w:rsid w:val="00F55EC1"/>
    <w:rsid w:val="00F55EDA"/>
    <w:rsid w:val="00F55F1E"/>
    <w:rsid w:val="00F55FEB"/>
    <w:rsid w:val="00F560DE"/>
    <w:rsid w:val="00F56270"/>
    <w:rsid w:val="00F56361"/>
    <w:rsid w:val="00F565CF"/>
    <w:rsid w:val="00F56A39"/>
    <w:rsid w:val="00F56ADF"/>
    <w:rsid w:val="00F5710A"/>
    <w:rsid w:val="00F577D5"/>
    <w:rsid w:val="00F577F3"/>
    <w:rsid w:val="00F6015E"/>
    <w:rsid w:val="00F603A3"/>
    <w:rsid w:val="00F6075D"/>
    <w:rsid w:val="00F607D3"/>
    <w:rsid w:val="00F611D9"/>
    <w:rsid w:val="00F61361"/>
    <w:rsid w:val="00F61A39"/>
    <w:rsid w:val="00F61C5E"/>
    <w:rsid w:val="00F61FB4"/>
    <w:rsid w:val="00F62290"/>
    <w:rsid w:val="00F6234B"/>
    <w:rsid w:val="00F62453"/>
    <w:rsid w:val="00F6263D"/>
    <w:rsid w:val="00F629BB"/>
    <w:rsid w:val="00F62B69"/>
    <w:rsid w:val="00F62D05"/>
    <w:rsid w:val="00F633F4"/>
    <w:rsid w:val="00F63433"/>
    <w:rsid w:val="00F6345C"/>
    <w:rsid w:val="00F63878"/>
    <w:rsid w:val="00F63A35"/>
    <w:rsid w:val="00F63B7F"/>
    <w:rsid w:val="00F63D10"/>
    <w:rsid w:val="00F64252"/>
    <w:rsid w:val="00F642DE"/>
    <w:rsid w:val="00F644AA"/>
    <w:rsid w:val="00F64776"/>
    <w:rsid w:val="00F649A4"/>
    <w:rsid w:val="00F64A41"/>
    <w:rsid w:val="00F64AC1"/>
    <w:rsid w:val="00F64CC5"/>
    <w:rsid w:val="00F64F7E"/>
    <w:rsid w:val="00F650A0"/>
    <w:rsid w:val="00F650B5"/>
    <w:rsid w:val="00F65362"/>
    <w:rsid w:val="00F6569C"/>
    <w:rsid w:val="00F658FF"/>
    <w:rsid w:val="00F65E2B"/>
    <w:rsid w:val="00F65F13"/>
    <w:rsid w:val="00F6620B"/>
    <w:rsid w:val="00F66ABE"/>
    <w:rsid w:val="00F66E28"/>
    <w:rsid w:val="00F670F7"/>
    <w:rsid w:val="00F671A8"/>
    <w:rsid w:val="00F673A3"/>
    <w:rsid w:val="00F673AD"/>
    <w:rsid w:val="00F67B97"/>
    <w:rsid w:val="00F67BBA"/>
    <w:rsid w:val="00F67FE3"/>
    <w:rsid w:val="00F70293"/>
    <w:rsid w:val="00F70617"/>
    <w:rsid w:val="00F706F0"/>
    <w:rsid w:val="00F706FC"/>
    <w:rsid w:val="00F7078F"/>
    <w:rsid w:val="00F70867"/>
    <w:rsid w:val="00F70B24"/>
    <w:rsid w:val="00F70BA6"/>
    <w:rsid w:val="00F70D38"/>
    <w:rsid w:val="00F7135B"/>
    <w:rsid w:val="00F7177C"/>
    <w:rsid w:val="00F71B33"/>
    <w:rsid w:val="00F71D07"/>
    <w:rsid w:val="00F727C8"/>
    <w:rsid w:val="00F72A17"/>
    <w:rsid w:val="00F72F29"/>
    <w:rsid w:val="00F72FC0"/>
    <w:rsid w:val="00F730E6"/>
    <w:rsid w:val="00F731E4"/>
    <w:rsid w:val="00F731E7"/>
    <w:rsid w:val="00F733F6"/>
    <w:rsid w:val="00F73445"/>
    <w:rsid w:val="00F73544"/>
    <w:rsid w:val="00F7363B"/>
    <w:rsid w:val="00F73663"/>
    <w:rsid w:val="00F73AFC"/>
    <w:rsid w:val="00F73BF8"/>
    <w:rsid w:val="00F73C68"/>
    <w:rsid w:val="00F73D7A"/>
    <w:rsid w:val="00F73E4F"/>
    <w:rsid w:val="00F73F72"/>
    <w:rsid w:val="00F73F97"/>
    <w:rsid w:val="00F74050"/>
    <w:rsid w:val="00F7413C"/>
    <w:rsid w:val="00F742CB"/>
    <w:rsid w:val="00F749DA"/>
    <w:rsid w:val="00F74E0F"/>
    <w:rsid w:val="00F74E80"/>
    <w:rsid w:val="00F750EC"/>
    <w:rsid w:val="00F75B28"/>
    <w:rsid w:val="00F75B59"/>
    <w:rsid w:val="00F75E02"/>
    <w:rsid w:val="00F75FE1"/>
    <w:rsid w:val="00F7607D"/>
    <w:rsid w:val="00F760E3"/>
    <w:rsid w:val="00F761C2"/>
    <w:rsid w:val="00F762B7"/>
    <w:rsid w:val="00F76346"/>
    <w:rsid w:val="00F76CAE"/>
    <w:rsid w:val="00F76F4C"/>
    <w:rsid w:val="00F772BA"/>
    <w:rsid w:val="00F774DF"/>
    <w:rsid w:val="00F7776B"/>
    <w:rsid w:val="00F779D3"/>
    <w:rsid w:val="00F77D55"/>
    <w:rsid w:val="00F77DC0"/>
    <w:rsid w:val="00F801EA"/>
    <w:rsid w:val="00F8034D"/>
    <w:rsid w:val="00F80D5A"/>
    <w:rsid w:val="00F80DC1"/>
    <w:rsid w:val="00F81043"/>
    <w:rsid w:val="00F81103"/>
    <w:rsid w:val="00F81324"/>
    <w:rsid w:val="00F815EF"/>
    <w:rsid w:val="00F81D60"/>
    <w:rsid w:val="00F81E59"/>
    <w:rsid w:val="00F82274"/>
    <w:rsid w:val="00F82277"/>
    <w:rsid w:val="00F82886"/>
    <w:rsid w:val="00F82934"/>
    <w:rsid w:val="00F829A7"/>
    <w:rsid w:val="00F82C0A"/>
    <w:rsid w:val="00F82DF1"/>
    <w:rsid w:val="00F833DA"/>
    <w:rsid w:val="00F83958"/>
    <w:rsid w:val="00F83A41"/>
    <w:rsid w:val="00F83A51"/>
    <w:rsid w:val="00F83BFE"/>
    <w:rsid w:val="00F8459E"/>
    <w:rsid w:val="00F8498B"/>
    <w:rsid w:val="00F84991"/>
    <w:rsid w:val="00F8540A"/>
    <w:rsid w:val="00F856B7"/>
    <w:rsid w:val="00F85B2F"/>
    <w:rsid w:val="00F85B46"/>
    <w:rsid w:val="00F85D9C"/>
    <w:rsid w:val="00F8600D"/>
    <w:rsid w:val="00F864C4"/>
    <w:rsid w:val="00F86664"/>
    <w:rsid w:val="00F86A3B"/>
    <w:rsid w:val="00F86FE3"/>
    <w:rsid w:val="00F877D3"/>
    <w:rsid w:val="00F8799E"/>
    <w:rsid w:val="00F87CF5"/>
    <w:rsid w:val="00F87F96"/>
    <w:rsid w:val="00F90028"/>
    <w:rsid w:val="00F90040"/>
    <w:rsid w:val="00F91115"/>
    <w:rsid w:val="00F9113E"/>
    <w:rsid w:val="00F913E0"/>
    <w:rsid w:val="00F91467"/>
    <w:rsid w:val="00F9149C"/>
    <w:rsid w:val="00F919F2"/>
    <w:rsid w:val="00F9241E"/>
    <w:rsid w:val="00F92FD8"/>
    <w:rsid w:val="00F9336B"/>
    <w:rsid w:val="00F93B54"/>
    <w:rsid w:val="00F93E79"/>
    <w:rsid w:val="00F93EF3"/>
    <w:rsid w:val="00F94220"/>
    <w:rsid w:val="00F942DB"/>
    <w:rsid w:val="00F94333"/>
    <w:rsid w:val="00F9440B"/>
    <w:rsid w:val="00F945F6"/>
    <w:rsid w:val="00F947BD"/>
    <w:rsid w:val="00F9498B"/>
    <w:rsid w:val="00F94A44"/>
    <w:rsid w:val="00F94EB4"/>
    <w:rsid w:val="00F951E8"/>
    <w:rsid w:val="00F952C9"/>
    <w:rsid w:val="00F95396"/>
    <w:rsid w:val="00F9566D"/>
    <w:rsid w:val="00F95A33"/>
    <w:rsid w:val="00F95B21"/>
    <w:rsid w:val="00F95EBE"/>
    <w:rsid w:val="00F9641D"/>
    <w:rsid w:val="00F96482"/>
    <w:rsid w:val="00F96BE7"/>
    <w:rsid w:val="00F96CC5"/>
    <w:rsid w:val="00F96D03"/>
    <w:rsid w:val="00F96EB8"/>
    <w:rsid w:val="00F97685"/>
    <w:rsid w:val="00FA00B1"/>
    <w:rsid w:val="00FA01DE"/>
    <w:rsid w:val="00FA023D"/>
    <w:rsid w:val="00FA04A1"/>
    <w:rsid w:val="00FA0834"/>
    <w:rsid w:val="00FA101F"/>
    <w:rsid w:val="00FA11D5"/>
    <w:rsid w:val="00FA1747"/>
    <w:rsid w:val="00FA1773"/>
    <w:rsid w:val="00FA198E"/>
    <w:rsid w:val="00FA1A6D"/>
    <w:rsid w:val="00FA1B6D"/>
    <w:rsid w:val="00FA1FEF"/>
    <w:rsid w:val="00FA20F5"/>
    <w:rsid w:val="00FA23E9"/>
    <w:rsid w:val="00FA2795"/>
    <w:rsid w:val="00FA2885"/>
    <w:rsid w:val="00FA295C"/>
    <w:rsid w:val="00FA3399"/>
    <w:rsid w:val="00FA39CF"/>
    <w:rsid w:val="00FA3A9A"/>
    <w:rsid w:val="00FA3C20"/>
    <w:rsid w:val="00FA3D29"/>
    <w:rsid w:val="00FA3F00"/>
    <w:rsid w:val="00FA4027"/>
    <w:rsid w:val="00FA4310"/>
    <w:rsid w:val="00FA48D0"/>
    <w:rsid w:val="00FA4A5F"/>
    <w:rsid w:val="00FA4FF9"/>
    <w:rsid w:val="00FA517B"/>
    <w:rsid w:val="00FA51E5"/>
    <w:rsid w:val="00FA5361"/>
    <w:rsid w:val="00FA53F5"/>
    <w:rsid w:val="00FA5A0F"/>
    <w:rsid w:val="00FA5DAB"/>
    <w:rsid w:val="00FA5F09"/>
    <w:rsid w:val="00FA5FCA"/>
    <w:rsid w:val="00FA60A8"/>
    <w:rsid w:val="00FA6351"/>
    <w:rsid w:val="00FA646D"/>
    <w:rsid w:val="00FA655A"/>
    <w:rsid w:val="00FA6763"/>
    <w:rsid w:val="00FA6893"/>
    <w:rsid w:val="00FA68F9"/>
    <w:rsid w:val="00FA6962"/>
    <w:rsid w:val="00FA6A46"/>
    <w:rsid w:val="00FA71EC"/>
    <w:rsid w:val="00FA72F5"/>
    <w:rsid w:val="00FA7373"/>
    <w:rsid w:val="00FB02DD"/>
    <w:rsid w:val="00FB0345"/>
    <w:rsid w:val="00FB0C22"/>
    <w:rsid w:val="00FB123D"/>
    <w:rsid w:val="00FB1846"/>
    <w:rsid w:val="00FB1B81"/>
    <w:rsid w:val="00FB1F30"/>
    <w:rsid w:val="00FB2021"/>
    <w:rsid w:val="00FB203E"/>
    <w:rsid w:val="00FB22E4"/>
    <w:rsid w:val="00FB2BEC"/>
    <w:rsid w:val="00FB3565"/>
    <w:rsid w:val="00FB3587"/>
    <w:rsid w:val="00FB4008"/>
    <w:rsid w:val="00FB4047"/>
    <w:rsid w:val="00FB4114"/>
    <w:rsid w:val="00FB489C"/>
    <w:rsid w:val="00FB48F7"/>
    <w:rsid w:val="00FB4B48"/>
    <w:rsid w:val="00FB5195"/>
    <w:rsid w:val="00FB5359"/>
    <w:rsid w:val="00FB540D"/>
    <w:rsid w:val="00FB547D"/>
    <w:rsid w:val="00FB5623"/>
    <w:rsid w:val="00FB5749"/>
    <w:rsid w:val="00FB5814"/>
    <w:rsid w:val="00FB5964"/>
    <w:rsid w:val="00FB5B5C"/>
    <w:rsid w:val="00FB6161"/>
    <w:rsid w:val="00FB64A3"/>
    <w:rsid w:val="00FB660A"/>
    <w:rsid w:val="00FB6A9B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CAE"/>
    <w:rsid w:val="00FC10E3"/>
    <w:rsid w:val="00FC128C"/>
    <w:rsid w:val="00FC129A"/>
    <w:rsid w:val="00FC149B"/>
    <w:rsid w:val="00FC1673"/>
    <w:rsid w:val="00FC1F1C"/>
    <w:rsid w:val="00FC2010"/>
    <w:rsid w:val="00FC20FB"/>
    <w:rsid w:val="00FC2184"/>
    <w:rsid w:val="00FC224E"/>
    <w:rsid w:val="00FC2610"/>
    <w:rsid w:val="00FC2934"/>
    <w:rsid w:val="00FC2D66"/>
    <w:rsid w:val="00FC2D87"/>
    <w:rsid w:val="00FC2EAD"/>
    <w:rsid w:val="00FC3059"/>
    <w:rsid w:val="00FC3080"/>
    <w:rsid w:val="00FC32F0"/>
    <w:rsid w:val="00FC3382"/>
    <w:rsid w:val="00FC3935"/>
    <w:rsid w:val="00FC3EB5"/>
    <w:rsid w:val="00FC404D"/>
    <w:rsid w:val="00FC4A64"/>
    <w:rsid w:val="00FC4D67"/>
    <w:rsid w:val="00FC4F8A"/>
    <w:rsid w:val="00FC51B6"/>
    <w:rsid w:val="00FC522F"/>
    <w:rsid w:val="00FC549F"/>
    <w:rsid w:val="00FC551D"/>
    <w:rsid w:val="00FC5616"/>
    <w:rsid w:val="00FC58DC"/>
    <w:rsid w:val="00FC631E"/>
    <w:rsid w:val="00FC64BB"/>
    <w:rsid w:val="00FC64ED"/>
    <w:rsid w:val="00FC6CAF"/>
    <w:rsid w:val="00FC6E28"/>
    <w:rsid w:val="00FC7016"/>
    <w:rsid w:val="00FC7525"/>
    <w:rsid w:val="00FC78B5"/>
    <w:rsid w:val="00FC7914"/>
    <w:rsid w:val="00FC7D93"/>
    <w:rsid w:val="00FC7DED"/>
    <w:rsid w:val="00FC7F3E"/>
    <w:rsid w:val="00FD0667"/>
    <w:rsid w:val="00FD0A2B"/>
    <w:rsid w:val="00FD0D8F"/>
    <w:rsid w:val="00FD1103"/>
    <w:rsid w:val="00FD12A2"/>
    <w:rsid w:val="00FD1510"/>
    <w:rsid w:val="00FD16AD"/>
    <w:rsid w:val="00FD1700"/>
    <w:rsid w:val="00FD1980"/>
    <w:rsid w:val="00FD1B1F"/>
    <w:rsid w:val="00FD1D4F"/>
    <w:rsid w:val="00FD1E7A"/>
    <w:rsid w:val="00FD1F38"/>
    <w:rsid w:val="00FD24E3"/>
    <w:rsid w:val="00FD2689"/>
    <w:rsid w:val="00FD2B92"/>
    <w:rsid w:val="00FD3487"/>
    <w:rsid w:val="00FD364A"/>
    <w:rsid w:val="00FD3A43"/>
    <w:rsid w:val="00FD4CE4"/>
    <w:rsid w:val="00FD4D44"/>
    <w:rsid w:val="00FD4DD9"/>
    <w:rsid w:val="00FD4E61"/>
    <w:rsid w:val="00FD5835"/>
    <w:rsid w:val="00FD5C7D"/>
    <w:rsid w:val="00FD5DB4"/>
    <w:rsid w:val="00FD5F60"/>
    <w:rsid w:val="00FD612B"/>
    <w:rsid w:val="00FD6413"/>
    <w:rsid w:val="00FD6573"/>
    <w:rsid w:val="00FD671C"/>
    <w:rsid w:val="00FD6740"/>
    <w:rsid w:val="00FD68E7"/>
    <w:rsid w:val="00FD6A3F"/>
    <w:rsid w:val="00FD6C2A"/>
    <w:rsid w:val="00FD72B2"/>
    <w:rsid w:val="00FD7711"/>
    <w:rsid w:val="00FD7909"/>
    <w:rsid w:val="00FD79BC"/>
    <w:rsid w:val="00FD7ADB"/>
    <w:rsid w:val="00FD7CD4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3BA"/>
    <w:rsid w:val="00FE1765"/>
    <w:rsid w:val="00FE1887"/>
    <w:rsid w:val="00FE1B1F"/>
    <w:rsid w:val="00FE1BC6"/>
    <w:rsid w:val="00FE1E44"/>
    <w:rsid w:val="00FE1E4A"/>
    <w:rsid w:val="00FE1F39"/>
    <w:rsid w:val="00FE1F96"/>
    <w:rsid w:val="00FE2197"/>
    <w:rsid w:val="00FE24C4"/>
    <w:rsid w:val="00FE260F"/>
    <w:rsid w:val="00FE2912"/>
    <w:rsid w:val="00FE2947"/>
    <w:rsid w:val="00FE2A83"/>
    <w:rsid w:val="00FE2AC7"/>
    <w:rsid w:val="00FE2C20"/>
    <w:rsid w:val="00FE2CFE"/>
    <w:rsid w:val="00FE2DDA"/>
    <w:rsid w:val="00FE2F24"/>
    <w:rsid w:val="00FE2F3C"/>
    <w:rsid w:val="00FE2F89"/>
    <w:rsid w:val="00FE3044"/>
    <w:rsid w:val="00FE30B8"/>
    <w:rsid w:val="00FE30E8"/>
    <w:rsid w:val="00FE359F"/>
    <w:rsid w:val="00FE3705"/>
    <w:rsid w:val="00FE3EA8"/>
    <w:rsid w:val="00FE4291"/>
    <w:rsid w:val="00FE43EF"/>
    <w:rsid w:val="00FE486A"/>
    <w:rsid w:val="00FE4933"/>
    <w:rsid w:val="00FE49A3"/>
    <w:rsid w:val="00FE4C60"/>
    <w:rsid w:val="00FE4CE8"/>
    <w:rsid w:val="00FE57B6"/>
    <w:rsid w:val="00FE5A89"/>
    <w:rsid w:val="00FE65FC"/>
    <w:rsid w:val="00FE6A62"/>
    <w:rsid w:val="00FE6BB4"/>
    <w:rsid w:val="00FE6E07"/>
    <w:rsid w:val="00FE7031"/>
    <w:rsid w:val="00FE7677"/>
    <w:rsid w:val="00FE77E3"/>
    <w:rsid w:val="00FE790E"/>
    <w:rsid w:val="00FE7B05"/>
    <w:rsid w:val="00FE7B36"/>
    <w:rsid w:val="00FE7D61"/>
    <w:rsid w:val="00FE7E7C"/>
    <w:rsid w:val="00FE7FF0"/>
    <w:rsid w:val="00FF0162"/>
    <w:rsid w:val="00FF0340"/>
    <w:rsid w:val="00FF0802"/>
    <w:rsid w:val="00FF0BB5"/>
    <w:rsid w:val="00FF125C"/>
    <w:rsid w:val="00FF172B"/>
    <w:rsid w:val="00FF1755"/>
    <w:rsid w:val="00FF1890"/>
    <w:rsid w:val="00FF1B2A"/>
    <w:rsid w:val="00FF215C"/>
    <w:rsid w:val="00FF215D"/>
    <w:rsid w:val="00FF21ED"/>
    <w:rsid w:val="00FF2436"/>
    <w:rsid w:val="00FF269C"/>
    <w:rsid w:val="00FF296D"/>
    <w:rsid w:val="00FF29C3"/>
    <w:rsid w:val="00FF2B4F"/>
    <w:rsid w:val="00FF2D9B"/>
    <w:rsid w:val="00FF2DA7"/>
    <w:rsid w:val="00FF2EC1"/>
    <w:rsid w:val="00FF3160"/>
    <w:rsid w:val="00FF31A6"/>
    <w:rsid w:val="00FF3587"/>
    <w:rsid w:val="00FF3588"/>
    <w:rsid w:val="00FF35CC"/>
    <w:rsid w:val="00FF3A86"/>
    <w:rsid w:val="00FF3F53"/>
    <w:rsid w:val="00FF40B3"/>
    <w:rsid w:val="00FF41EE"/>
    <w:rsid w:val="00FF4742"/>
    <w:rsid w:val="00FF498C"/>
    <w:rsid w:val="00FF49E2"/>
    <w:rsid w:val="00FF4E3F"/>
    <w:rsid w:val="00FF4FEE"/>
    <w:rsid w:val="00FF513E"/>
    <w:rsid w:val="00FF51CD"/>
    <w:rsid w:val="00FF56A5"/>
    <w:rsid w:val="00FF5828"/>
    <w:rsid w:val="00FF58AB"/>
    <w:rsid w:val="00FF5994"/>
    <w:rsid w:val="00FF5AC9"/>
    <w:rsid w:val="00FF5DC9"/>
    <w:rsid w:val="00FF615B"/>
    <w:rsid w:val="00FF6185"/>
    <w:rsid w:val="00FF6626"/>
    <w:rsid w:val="00FF6738"/>
    <w:rsid w:val="00FF6C13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5:docId w15:val="{592E7FDE-273D-4E87-8B6B-EA172C3F0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4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B022A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EA06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077E0E"/>
    <w:rPr>
      <w:rFonts w:ascii="Times New Roman" w:hAnsi="Times New Roman"/>
      <w:sz w:val="22"/>
      <w:lang w:eastAsia="en-US" w:bidi="ar-SA"/>
    </w:rPr>
  </w:style>
  <w:style w:type="paragraph" w:customStyle="1" w:styleId="CM38">
    <w:name w:val="CM38"/>
    <w:basedOn w:val="Default"/>
    <w:next w:val="Default"/>
    <w:rsid w:val="00AE6289"/>
    <w:pPr>
      <w:spacing w:line="256" w:lineRule="atLeast"/>
    </w:pPr>
    <w:rPr>
      <w:rFonts w:ascii="Univers 45 Light" w:eastAsia="Times New Roman" w:hAnsi="Univers 45 Light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image" Target="media/image1.png"/><Relationship Id="rId33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29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header" Target="header9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image" Target="media/image4.png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31" Type="http://schemas.openxmlformats.org/officeDocument/2006/relationships/footer" Target="footer10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7.xml"/><Relationship Id="rId27" Type="http://schemas.openxmlformats.org/officeDocument/2006/relationships/image" Target="media/image3.png"/><Relationship Id="rId30" Type="http://schemas.openxmlformats.org/officeDocument/2006/relationships/footer" Target="footer9.xml"/><Relationship Id="rId35" Type="http://schemas.openxmlformats.org/officeDocument/2006/relationships/theme" Target="theme/theme1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43FFC3-4678-4193-B830-764175EAE6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7553AE-82A5-4D17-B0EF-66494FC1A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6D687-57B4-4D01-A6AC-BAB84383B3E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3647</TotalTime>
  <Pages>59</Pages>
  <Words>10639</Words>
  <Characters>60648</Characters>
  <Application>Microsoft Office Word</Application>
  <DocSecurity>0</DocSecurity>
  <Lines>505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71145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Pimchanok, Aemsaard</dc:creator>
  <cp:keywords/>
  <dc:description/>
  <cp:lastModifiedBy>Orawan, Srisomphot</cp:lastModifiedBy>
  <cp:revision>866</cp:revision>
  <cp:lastPrinted>2024-02-21T04:42:00Z</cp:lastPrinted>
  <dcterms:created xsi:type="dcterms:W3CDTF">2023-02-25T01:16:00Z</dcterms:created>
  <dcterms:modified xsi:type="dcterms:W3CDTF">2024-02-27T07:35:00Z</dcterms:modified>
</cp:coreProperties>
</file>