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FE2C" w14:textId="77777777" w:rsidR="002A157F" w:rsidRPr="00CB72A3" w:rsidRDefault="002A157F" w:rsidP="00B423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011AD640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99F6E4" w14:textId="6C7C429A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613EFE0" w14:textId="77777777" w:rsidR="009F6286" w:rsidRPr="00CB72A3" w:rsidRDefault="009F6286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6A17807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865279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B16D30E" w14:textId="30E6C877" w:rsidR="002A157F" w:rsidRPr="00CB72A3" w:rsidRDefault="006E45E4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Theme="majorBidi" w:hAnsiTheme="majorBidi" w:cstheme="majorBidi"/>
          <w:sz w:val="52"/>
          <w:szCs w:val="52"/>
        </w:rPr>
      </w:pPr>
      <w:r w:rsidRPr="00CB72A3">
        <w:rPr>
          <w:rFonts w:asciiTheme="majorBidi" w:hAnsiTheme="majorBidi" w:cstheme="majorBidi"/>
          <w:sz w:val="52"/>
          <w:szCs w:val="52"/>
        </w:rPr>
        <w:t xml:space="preserve">    </w:t>
      </w:r>
      <w:r w:rsidR="00BF5C37" w:rsidRPr="00CB72A3">
        <w:rPr>
          <w:rFonts w:asciiTheme="majorBidi" w:hAnsiTheme="majorBidi" w:cstheme="majorBidi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CB72A3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425EB5" w:rsidRPr="00CB72A3">
        <w:rPr>
          <w:rFonts w:asciiTheme="majorBidi" w:hAnsiTheme="majorBidi" w:cstheme="majorBidi"/>
          <w:sz w:val="52"/>
          <w:szCs w:val="52"/>
          <w:cs/>
        </w:rPr>
        <w:br/>
      </w:r>
      <w:r w:rsidRPr="00CB72A3">
        <w:rPr>
          <w:rFonts w:asciiTheme="majorBidi" w:hAnsiTheme="majorBidi" w:cstheme="majorBidi"/>
          <w:sz w:val="52"/>
          <w:szCs w:val="52"/>
        </w:rPr>
        <w:t xml:space="preserve">    </w:t>
      </w:r>
      <w:r w:rsidR="002A157F" w:rsidRPr="00CB72A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5ABBDE4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8A0ACC5" w14:textId="77777777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9256B8" w:rsidRPr="00CB72A3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CB72A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710CC58" w14:textId="2E25930F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D57B77" w:rsidRPr="00CB72A3">
        <w:rPr>
          <w:rFonts w:asciiTheme="majorBidi" w:hAnsiTheme="majorBidi" w:cstheme="majorBidi"/>
          <w:sz w:val="32"/>
          <w:szCs w:val="32"/>
          <w:cs/>
        </w:rPr>
        <w:t>และ</w:t>
      </w:r>
      <w:r w:rsidR="00230B3B" w:rsidRPr="00CB72A3">
        <w:rPr>
          <w:rFonts w:asciiTheme="majorBidi" w:hAnsiTheme="majorBidi" w:cstheme="majorBidi"/>
          <w:sz w:val="32"/>
          <w:szCs w:val="32"/>
          <w:cs/>
        </w:rPr>
        <w:t>เก้า</w:t>
      </w:r>
      <w:r w:rsidR="00D57B77" w:rsidRPr="00CB72A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B72A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51E04" w:rsidRPr="00CB72A3">
        <w:rPr>
          <w:rFonts w:asciiTheme="majorBidi" w:hAnsiTheme="majorBidi" w:cstheme="majorBidi"/>
          <w:sz w:val="32"/>
          <w:szCs w:val="32"/>
        </w:rPr>
        <w:t>3</w:t>
      </w:r>
      <w:r w:rsidR="00230B3B" w:rsidRPr="00CB72A3">
        <w:rPr>
          <w:rFonts w:asciiTheme="majorBidi" w:hAnsiTheme="majorBidi" w:cstheme="majorBidi"/>
          <w:sz w:val="32"/>
          <w:szCs w:val="32"/>
        </w:rPr>
        <w:t>1</w:t>
      </w:r>
      <w:r w:rsidRPr="00CB72A3">
        <w:rPr>
          <w:rFonts w:asciiTheme="majorBidi" w:hAnsiTheme="majorBidi" w:cstheme="majorBidi"/>
          <w:sz w:val="32"/>
          <w:szCs w:val="32"/>
        </w:rPr>
        <w:t xml:space="preserve"> </w:t>
      </w:r>
      <w:r w:rsidR="00230B3B" w:rsidRPr="00CB72A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B72A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24EA" w:rsidRPr="00CB72A3">
        <w:rPr>
          <w:rFonts w:asciiTheme="majorBidi" w:hAnsiTheme="majorBidi" w:cstheme="majorBidi"/>
          <w:sz w:val="32"/>
          <w:szCs w:val="32"/>
        </w:rPr>
        <w:t>25</w:t>
      </w:r>
      <w:r w:rsidR="009F00E5" w:rsidRPr="00CB72A3">
        <w:rPr>
          <w:rFonts w:asciiTheme="majorBidi" w:hAnsiTheme="majorBidi" w:cstheme="majorBidi"/>
          <w:sz w:val="32"/>
          <w:szCs w:val="32"/>
        </w:rPr>
        <w:t>6</w:t>
      </w:r>
      <w:r w:rsidR="009F6286" w:rsidRPr="00CB72A3">
        <w:rPr>
          <w:rFonts w:asciiTheme="majorBidi" w:hAnsiTheme="majorBidi" w:cstheme="majorBidi"/>
          <w:sz w:val="32"/>
          <w:szCs w:val="32"/>
        </w:rPr>
        <w:t>6</w:t>
      </w:r>
    </w:p>
    <w:p w14:paraId="0A7C3074" w14:textId="77777777" w:rsidR="008F16F0" w:rsidRPr="00CB72A3" w:rsidRDefault="008F16F0" w:rsidP="008F16F0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CB72A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95B7581" w14:textId="77777777" w:rsidR="008F16F0" w:rsidRPr="00CB72A3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B72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4B7CBE1" w14:textId="77777777" w:rsidR="008F16F0" w:rsidRPr="00CB72A3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A152D70" w14:textId="77777777" w:rsidR="002A157F" w:rsidRPr="00CB72A3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97CEC17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EB87F64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CB72A3" w:rsidSect="009F6286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72A3" w:rsidRDefault="00A0297E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F83AB0C" w14:textId="77777777" w:rsidR="002A157F" w:rsidRPr="00CB72A3" w:rsidRDefault="002A157F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945DDFF" w14:textId="77777777" w:rsidR="004F340D" w:rsidRPr="00CB72A3" w:rsidRDefault="004F340D" w:rsidP="00CB2F46">
      <w:pPr>
        <w:tabs>
          <w:tab w:val="left" w:pos="8640"/>
        </w:tabs>
        <w:spacing w:line="1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8627C8C" w14:textId="77777777" w:rsidR="004F340D" w:rsidRPr="00CB72A3" w:rsidRDefault="004F340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550B28B" w14:textId="77777777" w:rsidR="004F340D" w:rsidRPr="00CB72A3" w:rsidRDefault="004F340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3DE545D" w14:textId="77777777" w:rsidR="00B63F4D" w:rsidRPr="00CB72A3" w:rsidRDefault="00B63F4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35753C5" w14:textId="77777777" w:rsidR="00B63F4D" w:rsidRPr="00CB72A3" w:rsidRDefault="00B63F4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8357A32" w14:textId="77777777" w:rsidR="00B63F4D" w:rsidRPr="00CB72A3" w:rsidRDefault="00B63F4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69D8A89" w14:textId="77777777" w:rsidR="00B63F4D" w:rsidRPr="00CB72A3" w:rsidRDefault="00B63F4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4D8705A" w14:textId="77777777" w:rsidR="00B63F4D" w:rsidRPr="00CB72A3" w:rsidRDefault="00B63F4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E5B0A94" w14:textId="77777777" w:rsidR="00B63F4D" w:rsidRPr="00CB72A3" w:rsidRDefault="00B63F4D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5B1C075" w14:textId="77777777" w:rsidR="002A157F" w:rsidRPr="00CB72A3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B146C1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9256B8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B146C1" w:rsidRPr="00CB72A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CB72A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CB72A3" w:rsidRDefault="002A157F" w:rsidP="002A157F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C134F3A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BF5C37" w:rsidRPr="00CB72A3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CB72A3" w:rsidRDefault="00933E67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237A87" w14:textId="499AEFB0" w:rsidR="00554990" w:rsidRPr="00CB72A3" w:rsidRDefault="00554990" w:rsidP="00554990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ธันวาคม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F6286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เก้า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ธันวาคม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F6286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สำหรับงวด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เก้า</w:t>
      </w:r>
      <w:r w:rsidR="00316034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เดือน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3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230B3B"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ธันวาคม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9F6286"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และหมายเหตุประกอบงบการเงินแบบย่อ (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ข้อมูลทางการเงิน</w:t>
      </w:r>
      <w:r w:rsidR="00607A30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ระหว่างกาล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”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และของเฉพาะบริษัท เบอร์ล่า คาร์บอน (ไทยแลนด์)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</w:rPr>
        <w:t> 34 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เรื่อง</w:t>
      </w:r>
      <w:r w:rsidR="00607A30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รดังกล่าวจากผลการสอบทานของข้าพเจ้า</w:t>
      </w:r>
    </w:p>
    <w:p w14:paraId="3C2057BF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FD317E6" w14:textId="77777777" w:rsidR="00CB2F46" w:rsidRPr="00CB72A3" w:rsidRDefault="00CB2F46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D3E850F" w14:textId="1E26B587" w:rsidR="00CB2F46" w:rsidRPr="00CB72A3" w:rsidRDefault="00CB2F46" w:rsidP="00CB2F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2410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F21593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ผู้สอบบัญชีรับอนุญาตของกิจการ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B72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01D46122" w14:textId="77777777" w:rsidR="00B63F4D" w:rsidRPr="00CB72A3" w:rsidRDefault="00B63F4D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B9F151E" w14:textId="77777777" w:rsidR="00B63F4D" w:rsidRPr="00CB72A3" w:rsidRDefault="00B63F4D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A147A6" w14:textId="77777777" w:rsidR="009F6286" w:rsidRPr="00CB72A3" w:rsidRDefault="009F6286" w:rsidP="00CB2F46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9F6286" w:rsidRPr="00CB72A3" w:rsidSect="009F6286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5466672" w14:textId="77777777" w:rsidR="006D30E5" w:rsidRPr="00CB72A3" w:rsidRDefault="006D30E5" w:rsidP="006D30E5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8D4CD39" w14:textId="77777777" w:rsidR="006D30E5" w:rsidRPr="00CB72A3" w:rsidRDefault="006D30E5" w:rsidP="005A3CD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1EB2F" w14:textId="4E0EC745" w:rsidR="00CB2F46" w:rsidRPr="00CB72A3" w:rsidRDefault="005E39BD" w:rsidP="005A3CD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ECD07A9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A9C3264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81C5D3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91DBEA6" w14:textId="77777777" w:rsidR="009F6286" w:rsidRPr="00CB72A3" w:rsidRDefault="009F628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35DF4C" w14:textId="77777777" w:rsidR="00CE62CF" w:rsidRPr="006B78AA" w:rsidRDefault="00CE62CF" w:rsidP="00C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Pr="006B78AA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6B78AA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BAA7DE5" w14:textId="64DC1BBF" w:rsidR="00CB2F46" w:rsidRPr="00CB72A3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CE62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62CF" w:rsidRPr="006B78AA">
        <w:rPr>
          <w:rFonts w:ascii="Angsana New" w:hAnsi="Angsana New"/>
          <w:sz w:val="30"/>
          <w:szCs w:val="30"/>
        </w:rPr>
        <w:t>9219</w:t>
      </w:r>
    </w:p>
    <w:p w14:paraId="3095E207" w14:textId="77777777" w:rsidR="009F6286" w:rsidRPr="00CB72A3" w:rsidRDefault="009F628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66A0090" w14:textId="1527BD4D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CB72A3" w:rsidRDefault="00CB2F46" w:rsidP="00CB2F4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E32E0CE" w14:textId="49AE17D1" w:rsidR="00E45D63" w:rsidRPr="00F22109" w:rsidRDefault="00E45D63" w:rsidP="00E45D63">
      <w:pPr>
        <w:pStyle w:val="IndexHeading1"/>
        <w:spacing w:after="0" w:line="240" w:lineRule="atLeast"/>
        <w:ind w:left="1080" w:hanging="108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607A30">
        <w:rPr>
          <w:rFonts w:ascii="Angsana New" w:hAnsi="Angsana New"/>
          <w:b w:val="0"/>
          <w:bCs/>
          <w:sz w:val="30"/>
          <w:szCs w:val="30"/>
          <w:lang w:val="en-US" w:bidi="th-TH"/>
        </w:rPr>
        <w:t>3</w:t>
      </w:r>
      <w:r w:rsidRPr="00DE10AD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Pr="00F065D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E10AD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7</w:t>
      </w:r>
    </w:p>
    <w:p w14:paraId="44BAEA7C" w14:textId="77777777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8BB7" w14:textId="77777777" w:rsidR="001C12CF" w:rsidRDefault="001C12CF">
      <w:r>
        <w:separator/>
      </w:r>
    </w:p>
  </w:endnote>
  <w:endnote w:type="continuationSeparator" w:id="0">
    <w:p w14:paraId="3E6A08B6" w14:textId="77777777" w:rsidR="001C12CF" w:rsidRDefault="001C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8DD25" w14:textId="77777777" w:rsidR="001E5287" w:rsidRPr="00371CAC" w:rsidRDefault="001E528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F4316" w14:textId="77777777" w:rsidR="009F6286" w:rsidRDefault="009F62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365E8" w14:textId="77777777" w:rsidR="00E03AE0" w:rsidRPr="00371CAC" w:rsidRDefault="00E03AE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A54B3" w14:textId="77777777" w:rsidR="001C12CF" w:rsidRDefault="001C12CF">
      <w:r>
        <w:separator/>
      </w:r>
    </w:p>
  </w:footnote>
  <w:footnote w:type="continuationSeparator" w:id="0">
    <w:p w14:paraId="2F49549B" w14:textId="77777777" w:rsidR="001C12CF" w:rsidRDefault="001C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2D81" w14:textId="77777777" w:rsidR="001E5287" w:rsidRDefault="001E5287"/>
  <w:p w14:paraId="1B569ABD" w14:textId="77777777" w:rsidR="001E5287" w:rsidRDefault="001E52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0D6E" w14:textId="77777777" w:rsidR="001E5287" w:rsidRDefault="001E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3461" w14:textId="77777777" w:rsidR="001E5287" w:rsidRDefault="001E528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7DEE28E1" w14:textId="77777777" w:rsidR="001E5287" w:rsidRDefault="001E5287"/>
  <w:p w14:paraId="34A3300F" w14:textId="77777777" w:rsidR="001E5287" w:rsidRDefault="001E528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2F2B" w14:textId="77777777" w:rsidR="001E5287" w:rsidRDefault="001E528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D95A" w14:textId="77777777" w:rsidR="001E5287" w:rsidRDefault="001E52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854E" w14:textId="29E9D18E" w:rsidR="001E5287" w:rsidRPr="006033C9" w:rsidRDefault="001E5287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0A18ED9C" w14:textId="796035E9" w:rsidR="00C401D5" w:rsidRPr="006033C9" w:rsidRDefault="00C401D5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7B012D58" w14:textId="341E878E" w:rsidR="00C401D5" w:rsidRDefault="00C401D5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  <w:p w14:paraId="1243332C" w14:textId="77777777" w:rsidR="006033C9" w:rsidRPr="006033C9" w:rsidRDefault="006033C9" w:rsidP="00411F53">
    <w:pPr>
      <w:pStyle w:val="Header"/>
      <w:tabs>
        <w:tab w:val="left" w:pos="5220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DA9F" w14:textId="77777777" w:rsidR="001E5287" w:rsidRDefault="001E52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3C9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660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EEB"/>
    <w:rsid w:val="00712F07"/>
    <w:rsid w:val="00713222"/>
    <w:rsid w:val="007132DF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AA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1D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798"/>
    <w:rsid w:val="00CD794F"/>
    <w:rsid w:val="00CD7EC8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AE0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287</TotalTime>
  <Pages>3</Pages>
  <Words>429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108</cp:revision>
  <cp:lastPrinted>2023-02-07T13:16:00Z</cp:lastPrinted>
  <dcterms:created xsi:type="dcterms:W3CDTF">2024-01-30T03:06:00Z</dcterms:created>
  <dcterms:modified xsi:type="dcterms:W3CDTF">2024-02-12T03:17:00Z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