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F5A63" w14:textId="77777777" w:rsidR="003E6A5C" w:rsidRPr="00CB72A3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B72A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82B4BB4" w14:textId="77777777" w:rsidR="002917E2" w:rsidRPr="00CB72A3" w:rsidRDefault="002917E2" w:rsidP="00B4233A">
      <w:pPr>
        <w:pStyle w:val="IndexHeading1"/>
        <w:spacing w:after="0" w:line="320" w:lineRule="exact"/>
        <w:ind w:left="1080" w:hanging="108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003F3A9" w14:textId="77777777" w:rsidR="003E6A5C" w:rsidRPr="00CB72A3" w:rsidRDefault="003E6A5C" w:rsidP="00B4233A">
      <w:pPr>
        <w:pStyle w:val="IndexHeading1"/>
        <w:spacing w:after="0" w:line="240" w:lineRule="auto"/>
        <w:ind w:left="1080" w:hanging="1080"/>
        <w:rPr>
          <w:rFonts w:asciiTheme="majorBidi" w:hAnsiTheme="majorBidi" w:cstheme="majorBidi"/>
          <w:b w:val="0"/>
          <w:bCs/>
          <w:sz w:val="6"/>
          <w:szCs w:val="6"/>
          <w:lang w:bidi="th-TH"/>
        </w:rPr>
      </w:pPr>
    </w:p>
    <w:p w14:paraId="42A767DF" w14:textId="77777777" w:rsidR="001876D1" w:rsidRPr="00CB72A3" w:rsidRDefault="001876D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A043B0" w:rsidRPr="00CB72A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2B48A8CF" w14:textId="77777777" w:rsidR="007A5E91" w:rsidRPr="00CB72A3" w:rsidRDefault="007A5E9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80DC07" w14:textId="77777777" w:rsidR="009B5E50" w:rsidRPr="00CB72A3" w:rsidRDefault="009B5E50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A22604" w:rsidRPr="00CB72A3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และบริษัทย่อย</w:t>
      </w:r>
    </w:p>
    <w:p w14:paraId="7385AF50" w14:textId="77777777" w:rsidR="003E6A5C" w:rsidRPr="00CB72A3" w:rsidRDefault="005E1EFC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AA387CC" w14:textId="77777777" w:rsidR="00C91C33" w:rsidRPr="00CB72A3" w:rsidRDefault="00C91C33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EC3994" w:rsidRPr="00CB72A3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4D7421D1" w14:textId="2784D86F" w:rsidR="00666660" w:rsidRDefault="00666660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0C285BD2" w14:textId="1D652CCB" w:rsidR="00316034" w:rsidRPr="00CB72A3" w:rsidRDefault="00316034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1B70085D" w14:textId="50B7EABA" w:rsidR="00816485" w:rsidRDefault="00816485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AB4C18B" w14:textId="072211AA" w:rsidR="00E70BCC" w:rsidRPr="00E70BCC" w:rsidRDefault="00E70BCC" w:rsidP="00B4233A">
      <w:pPr>
        <w:pStyle w:val="index"/>
        <w:numPr>
          <w:ilvl w:val="0"/>
          <w:numId w:val="2"/>
        </w:numPr>
        <w:tabs>
          <w:tab w:val="clear" w:pos="3164"/>
          <w:tab w:val="num" w:pos="1080"/>
        </w:tabs>
        <w:spacing w:after="0" w:line="400" w:lineRule="exact"/>
        <w:ind w:left="1170" w:hanging="1170"/>
        <w:rPr>
          <w:rFonts w:ascii="Angsana New" w:hAnsi="Angsana New"/>
          <w:sz w:val="30"/>
          <w:szCs w:val="30"/>
        </w:rPr>
      </w:pPr>
      <w:r w:rsidRPr="00BA39FD">
        <w:rPr>
          <w:rFonts w:ascii="Angsana New" w:hAnsi="Angsana New" w:hint="cs"/>
          <w:sz w:val="30"/>
          <w:szCs w:val="30"/>
          <w:cs/>
          <w:lang w:val="en-US" w:bidi="th-TH"/>
        </w:rPr>
        <w:t>ภาระผูกพันกับกิจการที่ไม่เกี่ยวข้องกัน</w:t>
      </w:r>
    </w:p>
    <w:p w14:paraId="3835DCA5" w14:textId="77777777" w:rsidR="00E70BCC" w:rsidRPr="005417DE" w:rsidRDefault="00E70BCC" w:rsidP="00B4233A">
      <w:pPr>
        <w:pStyle w:val="index"/>
        <w:numPr>
          <w:ilvl w:val="0"/>
          <w:numId w:val="2"/>
        </w:numPr>
        <w:tabs>
          <w:tab w:val="clear" w:pos="3164"/>
          <w:tab w:val="num" w:pos="1080"/>
        </w:tabs>
        <w:spacing w:after="0" w:line="400" w:lineRule="exact"/>
        <w:ind w:left="1080" w:hanging="10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70939A0D" w14:textId="77777777" w:rsidR="00E6637C" w:rsidRPr="00CB72A3" w:rsidRDefault="00E6637C" w:rsidP="00B4233A">
      <w:pPr>
        <w:pStyle w:val="index"/>
        <w:tabs>
          <w:tab w:val="clear" w:pos="1134"/>
        </w:tabs>
        <w:spacing w:after="0" w:line="400" w:lineRule="exact"/>
        <w:ind w:left="1080" w:firstLine="0"/>
        <w:rPr>
          <w:rFonts w:asciiTheme="majorBidi" w:hAnsiTheme="majorBidi" w:cstheme="majorBidi"/>
          <w:sz w:val="30"/>
          <w:szCs w:val="30"/>
          <w:lang w:bidi="th-TH"/>
        </w:rPr>
      </w:pPr>
    </w:p>
    <w:p w14:paraId="5AFB133E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br w:type="page"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5C3AAC" w:rsidRPr="00CB72A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1E2AFB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4AFC1" w14:textId="7CA6144D" w:rsidR="00C85C47" w:rsidRDefault="00A570EC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14C8" w:rsidRPr="00CB72A3">
        <w:rPr>
          <w:rFonts w:asciiTheme="majorBidi" w:hAnsiTheme="majorBidi" w:cstheme="majorBidi"/>
          <w:sz w:val="30"/>
          <w:szCs w:val="30"/>
          <w:cs/>
        </w:rPr>
        <w:t>ระหว่างกาลนี้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7D77F6" w:rsidRPr="00CB72A3">
        <w:rPr>
          <w:rFonts w:asciiTheme="majorBidi" w:hAnsiTheme="majorBidi" w:cstheme="majorBidi"/>
          <w:sz w:val="30"/>
          <w:szCs w:val="30"/>
          <w:cs/>
        </w:rPr>
        <w:t>คณะ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3160AC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F14DD">
        <w:rPr>
          <w:rFonts w:ascii="Angsana New" w:hAnsi="Angsana New"/>
          <w:sz w:val="30"/>
          <w:szCs w:val="30"/>
        </w:rPr>
        <w:t>1</w:t>
      </w:r>
      <w:r w:rsidR="008D0570">
        <w:rPr>
          <w:rFonts w:ascii="Angsana New" w:hAnsi="Angsana New"/>
          <w:sz w:val="30"/>
          <w:szCs w:val="30"/>
        </w:rPr>
        <w:t>3</w:t>
      </w:r>
      <w:r w:rsidR="009F14DD" w:rsidRPr="00BC267D">
        <w:rPr>
          <w:rFonts w:ascii="Angsana New" w:hAnsi="Angsana New"/>
          <w:sz w:val="30"/>
          <w:szCs w:val="30"/>
        </w:rPr>
        <w:t xml:space="preserve"> </w:t>
      </w:r>
      <w:r w:rsidR="009F14DD">
        <w:rPr>
          <w:rFonts w:ascii="Angsana New" w:hAnsi="Angsana New" w:hint="cs"/>
          <w:sz w:val="30"/>
          <w:szCs w:val="30"/>
          <w:cs/>
        </w:rPr>
        <w:t>กุมภาพันธ์</w:t>
      </w:r>
      <w:r w:rsidR="009F14DD" w:rsidRPr="00BC267D">
        <w:rPr>
          <w:rFonts w:ascii="Angsana New" w:hAnsi="Angsana New" w:hint="cs"/>
          <w:sz w:val="30"/>
          <w:szCs w:val="30"/>
          <w:cs/>
        </w:rPr>
        <w:t xml:space="preserve"> </w:t>
      </w:r>
      <w:r w:rsidR="009F14DD" w:rsidRPr="00BC267D">
        <w:rPr>
          <w:rFonts w:ascii="Angsana New" w:hAnsi="Angsana New"/>
          <w:sz w:val="30"/>
          <w:szCs w:val="30"/>
        </w:rPr>
        <w:t>256</w:t>
      </w:r>
      <w:r w:rsidR="009F14DD">
        <w:rPr>
          <w:rFonts w:ascii="Angsana New" w:hAnsi="Angsana New"/>
          <w:sz w:val="30"/>
          <w:szCs w:val="30"/>
        </w:rPr>
        <w:t>7</w:t>
      </w:r>
    </w:p>
    <w:p w14:paraId="0805011B" w14:textId="77777777" w:rsidR="00CD63A7" w:rsidRPr="00CB72A3" w:rsidRDefault="00CD63A7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</w:p>
    <w:p w14:paraId="1A1751FD" w14:textId="77777777" w:rsidR="003E6A5C" w:rsidRPr="00CB72A3" w:rsidRDefault="000C4D8F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527ED0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="00E07E6F" w:rsidRPr="00CB72A3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65740C" w:rsidRPr="00CB72A3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  <w:r w:rsidR="00E07E6F" w:rsidRPr="00CB72A3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0BB10658" w14:textId="77777777" w:rsidR="00842A87" w:rsidRPr="00CB72A3" w:rsidRDefault="00842A87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D109F" w14:textId="2A9F3516" w:rsidR="00842A87" w:rsidRPr="00CB72A3" w:rsidRDefault="00612F8F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CB72A3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CB72A3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025190" w:rsidRPr="00CB72A3">
        <w:rPr>
          <w:rFonts w:asciiTheme="majorBidi" w:hAnsiTheme="majorBidi" w:cstheme="majorBidi"/>
          <w:sz w:val="30"/>
          <w:szCs w:val="30"/>
        </w:rPr>
        <w:br/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4A24EA"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8D0570">
        <w:rPr>
          <w:rFonts w:asciiTheme="majorBidi" w:hAnsiTheme="majorBidi" w:cstheme="majorBidi" w:hint="cs"/>
          <w:sz w:val="30"/>
          <w:szCs w:val="30"/>
          <w:cs/>
        </w:rPr>
        <w:t>ฯ</w:t>
      </w:r>
      <w:r w:rsidR="00807D39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5CE1" w:rsidRPr="00CB72A3">
        <w:rPr>
          <w:rFonts w:asciiTheme="majorBidi" w:hAnsiTheme="majorBidi" w:cstheme="majorBidi"/>
          <w:sz w:val="30"/>
          <w:szCs w:val="30"/>
          <w:cs/>
        </w:rPr>
        <w:t>โดย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0C5CE1" w:rsidRPr="00CB72A3">
        <w:rPr>
          <w:rFonts w:asciiTheme="majorBidi" w:hAnsiTheme="majorBidi" w:cstheme="majorBidi"/>
          <w:spacing w:val="-3"/>
          <w:sz w:val="30"/>
          <w:szCs w:val="30"/>
          <w:cs/>
        </w:rPr>
        <w:t>อไปแล้วในงบการเงินประจำปี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</w:rPr>
        <w:t>31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มีนาคม </w:t>
      </w:r>
      <w:r w:rsidR="00A41B30" w:rsidRPr="00CB72A3">
        <w:rPr>
          <w:rFonts w:asciiTheme="majorBidi" w:hAnsiTheme="majorBidi" w:cstheme="majorBidi"/>
          <w:spacing w:val="-3"/>
          <w:sz w:val="30"/>
          <w:szCs w:val="30"/>
        </w:rPr>
        <w:t>256</w:t>
      </w:r>
      <w:r w:rsidR="009F14DD">
        <w:rPr>
          <w:rFonts w:asciiTheme="majorBidi" w:hAnsiTheme="majorBidi" w:cstheme="majorBidi"/>
          <w:spacing w:val="-3"/>
          <w:sz w:val="30"/>
          <w:szCs w:val="30"/>
        </w:rPr>
        <w:t>6</w:t>
      </w:r>
    </w:p>
    <w:p w14:paraId="24837583" w14:textId="77777777" w:rsidR="000C5CE1" w:rsidRPr="00CB72A3" w:rsidRDefault="000C5CE1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3FDC95" w14:textId="5E94373E" w:rsidR="009F2CB2" w:rsidRPr="00CB72A3" w:rsidRDefault="00842A87" w:rsidP="000B2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 w:rsidRPr="00CB72A3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CB72A3">
        <w:rPr>
          <w:rFonts w:asciiTheme="majorBidi" w:hAnsiTheme="majorBidi" w:cstheme="majorBidi"/>
          <w:sz w:val="30"/>
          <w:szCs w:val="30"/>
          <w:cs/>
        </w:rPr>
        <w:t>และแหล่งข้อมูลสำคัญ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ที่ใช้ในการประมาณการที่อาจมี</w:t>
      </w:r>
      <w:r w:rsidRPr="00CB72A3">
        <w:rPr>
          <w:rFonts w:asciiTheme="majorBidi" w:hAnsiTheme="majorBidi" w:cstheme="majorBidi"/>
          <w:sz w:val="30"/>
          <w:szCs w:val="30"/>
          <w:cs/>
        </w:rPr>
        <w:t>ความไม่แน่นอน</w:t>
      </w:r>
      <w:r w:rsidR="00572AF8" w:rsidRPr="00CB72A3">
        <w:rPr>
          <w:rFonts w:asciiTheme="majorBidi" w:hAnsiTheme="majorBidi" w:cstheme="majorBidi"/>
          <w:sz w:val="30"/>
          <w:szCs w:val="30"/>
          <w:cs/>
        </w:rPr>
        <w:t>นั้นไม่แตกต่างจากที่ได้อธิบายไว้ใน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CB72A3">
        <w:rPr>
          <w:rFonts w:asciiTheme="majorBidi" w:hAnsiTheme="majorBidi" w:cstheme="majorBidi"/>
          <w:sz w:val="30"/>
          <w:szCs w:val="30"/>
        </w:rPr>
        <w:t xml:space="preserve">31 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41B30" w:rsidRPr="00CB72A3">
        <w:rPr>
          <w:rFonts w:asciiTheme="majorBidi" w:hAnsiTheme="majorBidi" w:cstheme="majorBidi"/>
          <w:sz w:val="30"/>
          <w:szCs w:val="30"/>
        </w:rPr>
        <w:t>256</w:t>
      </w:r>
      <w:r w:rsidR="009F14DD">
        <w:rPr>
          <w:rFonts w:asciiTheme="majorBidi" w:hAnsiTheme="majorBidi" w:cstheme="majorBidi"/>
          <w:sz w:val="30"/>
          <w:szCs w:val="30"/>
        </w:rPr>
        <w:t>6</w:t>
      </w:r>
      <w:r w:rsidR="00FF7428" w:rsidRPr="00CB72A3">
        <w:rPr>
          <w:rFonts w:asciiTheme="majorBidi" w:hAnsiTheme="majorBidi" w:cstheme="majorBidi"/>
          <w:sz w:val="30"/>
          <w:szCs w:val="30"/>
        </w:rPr>
        <w:t xml:space="preserve"> </w:t>
      </w:r>
    </w:p>
    <w:p w14:paraId="51000B65" w14:textId="77777777" w:rsidR="00025190" w:rsidRPr="00CB72A3" w:rsidRDefault="000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09B29B6" w14:textId="3EC2C4AE" w:rsidR="003E6A5C" w:rsidRPr="00CB72A3" w:rsidRDefault="005C3AAC" w:rsidP="00D1155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2</w:t>
      </w:r>
      <w:r w:rsidR="00B91DCD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9172C3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7B9BF392" w14:textId="77777777" w:rsidR="008F16F0" w:rsidRPr="00CB72A3" w:rsidRDefault="008F16F0" w:rsidP="005C3AAC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8F16F0" w:rsidRPr="00CB72A3" w14:paraId="5DE275EE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28DC1AAE" w14:textId="77777777" w:rsidR="008F16F0" w:rsidRPr="00CB72A3" w:rsidRDefault="008272ED" w:rsidP="00CB72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1EF85BC1" w14:textId="77777777" w:rsidR="008F16F0" w:rsidRPr="00CB72A3" w:rsidRDefault="008F16F0" w:rsidP="00CB72A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8E4CD16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3C9C93E4" w14:textId="77777777" w:rsidR="008F16F0" w:rsidRPr="00CB72A3" w:rsidRDefault="008F16F0" w:rsidP="00CB72A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16F0" w:rsidRPr="00CB72A3" w14:paraId="19D3DC4E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53D31F13" w14:textId="76B9CD8D" w:rsidR="008F16F0" w:rsidRPr="00CB72A3" w:rsidRDefault="008F16F0" w:rsidP="00CB72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569DB"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230B3B"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230B3B"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1" w:type="dxa"/>
          </w:tcPr>
          <w:p w14:paraId="655C0028" w14:textId="6205FE08" w:rsidR="008F16F0" w:rsidRPr="00CB72A3" w:rsidRDefault="004A24EA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86" w:rsidRPr="00CB72A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9" w:type="dxa"/>
          </w:tcPr>
          <w:p w14:paraId="157ED9B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3E7343DB" w14:textId="6F201A31" w:rsidR="008F16F0" w:rsidRPr="00CB72A3" w:rsidRDefault="004A24EA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86" w:rsidRPr="00CB72A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6FF047E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05C511B" w14:textId="4C24655C" w:rsidR="008F16F0" w:rsidRPr="00CB72A3" w:rsidRDefault="004A24EA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86" w:rsidRPr="00CB72A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A051E6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3172BD45" w14:textId="69F501B1" w:rsidR="008F16F0" w:rsidRPr="00CB72A3" w:rsidRDefault="004A24EA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86" w:rsidRPr="00CB72A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F16F0" w:rsidRPr="00CB72A3" w14:paraId="3D4FC3B2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6FB766D0" w14:textId="77777777" w:rsidR="008F16F0" w:rsidRPr="00CB72A3" w:rsidRDefault="008F16F0" w:rsidP="00CB72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69F02887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16F0" w:rsidRPr="00CB72A3" w14:paraId="2B1F9D1C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81358C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5941D7AE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DFC250C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D261A58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D8BC5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77CA52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9B01C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E0619FB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1E05" w:rsidRPr="00CB72A3" w14:paraId="607A9E68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6DAF65D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492A3AA8" w14:textId="46326F0D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24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252,917</w:t>
            </w:r>
          </w:p>
        </w:tc>
        <w:tc>
          <w:tcPr>
            <w:tcW w:w="279" w:type="dxa"/>
          </w:tcPr>
          <w:p w14:paraId="74191605" w14:textId="77777777" w:rsidR="00211E05" w:rsidRPr="00CB72A3" w:rsidRDefault="00211E05" w:rsidP="00211E05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16EB99A" w14:textId="6C795850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190,110</w:t>
            </w:r>
          </w:p>
        </w:tc>
        <w:tc>
          <w:tcPr>
            <w:tcW w:w="270" w:type="dxa"/>
          </w:tcPr>
          <w:p w14:paraId="0FD2FF1F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C920841" w14:textId="745DB779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B524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252,917</w:t>
            </w:r>
          </w:p>
        </w:tc>
        <w:tc>
          <w:tcPr>
            <w:tcW w:w="270" w:type="dxa"/>
          </w:tcPr>
          <w:p w14:paraId="7953693C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FF90D29" w14:textId="1C1FF395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190,110</w:t>
            </w:r>
          </w:p>
        </w:tc>
      </w:tr>
      <w:tr w:rsidR="00211E05" w:rsidRPr="00CB72A3" w14:paraId="04EF4DA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43E9103" w14:textId="20517314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1F4E253D" w14:textId="6FB8940A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3F76676" w14:textId="77777777" w:rsidR="00211E05" w:rsidRPr="00CB72A3" w:rsidRDefault="00211E05" w:rsidP="00211E05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522736B" w14:textId="1714324E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B28C56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DBEAF7D" w14:textId="7CDA98BF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5F05A1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367ECAC" w14:textId="6922E35A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1E05" w:rsidRPr="00CB72A3" w14:paraId="35D8E6D3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B82472B" w14:textId="7A78D938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7FF13E78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4F6798D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EA20F15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2971F2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305182B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57D1FDC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C3C06AD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1E05" w:rsidRPr="00CB72A3" w14:paraId="25513967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5D1C0D88" w14:textId="678B9988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B72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1840154B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D7D8D86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4AB3F20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A16267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248D09A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E776CD9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697B6EC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1E05" w:rsidRPr="00CB72A3" w14:paraId="1D6112B4" w14:textId="77777777" w:rsidTr="00331408">
        <w:trPr>
          <w:cantSplit/>
          <w:trHeight w:hRule="exact" w:val="374"/>
        </w:trPr>
        <w:tc>
          <w:tcPr>
            <w:tcW w:w="4410" w:type="dxa"/>
          </w:tcPr>
          <w:p w14:paraId="3813EAB4" w14:textId="6BD64BE3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6F1FBD66" w14:textId="17DB1F1D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12,572</w:t>
            </w:r>
          </w:p>
        </w:tc>
        <w:tc>
          <w:tcPr>
            <w:tcW w:w="279" w:type="dxa"/>
          </w:tcPr>
          <w:p w14:paraId="2FB1F33B" w14:textId="77777777" w:rsidR="00211E05" w:rsidRPr="00CB72A3" w:rsidRDefault="00211E05" w:rsidP="00211E05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8CCFDF7" w14:textId="0D28BACE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12,938</w:t>
            </w:r>
          </w:p>
        </w:tc>
        <w:tc>
          <w:tcPr>
            <w:tcW w:w="270" w:type="dxa"/>
          </w:tcPr>
          <w:p w14:paraId="4B37DD46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9309987" w14:textId="666E5023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12,572</w:t>
            </w:r>
          </w:p>
        </w:tc>
        <w:tc>
          <w:tcPr>
            <w:tcW w:w="270" w:type="dxa"/>
          </w:tcPr>
          <w:p w14:paraId="187E9461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B0F19E4" w14:textId="2655549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12,938</w:t>
            </w:r>
          </w:p>
        </w:tc>
      </w:tr>
      <w:tr w:rsidR="00211E05" w:rsidRPr="00CB72A3" w14:paraId="14851CF6" w14:textId="77777777" w:rsidTr="00084B8F">
        <w:trPr>
          <w:cantSplit/>
          <w:trHeight w:hRule="exact" w:val="374"/>
        </w:trPr>
        <w:tc>
          <w:tcPr>
            <w:tcW w:w="4410" w:type="dxa"/>
          </w:tcPr>
          <w:p w14:paraId="301732D2" w14:textId="2BC4242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5057B4F" w14:textId="1EABC5DC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E583115" w14:textId="77777777" w:rsidR="00211E05" w:rsidRPr="00CB72A3" w:rsidRDefault="00211E05" w:rsidP="00211E05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85FD2FC" w14:textId="3ED24CA8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2DFE03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276AB94" w14:textId="24D3AAAA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DA13B96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D77B5C6" w14:textId="6747093B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1E05" w:rsidRPr="00CB72A3" w14:paraId="275BE968" w14:textId="77777777" w:rsidTr="00331408">
        <w:trPr>
          <w:cantSplit/>
          <w:trHeight w:hRule="exact" w:val="374"/>
        </w:trPr>
        <w:tc>
          <w:tcPr>
            <w:tcW w:w="4410" w:type="dxa"/>
          </w:tcPr>
          <w:p w14:paraId="51B4CD67" w14:textId="2B3A1598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2038BF90" w14:textId="2A1E8D6D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3C19B44E" w14:textId="77777777" w:rsidR="00211E05" w:rsidRPr="00CB72A3" w:rsidRDefault="00211E05" w:rsidP="00211E05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126E8A1" w14:textId="71246583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CB74F98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752B4B" w14:textId="1C574768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D0ADB79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4929B48" w14:textId="5B5B1B26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11E05" w:rsidRPr="00CB72A3" w14:paraId="079A2657" w14:textId="77777777" w:rsidTr="00084B8F">
        <w:trPr>
          <w:cantSplit/>
          <w:trHeight w:hRule="exact" w:val="374"/>
        </w:trPr>
        <w:tc>
          <w:tcPr>
            <w:tcW w:w="4410" w:type="dxa"/>
          </w:tcPr>
          <w:p w14:paraId="0C1602DE" w14:textId="7FE23638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รายได้จากการขายไฟฟ้าและไอน้ำที่ได้จาก</w:t>
            </w:r>
          </w:p>
        </w:tc>
        <w:tc>
          <w:tcPr>
            <w:tcW w:w="981" w:type="dxa"/>
          </w:tcPr>
          <w:p w14:paraId="4378A815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06D518A1" w14:textId="77777777" w:rsidR="00211E05" w:rsidRPr="00CB72A3" w:rsidRDefault="00211E05" w:rsidP="00211E05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81E9AA7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1FBB0F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157DF61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21572B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119D8AC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1E05" w:rsidRPr="00CB72A3" w14:paraId="09E6A5B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FBD81CA" w14:textId="16715D76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F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กระบวนการผลิต</w:t>
            </w:r>
          </w:p>
        </w:tc>
        <w:tc>
          <w:tcPr>
            <w:tcW w:w="981" w:type="dxa"/>
          </w:tcPr>
          <w:p w14:paraId="64290656" w14:textId="4C4569C3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107,915</w:t>
            </w:r>
          </w:p>
        </w:tc>
        <w:tc>
          <w:tcPr>
            <w:tcW w:w="279" w:type="dxa"/>
          </w:tcPr>
          <w:p w14:paraId="14E4F6EC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EE181DE" w14:textId="1EBC790A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58,331</w:t>
            </w:r>
          </w:p>
        </w:tc>
        <w:tc>
          <w:tcPr>
            <w:tcW w:w="270" w:type="dxa"/>
          </w:tcPr>
          <w:p w14:paraId="1C3FFC17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B6BB0C" w14:textId="1450BA9D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107,915</w:t>
            </w:r>
          </w:p>
        </w:tc>
        <w:tc>
          <w:tcPr>
            <w:tcW w:w="270" w:type="dxa"/>
          </w:tcPr>
          <w:p w14:paraId="46329A25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E504EAB" w14:textId="7B0AD3CC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58,331</w:t>
            </w:r>
          </w:p>
        </w:tc>
      </w:tr>
      <w:tr w:rsidR="00211E05" w:rsidRPr="00CB72A3" w14:paraId="76A53052" w14:textId="77777777" w:rsidTr="00DC6601">
        <w:trPr>
          <w:cantSplit/>
          <w:trHeight w:hRule="exact" w:val="374"/>
        </w:trPr>
        <w:tc>
          <w:tcPr>
            <w:tcW w:w="4410" w:type="dxa"/>
          </w:tcPr>
          <w:p w14:paraId="706FAAFA" w14:textId="2CA4C10A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06FF28B1" w14:textId="1DF72998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6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5,706</w:t>
            </w:r>
          </w:p>
        </w:tc>
        <w:tc>
          <w:tcPr>
            <w:tcW w:w="279" w:type="dxa"/>
          </w:tcPr>
          <w:p w14:paraId="05C8C920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2D8744C" w14:textId="18B9D03E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11,537 </w:t>
            </w:r>
          </w:p>
        </w:tc>
        <w:tc>
          <w:tcPr>
            <w:tcW w:w="270" w:type="dxa"/>
          </w:tcPr>
          <w:p w14:paraId="44F22668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B8305D" w14:textId="6A4EBA3C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DC66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5,706</w:t>
            </w:r>
          </w:p>
        </w:tc>
        <w:tc>
          <w:tcPr>
            <w:tcW w:w="270" w:type="dxa"/>
          </w:tcPr>
          <w:p w14:paraId="6D241C53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D5F935E" w14:textId="747E4ACF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11,537 </w:t>
            </w:r>
          </w:p>
        </w:tc>
      </w:tr>
      <w:tr w:rsidR="00211E05" w:rsidRPr="00CB72A3" w14:paraId="67363ABE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A3BBC51" w14:textId="7E013FC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20B43317" w14:textId="4BC4081A" w:rsidR="00211E05" w:rsidRPr="00CB72A3" w:rsidRDefault="001D4F0A" w:rsidP="00211E0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1,650,233</w:t>
            </w:r>
          </w:p>
        </w:tc>
        <w:tc>
          <w:tcPr>
            <w:tcW w:w="279" w:type="dxa"/>
          </w:tcPr>
          <w:p w14:paraId="3C18ADA8" w14:textId="77777777" w:rsidR="00211E05" w:rsidRPr="00CB72A3" w:rsidRDefault="00211E05" w:rsidP="00211E0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CAD7A1" w14:textId="7042740B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1,102,</w:t>
            </w:r>
            <w:r w:rsidR="00BE6E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15BF0DEA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8575FD" w14:textId="39F82A0E" w:rsidR="00211E05" w:rsidRPr="00CB72A3" w:rsidRDefault="001D4F0A" w:rsidP="00211E0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1,650,233</w:t>
            </w:r>
          </w:p>
        </w:tc>
        <w:tc>
          <w:tcPr>
            <w:tcW w:w="270" w:type="dxa"/>
          </w:tcPr>
          <w:p w14:paraId="640C5CA6" w14:textId="77777777" w:rsidR="00211E05" w:rsidRPr="00CB72A3" w:rsidRDefault="00211E05" w:rsidP="00211E0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94B422B" w14:textId="2B7C2B9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1,102,</w:t>
            </w:r>
            <w:r w:rsidR="00BE6E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211E05" w:rsidRPr="00CB72A3" w14:paraId="69C69666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26788409" w14:textId="0FCEE2F3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786E0E28" w14:textId="5626F70C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49,329</w:t>
            </w:r>
          </w:p>
        </w:tc>
        <w:tc>
          <w:tcPr>
            <w:tcW w:w="279" w:type="dxa"/>
          </w:tcPr>
          <w:p w14:paraId="3121F9E9" w14:textId="77777777" w:rsidR="00211E05" w:rsidRPr="00CB72A3" w:rsidRDefault="00211E05" w:rsidP="00211E0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F7D3057" w14:textId="4119037E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6E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6E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</w:p>
        </w:tc>
        <w:tc>
          <w:tcPr>
            <w:tcW w:w="270" w:type="dxa"/>
          </w:tcPr>
          <w:p w14:paraId="00B46B80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8CC493" w14:textId="391EB099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49,329</w:t>
            </w:r>
          </w:p>
        </w:tc>
        <w:tc>
          <w:tcPr>
            <w:tcW w:w="270" w:type="dxa"/>
          </w:tcPr>
          <w:p w14:paraId="475E0249" w14:textId="77777777" w:rsidR="00211E05" w:rsidRPr="00CB72A3" w:rsidRDefault="00211E05" w:rsidP="00211E0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C8A896A" w14:textId="6BCA0B50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E6E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6E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</w:p>
        </w:tc>
      </w:tr>
      <w:tr w:rsidR="00211E05" w:rsidRPr="00CB72A3" w14:paraId="4251030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284C0AB" w14:textId="02AA887F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39E00C08" w14:textId="2FE05BE1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35,488</w:t>
            </w:r>
          </w:p>
        </w:tc>
        <w:tc>
          <w:tcPr>
            <w:tcW w:w="279" w:type="dxa"/>
          </w:tcPr>
          <w:p w14:paraId="633A5351" w14:textId="77777777" w:rsidR="00211E05" w:rsidRPr="00CB72A3" w:rsidRDefault="00211E05" w:rsidP="00211E0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F9B350C" w14:textId="74DD9C9C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15,554</w:t>
            </w:r>
          </w:p>
        </w:tc>
        <w:tc>
          <w:tcPr>
            <w:tcW w:w="270" w:type="dxa"/>
          </w:tcPr>
          <w:p w14:paraId="104EF969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C2E1C6" w14:textId="527B8340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35,488</w:t>
            </w:r>
          </w:p>
        </w:tc>
        <w:tc>
          <w:tcPr>
            <w:tcW w:w="270" w:type="dxa"/>
          </w:tcPr>
          <w:p w14:paraId="0F5C3E5A" w14:textId="77777777" w:rsidR="00211E05" w:rsidRPr="00CB72A3" w:rsidRDefault="00211E05" w:rsidP="00211E0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0D0B8DE" w14:textId="7C0A421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15,554</w:t>
            </w:r>
          </w:p>
        </w:tc>
      </w:tr>
    </w:tbl>
    <w:p w14:paraId="37A774E5" w14:textId="60AE1E70" w:rsidR="00A91D26" w:rsidRPr="00CB72A3" w:rsidRDefault="00A91D26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2D29B90" w14:textId="34A693DE" w:rsidR="008E2BCA" w:rsidRPr="00CB72A3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5837A18" w14:textId="4FEFF1BD" w:rsidR="008E2BCA" w:rsidRPr="00CB72A3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319C5CA" w14:textId="4EC59FF6" w:rsidR="008E2BCA" w:rsidRPr="00CB72A3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E968872" w14:textId="3FFD3C5B" w:rsidR="008E2BCA" w:rsidRPr="00CB72A3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10138B6" w14:textId="56E98D29" w:rsidR="008E2BCA" w:rsidRPr="00CB72A3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8D93F3A" w14:textId="215B6C0A" w:rsidR="008E2BCA" w:rsidRPr="00CB72A3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B4C788D" w14:textId="4FB9868C" w:rsidR="008E2BCA" w:rsidRPr="00CB72A3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1DE6210" w14:textId="2B64DCE0" w:rsidR="008E2BCA" w:rsidRPr="00CB72A3" w:rsidRDefault="00D2018D" w:rsidP="00D20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2F19490D" w14:textId="77777777" w:rsidR="008E2BCA" w:rsidRPr="00CB72A3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A91D26" w:rsidRPr="00CB72A3" w14:paraId="4EFB8E4B" w14:textId="77777777" w:rsidTr="00CB72A3">
        <w:trPr>
          <w:cantSplit/>
          <w:tblHeader/>
        </w:trPr>
        <w:tc>
          <w:tcPr>
            <w:tcW w:w="4410" w:type="dxa"/>
          </w:tcPr>
          <w:p w14:paraId="13EE515D" w14:textId="77777777" w:rsidR="00A91D26" w:rsidRPr="00CB72A3" w:rsidRDefault="00A91D26" w:rsidP="00CB72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38B42577" w14:textId="77777777" w:rsidR="00A91D26" w:rsidRPr="00CB72A3" w:rsidRDefault="00A91D26" w:rsidP="00CB72A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20E2769" w14:textId="7777777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240AD78A" w14:textId="77777777" w:rsidR="00A91D26" w:rsidRPr="00CB72A3" w:rsidRDefault="00A91D26" w:rsidP="00CB72A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1D26" w:rsidRPr="00CB72A3" w14:paraId="2B3B4D1F" w14:textId="77777777" w:rsidTr="00CB72A3">
        <w:trPr>
          <w:cantSplit/>
          <w:tblHeader/>
        </w:trPr>
        <w:tc>
          <w:tcPr>
            <w:tcW w:w="4410" w:type="dxa"/>
          </w:tcPr>
          <w:p w14:paraId="238E9FD3" w14:textId="416EF983" w:rsidR="00A91D26" w:rsidRPr="00CB72A3" w:rsidRDefault="00A91D26" w:rsidP="00CB72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230B3B"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เก้า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230B3B"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230B3B"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1" w:type="dxa"/>
          </w:tcPr>
          <w:p w14:paraId="31962D8E" w14:textId="7756F732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86" w:rsidRPr="00CB72A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9" w:type="dxa"/>
          </w:tcPr>
          <w:p w14:paraId="695E7A7F" w14:textId="7777777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688E5923" w14:textId="2C84C13D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86" w:rsidRPr="00CB72A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7FE8F59" w14:textId="7777777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E17EF" w14:textId="2ADE478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86" w:rsidRPr="00CB72A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78F40D" w14:textId="7777777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77379AD1" w14:textId="194A07BA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86" w:rsidRPr="00CB72A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91D26" w:rsidRPr="00CB72A3" w14:paraId="28CE5A78" w14:textId="77777777" w:rsidTr="00CB72A3">
        <w:trPr>
          <w:cantSplit/>
          <w:tblHeader/>
        </w:trPr>
        <w:tc>
          <w:tcPr>
            <w:tcW w:w="4410" w:type="dxa"/>
          </w:tcPr>
          <w:p w14:paraId="1D0A6838" w14:textId="77777777" w:rsidR="00A91D26" w:rsidRPr="00CB72A3" w:rsidRDefault="00A91D26" w:rsidP="00CB72A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334CEA89" w14:textId="7777777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91D26" w:rsidRPr="00CB72A3" w14:paraId="47FE25D9" w14:textId="77777777" w:rsidTr="00CB72A3">
        <w:trPr>
          <w:cantSplit/>
        </w:trPr>
        <w:tc>
          <w:tcPr>
            <w:tcW w:w="4410" w:type="dxa"/>
          </w:tcPr>
          <w:p w14:paraId="0F717920" w14:textId="7777777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0F4077B3" w14:textId="7777777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73CD4E9" w14:textId="7777777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3C0C20A" w14:textId="7777777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0D9D8" w14:textId="7777777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11EFA3" w14:textId="7777777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31495" w14:textId="7777777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4D98633" w14:textId="77777777" w:rsidR="00A91D26" w:rsidRPr="00CB72A3" w:rsidRDefault="00A91D2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1E05" w:rsidRPr="00CB72A3" w14:paraId="5FD81EE0" w14:textId="77777777" w:rsidTr="00CB72A3">
        <w:trPr>
          <w:cantSplit/>
        </w:trPr>
        <w:tc>
          <w:tcPr>
            <w:tcW w:w="4410" w:type="dxa"/>
          </w:tcPr>
          <w:p w14:paraId="7BFECF11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795ACC30" w14:textId="51C72106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716,319</w:t>
            </w:r>
          </w:p>
        </w:tc>
        <w:tc>
          <w:tcPr>
            <w:tcW w:w="279" w:type="dxa"/>
          </w:tcPr>
          <w:p w14:paraId="2B5847F2" w14:textId="77777777" w:rsidR="00211E05" w:rsidRPr="00CB72A3" w:rsidRDefault="00211E05" w:rsidP="00211E05">
            <w:pPr>
              <w:pStyle w:val="a3"/>
              <w:tabs>
                <w:tab w:val="decimal" w:pos="69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4CCE827" w14:textId="7A09043C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441,363</w:t>
            </w:r>
          </w:p>
        </w:tc>
        <w:tc>
          <w:tcPr>
            <w:tcW w:w="270" w:type="dxa"/>
          </w:tcPr>
          <w:p w14:paraId="73F306D1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D597A6F" w14:textId="0F3C6BDE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716,319</w:t>
            </w:r>
          </w:p>
        </w:tc>
        <w:tc>
          <w:tcPr>
            <w:tcW w:w="270" w:type="dxa"/>
          </w:tcPr>
          <w:p w14:paraId="7CBACD8F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56CF3F7" w14:textId="366ECBFE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441,363</w:t>
            </w:r>
          </w:p>
        </w:tc>
      </w:tr>
      <w:tr w:rsidR="00F44452" w:rsidRPr="00CB72A3" w14:paraId="548F21DF" w14:textId="77777777" w:rsidTr="00CB72A3">
        <w:trPr>
          <w:cantSplit/>
        </w:trPr>
        <w:tc>
          <w:tcPr>
            <w:tcW w:w="4410" w:type="dxa"/>
          </w:tcPr>
          <w:p w14:paraId="0125508B" w14:textId="77777777" w:rsidR="00F44452" w:rsidRPr="00CB72A3" w:rsidRDefault="00F44452" w:rsidP="00F4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14:paraId="0F8F9DD2" w14:textId="14AE3E9B" w:rsidR="00F44452" w:rsidRPr="00CB72A3" w:rsidRDefault="00F44452" w:rsidP="00F44452">
            <w:pPr>
              <w:pStyle w:val="30"/>
              <w:tabs>
                <w:tab w:val="clear" w:pos="360"/>
                <w:tab w:val="clear" w:pos="720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3A6330C" w14:textId="77777777" w:rsidR="00F44452" w:rsidRPr="00CB72A3" w:rsidRDefault="00F44452" w:rsidP="00F44452">
            <w:pPr>
              <w:pStyle w:val="a3"/>
              <w:tabs>
                <w:tab w:val="decimal" w:pos="69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A010359" w14:textId="2A9B1D9D" w:rsidR="00F44452" w:rsidRPr="00CB72A3" w:rsidRDefault="00F44452" w:rsidP="00F44452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EA676E" w14:textId="77777777" w:rsidR="00F44452" w:rsidRPr="00CB72A3" w:rsidRDefault="00F44452" w:rsidP="00F44452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28EACF2" w14:textId="18DB74AB" w:rsidR="00F44452" w:rsidRPr="00CB72A3" w:rsidRDefault="00F44452" w:rsidP="00F44452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70" w:type="dxa"/>
          </w:tcPr>
          <w:p w14:paraId="068D8C6B" w14:textId="77777777" w:rsidR="00F44452" w:rsidRPr="00CB72A3" w:rsidRDefault="00F44452" w:rsidP="00F44452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F50A9CD" w14:textId="085F5843" w:rsidR="00F44452" w:rsidRPr="00CB72A3" w:rsidRDefault="00F44452" w:rsidP="00F44452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25,491</w:t>
            </w:r>
          </w:p>
        </w:tc>
      </w:tr>
      <w:tr w:rsidR="00F44452" w:rsidRPr="00CB72A3" w14:paraId="728B7AC5" w14:textId="77777777" w:rsidTr="00CB72A3">
        <w:trPr>
          <w:cantSplit/>
        </w:trPr>
        <w:tc>
          <w:tcPr>
            <w:tcW w:w="4410" w:type="dxa"/>
          </w:tcPr>
          <w:p w14:paraId="1213405B" w14:textId="160B652C" w:rsidR="00F44452" w:rsidRPr="00CB72A3" w:rsidRDefault="00F44452" w:rsidP="00F4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ค่าใช้จ่ายที่เรียกเก็บไปยังบริษัทร่วม</w:t>
            </w:r>
          </w:p>
        </w:tc>
        <w:tc>
          <w:tcPr>
            <w:tcW w:w="981" w:type="dxa"/>
          </w:tcPr>
          <w:p w14:paraId="07989C75" w14:textId="4F878E67" w:rsidR="00F44452" w:rsidRPr="00CB72A3" w:rsidRDefault="00F44452" w:rsidP="00F44452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9" w:type="dxa"/>
          </w:tcPr>
          <w:p w14:paraId="04B6ED3B" w14:textId="77777777" w:rsidR="00F44452" w:rsidRPr="00CB72A3" w:rsidRDefault="00F44452" w:rsidP="00F44452">
            <w:pPr>
              <w:pStyle w:val="a3"/>
              <w:tabs>
                <w:tab w:val="decimal" w:pos="69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8B790CD" w14:textId="768AC28E" w:rsidR="00F44452" w:rsidRPr="00CB72A3" w:rsidRDefault="00F44452" w:rsidP="00F44452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3AF44C" w14:textId="77777777" w:rsidR="00F44452" w:rsidRPr="00CB72A3" w:rsidRDefault="00F44452" w:rsidP="00F44452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1BAC9C6" w14:textId="3E0ED1D9" w:rsidR="00F44452" w:rsidRPr="00CB72A3" w:rsidRDefault="00F44452" w:rsidP="00F44452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65DB7350" w14:textId="77777777" w:rsidR="00F44452" w:rsidRPr="00CB72A3" w:rsidRDefault="00F44452" w:rsidP="00F44452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EE3C1B8" w14:textId="44E9D479" w:rsidR="00F44452" w:rsidRPr="00CB72A3" w:rsidRDefault="00F44452" w:rsidP="00F44452">
            <w:pPr>
              <w:pStyle w:val="30"/>
              <w:tabs>
                <w:tab w:val="clear" w:pos="360"/>
                <w:tab w:val="clear" w:pos="720"/>
                <w:tab w:val="decimal" w:pos="4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F6286" w:rsidRPr="00CB72A3" w14:paraId="010DF19A" w14:textId="77777777" w:rsidTr="00CB72A3">
        <w:trPr>
          <w:cantSplit/>
        </w:trPr>
        <w:tc>
          <w:tcPr>
            <w:tcW w:w="4410" w:type="dxa"/>
          </w:tcPr>
          <w:p w14:paraId="6BF1C9FB" w14:textId="77777777" w:rsidR="009F6286" w:rsidRPr="00CB72A3" w:rsidRDefault="009F628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1" w:type="dxa"/>
          </w:tcPr>
          <w:p w14:paraId="35DE8A1C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9" w:type="dxa"/>
          </w:tcPr>
          <w:p w14:paraId="35652B9D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2" w:type="dxa"/>
          </w:tcPr>
          <w:p w14:paraId="0546FEE7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FADA7BB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14:paraId="1408732C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3372857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</w:tcPr>
          <w:p w14:paraId="161364C7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F6286" w:rsidRPr="00CB72A3" w14:paraId="59501BD0" w14:textId="77777777" w:rsidTr="00CB72A3">
        <w:trPr>
          <w:cantSplit/>
        </w:trPr>
        <w:tc>
          <w:tcPr>
            <w:tcW w:w="4410" w:type="dxa"/>
          </w:tcPr>
          <w:p w14:paraId="0EFA431E" w14:textId="77777777" w:rsidR="009F6286" w:rsidRPr="00CB72A3" w:rsidRDefault="009F628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31ED82C8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FBF106D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FE61F04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0D6F7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4837488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21A6518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9A4FB79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6286" w:rsidRPr="00CB72A3" w14:paraId="7A9708DD" w14:textId="77777777" w:rsidTr="00CB72A3">
        <w:trPr>
          <w:cantSplit/>
        </w:trPr>
        <w:tc>
          <w:tcPr>
            <w:tcW w:w="4410" w:type="dxa"/>
          </w:tcPr>
          <w:p w14:paraId="19A34BC7" w14:textId="77777777" w:rsidR="009F6286" w:rsidRPr="00CB72A3" w:rsidRDefault="009F628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B72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289ED94D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10327CD" w14:textId="77777777" w:rsidR="009F6286" w:rsidRPr="00CB72A3" w:rsidRDefault="009F6286" w:rsidP="00CB72A3">
            <w:pPr>
              <w:pStyle w:val="a3"/>
              <w:tabs>
                <w:tab w:val="decimal" w:pos="69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11AD298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0DD315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6679982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F78D1A4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90F4A03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1E05" w:rsidRPr="00CB72A3" w14:paraId="707D2739" w14:textId="77777777" w:rsidTr="00CB72A3">
        <w:trPr>
          <w:cantSplit/>
        </w:trPr>
        <w:tc>
          <w:tcPr>
            <w:tcW w:w="4410" w:type="dxa"/>
          </w:tcPr>
          <w:p w14:paraId="0F3BF3D5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0A05FB70" w14:textId="6598AC0E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0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40,418</w:t>
            </w:r>
          </w:p>
        </w:tc>
        <w:tc>
          <w:tcPr>
            <w:tcW w:w="279" w:type="dxa"/>
          </w:tcPr>
          <w:p w14:paraId="228BAEFD" w14:textId="77777777" w:rsidR="00211E05" w:rsidRPr="00CB72A3" w:rsidRDefault="00211E05" w:rsidP="00211E05">
            <w:pPr>
              <w:pStyle w:val="a3"/>
              <w:tabs>
                <w:tab w:val="decimal" w:pos="69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3C4D555" w14:textId="4F639368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43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752</w:t>
            </w:r>
          </w:p>
        </w:tc>
        <w:tc>
          <w:tcPr>
            <w:tcW w:w="270" w:type="dxa"/>
          </w:tcPr>
          <w:p w14:paraId="11390B47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4725DC3" w14:textId="64402775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D20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40,418</w:t>
            </w:r>
          </w:p>
        </w:tc>
        <w:tc>
          <w:tcPr>
            <w:tcW w:w="270" w:type="dxa"/>
          </w:tcPr>
          <w:p w14:paraId="4283D9CE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747971D" w14:textId="6CED8579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43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752</w:t>
            </w:r>
          </w:p>
        </w:tc>
      </w:tr>
      <w:tr w:rsidR="009F6286" w:rsidRPr="00CB72A3" w14:paraId="0BEFFF74" w14:textId="77777777" w:rsidTr="00CB72A3">
        <w:trPr>
          <w:cantSplit/>
        </w:trPr>
        <w:tc>
          <w:tcPr>
            <w:tcW w:w="4410" w:type="dxa"/>
          </w:tcPr>
          <w:p w14:paraId="0C56A0EF" w14:textId="77777777" w:rsidR="009F6286" w:rsidRPr="00CB72A3" w:rsidRDefault="009F628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81" w:type="dxa"/>
          </w:tcPr>
          <w:p w14:paraId="7268A19A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9" w:type="dxa"/>
          </w:tcPr>
          <w:p w14:paraId="330C744D" w14:textId="77777777" w:rsidR="009F6286" w:rsidRPr="00CB72A3" w:rsidRDefault="009F6286" w:rsidP="00CB72A3">
            <w:pPr>
              <w:pStyle w:val="a3"/>
              <w:tabs>
                <w:tab w:val="decimal" w:pos="699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2" w:type="dxa"/>
          </w:tcPr>
          <w:p w14:paraId="7FD6826A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356118B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14:paraId="77EBF735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27793CE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6E20E0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F6286" w:rsidRPr="00CB72A3" w14:paraId="2ECD0FE5" w14:textId="77777777" w:rsidTr="00CB72A3">
        <w:trPr>
          <w:cantSplit/>
        </w:trPr>
        <w:tc>
          <w:tcPr>
            <w:tcW w:w="4410" w:type="dxa"/>
          </w:tcPr>
          <w:p w14:paraId="1127C2F6" w14:textId="77777777" w:rsidR="009F6286" w:rsidRPr="00CB72A3" w:rsidRDefault="009F628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3D6F0539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7283BD7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D8C82AC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7DB29C" w14:textId="77777777" w:rsidR="009F6286" w:rsidRPr="00CB72A3" w:rsidRDefault="009F628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39F85F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FA04FD" w14:textId="77777777" w:rsidR="009F6286" w:rsidRPr="00CB72A3" w:rsidRDefault="009F628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79E4BC2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6286" w:rsidRPr="00CB72A3" w14:paraId="78013D39" w14:textId="77777777" w:rsidTr="00CB72A3">
        <w:trPr>
          <w:cantSplit/>
        </w:trPr>
        <w:tc>
          <w:tcPr>
            <w:tcW w:w="4410" w:type="dxa"/>
          </w:tcPr>
          <w:p w14:paraId="0BE7836F" w14:textId="3102141E" w:rsidR="009F6286" w:rsidRPr="00CB72A3" w:rsidRDefault="00A035CB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รายได้จากการขายไฟฟ้าและไอน้ำที่ได้จาก</w:t>
            </w:r>
          </w:p>
        </w:tc>
        <w:tc>
          <w:tcPr>
            <w:tcW w:w="981" w:type="dxa"/>
          </w:tcPr>
          <w:p w14:paraId="4BA9F87D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2AEB1F8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2EE59C7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F6E33C" w14:textId="77777777" w:rsidR="009F6286" w:rsidRPr="00CB72A3" w:rsidRDefault="009F628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785AA1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2398032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2F7D05D" w14:textId="77777777" w:rsidR="009F6286" w:rsidRPr="00CB72A3" w:rsidRDefault="009F6286" w:rsidP="00CB72A3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1E05" w:rsidRPr="00CB72A3" w14:paraId="3342BF04" w14:textId="77777777" w:rsidTr="00CB72A3">
        <w:trPr>
          <w:cantSplit/>
        </w:trPr>
        <w:tc>
          <w:tcPr>
            <w:tcW w:w="4410" w:type="dxa"/>
          </w:tcPr>
          <w:p w14:paraId="6296B1D0" w14:textId="1929CD7F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กระบวนการผลิต</w:t>
            </w:r>
          </w:p>
        </w:tc>
        <w:tc>
          <w:tcPr>
            <w:tcW w:w="981" w:type="dxa"/>
          </w:tcPr>
          <w:p w14:paraId="4A305DF1" w14:textId="0E45830D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421,010</w:t>
            </w:r>
          </w:p>
        </w:tc>
        <w:tc>
          <w:tcPr>
            <w:tcW w:w="279" w:type="dxa"/>
          </w:tcPr>
          <w:p w14:paraId="3C90B72D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6CFFDE9" w14:textId="3540658F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256,022 </w:t>
            </w:r>
          </w:p>
        </w:tc>
        <w:tc>
          <w:tcPr>
            <w:tcW w:w="270" w:type="dxa"/>
          </w:tcPr>
          <w:p w14:paraId="444C8ED7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10949D" w14:textId="5FA3B32C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421,010</w:t>
            </w:r>
          </w:p>
        </w:tc>
        <w:tc>
          <w:tcPr>
            <w:tcW w:w="270" w:type="dxa"/>
          </w:tcPr>
          <w:p w14:paraId="3F2221F4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B7D5C18" w14:textId="30CF210F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256,022 </w:t>
            </w:r>
          </w:p>
        </w:tc>
      </w:tr>
      <w:tr w:rsidR="00211E05" w:rsidRPr="00CB72A3" w14:paraId="011CF1B5" w14:textId="77777777" w:rsidTr="00CB72A3">
        <w:trPr>
          <w:cantSplit/>
        </w:trPr>
        <w:tc>
          <w:tcPr>
            <w:tcW w:w="4410" w:type="dxa"/>
          </w:tcPr>
          <w:p w14:paraId="22A6BC12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7189BA2E" w14:textId="1BC14418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29,179</w:t>
            </w:r>
          </w:p>
        </w:tc>
        <w:tc>
          <w:tcPr>
            <w:tcW w:w="279" w:type="dxa"/>
          </w:tcPr>
          <w:p w14:paraId="4BB86707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C555C2B" w14:textId="4349038B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38,316 </w:t>
            </w:r>
          </w:p>
        </w:tc>
        <w:tc>
          <w:tcPr>
            <w:tcW w:w="270" w:type="dxa"/>
          </w:tcPr>
          <w:p w14:paraId="71BDDBA6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A05D3A" w14:textId="73616D08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29,179</w:t>
            </w:r>
          </w:p>
        </w:tc>
        <w:tc>
          <w:tcPr>
            <w:tcW w:w="270" w:type="dxa"/>
          </w:tcPr>
          <w:p w14:paraId="72253F87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A03067F" w14:textId="09A6EDCD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38,316 </w:t>
            </w:r>
          </w:p>
        </w:tc>
      </w:tr>
      <w:tr w:rsidR="00211E05" w:rsidRPr="00CB72A3" w14:paraId="10F7FC4C" w14:textId="77777777" w:rsidTr="00CB72A3">
        <w:trPr>
          <w:cantSplit/>
        </w:trPr>
        <w:tc>
          <w:tcPr>
            <w:tcW w:w="4410" w:type="dxa"/>
          </w:tcPr>
          <w:p w14:paraId="4E716FBD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70D88E55" w14:textId="28A51C92" w:rsidR="00211E05" w:rsidRPr="00CB72A3" w:rsidRDefault="001D4F0A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4,982,135</w:t>
            </w:r>
          </w:p>
        </w:tc>
        <w:tc>
          <w:tcPr>
            <w:tcW w:w="279" w:type="dxa"/>
          </w:tcPr>
          <w:p w14:paraId="3ED95508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29FDB04" w14:textId="7129E098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7,105,673 </w:t>
            </w:r>
          </w:p>
        </w:tc>
        <w:tc>
          <w:tcPr>
            <w:tcW w:w="270" w:type="dxa"/>
          </w:tcPr>
          <w:p w14:paraId="39A1EA64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9D22D" w14:textId="2521ECA1" w:rsidR="00211E05" w:rsidRPr="00CB72A3" w:rsidRDefault="001D4F0A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4,982,135</w:t>
            </w:r>
          </w:p>
        </w:tc>
        <w:tc>
          <w:tcPr>
            <w:tcW w:w="270" w:type="dxa"/>
          </w:tcPr>
          <w:p w14:paraId="74F0C5A3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3DAEE62" w14:textId="0FE7EFB2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7,105,673 </w:t>
            </w:r>
          </w:p>
        </w:tc>
      </w:tr>
      <w:tr w:rsidR="00211E05" w:rsidRPr="00CB72A3" w14:paraId="23D1C11B" w14:textId="77777777" w:rsidTr="00CB72A3">
        <w:trPr>
          <w:cantSplit/>
        </w:trPr>
        <w:tc>
          <w:tcPr>
            <w:tcW w:w="4410" w:type="dxa"/>
          </w:tcPr>
          <w:p w14:paraId="1496A928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72E42A30" w14:textId="14174EDC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125,788</w:t>
            </w:r>
          </w:p>
        </w:tc>
        <w:tc>
          <w:tcPr>
            <w:tcW w:w="279" w:type="dxa"/>
          </w:tcPr>
          <w:p w14:paraId="3633584B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ACEFB9A" w14:textId="77ADA521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35 </w:t>
            </w:r>
          </w:p>
        </w:tc>
        <w:tc>
          <w:tcPr>
            <w:tcW w:w="270" w:type="dxa"/>
          </w:tcPr>
          <w:p w14:paraId="2197324A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7117BA" w14:textId="7FF35D44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125,788</w:t>
            </w:r>
          </w:p>
        </w:tc>
        <w:tc>
          <w:tcPr>
            <w:tcW w:w="270" w:type="dxa"/>
          </w:tcPr>
          <w:p w14:paraId="4DA8020D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1639180" w14:textId="2E649109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10</w:t>
            </w:r>
            <w:r w:rsidR="002A00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A00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</w:p>
        </w:tc>
      </w:tr>
      <w:tr w:rsidR="00211E05" w:rsidRPr="00CB72A3" w14:paraId="3D8F99C8" w14:textId="77777777" w:rsidTr="00CB72A3">
        <w:trPr>
          <w:cantSplit/>
        </w:trPr>
        <w:tc>
          <w:tcPr>
            <w:tcW w:w="4410" w:type="dxa"/>
          </w:tcPr>
          <w:p w14:paraId="1302DD1B" w14:textId="3702260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6FE9129F" w14:textId="5D391840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88,915</w:t>
            </w:r>
          </w:p>
        </w:tc>
        <w:tc>
          <w:tcPr>
            <w:tcW w:w="279" w:type="dxa"/>
          </w:tcPr>
          <w:p w14:paraId="5B7C5858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C56081A" w14:textId="503D9A2D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72,007 </w:t>
            </w:r>
          </w:p>
        </w:tc>
        <w:tc>
          <w:tcPr>
            <w:tcW w:w="270" w:type="dxa"/>
          </w:tcPr>
          <w:p w14:paraId="1B81A903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3D8A37" w14:textId="25541F69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88,915</w:t>
            </w:r>
          </w:p>
        </w:tc>
        <w:tc>
          <w:tcPr>
            <w:tcW w:w="270" w:type="dxa"/>
          </w:tcPr>
          <w:p w14:paraId="4BEC4DAD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36CBCB1" w14:textId="3DA903C8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72,007 </w:t>
            </w:r>
          </w:p>
        </w:tc>
      </w:tr>
    </w:tbl>
    <w:p w14:paraId="26B173B0" w14:textId="77777777" w:rsidR="00A91D26" w:rsidRPr="00CB72A3" w:rsidRDefault="00A91D26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F0DA7C" w14:textId="74CA7E9B" w:rsidR="00F4336B" w:rsidRPr="00CB72A3" w:rsidRDefault="003E6A5C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6C00A9" w:rsidRPr="00CB72A3">
        <w:rPr>
          <w:rFonts w:asciiTheme="majorBidi" w:hAnsiTheme="majorBidi" w:cstheme="majorBidi"/>
          <w:sz w:val="30"/>
          <w:szCs w:val="30"/>
          <w:cs/>
        </w:rPr>
        <w:t>กับ</w:t>
      </w:r>
      <w:r w:rsidR="00F4336B" w:rsidRPr="00CB72A3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CB72A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4336B" w:rsidRPr="00CB72A3">
        <w:rPr>
          <w:rFonts w:asciiTheme="majorBidi" w:hAnsiTheme="majorBidi" w:cstheme="majorBidi"/>
          <w:sz w:val="30"/>
          <w:szCs w:val="30"/>
        </w:rPr>
        <w:t xml:space="preserve"> </w:t>
      </w:r>
      <w:r w:rsidR="004A24EA" w:rsidRPr="00CB72A3">
        <w:rPr>
          <w:rFonts w:asciiTheme="majorBidi" w:hAnsiTheme="majorBidi" w:cstheme="majorBidi"/>
          <w:sz w:val="30"/>
          <w:szCs w:val="30"/>
        </w:rPr>
        <w:t>3</w:t>
      </w:r>
      <w:r w:rsidR="006270D6" w:rsidRPr="00CB72A3">
        <w:rPr>
          <w:rFonts w:asciiTheme="majorBidi" w:hAnsiTheme="majorBidi" w:cstheme="majorBidi"/>
          <w:sz w:val="30"/>
          <w:szCs w:val="30"/>
        </w:rPr>
        <w:t>1</w:t>
      </w:r>
      <w:r w:rsidR="00A41B30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70D6" w:rsidRPr="00CB72A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A41B30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24EA" w:rsidRPr="00CB72A3">
        <w:rPr>
          <w:rFonts w:asciiTheme="majorBidi" w:hAnsiTheme="majorBidi" w:cstheme="majorBidi"/>
          <w:sz w:val="30"/>
          <w:szCs w:val="30"/>
        </w:rPr>
        <w:t>256</w:t>
      </w:r>
      <w:r w:rsidR="009F6286" w:rsidRPr="00CB72A3">
        <w:rPr>
          <w:rFonts w:asciiTheme="majorBidi" w:hAnsiTheme="majorBidi" w:cstheme="majorBidi"/>
          <w:sz w:val="30"/>
          <w:szCs w:val="30"/>
        </w:rPr>
        <w:t>6</w:t>
      </w:r>
      <w:r w:rsidR="00A41B30" w:rsidRPr="00CB72A3">
        <w:rPr>
          <w:rFonts w:asciiTheme="majorBidi" w:hAnsiTheme="majorBidi" w:cstheme="majorBidi"/>
          <w:sz w:val="30"/>
          <w:szCs w:val="30"/>
        </w:rPr>
        <w:t xml:space="preserve"> </w:t>
      </w:r>
      <w:r w:rsidR="008F16F0" w:rsidRPr="00CB72A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F16F0" w:rsidRPr="00CB72A3">
        <w:rPr>
          <w:rFonts w:asciiTheme="majorBidi" w:hAnsiTheme="majorBidi" w:cstheme="majorBidi"/>
          <w:sz w:val="30"/>
          <w:szCs w:val="30"/>
        </w:rPr>
        <w:t>31</w:t>
      </w:r>
      <w:r w:rsidR="008F16F0" w:rsidRPr="00CB72A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F16F0" w:rsidRPr="00CB72A3">
        <w:rPr>
          <w:rFonts w:asciiTheme="majorBidi" w:hAnsiTheme="majorBidi" w:cstheme="majorBidi"/>
          <w:sz w:val="30"/>
          <w:szCs w:val="30"/>
        </w:rPr>
        <w:t>25</w:t>
      </w:r>
      <w:r w:rsidR="004A24EA" w:rsidRPr="00CB72A3">
        <w:rPr>
          <w:rFonts w:asciiTheme="majorBidi" w:hAnsiTheme="majorBidi" w:cstheme="majorBidi"/>
          <w:sz w:val="30"/>
          <w:szCs w:val="30"/>
        </w:rPr>
        <w:t>6</w:t>
      </w:r>
      <w:r w:rsidR="009F6286" w:rsidRPr="00CB72A3">
        <w:rPr>
          <w:rFonts w:asciiTheme="majorBidi" w:hAnsiTheme="majorBidi" w:cstheme="majorBidi"/>
          <w:sz w:val="30"/>
          <w:szCs w:val="30"/>
        </w:rPr>
        <w:t>6</w:t>
      </w:r>
      <w:r w:rsidR="008F16F0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CB72A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FA9CD8" w14:textId="77777777" w:rsidR="00E03B6D" w:rsidRPr="00CB72A3" w:rsidRDefault="00E03B6D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1"/>
        <w:gridCol w:w="288"/>
        <w:gridCol w:w="1083"/>
        <w:gridCol w:w="268"/>
        <w:gridCol w:w="1077"/>
        <w:gridCol w:w="253"/>
        <w:gridCol w:w="1098"/>
      </w:tblGrid>
      <w:tr w:rsidR="00076626" w:rsidRPr="00CB72A3" w14:paraId="56417E35" w14:textId="77777777" w:rsidTr="00CB72A3">
        <w:trPr>
          <w:tblHeader/>
        </w:trPr>
        <w:tc>
          <w:tcPr>
            <w:tcW w:w="2206" w:type="pct"/>
          </w:tcPr>
          <w:p w14:paraId="045FBD20" w14:textId="77777777" w:rsidR="003E6A5C" w:rsidRPr="00CB72A3" w:rsidRDefault="003E6A5C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7E72002" w14:textId="77777777" w:rsidR="003E6A5C" w:rsidRPr="00CB72A3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6" w:type="pct"/>
          </w:tcPr>
          <w:p w14:paraId="28C3CD16" w14:textId="77777777" w:rsidR="003E6A5C" w:rsidRPr="00CB72A3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3" w:type="pct"/>
            <w:gridSpan w:val="3"/>
          </w:tcPr>
          <w:p w14:paraId="7A9F8F18" w14:textId="77777777" w:rsidR="003E6A5C" w:rsidRPr="00CB72A3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CB72A3" w14:paraId="15389BEA" w14:textId="77777777" w:rsidTr="00CB72A3">
        <w:trPr>
          <w:tblHeader/>
        </w:trPr>
        <w:tc>
          <w:tcPr>
            <w:tcW w:w="2206" w:type="pct"/>
          </w:tcPr>
          <w:p w14:paraId="2993A613" w14:textId="77777777" w:rsidR="00095A70" w:rsidRPr="00CB72A3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056F32E" w14:textId="21B75F2D" w:rsidR="00095A70" w:rsidRPr="00CB72A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270D6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95A70"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270D6"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" w:type="pct"/>
          </w:tcPr>
          <w:p w14:paraId="42BC021A" w14:textId="77777777" w:rsidR="00095A70" w:rsidRPr="00CB72A3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A989D8" w14:textId="77777777" w:rsidR="00095A70" w:rsidRPr="00CB72A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95A70"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2019FA9D" w14:textId="77777777" w:rsidR="00095A70" w:rsidRPr="00CB72A3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FB01607" w14:textId="6F17DDC8" w:rsidR="00095A70" w:rsidRPr="00CB72A3" w:rsidRDefault="006270D6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8" w:type="pct"/>
          </w:tcPr>
          <w:p w14:paraId="4149DED6" w14:textId="77777777" w:rsidR="00095A70" w:rsidRPr="00CB72A3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F69ED8" w14:textId="77777777" w:rsidR="00095A70" w:rsidRPr="00CB72A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95A70"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095A70" w:rsidRPr="00CB72A3" w14:paraId="4CEDFA1D" w14:textId="77777777" w:rsidTr="00CB72A3">
        <w:trPr>
          <w:tblHeader/>
        </w:trPr>
        <w:tc>
          <w:tcPr>
            <w:tcW w:w="2206" w:type="pct"/>
          </w:tcPr>
          <w:p w14:paraId="37C21283" w14:textId="77777777" w:rsidR="00095A70" w:rsidRPr="00CB72A3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B4CEF67" w14:textId="0CF6A72F" w:rsidR="00095A70" w:rsidRPr="00CB72A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9F6286" w:rsidRPr="00CB72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57" w:type="pct"/>
          </w:tcPr>
          <w:p w14:paraId="418904A8" w14:textId="77777777" w:rsidR="00095A70" w:rsidRPr="00CB72A3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846A63" w14:textId="213EEABB" w:rsidR="00095A70" w:rsidRPr="00CB72A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9F6286" w:rsidRPr="00CB72A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32F22B23" w14:textId="77777777" w:rsidR="00095A70" w:rsidRPr="00CB72A3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6DA905" w14:textId="28433448" w:rsidR="00095A70" w:rsidRPr="00CB72A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F6286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8" w:type="pct"/>
          </w:tcPr>
          <w:p w14:paraId="7CF9ED58" w14:textId="77777777" w:rsidR="00095A70" w:rsidRPr="00CB72A3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134294" w14:textId="7A8D9A08" w:rsidR="00095A70" w:rsidRPr="00CB72A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F6286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F16F0" w:rsidRPr="00CB72A3" w14:paraId="1506075B" w14:textId="77777777" w:rsidTr="00CB72A3">
        <w:trPr>
          <w:tblHeader/>
        </w:trPr>
        <w:tc>
          <w:tcPr>
            <w:tcW w:w="2206" w:type="pct"/>
          </w:tcPr>
          <w:p w14:paraId="60A0F5E9" w14:textId="77777777" w:rsidR="008F16F0" w:rsidRPr="00CB72A3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1A06E182" w14:textId="77777777" w:rsidR="008F16F0" w:rsidRPr="00CB72A3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CB72A3" w14:paraId="55CB10F0" w14:textId="77777777" w:rsidTr="00CB72A3">
        <w:tc>
          <w:tcPr>
            <w:tcW w:w="2206" w:type="pct"/>
          </w:tcPr>
          <w:p w14:paraId="2354DA58" w14:textId="77777777" w:rsidR="0093412B" w:rsidRPr="00CB72A3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4" w:type="pct"/>
            <w:gridSpan w:val="7"/>
          </w:tcPr>
          <w:p w14:paraId="094922DC" w14:textId="77777777" w:rsidR="0093412B" w:rsidRPr="00CB72A3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211E05" w:rsidRPr="00CB72A3" w14:paraId="4016BA97" w14:textId="77777777" w:rsidTr="00CB72A3">
        <w:tc>
          <w:tcPr>
            <w:tcW w:w="2206" w:type="pct"/>
          </w:tcPr>
          <w:p w14:paraId="6A5597CF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70ADCB1F" w14:textId="66ED1A74" w:rsidR="00211E05" w:rsidRPr="00CB72A3" w:rsidRDefault="00211E05" w:rsidP="00211E0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89,232</w:t>
            </w:r>
          </w:p>
        </w:tc>
        <w:tc>
          <w:tcPr>
            <w:tcW w:w="157" w:type="pct"/>
            <w:vAlign w:val="bottom"/>
          </w:tcPr>
          <w:p w14:paraId="565645D1" w14:textId="77777777" w:rsidR="00211E05" w:rsidRPr="00CB72A3" w:rsidRDefault="00211E05" w:rsidP="00211E0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C14FF2" w14:textId="17B3D698" w:rsidR="00211E05" w:rsidRPr="00CB72A3" w:rsidRDefault="00211E05" w:rsidP="00211E0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105,030</w:t>
            </w:r>
          </w:p>
        </w:tc>
        <w:tc>
          <w:tcPr>
            <w:tcW w:w="146" w:type="pct"/>
            <w:vAlign w:val="bottom"/>
          </w:tcPr>
          <w:p w14:paraId="0124DBC6" w14:textId="77777777" w:rsidR="00211E05" w:rsidRPr="00CB72A3" w:rsidRDefault="00211E05" w:rsidP="00211E05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E0FDAC5" w14:textId="64EA523F" w:rsidR="00211E05" w:rsidRPr="00CB72A3" w:rsidRDefault="00211E05" w:rsidP="00211E0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89,232</w:t>
            </w:r>
          </w:p>
        </w:tc>
        <w:tc>
          <w:tcPr>
            <w:tcW w:w="138" w:type="pct"/>
            <w:vAlign w:val="bottom"/>
          </w:tcPr>
          <w:p w14:paraId="4148BF56" w14:textId="77777777" w:rsidR="00211E05" w:rsidRPr="00CB72A3" w:rsidRDefault="00211E05" w:rsidP="00211E0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1EE130B8" w14:textId="22316C21" w:rsidR="00211E05" w:rsidRPr="00CB72A3" w:rsidRDefault="00211E05" w:rsidP="00211E0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105,030</w:t>
            </w:r>
          </w:p>
        </w:tc>
      </w:tr>
      <w:tr w:rsidR="00F44452" w:rsidRPr="00CB72A3" w14:paraId="453DE341" w14:textId="77777777" w:rsidTr="00CB72A3">
        <w:tc>
          <w:tcPr>
            <w:tcW w:w="2206" w:type="pct"/>
          </w:tcPr>
          <w:p w14:paraId="43BE5E6B" w14:textId="112FB5E5" w:rsidR="00F44452" w:rsidRPr="00CB72A3" w:rsidRDefault="00F44452" w:rsidP="00F4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938F646" w14:textId="311CAFB4" w:rsidR="00F44452" w:rsidRPr="00CB72A3" w:rsidRDefault="00F44452" w:rsidP="00F44452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194CDF9B" w14:textId="77777777" w:rsidR="00F44452" w:rsidRPr="00CB72A3" w:rsidRDefault="00F44452" w:rsidP="00F4445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52B00AC" w14:textId="4AC74340" w:rsidR="00F44452" w:rsidRPr="00CB72A3" w:rsidRDefault="00F44452" w:rsidP="00F44452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4DC58546" w14:textId="77777777" w:rsidR="00F44452" w:rsidRPr="00CB72A3" w:rsidRDefault="00F44452" w:rsidP="00F4445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D96B083" w14:textId="2C76C18A" w:rsidR="00F44452" w:rsidRPr="00CB72A3" w:rsidRDefault="00F44452" w:rsidP="00F44452">
            <w:pPr>
              <w:pStyle w:val="a3"/>
              <w:tabs>
                <w:tab w:val="decimal" w:pos="611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08FE6284" w14:textId="77777777" w:rsidR="00F44452" w:rsidRPr="00CB72A3" w:rsidRDefault="00F44452" w:rsidP="00F4445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2161C06" w14:textId="2ECF0F85" w:rsidR="00F44452" w:rsidRPr="00CB72A3" w:rsidRDefault="00F44452" w:rsidP="00F44452">
            <w:pPr>
              <w:pStyle w:val="a3"/>
              <w:tabs>
                <w:tab w:val="decimal" w:pos="630"/>
              </w:tabs>
              <w:ind w:left="-270" w:right="-108" w:firstLine="9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11E05" w:rsidRPr="00CB72A3" w14:paraId="79850B0E" w14:textId="77777777" w:rsidTr="00CB72A3">
        <w:tc>
          <w:tcPr>
            <w:tcW w:w="2206" w:type="pct"/>
          </w:tcPr>
          <w:p w14:paraId="2D8CB1F9" w14:textId="092029C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9946804" w14:textId="348D64E2" w:rsidR="00211E05" w:rsidRPr="00211E05" w:rsidRDefault="00211E05" w:rsidP="00211E0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89,232</w:t>
            </w:r>
          </w:p>
        </w:tc>
        <w:tc>
          <w:tcPr>
            <w:tcW w:w="157" w:type="pct"/>
          </w:tcPr>
          <w:p w14:paraId="1D67162B" w14:textId="77777777" w:rsidR="00211E05" w:rsidRPr="00CB72A3" w:rsidRDefault="00211E05" w:rsidP="00211E0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6CA2E00" w14:textId="1A1B272C" w:rsidR="00211E05" w:rsidRPr="00CB72A3" w:rsidRDefault="00211E05" w:rsidP="00211E0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105,030</w:t>
            </w:r>
          </w:p>
        </w:tc>
        <w:tc>
          <w:tcPr>
            <w:tcW w:w="146" w:type="pct"/>
            <w:vAlign w:val="bottom"/>
          </w:tcPr>
          <w:p w14:paraId="655384EF" w14:textId="77777777" w:rsidR="00211E05" w:rsidRPr="00CB72A3" w:rsidRDefault="00211E05" w:rsidP="00211E05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FBF98" w14:textId="0289E8C4" w:rsidR="00211E05" w:rsidRPr="00E64E37" w:rsidRDefault="00211E05" w:rsidP="00211E0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64E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89,232</w:t>
            </w:r>
          </w:p>
        </w:tc>
        <w:tc>
          <w:tcPr>
            <w:tcW w:w="138" w:type="pct"/>
          </w:tcPr>
          <w:p w14:paraId="6D0608A0" w14:textId="77777777" w:rsidR="00211E05" w:rsidRPr="00CB72A3" w:rsidRDefault="00211E05" w:rsidP="00211E0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B85DD3C" w14:textId="68816255" w:rsidR="00211E05" w:rsidRPr="00CB72A3" w:rsidRDefault="00211E05" w:rsidP="00211E0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105,030</w:t>
            </w:r>
          </w:p>
        </w:tc>
      </w:tr>
    </w:tbl>
    <w:p w14:paraId="09F8085F" w14:textId="77777777" w:rsidR="00B051DF" w:rsidRPr="00CB72A3" w:rsidRDefault="00B051DF">
      <w:pPr>
        <w:rPr>
          <w:rFonts w:asciiTheme="majorBidi" w:hAnsiTheme="majorBidi" w:cstheme="majorBidi"/>
        </w:rPr>
      </w:pPr>
      <w:r w:rsidRPr="00CB72A3">
        <w:rPr>
          <w:rFonts w:asciiTheme="majorBidi" w:hAnsiTheme="majorBidi" w:cstheme="majorBidi"/>
        </w:rPr>
        <w:br w:type="page"/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1"/>
        <w:gridCol w:w="288"/>
        <w:gridCol w:w="1083"/>
        <w:gridCol w:w="270"/>
        <w:gridCol w:w="1077"/>
        <w:gridCol w:w="253"/>
        <w:gridCol w:w="1096"/>
      </w:tblGrid>
      <w:tr w:rsidR="00B051DF" w:rsidRPr="00CB72A3" w14:paraId="2359C879" w14:textId="77777777" w:rsidTr="00CB72A3">
        <w:tc>
          <w:tcPr>
            <w:tcW w:w="2206" w:type="pct"/>
          </w:tcPr>
          <w:p w14:paraId="5A663F0E" w14:textId="1FD01937" w:rsidR="00B051DF" w:rsidRPr="00CB72A3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5" w:type="pct"/>
            <w:gridSpan w:val="3"/>
          </w:tcPr>
          <w:p w14:paraId="1494CD3A" w14:textId="77777777" w:rsidR="00B051DF" w:rsidRPr="00CB72A3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4FD5D6DF" w14:textId="237C3D7E" w:rsidR="00B051DF" w:rsidRPr="00CB72A3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22" w:type="pct"/>
            <w:gridSpan w:val="3"/>
          </w:tcPr>
          <w:p w14:paraId="1F8DF0C0" w14:textId="18377B27" w:rsidR="00B051DF" w:rsidRPr="00CB72A3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</w:t>
            </w:r>
          </w:p>
        </w:tc>
      </w:tr>
      <w:tr w:rsidR="00B051DF" w:rsidRPr="00CB72A3" w14:paraId="3166783E" w14:textId="77777777" w:rsidTr="00CB72A3">
        <w:tc>
          <w:tcPr>
            <w:tcW w:w="2206" w:type="pct"/>
          </w:tcPr>
          <w:p w14:paraId="466C91D0" w14:textId="6F8E05AD" w:rsidR="00B051DF" w:rsidRPr="00CB72A3" w:rsidRDefault="00B051DF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E22B9D2" w14:textId="2EF093C8" w:rsidR="00B051DF" w:rsidRPr="00CB72A3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57" w:type="pct"/>
          </w:tcPr>
          <w:p w14:paraId="253F7E4A" w14:textId="77777777" w:rsidR="00B051DF" w:rsidRPr="00CB72A3" w:rsidRDefault="00B051DF" w:rsidP="00B051DF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FDC9DED" w14:textId="57457588" w:rsidR="00B051DF" w:rsidRPr="00CB72A3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vAlign w:val="bottom"/>
          </w:tcPr>
          <w:p w14:paraId="1DA333B0" w14:textId="77777777" w:rsidR="00B051DF" w:rsidRPr="00CB72A3" w:rsidRDefault="00B051DF" w:rsidP="00B051DF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902AF52" w14:textId="3D0BF94E" w:rsidR="00B051DF" w:rsidRPr="00CB72A3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" w:type="pct"/>
          </w:tcPr>
          <w:p w14:paraId="170CA21A" w14:textId="77777777" w:rsidR="00B051DF" w:rsidRPr="00CB72A3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AB37398" w14:textId="0F6805D9" w:rsidR="00B051DF" w:rsidRPr="00CB72A3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051DF" w:rsidRPr="00CB72A3" w14:paraId="6980278B" w14:textId="77777777" w:rsidTr="00CB72A3">
        <w:tc>
          <w:tcPr>
            <w:tcW w:w="2206" w:type="pct"/>
          </w:tcPr>
          <w:p w14:paraId="5FFE141E" w14:textId="29FCCDA9" w:rsidR="00B051DF" w:rsidRPr="00CB72A3" w:rsidRDefault="00B051DF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156BC49" w14:textId="49E67277" w:rsidR="00B051DF" w:rsidRPr="00CB72A3" w:rsidRDefault="00B051DF" w:rsidP="00B051DF">
            <w:pPr>
              <w:pStyle w:val="30"/>
              <w:tabs>
                <w:tab w:val="clear" w:pos="360"/>
                <w:tab w:val="clear" w:pos="720"/>
                <w:tab w:val="decimal" w:pos="60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57C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7" w:type="pct"/>
          </w:tcPr>
          <w:p w14:paraId="6781F9E2" w14:textId="77777777" w:rsidR="00B051DF" w:rsidRPr="00CB72A3" w:rsidRDefault="00B051DF" w:rsidP="00B051DF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05C4A3E" w14:textId="3B7EDFBC" w:rsidR="00B051DF" w:rsidRPr="00CB72A3" w:rsidRDefault="00B051DF" w:rsidP="00B051DF">
            <w:pPr>
              <w:pStyle w:val="30"/>
              <w:tabs>
                <w:tab w:val="clear" w:pos="360"/>
                <w:tab w:val="clear" w:pos="720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57C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  <w:vAlign w:val="bottom"/>
          </w:tcPr>
          <w:p w14:paraId="6F98D8A7" w14:textId="77777777" w:rsidR="00B051DF" w:rsidRPr="00CB72A3" w:rsidRDefault="00B051DF" w:rsidP="00B051DF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5BC7E59" w14:textId="511D80E5" w:rsidR="00B051DF" w:rsidRPr="00CB72A3" w:rsidRDefault="00B051DF" w:rsidP="00B051DF">
            <w:pPr>
              <w:pStyle w:val="30"/>
              <w:tabs>
                <w:tab w:val="clear" w:pos="360"/>
                <w:tab w:val="clear" w:pos="720"/>
                <w:tab w:val="decimal" w:pos="6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57C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8" w:type="pct"/>
          </w:tcPr>
          <w:p w14:paraId="3B47F1FA" w14:textId="77777777" w:rsidR="00B051DF" w:rsidRPr="00CB72A3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21ACEE6" w14:textId="7663DF3C" w:rsidR="00B051DF" w:rsidRPr="00CB72A3" w:rsidRDefault="00B051DF" w:rsidP="00B051DF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57C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BF435C" w:rsidRPr="00CB72A3" w14:paraId="3A4C3FA9" w14:textId="77777777" w:rsidTr="00CB72A3">
        <w:tc>
          <w:tcPr>
            <w:tcW w:w="2206" w:type="pct"/>
          </w:tcPr>
          <w:p w14:paraId="38DB2861" w14:textId="0C06DAB0" w:rsidR="00BF435C" w:rsidRPr="00CB72A3" w:rsidRDefault="00BF435C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294E4225" w14:textId="6AA03AD5" w:rsidR="00BF435C" w:rsidRPr="00CB72A3" w:rsidRDefault="00BF435C" w:rsidP="00BF435C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F1691" w:rsidRPr="00CB72A3" w14:paraId="34A6D864" w14:textId="77777777" w:rsidTr="00CB72A3">
        <w:tc>
          <w:tcPr>
            <w:tcW w:w="2206" w:type="pct"/>
          </w:tcPr>
          <w:p w14:paraId="12F3289D" w14:textId="7DA8F6BF" w:rsidR="007F1691" w:rsidRPr="00CB72A3" w:rsidRDefault="007F1691" w:rsidP="007F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8" w:type="pct"/>
          </w:tcPr>
          <w:p w14:paraId="1569DB9D" w14:textId="77777777" w:rsidR="007F1691" w:rsidRPr="00CB72A3" w:rsidRDefault="007F1691" w:rsidP="007F169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191AE1F1" w14:textId="77777777" w:rsidR="007F1691" w:rsidRPr="00CB72A3" w:rsidRDefault="007F1691" w:rsidP="007F169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75A8E1A" w14:textId="77777777" w:rsidR="007F1691" w:rsidRPr="00CB72A3" w:rsidRDefault="007F1691" w:rsidP="007F169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280A5416" w14:textId="77777777" w:rsidR="007F1691" w:rsidRPr="00CB72A3" w:rsidRDefault="007F1691" w:rsidP="007F1691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F48A543" w14:textId="77777777" w:rsidR="007F1691" w:rsidRPr="00CB72A3" w:rsidRDefault="007F1691" w:rsidP="007F169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10F8C9F1" w14:textId="77777777" w:rsidR="007F1691" w:rsidRPr="00CB72A3" w:rsidRDefault="007F1691" w:rsidP="007F169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367EAC8" w14:textId="77777777" w:rsidR="007F1691" w:rsidRPr="00CB72A3" w:rsidRDefault="007F1691" w:rsidP="007F1691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5918" w:rsidRPr="00CB72A3" w14:paraId="4DC94790" w14:textId="77777777" w:rsidTr="00CB72A3">
        <w:tc>
          <w:tcPr>
            <w:tcW w:w="2206" w:type="pct"/>
          </w:tcPr>
          <w:p w14:paraId="7BF5A939" w14:textId="560EFD10" w:rsidR="00905918" w:rsidRPr="00CB72A3" w:rsidRDefault="00905918" w:rsidP="0090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1A69EDD0" w14:textId="370169C2" w:rsidR="00905918" w:rsidRPr="00CB72A3" w:rsidRDefault="00905918" w:rsidP="00905918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6CD51303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5473ABF" w14:textId="6799414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2,555</w:t>
            </w:r>
          </w:p>
        </w:tc>
        <w:tc>
          <w:tcPr>
            <w:tcW w:w="147" w:type="pct"/>
            <w:vAlign w:val="bottom"/>
          </w:tcPr>
          <w:p w14:paraId="58A59783" w14:textId="77777777" w:rsidR="00905918" w:rsidRPr="00CB72A3" w:rsidRDefault="00905918" w:rsidP="00905918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3B26C88" w14:textId="126F4D7D" w:rsidR="00905918" w:rsidRPr="00CB72A3" w:rsidRDefault="00905918" w:rsidP="00905918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4E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4EFA857B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BDFA4FC" w14:textId="323C6DE8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2,555</w:t>
            </w:r>
          </w:p>
        </w:tc>
      </w:tr>
      <w:tr w:rsidR="00905918" w:rsidRPr="00CB72A3" w14:paraId="66E66CBB" w14:textId="77777777" w:rsidTr="00CB72A3">
        <w:tc>
          <w:tcPr>
            <w:tcW w:w="2206" w:type="pct"/>
          </w:tcPr>
          <w:p w14:paraId="2BF7009F" w14:textId="180F3C6F" w:rsidR="00905918" w:rsidRPr="00CB72A3" w:rsidRDefault="00905918" w:rsidP="0090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DDFAEE0" w14:textId="3B5C7A28" w:rsidR="00905918" w:rsidRPr="00CB72A3" w:rsidRDefault="00905918" w:rsidP="00905918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49449C6B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83194ED" w14:textId="7D6A3561" w:rsidR="00905918" w:rsidRPr="00CB72A3" w:rsidRDefault="00905918" w:rsidP="00905918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12B430E" w14:textId="77777777" w:rsidR="00905918" w:rsidRPr="00CB72A3" w:rsidRDefault="00905918" w:rsidP="00905918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3B84CB4" w14:textId="0DE175B2" w:rsidR="00905918" w:rsidRPr="00CB72A3" w:rsidRDefault="00905918" w:rsidP="00905918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4E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506335FC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91ADEEA" w14:textId="53512A28" w:rsidR="00905918" w:rsidRPr="00CB72A3" w:rsidRDefault="00905918" w:rsidP="00905918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60503" w:rsidRPr="00CB72A3" w14:paraId="40058D45" w14:textId="77777777" w:rsidTr="00CB72A3">
        <w:tc>
          <w:tcPr>
            <w:tcW w:w="2206" w:type="pct"/>
          </w:tcPr>
          <w:p w14:paraId="6E17CA49" w14:textId="1B8E3E33" w:rsidR="00460503" w:rsidRPr="00CB72A3" w:rsidRDefault="00460503" w:rsidP="0046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1B83EDE" w14:textId="4DF0CD40" w:rsidR="00460503" w:rsidRPr="00DA4BF3" w:rsidRDefault="00460503" w:rsidP="00460503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4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3450974D" w14:textId="77777777" w:rsidR="00460503" w:rsidRPr="00CB72A3" w:rsidRDefault="00460503" w:rsidP="0046050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2C937D9" w14:textId="6E8EBC5A" w:rsidR="00460503" w:rsidRPr="00CB72A3" w:rsidRDefault="00460503" w:rsidP="0046050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2,555</w:t>
            </w:r>
          </w:p>
        </w:tc>
        <w:tc>
          <w:tcPr>
            <w:tcW w:w="147" w:type="pct"/>
            <w:vAlign w:val="bottom"/>
          </w:tcPr>
          <w:p w14:paraId="4C702F43" w14:textId="77777777" w:rsidR="00460503" w:rsidRPr="00CB72A3" w:rsidRDefault="00460503" w:rsidP="0046050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1F65C" w14:textId="71576CA7" w:rsidR="00460503" w:rsidRPr="00DA4BF3" w:rsidRDefault="00460503" w:rsidP="00460503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4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3FE4D2CE" w14:textId="77777777" w:rsidR="00460503" w:rsidRPr="00CB72A3" w:rsidRDefault="00460503" w:rsidP="0046050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8780932" w14:textId="6BCB284E" w:rsidR="00460503" w:rsidRPr="00CB72A3" w:rsidRDefault="00460503" w:rsidP="0046050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2,555</w:t>
            </w:r>
          </w:p>
        </w:tc>
      </w:tr>
      <w:tr w:rsidR="00905918" w:rsidRPr="00CB72A3" w14:paraId="60BF20A0" w14:textId="77777777" w:rsidTr="00CB72A3">
        <w:tc>
          <w:tcPr>
            <w:tcW w:w="2206" w:type="pct"/>
          </w:tcPr>
          <w:p w14:paraId="106AE90A" w14:textId="77777777" w:rsidR="00905918" w:rsidRPr="00CB72A3" w:rsidRDefault="00905918" w:rsidP="0090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</w:tcPr>
          <w:p w14:paraId="707ADD0D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57" w:type="pct"/>
          </w:tcPr>
          <w:p w14:paraId="347F334F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pct"/>
          </w:tcPr>
          <w:p w14:paraId="0EE033A5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4A2A0188" w14:textId="77777777" w:rsidR="00905918" w:rsidRPr="00CB72A3" w:rsidRDefault="00905918" w:rsidP="00905918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488987E9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</w:tcPr>
          <w:p w14:paraId="5F2FD6C0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7" w:type="pct"/>
          </w:tcPr>
          <w:p w14:paraId="494E6D2D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05918" w:rsidRPr="00CB72A3" w14:paraId="0C9F80DF" w14:textId="77777777" w:rsidTr="00CB72A3">
        <w:tc>
          <w:tcPr>
            <w:tcW w:w="2206" w:type="pct"/>
          </w:tcPr>
          <w:p w14:paraId="6CF19F97" w14:textId="77777777" w:rsidR="00905918" w:rsidRPr="00CB72A3" w:rsidRDefault="00905918" w:rsidP="0090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578" w:type="pct"/>
          </w:tcPr>
          <w:p w14:paraId="0C845E4B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4D220F3B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EAF15D0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0DE49C11" w14:textId="77777777" w:rsidR="00905918" w:rsidRPr="00CB72A3" w:rsidRDefault="00905918" w:rsidP="00905918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643E0F1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51929D5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166B7A1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5918" w:rsidRPr="00CB72A3" w14:paraId="363CA89C" w14:textId="77777777" w:rsidTr="00CB72A3">
        <w:tc>
          <w:tcPr>
            <w:tcW w:w="2206" w:type="pct"/>
          </w:tcPr>
          <w:p w14:paraId="5E1F9558" w14:textId="77777777" w:rsidR="00905918" w:rsidRPr="00CB72A3" w:rsidRDefault="00905918" w:rsidP="0090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7CB142DB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  <w:vAlign w:val="bottom"/>
          </w:tcPr>
          <w:p w14:paraId="375ECF5C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B45C361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E653A9A" w14:textId="77777777" w:rsidR="00905918" w:rsidRPr="00CB72A3" w:rsidRDefault="00905918" w:rsidP="00905918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C860209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5C08CFCF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9192F69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5918" w:rsidRPr="00CB72A3" w14:paraId="19E7C98D" w14:textId="77777777" w:rsidTr="00CB72A3">
        <w:tc>
          <w:tcPr>
            <w:tcW w:w="2206" w:type="pct"/>
          </w:tcPr>
          <w:p w14:paraId="501D3DDD" w14:textId="77777777" w:rsidR="00905918" w:rsidRPr="00CB72A3" w:rsidRDefault="00905918" w:rsidP="0090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78" w:type="pct"/>
          </w:tcPr>
          <w:p w14:paraId="0CDB3549" w14:textId="24363BDA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5,918,612</w:t>
            </w:r>
          </w:p>
        </w:tc>
        <w:tc>
          <w:tcPr>
            <w:tcW w:w="157" w:type="pct"/>
            <w:vAlign w:val="bottom"/>
          </w:tcPr>
          <w:p w14:paraId="5097D782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C337396" w14:textId="596F6653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5,897,081 </w:t>
            </w:r>
          </w:p>
        </w:tc>
        <w:tc>
          <w:tcPr>
            <w:tcW w:w="147" w:type="pct"/>
          </w:tcPr>
          <w:p w14:paraId="0CE627C6" w14:textId="77777777" w:rsidR="00905918" w:rsidRPr="00CB72A3" w:rsidRDefault="00905918" w:rsidP="00905918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908828" w14:textId="6DD127D8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5,918,612</w:t>
            </w:r>
          </w:p>
        </w:tc>
        <w:tc>
          <w:tcPr>
            <w:tcW w:w="138" w:type="pct"/>
            <w:vAlign w:val="bottom"/>
          </w:tcPr>
          <w:p w14:paraId="67C44D55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0D797CF" w14:textId="6E5FE08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5,897,081</w:t>
            </w:r>
          </w:p>
        </w:tc>
      </w:tr>
      <w:tr w:rsidR="00905918" w:rsidRPr="00CB72A3" w14:paraId="06F26AAD" w14:textId="77777777" w:rsidTr="00CB72A3">
        <w:tc>
          <w:tcPr>
            <w:tcW w:w="2206" w:type="pct"/>
          </w:tcPr>
          <w:p w14:paraId="6C2BE8AF" w14:textId="77777777" w:rsidR="00905918" w:rsidRPr="00CB72A3" w:rsidRDefault="00905918" w:rsidP="0090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B8A5FD5" w14:textId="4FA2E6B2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4,870,825</w:t>
            </w:r>
          </w:p>
        </w:tc>
        <w:tc>
          <w:tcPr>
            <w:tcW w:w="157" w:type="pct"/>
            <w:vAlign w:val="bottom"/>
          </w:tcPr>
          <w:p w14:paraId="368B5BB3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B49BC78" w14:textId="4941CBCD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4,157,575 </w:t>
            </w:r>
          </w:p>
        </w:tc>
        <w:tc>
          <w:tcPr>
            <w:tcW w:w="147" w:type="pct"/>
          </w:tcPr>
          <w:p w14:paraId="76D00448" w14:textId="77777777" w:rsidR="00905918" w:rsidRPr="00CB72A3" w:rsidRDefault="00905918" w:rsidP="00905918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541434E" w14:textId="0B6F4070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4,870,825</w:t>
            </w:r>
          </w:p>
        </w:tc>
        <w:tc>
          <w:tcPr>
            <w:tcW w:w="138" w:type="pct"/>
            <w:vAlign w:val="bottom"/>
          </w:tcPr>
          <w:p w14:paraId="53BFD8A2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1E69BC4" w14:textId="74C8861E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4,157,575</w:t>
            </w:r>
          </w:p>
        </w:tc>
      </w:tr>
      <w:tr w:rsidR="00905918" w:rsidRPr="00CB72A3" w14:paraId="2BD2C5E2" w14:textId="77777777" w:rsidTr="00CB72A3">
        <w:tc>
          <w:tcPr>
            <w:tcW w:w="2206" w:type="pct"/>
          </w:tcPr>
          <w:p w14:paraId="687299FE" w14:textId="299783E5" w:rsidR="00905918" w:rsidRPr="00CB72A3" w:rsidRDefault="00905918" w:rsidP="0090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7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F8A991E" w14:textId="377925F6" w:rsidR="00905918" w:rsidRPr="00CB72A3" w:rsidRDefault="00905918" w:rsidP="00DA4BF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10,789,437</w:t>
            </w:r>
          </w:p>
        </w:tc>
        <w:tc>
          <w:tcPr>
            <w:tcW w:w="157" w:type="pct"/>
            <w:vAlign w:val="bottom"/>
          </w:tcPr>
          <w:p w14:paraId="5320C054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A7F4BB5" w14:textId="7F17709C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begin"/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instrText xml:space="preserve"> =SUM(ABOVE) </w:instrTex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separate"/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10,054,656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47" w:type="pct"/>
          </w:tcPr>
          <w:p w14:paraId="70881586" w14:textId="77777777" w:rsidR="00905918" w:rsidRPr="00CB72A3" w:rsidRDefault="00905918" w:rsidP="00905918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2FAEAD6B" w14:textId="5D49FE12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10,789,437</w:t>
            </w:r>
          </w:p>
        </w:tc>
        <w:tc>
          <w:tcPr>
            <w:tcW w:w="138" w:type="pct"/>
            <w:vAlign w:val="bottom"/>
          </w:tcPr>
          <w:p w14:paraId="5B3F9F89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2D8376B" w14:textId="400C8B89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begin"/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instrText xml:space="preserve"> =SUM(ABOVE) </w:instrTex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separate"/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10,054,656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end"/>
            </w:r>
          </w:p>
        </w:tc>
      </w:tr>
      <w:tr w:rsidR="00905918" w:rsidRPr="00CB72A3" w14:paraId="12FDBC94" w14:textId="77777777" w:rsidTr="00CB72A3">
        <w:tc>
          <w:tcPr>
            <w:tcW w:w="2206" w:type="pct"/>
          </w:tcPr>
          <w:p w14:paraId="53F81794" w14:textId="34ABA9D4" w:rsidR="00905918" w:rsidRPr="00CB72A3" w:rsidRDefault="00905918" w:rsidP="0090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FAD71F6" w14:textId="3DB22C67" w:rsidR="00905918" w:rsidRPr="00CB72A3" w:rsidRDefault="00905918" w:rsidP="00B4349B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  <w:vAlign w:val="bottom"/>
          </w:tcPr>
          <w:p w14:paraId="6BF9EB77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DCB333B" w14:textId="034C43AE" w:rsidR="00905918" w:rsidRPr="00CB72A3" w:rsidRDefault="00905918" w:rsidP="00905918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27795A24" w14:textId="77777777" w:rsidR="00905918" w:rsidRPr="00CB72A3" w:rsidRDefault="00905918" w:rsidP="00905918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7583ECB8" w14:textId="7C18EA93" w:rsidR="00905918" w:rsidRPr="00CB72A3" w:rsidRDefault="00905918" w:rsidP="00905918">
            <w:pPr>
              <w:pStyle w:val="a3"/>
              <w:tabs>
                <w:tab w:val="decimal" w:pos="611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611D4049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A380AA9" w14:textId="2DE01E4D" w:rsidR="00905918" w:rsidRPr="00CB72A3" w:rsidRDefault="00905918" w:rsidP="00905918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05918" w:rsidRPr="00CB72A3" w14:paraId="0832C37A" w14:textId="77777777" w:rsidTr="00CB72A3">
        <w:tc>
          <w:tcPr>
            <w:tcW w:w="2206" w:type="pct"/>
          </w:tcPr>
          <w:p w14:paraId="1CF3125E" w14:textId="77777777" w:rsidR="00905918" w:rsidRPr="00CB72A3" w:rsidRDefault="00905918" w:rsidP="0090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4146E5E" w14:textId="775E43AE" w:rsidR="00905918" w:rsidRPr="00211E05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11E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10,789,437</w:t>
            </w:r>
          </w:p>
        </w:tc>
        <w:tc>
          <w:tcPr>
            <w:tcW w:w="157" w:type="pct"/>
            <w:vAlign w:val="bottom"/>
          </w:tcPr>
          <w:p w14:paraId="0EDAC8A8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508F36" w14:textId="1A82DFEB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10,054,656</w:t>
            </w:r>
          </w:p>
        </w:tc>
        <w:tc>
          <w:tcPr>
            <w:tcW w:w="147" w:type="pct"/>
          </w:tcPr>
          <w:p w14:paraId="7F92F952" w14:textId="77777777" w:rsidR="00905918" w:rsidRPr="00CB72A3" w:rsidRDefault="00905918" w:rsidP="00905918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3BA32" w14:textId="657A4069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10,789,437</w:t>
            </w:r>
          </w:p>
        </w:tc>
        <w:tc>
          <w:tcPr>
            <w:tcW w:w="138" w:type="pct"/>
            <w:vAlign w:val="bottom"/>
          </w:tcPr>
          <w:p w14:paraId="26BAF04D" w14:textId="77777777" w:rsidR="00905918" w:rsidRPr="00CB72A3" w:rsidRDefault="00905918" w:rsidP="00905918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CA16F2B" w14:textId="6B090E13" w:rsidR="00905918" w:rsidRPr="00CB72A3" w:rsidRDefault="00905918" w:rsidP="00905918">
            <w:pPr>
              <w:pStyle w:val="a3"/>
              <w:tabs>
                <w:tab w:val="decimal" w:pos="88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10,054,656</w:t>
            </w:r>
          </w:p>
        </w:tc>
      </w:tr>
    </w:tbl>
    <w:p w14:paraId="330AFC46" w14:textId="77777777" w:rsidR="007128D1" w:rsidRPr="00CB72A3" w:rsidRDefault="007128D1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AE4C15A" w14:textId="5FBE3105" w:rsidR="008F16F0" w:rsidRPr="00CB72A3" w:rsidRDefault="008F16F0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รายการเคลื่อนไหวของเงินให้กู้ยืมแก่</w:t>
      </w:r>
      <w:r w:rsidR="00B4233A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บริษัทร่วม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5A5A38" w:rsidRPr="00CB72A3">
        <w:rPr>
          <w:rFonts w:asciiTheme="majorBidi" w:hAnsiTheme="majorBidi" w:cstheme="majorBidi"/>
          <w:spacing w:val="-2"/>
          <w:sz w:val="30"/>
          <w:szCs w:val="30"/>
          <w:cs/>
        </w:rPr>
        <w:t>เก้า</w:t>
      </w:r>
      <w:r w:rsidR="004A0551" w:rsidRPr="00CB72A3">
        <w:rPr>
          <w:rFonts w:asciiTheme="majorBidi" w:hAnsiTheme="majorBidi" w:cstheme="majorBidi"/>
          <w:spacing w:val="-2"/>
          <w:sz w:val="30"/>
          <w:szCs w:val="30"/>
          <w:cs/>
        </w:rPr>
        <w:t>เ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ดือนสิ้นสุดวันที่ </w:t>
      </w:r>
      <w:r w:rsidR="004A24EA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="006270D6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095A70"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270D6" w:rsidRPr="00CB72A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ธันวาคม</w:t>
      </w:r>
      <w:r w:rsidR="005A36F3" w:rsidRPr="00CB72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00620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>25</w:t>
      </w:r>
      <w:r w:rsidR="007F1691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66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53DB8398" w14:textId="77777777" w:rsidR="007128D1" w:rsidRPr="00CB72A3" w:rsidRDefault="007128D1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800"/>
        <w:gridCol w:w="180"/>
        <w:gridCol w:w="2070"/>
      </w:tblGrid>
      <w:tr w:rsidR="000212E6" w:rsidRPr="00CB72A3" w14:paraId="5486289D" w14:textId="77777777" w:rsidTr="00CB72A3">
        <w:trPr>
          <w:tblHeader/>
        </w:trPr>
        <w:tc>
          <w:tcPr>
            <w:tcW w:w="3870" w:type="dxa"/>
            <w:shd w:val="clear" w:color="auto" w:fill="FFFFFF"/>
          </w:tcPr>
          <w:p w14:paraId="04DA4143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966450"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60" w:type="dxa"/>
          </w:tcPr>
          <w:p w14:paraId="44065738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0" w:type="dxa"/>
          </w:tcPr>
          <w:p w14:paraId="424CDBCE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9994D39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29343FF3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="009E5F50"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0212E6" w:rsidRPr="00CB72A3" w14:paraId="44EA3D44" w14:textId="77777777" w:rsidTr="00CB72A3">
        <w:trPr>
          <w:tblHeader/>
        </w:trPr>
        <w:tc>
          <w:tcPr>
            <w:tcW w:w="3870" w:type="dxa"/>
          </w:tcPr>
          <w:p w14:paraId="39D0F8FC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ECAF3E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30BB33E" w14:textId="2B25C5F9" w:rsidR="000212E6" w:rsidRPr="00CB72A3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F1691" w:rsidRPr="00CB72A3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2E82391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7EA96DE7" w14:textId="7E84899D" w:rsidR="000212E6" w:rsidRPr="00CB72A3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817EB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</w:p>
        </w:tc>
      </w:tr>
      <w:tr w:rsidR="000212E6" w:rsidRPr="00CB72A3" w14:paraId="1DEA1478" w14:textId="77777777" w:rsidTr="00CB72A3">
        <w:tc>
          <w:tcPr>
            <w:tcW w:w="3870" w:type="dxa"/>
            <w:vAlign w:val="bottom"/>
          </w:tcPr>
          <w:p w14:paraId="693D2767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D821E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050" w:type="dxa"/>
            <w:gridSpan w:val="3"/>
          </w:tcPr>
          <w:p w14:paraId="0915A1BA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12E6" w:rsidRPr="00CB72A3" w14:paraId="08BCA289" w14:textId="77777777" w:rsidTr="00CB72A3">
        <w:tc>
          <w:tcPr>
            <w:tcW w:w="3870" w:type="dxa"/>
            <w:vAlign w:val="bottom"/>
          </w:tcPr>
          <w:p w14:paraId="38200667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FA269D8" w14:textId="77777777" w:rsidR="000212E6" w:rsidRPr="00CB72A3" w:rsidRDefault="0093412B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SOFR</w:t>
            </w:r>
            <w:r w:rsidR="000212E6" w:rsidRPr="00CB72A3">
              <w:rPr>
                <w:rFonts w:asciiTheme="majorBidi" w:hAnsiTheme="majorBidi" w:cstheme="majorBidi"/>
                <w:sz w:val="30"/>
                <w:szCs w:val="30"/>
              </w:rPr>
              <w:t>+3.5</w:t>
            </w:r>
          </w:p>
        </w:tc>
        <w:tc>
          <w:tcPr>
            <w:tcW w:w="1800" w:type="dxa"/>
            <w:vAlign w:val="bottom"/>
          </w:tcPr>
          <w:p w14:paraId="54C367CC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1DF43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68F0B99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1691" w:rsidRPr="00CB72A3" w14:paraId="41C29EE2" w14:textId="77777777" w:rsidTr="00CB72A3">
        <w:tc>
          <w:tcPr>
            <w:tcW w:w="3870" w:type="dxa"/>
            <w:vAlign w:val="bottom"/>
          </w:tcPr>
          <w:p w14:paraId="47B40CDA" w14:textId="77777777" w:rsidR="007F1691" w:rsidRPr="00CB72A3" w:rsidRDefault="007F1691" w:rsidP="007F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B72A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vAlign w:val="center"/>
          </w:tcPr>
          <w:p w14:paraId="615DF20B" w14:textId="77777777" w:rsidR="007F1691" w:rsidRPr="00CB72A3" w:rsidRDefault="007F1691" w:rsidP="007F169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6C1B6A95" w14:textId="6965875F" w:rsidR="007F1691" w:rsidRPr="00CB72A3" w:rsidRDefault="00FB262D" w:rsidP="007F1691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5,897,081</w:t>
            </w:r>
          </w:p>
        </w:tc>
        <w:tc>
          <w:tcPr>
            <w:tcW w:w="180" w:type="dxa"/>
          </w:tcPr>
          <w:p w14:paraId="72D4C71E" w14:textId="77777777" w:rsidR="007F1691" w:rsidRPr="00CB72A3" w:rsidRDefault="007F1691" w:rsidP="007F169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67E7C6CD" w14:textId="27878DD0" w:rsidR="007F1691" w:rsidRPr="00CB72A3" w:rsidRDefault="007F1691" w:rsidP="007F1691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A817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897,081</w:t>
            </w:r>
          </w:p>
        </w:tc>
      </w:tr>
      <w:tr w:rsidR="007F1691" w:rsidRPr="00CB72A3" w14:paraId="32B4CF14" w14:textId="77777777" w:rsidTr="00CB72A3">
        <w:tc>
          <w:tcPr>
            <w:tcW w:w="3870" w:type="dxa"/>
            <w:vAlign w:val="bottom"/>
          </w:tcPr>
          <w:p w14:paraId="625619F8" w14:textId="77777777" w:rsidR="007F1691" w:rsidRPr="00CB72A3" w:rsidRDefault="007F1691" w:rsidP="007F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1C2F1F14" w14:textId="77777777" w:rsidR="007F1691" w:rsidRPr="00CB72A3" w:rsidRDefault="007F1691" w:rsidP="007F169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6C80FE4" w14:textId="2776BA55" w:rsidR="007F1691" w:rsidRPr="00CB72A3" w:rsidRDefault="00FB262D" w:rsidP="007F1691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21,531</w:t>
            </w:r>
          </w:p>
        </w:tc>
        <w:tc>
          <w:tcPr>
            <w:tcW w:w="180" w:type="dxa"/>
          </w:tcPr>
          <w:p w14:paraId="54167E8F" w14:textId="77777777" w:rsidR="007F1691" w:rsidRPr="00CB72A3" w:rsidRDefault="007F1691" w:rsidP="007F169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E0220E4" w14:textId="4BA32670" w:rsidR="007F1691" w:rsidRPr="00CB72A3" w:rsidRDefault="007F1691" w:rsidP="007F1691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817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1,531</w:t>
            </w:r>
          </w:p>
        </w:tc>
      </w:tr>
      <w:tr w:rsidR="007F1691" w:rsidRPr="00CB72A3" w14:paraId="1E602747" w14:textId="77777777" w:rsidTr="00CB72A3">
        <w:tc>
          <w:tcPr>
            <w:tcW w:w="3870" w:type="dxa"/>
            <w:vAlign w:val="bottom"/>
          </w:tcPr>
          <w:p w14:paraId="5D78FCAB" w14:textId="6196420C" w:rsidR="007F1691" w:rsidRPr="00CB72A3" w:rsidRDefault="007F1691" w:rsidP="007F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05821420" w14:textId="77777777" w:rsidR="007F1691" w:rsidRPr="00CB72A3" w:rsidRDefault="007F1691" w:rsidP="007F1691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A4AC798" w14:textId="72D154CB" w:rsidR="007F1691" w:rsidRPr="00CB72A3" w:rsidRDefault="00FB262D" w:rsidP="007F1691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5,918,612</w:t>
            </w:r>
          </w:p>
        </w:tc>
        <w:tc>
          <w:tcPr>
            <w:tcW w:w="180" w:type="dxa"/>
          </w:tcPr>
          <w:p w14:paraId="51D8065B" w14:textId="77777777" w:rsidR="007F1691" w:rsidRPr="00CB72A3" w:rsidRDefault="007F1691" w:rsidP="007F1691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778BFBA" w14:textId="20403779" w:rsidR="007F1691" w:rsidRPr="00CB72A3" w:rsidRDefault="007F1691" w:rsidP="007F1691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</w:t>
            </w:r>
            <w:r w:rsidR="00420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20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</w:p>
        </w:tc>
      </w:tr>
    </w:tbl>
    <w:p w14:paraId="07D0CFFE" w14:textId="77777777" w:rsidR="007128D1" w:rsidRPr="00CB72A3" w:rsidRDefault="007128D1" w:rsidP="00B423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B3E3AF4" w14:textId="77777777" w:rsidR="00CB72A3" w:rsidRDefault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9043F0E" w14:textId="46EA72AD" w:rsidR="00605116" w:rsidRPr="00CB72A3" w:rsidRDefault="00605116" w:rsidP="00CB72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เงินให้กู้ยืมแก่บริษัทร่วม</w:t>
      </w:r>
    </w:p>
    <w:p w14:paraId="6D47FC01" w14:textId="77777777" w:rsidR="007128D1" w:rsidRPr="00CB72A3" w:rsidRDefault="007128D1" w:rsidP="00B423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97354D" w14:textId="77777777" w:rsidR="006F0A0F" w:rsidRDefault="006F0A0F" w:rsidP="006F0A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2554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>
        <w:rPr>
          <w:rFonts w:ascii="Angsana New" w:hAnsi="Angsana New"/>
          <w:sz w:val="30"/>
          <w:szCs w:val="30"/>
        </w:rPr>
        <w:t>173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คิดอัตราดอกเบี้ยอัตรา </w:t>
      </w:r>
      <w:r w:rsidRPr="003F1437">
        <w:rPr>
          <w:rFonts w:ascii="Angsana New" w:hAnsi="Angsana New"/>
          <w:spacing w:val="-4"/>
          <w:sz w:val="30"/>
          <w:szCs w:val="30"/>
        </w:rPr>
        <w:t xml:space="preserve">LIBOR 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บวกด้วยร้อยละ </w:t>
      </w:r>
      <w:r w:rsidRPr="003F1437">
        <w:rPr>
          <w:rFonts w:ascii="Angsana New" w:hAnsi="Angsana New"/>
          <w:spacing w:val="-4"/>
          <w:sz w:val="30"/>
          <w:szCs w:val="30"/>
        </w:rPr>
        <w:t>3.5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ต่อปี เงินให้กู้ยืมนี้มีกำหนดคืนในเดือนกรกฎาคม </w:t>
      </w:r>
      <w:r w:rsidRPr="003F1437">
        <w:rPr>
          <w:rFonts w:ascii="Angsana New" w:hAnsi="Angsana New"/>
          <w:spacing w:val="-4"/>
          <w:sz w:val="30"/>
          <w:szCs w:val="30"/>
        </w:rPr>
        <w:t>2559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       </w:t>
      </w:r>
      <w:r>
        <w:rPr>
          <w:rFonts w:ascii="Angsana New" w:hAnsi="Angsana New"/>
          <w:spacing w:val="-4"/>
          <w:sz w:val="30"/>
          <w:szCs w:val="30"/>
        </w:rPr>
        <w:br/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3F1437">
        <w:rPr>
          <w:rFonts w:ascii="Angsana New" w:hAnsi="Angsana New"/>
          <w:spacing w:val="-4"/>
          <w:sz w:val="30"/>
          <w:szCs w:val="30"/>
        </w:rPr>
        <w:t xml:space="preserve"> 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โดยไม่มี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การเปลี่ยนแปลงเงื่อนไขอื่นใด และเมื่อวันที่ </w:t>
      </w:r>
      <w:r w:rsidRPr="003F1437">
        <w:rPr>
          <w:rFonts w:ascii="Angsana New" w:hAnsi="Angsana New"/>
          <w:spacing w:val="-4"/>
          <w:sz w:val="30"/>
          <w:szCs w:val="30"/>
        </w:rPr>
        <w:t>18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3F1437">
        <w:rPr>
          <w:rFonts w:ascii="Angsana New" w:hAnsi="Angsana New"/>
          <w:spacing w:val="-4"/>
          <w:sz w:val="30"/>
          <w:szCs w:val="30"/>
        </w:rPr>
        <w:t>2564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บริษัทได้ทำหนังสือแก้ไขสัญญาเพื่อขยายกำหนดการ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ชำระคืนเป็นเดือนมิถุนายน </w:t>
      </w:r>
      <w:r w:rsidRPr="003F1437">
        <w:rPr>
          <w:rFonts w:ascii="Angsana New" w:hAnsi="Angsana New"/>
          <w:spacing w:val="-2"/>
          <w:sz w:val="30"/>
          <w:szCs w:val="30"/>
        </w:rPr>
        <w:t>2569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โดยคิด</w:t>
      </w:r>
      <w:r>
        <w:rPr>
          <w:rFonts w:ascii="Angsana New" w:hAnsi="Angsana New" w:hint="cs"/>
          <w:spacing w:val="-2"/>
          <w:sz w:val="30"/>
          <w:szCs w:val="30"/>
          <w:cs/>
        </w:rPr>
        <w:t>อัตรา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ดอกเบี้ยอัตรา </w:t>
      </w:r>
      <w:r w:rsidRPr="003F1437">
        <w:rPr>
          <w:rFonts w:ascii="Angsana New" w:hAnsi="Angsana New"/>
          <w:spacing w:val="-2"/>
          <w:sz w:val="30"/>
          <w:szCs w:val="30"/>
        </w:rPr>
        <w:t xml:space="preserve">SOFR 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บวกด้วยร้อยละ </w:t>
      </w:r>
      <w:r w:rsidRPr="003F1437">
        <w:rPr>
          <w:rFonts w:ascii="Angsana New" w:hAnsi="Angsana New"/>
          <w:spacing w:val="-2"/>
          <w:sz w:val="30"/>
          <w:szCs w:val="30"/>
        </w:rPr>
        <w:t>3.5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ต่อปี ดอกเบี้ยจะถูกรวมทบต้น ณ</w:t>
      </w:r>
      <w:r>
        <w:rPr>
          <w:rFonts w:ascii="Angsana New" w:hAnsi="Angsana New" w:hint="cs"/>
          <w:sz w:val="30"/>
          <w:szCs w:val="30"/>
          <w:cs/>
        </w:rPr>
        <w:t xml:space="preserve"> วันสิ้นสุดในแต่ละงวดของดอกเบี้ย</w:t>
      </w:r>
      <w:r w:rsidRPr="00BD1731">
        <w:rPr>
          <w:rFonts w:ascii="Angsana New" w:hAnsi="Angsana New" w:hint="cs"/>
          <w:sz w:val="30"/>
          <w:szCs w:val="30"/>
          <w:cs/>
        </w:rPr>
        <w:t>ทุกเดือน</w:t>
      </w:r>
      <w:r>
        <w:rPr>
          <w:rFonts w:ascii="Angsana New" w:hAnsi="Angsana New" w:hint="cs"/>
          <w:sz w:val="30"/>
          <w:szCs w:val="30"/>
          <w:cs/>
        </w:rPr>
        <w:t xml:space="preserve"> และจะถูกชำระคืนพร้อมกับเงินกู้ยืม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หนังสือแก้ไขสัญญาเพื่อขยายกำหนดการชำระคืนดังกล่าว มีผลบังคับใช้ตั้งแต่วันที่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เมษายน</w:t>
      </w:r>
      <w:r>
        <w:rPr>
          <w:rFonts w:ascii="Angsana New" w:hAnsi="Angsana New"/>
          <w:sz w:val="30"/>
          <w:szCs w:val="30"/>
        </w:rPr>
        <w:t xml:space="preserve"> 2564</w:t>
      </w:r>
    </w:p>
    <w:p w14:paraId="583131DF" w14:textId="57BE47C2" w:rsidR="00E45401" w:rsidRPr="006F0A0F" w:rsidRDefault="00E45401" w:rsidP="00B423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A6425" w:rsidRPr="00CB72A3" w14:paraId="3514DE2A" w14:textId="77777777" w:rsidTr="00E45401">
        <w:tc>
          <w:tcPr>
            <w:tcW w:w="2217" w:type="pct"/>
          </w:tcPr>
          <w:p w14:paraId="5F98F4F8" w14:textId="03A65C3A" w:rsidR="004A6425" w:rsidRPr="00CB72A3" w:rsidRDefault="001A3DF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06" w:type="pct"/>
            <w:gridSpan w:val="3"/>
          </w:tcPr>
          <w:p w14:paraId="09FABABE" w14:textId="77777777" w:rsidR="004A6425" w:rsidRPr="00CB72A3" w:rsidRDefault="00FE214B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72DACD08" w14:textId="77777777" w:rsidR="004A6425" w:rsidRPr="00CB72A3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4EF8AD15" w14:textId="77777777" w:rsidR="004A6425" w:rsidRPr="00CB72A3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CB72A3" w14:paraId="41B6FE76" w14:textId="77777777" w:rsidTr="00E45401">
        <w:trPr>
          <w:trHeight w:hRule="exact" w:val="389"/>
        </w:trPr>
        <w:tc>
          <w:tcPr>
            <w:tcW w:w="2217" w:type="pct"/>
          </w:tcPr>
          <w:p w14:paraId="7C9BBB6F" w14:textId="77777777" w:rsidR="00095A70" w:rsidRPr="00CB72A3" w:rsidRDefault="00095A7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D728AC8" w14:textId="1B7F995A" w:rsidR="00095A70" w:rsidRPr="00CB72A3" w:rsidRDefault="004A24EA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D7D7A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95A70"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D7D7A"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2E43056E" w14:textId="77777777" w:rsidR="00095A70" w:rsidRPr="00CB72A3" w:rsidRDefault="00095A70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C3420A8" w14:textId="77777777" w:rsidR="00095A70" w:rsidRPr="00CB72A3" w:rsidRDefault="004A24EA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95A70"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56D5A2C0" w14:textId="77777777" w:rsidR="00095A70" w:rsidRPr="00CB72A3" w:rsidRDefault="00095A70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CD171CC" w14:textId="09537B40" w:rsidR="00095A70" w:rsidRPr="00CB72A3" w:rsidRDefault="003D7D7A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6A0774FA" w14:textId="77777777" w:rsidR="00095A70" w:rsidRPr="00CB72A3" w:rsidRDefault="00095A70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B1F7ACE" w14:textId="77777777" w:rsidR="00095A70" w:rsidRPr="00CB72A3" w:rsidRDefault="004A24EA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95A70"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095A70" w:rsidRPr="00CB72A3" w14:paraId="1A1111A9" w14:textId="77777777" w:rsidTr="00E45401">
        <w:trPr>
          <w:trHeight w:hRule="exact" w:val="389"/>
        </w:trPr>
        <w:tc>
          <w:tcPr>
            <w:tcW w:w="2217" w:type="pct"/>
          </w:tcPr>
          <w:p w14:paraId="244CD59A" w14:textId="77777777" w:rsidR="00095A70" w:rsidRPr="00CB72A3" w:rsidRDefault="00095A7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2AB3B87" w14:textId="57E03C21" w:rsidR="00095A70" w:rsidRPr="00CB72A3" w:rsidRDefault="004A24EA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F1691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5" w:type="pct"/>
          </w:tcPr>
          <w:p w14:paraId="6E1787ED" w14:textId="77777777" w:rsidR="00095A70" w:rsidRPr="00CB72A3" w:rsidRDefault="00095A70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C67FCB" w14:textId="634BBB41" w:rsidR="00095A70" w:rsidRPr="00CB72A3" w:rsidRDefault="004A24EA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F1691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3521496A" w14:textId="77777777" w:rsidR="00095A70" w:rsidRPr="00CB72A3" w:rsidRDefault="00095A70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90A49F6" w14:textId="1502B1E5" w:rsidR="00095A70" w:rsidRPr="00CB72A3" w:rsidRDefault="004A24EA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F1691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7" w:type="pct"/>
          </w:tcPr>
          <w:p w14:paraId="7AC45621" w14:textId="77777777" w:rsidR="00095A70" w:rsidRPr="00CB72A3" w:rsidRDefault="00095A70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29222E" w14:textId="0320C1D4" w:rsidR="00095A70" w:rsidRPr="00CB72A3" w:rsidRDefault="004A24EA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F1691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95A70" w:rsidRPr="00CB72A3" w14:paraId="5C7B0BB3" w14:textId="77777777" w:rsidTr="00E45401">
        <w:trPr>
          <w:trHeight w:hRule="exact" w:val="389"/>
        </w:trPr>
        <w:tc>
          <w:tcPr>
            <w:tcW w:w="2217" w:type="pct"/>
          </w:tcPr>
          <w:p w14:paraId="1BDF36CC" w14:textId="77777777" w:rsidR="00095A70" w:rsidRPr="00CB72A3" w:rsidRDefault="00095A7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5D45DEA3" w14:textId="77777777" w:rsidR="00095A70" w:rsidRPr="00CB72A3" w:rsidRDefault="00095A70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CB72A3" w14:paraId="7D3CEFF4" w14:textId="77777777" w:rsidTr="00E45401">
        <w:trPr>
          <w:trHeight w:hRule="exact" w:val="389"/>
        </w:trPr>
        <w:tc>
          <w:tcPr>
            <w:tcW w:w="2217" w:type="pct"/>
          </w:tcPr>
          <w:p w14:paraId="777CAEDC" w14:textId="77777777" w:rsidR="0093412B" w:rsidRPr="00CB72A3" w:rsidRDefault="0093412B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3" w:type="pct"/>
            <w:gridSpan w:val="7"/>
          </w:tcPr>
          <w:p w14:paraId="054D3027" w14:textId="77777777" w:rsidR="0093412B" w:rsidRPr="00CB72A3" w:rsidRDefault="0093412B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211E05" w:rsidRPr="00CB72A3" w14:paraId="15007C09" w14:textId="77777777" w:rsidTr="001C1286">
        <w:tc>
          <w:tcPr>
            <w:tcW w:w="2217" w:type="pct"/>
          </w:tcPr>
          <w:p w14:paraId="25CE4ECA" w14:textId="43F99E7A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6B16BA1" w14:textId="0E6D35BD" w:rsidR="00211E05" w:rsidRPr="00CB72A3" w:rsidRDefault="001D4F0A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1,566,422</w:t>
            </w:r>
          </w:p>
        </w:tc>
        <w:tc>
          <w:tcPr>
            <w:tcW w:w="155" w:type="pct"/>
            <w:vAlign w:val="bottom"/>
          </w:tcPr>
          <w:p w14:paraId="0F7AEDF0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A06B9C5" w14:textId="2A084476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1,959,174</w:t>
            </w:r>
          </w:p>
        </w:tc>
        <w:tc>
          <w:tcPr>
            <w:tcW w:w="148" w:type="pct"/>
          </w:tcPr>
          <w:p w14:paraId="6F11B380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52015F0" w14:textId="14E4EF26" w:rsidR="00211E05" w:rsidRPr="00CB72A3" w:rsidRDefault="001D4F0A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1,566,422</w:t>
            </w:r>
          </w:p>
        </w:tc>
        <w:tc>
          <w:tcPr>
            <w:tcW w:w="137" w:type="pct"/>
            <w:vAlign w:val="bottom"/>
          </w:tcPr>
          <w:p w14:paraId="0AF642FA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474196F" w14:textId="5BC3178A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1,959,174</w:t>
            </w:r>
          </w:p>
        </w:tc>
      </w:tr>
      <w:tr w:rsidR="00211E05" w:rsidRPr="00CB72A3" w14:paraId="015B3994" w14:textId="77777777" w:rsidTr="001C1286">
        <w:tc>
          <w:tcPr>
            <w:tcW w:w="2217" w:type="pct"/>
          </w:tcPr>
          <w:p w14:paraId="724E6587" w14:textId="08144BE4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499F04B" w14:textId="72C22E10" w:rsidR="00211E05" w:rsidRPr="00211E05" w:rsidRDefault="001D4F0A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D4F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1,566,422</w:t>
            </w:r>
          </w:p>
        </w:tc>
        <w:tc>
          <w:tcPr>
            <w:tcW w:w="155" w:type="pct"/>
            <w:vAlign w:val="bottom"/>
          </w:tcPr>
          <w:p w14:paraId="60A437A6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16F7C34F" w14:textId="5140DE88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1,959,174</w:t>
            </w:r>
          </w:p>
        </w:tc>
        <w:tc>
          <w:tcPr>
            <w:tcW w:w="148" w:type="pct"/>
          </w:tcPr>
          <w:p w14:paraId="3A0C65AC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8A54543" w14:textId="5610CFEF" w:rsidR="00211E05" w:rsidRPr="00CB72A3" w:rsidRDefault="001D4F0A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D4F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1,566,422</w:t>
            </w:r>
          </w:p>
        </w:tc>
        <w:tc>
          <w:tcPr>
            <w:tcW w:w="137" w:type="pct"/>
            <w:vAlign w:val="bottom"/>
          </w:tcPr>
          <w:p w14:paraId="475EE3A5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E5015A6" w14:textId="2CF9E2FC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1,959,174</w:t>
            </w:r>
          </w:p>
        </w:tc>
      </w:tr>
      <w:tr w:rsidR="00211E05" w:rsidRPr="00CB72A3" w14:paraId="3BCAA7DC" w14:textId="77777777" w:rsidTr="001C1286">
        <w:trPr>
          <w:trHeight w:hRule="exact" w:val="288"/>
        </w:trPr>
        <w:tc>
          <w:tcPr>
            <w:tcW w:w="2217" w:type="pct"/>
          </w:tcPr>
          <w:p w14:paraId="4EA32E66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537E3AE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2C26883E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D4579EE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D637D45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CC9A9C9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5F838F89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5265D00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1E05" w:rsidRPr="00CB72A3" w14:paraId="61CA1DC8" w14:textId="77777777" w:rsidTr="001C1286">
        <w:tc>
          <w:tcPr>
            <w:tcW w:w="2217" w:type="pct"/>
          </w:tcPr>
          <w:p w14:paraId="68967B1C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1" w:type="pct"/>
          </w:tcPr>
          <w:p w14:paraId="6FFDD95B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78885F62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C01F06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F72FCBA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956335A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3AFCDDFC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DCE1AB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1E05" w:rsidRPr="00CB72A3" w14:paraId="4912DB0E" w14:textId="77777777" w:rsidTr="001C1286">
        <w:tc>
          <w:tcPr>
            <w:tcW w:w="2217" w:type="pct"/>
          </w:tcPr>
          <w:p w14:paraId="21E5787F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B4C56C2" w14:textId="29672FF0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3,296</w:t>
            </w:r>
          </w:p>
        </w:tc>
        <w:tc>
          <w:tcPr>
            <w:tcW w:w="155" w:type="pct"/>
            <w:vAlign w:val="bottom"/>
          </w:tcPr>
          <w:p w14:paraId="3AA93A47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2D7B8E" w14:textId="398D9F3A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31,130</w:t>
            </w:r>
          </w:p>
        </w:tc>
        <w:tc>
          <w:tcPr>
            <w:tcW w:w="148" w:type="pct"/>
            <w:vAlign w:val="bottom"/>
          </w:tcPr>
          <w:p w14:paraId="30E9AE2F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FCC1260" w14:textId="63E45F28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3,296</w:t>
            </w:r>
          </w:p>
        </w:tc>
        <w:tc>
          <w:tcPr>
            <w:tcW w:w="137" w:type="pct"/>
            <w:vAlign w:val="bottom"/>
          </w:tcPr>
          <w:p w14:paraId="22E9A36D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82F4910" w14:textId="680497B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31,130</w:t>
            </w:r>
          </w:p>
        </w:tc>
      </w:tr>
      <w:tr w:rsidR="00211E05" w:rsidRPr="00CB72A3" w14:paraId="4161177D" w14:textId="77777777" w:rsidTr="001C1286">
        <w:tc>
          <w:tcPr>
            <w:tcW w:w="2217" w:type="pct"/>
          </w:tcPr>
          <w:p w14:paraId="49862615" w14:textId="6BE1DC6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A6FC7A0" w14:textId="76A6DFFA" w:rsidR="00211E05" w:rsidRPr="00211E05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3,296</w:t>
            </w:r>
          </w:p>
        </w:tc>
        <w:tc>
          <w:tcPr>
            <w:tcW w:w="155" w:type="pct"/>
            <w:vAlign w:val="bottom"/>
          </w:tcPr>
          <w:p w14:paraId="6D4A105A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D62349F" w14:textId="04D72C8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31,130</w:t>
            </w:r>
          </w:p>
        </w:tc>
        <w:tc>
          <w:tcPr>
            <w:tcW w:w="148" w:type="pct"/>
            <w:vAlign w:val="bottom"/>
          </w:tcPr>
          <w:p w14:paraId="4B898F34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74796C1" w14:textId="7120A7BF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3,296</w:t>
            </w:r>
          </w:p>
        </w:tc>
        <w:tc>
          <w:tcPr>
            <w:tcW w:w="137" w:type="pct"/>
            <w:vAlign w:val="bottom"/>
          </w:tcPr>
          <w:p w14:paraId="106F544A" w14:textId="77777777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A015D32" w14:textId="2E11177C" w:rsidR="00211E05" w:rsidRPr="00CB72A3" w:rsidRDefault="00211E05" w:rsidP="00211E05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31,130</w:t>
            </w:r>
          </w:p>
        </w:tc>
      </w:tr>
    </w:tbl>
    <w:p w14:paraId="3ECA9377" w14:textId="77777777" w:rsidR="00E676AB" w:rsidRPr="00CB72A3" w:rsidRDefault="00E676AB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A11D44" w14:textId="3D068935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สัญญาที่สำคัญที่ทำกับบุคคลหรือกิจการที่เกี่ยวข้องกัน</w:t>
      </w:r>
    </w:p>
    <w:p w14:paraId="12EC9F9C" w14:textId="77777777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B3D859" w14:textId="47B0E156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B72A3">
        <w:rPr>
          <w:rFonts w:asciiTheme="majorBidi" w:hAnsiTheme="majorBidi" w:cstheme="majorBidi"/>
          <w:sz w:val="30"/>
          <w:szCs w:val="30"/>
        </w:rPr>
        <w:t>3</w:t>
      </w:r>
      <w:r w:rsidR="003D7D7A" w:rsidRPr="00CB72A3">
        <w:rPr>
          <w:rFonts w:asciiTheme="majorBidi" w:hAnsiTheme="majorBidi" w:cstheme="majorBidi"/>
          <w:sz w:val="30"/>
          <w:szCs w:val="30"/>
        </w:rPr>
        <w:t>1</w:t>
      </w:r>
      <w:r w:rsidR="003D7D7A" w:rsidRPr="00CB72A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7F1691" w:rsidRPr="00CB72A3">
        <w:rPr>
          <w:rFonts w:asciiTheme="majorBidi" w:hAnsiTheme="majorBidi" w:cstheme="majorBidi"/>
          <w:sz w:val="30"/>
          <w:szCs w:val="30"/>
        </w:rPr>
        <w:t>6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5FB9CBF6" w14:textId="77777777" w:rsidR="00E676AB" w:rsidRPr="00CB72A3" w:rsidRDefault="00E676AB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025F6" w14:textId="77777777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2CDD2297" w14:textId="77777777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E21CF" w14:textId="77777777" w:rsidR="00934402" w:rsidRDefault="00934402" w:rsidP="0093440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5CF4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9B5CF4">
        <w:rPr>
          <w:rFonts w:ascii="Angsana New" w:hAnsi="Angsana New"/>
          <w:sz w:val="30"/>
          <w:szCs w:val="30"/>
        </w:rPr>
        <w:t>2559</w:t>
      </w:r>
      <w:r w:rsidRPr="009B5CF4"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        </w:t>
      </w:r>
      <w:r>
        <w:rPr>
          <w:rFonts w:ascii="Angsana New" w:hAnsi="Angsana New"/>
          <w:sz w:val="30"/>
          <w:szCs w:val="30"/>
        </w:rPr>
        <w:br/>
      </w:r>
      <w:r w:rsidRPr="009B5CF4">
        <w:rPr>
          <w:rFonts w:ascii="Angsana New" w:hAnsi="Angsana New" w:hint="cs"/>
          <w:sz w:val="30"/>
          <w:szCs w:val="30"/>
          <w:cs/>
        </w:rPr>
        <w:t>ด้านการบริหาร การเงิน การดำเนินการ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0E5136B4" w14:textId="77777777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สัญญาค่าลิขสิทธิ์</w:t>
      </w:r>
    </w:p>
    <w:p w14:paraId="5CAC4B51" w14:textId="77777777" w:rsidR="00777E5C" w:rsidRPr="009B2D26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9549AD0" w14:textId="315565E9" w:rsidR="00CB72A3" w:rsidRDefault="002364B9" w:rsidP="00D1155B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64B9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ในเดือนมิถุนายน </w:t>
      </w:r>
      <w:r w:rsidRPr="002364B9">
        <w:rPr>
          <w:rFonts w:asciiTheme="majorBidi" w:hAnsiTheme="majorBidi" w:cstheme="majorBidi"/>
          <w:sz w:val="30"/>
          <w:szCs w:val="30"/>
        </w:rPr>
        <w:t xml:space="preserve">2565 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บริษัทได้ลงนา</w:t>
      </w:r>
      <w:r w:rsidR="00FB3755" w:rsidRPr="00CB72A3">
        <w:rPr>
          <w:rFonts w:asciiTheme="majorBidi" w:hAnsiTheme="majorBidi" w:cstheme="majorBidi"/>
          <w:sz w:val="30"/>
          <w:szCs w:val="30"/>
          <w:cs/>
        </w:rPr>
        <w:t>มต่ออายุ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และการพัฒนากระบวนการผลิตผงคาร์บอน โดยอนุญาตให้บริษัทใช้ข้อมูลทางด้านเทคนิคและสิทธิบัตร 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ได้ตกลงที่จะ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จ่ายค่าลิขสิทธิ์ในอัตราร้อยละ </w:t>
      </w:r>
      <w:r w:rsidR="00777E5C" w:rsidRPr="00CB72A3">
        <w:rPr>
          <w:rFonts w:asciiTheme="majorBidi" w:hAnsiTheme="majorBidi" w:cstheme="majorBidi"/>
          <w:sz w:val="30"/>
          <w:szCs w:val="30"/>
        </w:rPr>
        <w:t>4.5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ของยอดขายสุทธิหักด้วยต้นทุนของวัตถุดิบตามจริงและค่าใช้จ่ายในการขาย เว้นแต่กำไรก่อนภาษีเท่ากับ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>หรือน้อยกว่า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77E5C" w:rsidRPr="00CB72A3">
        <w:rPr>
          <w:rFonts w:asciiTheme="majorBidi" w:hAnsiTheme="majorBidi" w:cstheme="majorBidi"/>
          <w:sz w:val="30"/>
          <w:szCs w:val="30"/>
        </w:rPr>
        <w:t>4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ของยอดขาย สัญญา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นี้มีระยะเวลา </w:t>
      </w:r>
      <w:r w:rsidR="00777E5C" w:rsidRPr="00CB72A3">
        <w:rPr>
          <w:rFonts w:asciiTheme="majorBidi" w:hAnsiTheme="majorBidi" w:cstheme="majorBidi"/>
          <w:sz w:val="30"/>
          <w:szCs w:val="30"/>
        </w:rPr>
        <w:t>3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ปี โดยมีผลบังคับใช้</w:t>
      </w:r>
      <w:r w:rsidR="00B4233A">
        <w:rPr>
          <w:rFonts w:asciiTheme="majorBidi" w:hAnsiTheme="majorBidi" w:cstheme="majorBidi"/>
          <w:sz w:val="30"/>
          <w:szCs w:val="30"/>
          <w:cs/>
        </w:rPr>
        <w:br/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ตั้งแต่วันที่ในสัญญา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>ซึ่ง</w:t>
      </w:r>
      <w:r w:rsidR="00BF435C" w:rsidRPr="00CB72A3">
        <w:rPr>
          <w:rFonts w:asciiTheme="majorBidi" w:hAnsiTheme="majorBidi" w:cstheme="majorBidi"/>
          <w:sz w:val="30"/>
          <w:szCs w:val="30"/>
          <w:cs/>
        </w:rPr>
        <w:t>จะ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>หมดอายุ</w:t>
      </w:r>
      <w:r w:rsidR="00FB3755" w:rsidRPr="00CB72A3">
        <w:rPr>
          <w:rFonts w:asciiTheme="majorBidi" w:hAnsiTheme="majorBidi" w:cstheme="majorBidi"/>
          <w:sz w:val="30"/>
          <w:szCs w:val="30"/>
          <w:cs/>
        </w:rPr>
        <w:t>ใน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76A93" w:rsidRPr="00CB72A3">
        <w:rPr>
          <w:rFonts w:asciiTheme="majorBidi" w:hAnsiTheme="majorBidi" w:cstheme="majorBidi"/>
          <w:sz w:val="30"/>
          <w:szCs w:val="30"/>
        </w:rPr>
        <w:t xml:space="preserve">31 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76A93" w:rsidRPr="00CB72A3">
        <w:rPr>
          <w:rFonts w:asciiTheme="majorBidi" w:hAnsiTheme="majorBidi" w:cstheme="majorBidi"/>
          <w:sz w:val="30"/>
          <w:szCs w:val="30"/>
        </w:rPr>
        <w:t>25</w:t>
      </w:r>
      <w:r w:rsidR="00FB3755" w:rsidRPr="00CB72A3">
        <w:rPr>
          <w:rFonts w:asciiTheme="majorBidi" w:hAnsiTheme="majorBidi" w:cstheme="majorBidi"/>
          <w:sz w:val="30"/>
          <w:szCs w:val="30"/>
        </w:rPr>
        <w:t>68</w:t>
      </w:r>
    </w:p>
    <w:p w14:paraId="180CF5FF" w14:textId="77777777" w:rsidR="00CB72A3" w:rsidRPr="009B2D26" w:rsidRDefault="00CB72A3" w:rsidP="00CB72A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0CC0326" w14:textId="77777777" w:rsidR="00C26B39" w:rsidRPr="00CB72A3" w:rsidRDefault="00777E5C" w:rsidP="00CB72A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3</w:t>
      </w:r>
      <w:r w:rsidR="00C26B39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ab/>
      </w:r>
      <w:r w:rsidR="00BD3DD4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เงินลงทุน</w:t>
      </w:r>
      <w:r w:rsidR="00036E8F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ในบริษัทร่วม</w:t>
      </w:r>
      <w:r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และบริษัทย่อย</w:t>
      </w:r>
    </w:p>
    <w:p w14:paraId="5DA1CC27" w14:textId="77777777" w:rsidR="008F16F0" w:rsidRPr="009B2D26" w:rsidRDefault="008F16F0" w:rsidP="00CB72A3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</w:rPr>
      </w:pPr>
    </w:p>
    <w:tbl>
      <w:tblPr>
        <w:tblW w:w="90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080"/>
        <w:gridCol w:w="270"/>
        <w:gridCol w:w="1080"/>
        <w:gridCol w:w="270"/>
        <w:gridCol w:w="1116"/>
        <w:gridCol w:w="270"/>
        <w:gridCol w:w="1089"/>
      </w:tblGrid>
      <w:tr w:rsidR="008F16F0" w:rsidRPr="00CB72A3" w14:paraId="6484554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2321DE0B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655018B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CD14B0C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1438DD0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F1691" w:rsidRPr="00CB72A3" w14:paraId="03F3D017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43C912D6" w14:textId="433E5AB4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B72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CB72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3E4677F" w14:textId="066F328B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C633F1D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791C6B" w14:textId="641B29B2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F440964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02916F8" w14:textId="44D27ADD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363198A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2BD776C3" w14:textId="42866CAD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F1691" w:rsidRPr="00CB72A3" w14:paraId="6AB696C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3B82AD24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1F390D0E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F1691" w:rsidRPr="00CB72A3" w14:paraId="5449817C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9C3D93C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6971DDC9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566620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98A801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1E1B1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FEC070A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CD6C5E7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1672FC66" w14:textId="77777777" w:rsidR="007F1691" w:rsidRPr="00CB72A3" w:rsidRDefault="007F1691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11E05" w:rsidRPr="00CB72A3" w14:paraId="6039AA77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22F9673D" w14:textId="77777777" w:rsidR="00211E05" w:rsidRPr="00A85739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14:paraId="54FA45EF" w14:textId="71B6D8BF" w:rsidR="00211E05" w:rsidRPr="00CB72A3" w:rsidRDefault="00211E05" w:rsidP="00BB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</w:rPr>
              <w:t>9,207,116</w:t>
            </w:r>
          </w:p>
        </w:tc>
        <w:tc>
          <w:tcPr>
            <w:tcW w:w="270" w:type="dxa"/>
          </w:tcPr>
          <w:p w14:paraId="2059B333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C690C" w14:textId="2405F425" w:rsidR="00211E05" w:rsidRPr="00CB72A3" w:rsidRDefault="00211E05" w:rsidP="00BB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7,774,680</w:t>
            </w:r>
          </w:p>
        </w:tc>
        <w:tc>
          <w:tcPr>
            <w:tcW w:w="270" w:type="dxa"/>
          </w:tcPr>
          <w:p w14:paraId="2496A9B5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2F94F02" w14:textId="1D2C4BED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7158D9CA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8A800F5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770,364</w:t>
            </w:r>
          </w:p>
        </w:tc>
      </w:tr>
      <w:tr w:rsidR="00211E05" w:rsidRPr="00CB72A3" w14:paraId="6772A65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6BC7DEE5" w14:textId="39F31CD4" w:rsidR="00211E05" w:rsidRPr="00A85739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ส่วนแบ่งกำไรของบริษัทร่วม</w:t>
            </w:r>
          </w:p>
        </w:tc>
        <w:tc>
          <w:tcPr>
            <w:tcW w:w="1080" w:type="dxa"/>
          </w:tcPr>
          <w:p w14:paraId="6DBEF8D1" w14:textId="023EC210" w:rsidR="00211E05" w:rsidRPr="00CB72A3" w:rsidRDefault="001D4F0A" w:rsidP="00BB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</w:rPr>
              <w:t>784,133</w:t>
            </w:r>
          </w:p>
        </w:tc>
        <w:tc>
          <w:tcPr>
            <w:tcW w:w="270" w:type="dxa"/>
          </w:tcPr>
          <w:p w14:paraId="525C4D0E" w14:textId="77777777" w:rsidR="00211E05" w:rsidRPr="00BB3C12" w:rsidRDefault="00211E05" w:rsidP="00BB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4F7EA" w14:textId="60B838D3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1,284,735</w:t>
            </w:r>
          </w:p>
        </w:tc>
        <w:tc>
          <w:tcPr>
            <w:tcW w:w="270" w:type="dxa"/>
          </w:tcPr>
          <w:p w14:paraId="6BA7A013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8B4F177" w14:textId="5D2177D6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01FBE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9EEC119" w14:textId="63912789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1E05" w:rsidRPr="00CB72A3" w14:paraId="78B32606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34640B4F" w14:textId="77777777" w:rsidR="00211E05" w:rsidRPr="00A85739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</w:t>
            </w:r>
            <w:r w:rsidRPr="00A8573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(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080" w:type="dxa"/>
          </w:tcPr>
          <w:p w14:paraId="7D1295E9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DFF09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FDCB9F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53F4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C966C2B" w14:textId="688C6BBC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06DC4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E3F97E6" w14:textId="06B107EC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E05" w:rsidRPr="00CB72A3" w14:paraId="007AA98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0BC6B25D" w14:textId="77777777" w:rsidR="00211E05" w:rsidRPr="00A85739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60B548C3" w14:textId="3E8DB8B1" w:rsidR="00211E05" w:rsidRPr="00CB72A3" w:rsidRDefault="001D4F0A" w:rsidP="00BB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</w:rPr>
              <w:t>783,961</w:t>
            </w:r>
          </w:p>
        </w:tc>
        <w:tc>
          <w:tcPr>
            <w:tcW w:w="270" w:type="dxa"/>
          </w:tcPr>
          <w:p w14:paraId="25B55CC6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4DC0A" w14:textId="50F60235" w:rsidR="00211E05" w:rsidRPr="00CB72A3" w:rsidRDefault="00211E05" w:rsidP="00BB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(251,110)</w:t>
            </w:r>
          </w:p>
        </w:tc>
        <w:tc>
          <w:tcPr>
            <w:tcW w:w="270" w:type="dxa"/>
          </w:tcPr>
          <w:p w14:paraId="6A6A49BE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A9BDD43" w14:textId="67FF3591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401A6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B3FFA86" w14:textId="27137644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1E05" w:rsidRPr="00CB72A3" w14:paraId="1CB9AF74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CC607B0" w14:textId="77777777" w:rsidR="00211E05" w:rsidRPr="00A85739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421E9DE" w14:textId="7A79A2D5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3415C37D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1F96415" w14:textId="3892422C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17815305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75AB50A" w14:textId="44B6D9F0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032C0" w14:textId="77777777" w:rsidR="00211E05" w:rsidRPr="00CB72A3" w:rsidRDefault="00211E05" w:rsidP="00211E0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2D07BBBB" w14:textId="77777777" w:rsidR="00211E05" w:rsidRPr="00CB72A3" w:rsidRDefault="00211E05" w:rsidP="0021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6A95" w:rsidRPr="00CB72A3" w14:paraId="0B2E74EF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A8CC9AA" w14:textId="2E064AC4" w:rsidR="00C56A95" w:rsidRPr="00A85739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ผลต่างของอัตราแลกเปลี่ยนจากการ</w:t>
            </w:r>
          </w:p>
        </w:tc>
        <w:tc>
          <w:tcPr>
            <w:tcW w:w="1080" w:type="dxa"/>
          </w:tcPr>
          <w:p w14:paraId="26212E0A" w14:textId="37092ACC" w:rsidR="00C56A95" w:rsidRPr="00CB72A3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000B6" w14:textId="77777777" w:rsidR="00C56A95" w:rsidRPr="00CB72A3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58201B" w14:textId="71BE8657" w:rsidR="00C56A95" w:rsidRPr="00CB72A3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48B6C" w14:textId="77777777" w:rsidR="00C56A95" w:rsidRPr="00CB72A3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EF55905" w14:textId="41FDD7A3" w:rsidR="00C56A95" w:rsidRPr="00CB72A3" w:rsidRDefault="00C56A95" w:rsidP="00C56A95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64E3CC" w14:textId="77777777" w:rsidR="00C56A95" w:rsidRPr="00CB72A3" w:rsidRDefault="00C56A95" w:rsidP="00C56A9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A83BE75" w14:textId="42465E15" w:rsidR="00C56A95" w:rsidRPr="00CB72A3" w:rsidRDefault="00C56A95" w:rsidP="00C56A95">
            <w:pPr>
              <w:pStyle w:val="30"/>
              <w:tabs>
                <w:tab w:val="clear" w:pos="360"/>
                <w:tab w:val="clear" w:pos="720"/>
                <w:tab w:val="decimal" w:pos="58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6A95" w:rsidRPr="00CB72A3" w14:paraId="71B279DB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65BFAF2" w14:textId="426F0DC8" w:rsidR="00C56A95" w:rsidRPr="00A85739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แปลงค่างบการเงิน</w:t>
            </w:r>
          </w:p>
        </w:tc>
        <w:tc>
          <w:tcPr>
            <w:tcW w:w="1080" w:type="dxa"/>
          </w:tcPr>
          <w:p w14:paraId="41B6FAFE" w14:textId="483B8523" w:rsidR="00C56A95" w:rsidRPr="00CB72A3" w:rsidRDefault="001D4F0A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</w:rPr>
              <w:t>56,781</w:t>
            </w:r>
          </w:p>
        </w:tc>
        <w:tc>
          <w:tcPr>
            <w:tcW w:w="270" w:type="dxa"/>
          </w:tcPr>
          <w:p w14:paraId="23C7BD77" w14:textId="77777777" w:rsidR="00C56A95" w:rsidRPr="00CB72A3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BC33E1" w14:textId="3534B483" w:rsidR="00C56A95" w:rsidRPr="00CB72A3" w:rsidRDefault="00053BFD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(186,780)</w:t>
            </w:r>
          </w:p>
        </w:tc>
        <w:tc>
          <w:tcPr>
            <w:tcW w:w="270" w:type="dxa"/>
          </w:tcPr>
          <w:p w14:paraId="0F1F1AAE" w14:textId="77777777" w:rsidR="00C56A95" w:rsidRPr="00CB72A3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74F33D1" w14:textId="10BB0D11" w:rsidR="00C56A95" w:rsidRPr="00CB72A3" w:rsidRDefault="00C56A95" w:rsidP="00C56A95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83B203" w14:textId="77777777" w:rsidR="00C56A95" w:rsidRPr="00CB72A3" w:rsidRDefault="00C56A95" w:rsidP="00C56A9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7B511C2A" w14:textId="74B4CF12" w:rsidR="00C56A95" w:rsidRPr="00CB72A3" w:rsidRDefault="00C56A95" w:rsidP="00C56A95">
            <w:pPr>
              <w:pStyle w:val="30"/>
              <w:tabs>
                <w:tab w:val="clear" w:pos="360"/>
                <w:tab w:val="clear" w:pos="720"/>
                <w:tab w:val="decimal" w:pos="58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56A95" w:rsidRPr="00CB72A3" w14:paraId="0FC1B784" w14:textId="77777777" w:rsidTr="00DA4BF3">
        <w:trPr>
          <w:cantSplit/>
          <w:trHeight w:hRule="exact" w:val="389"/>
        </w:trPr>
        <w:tc>
          <w:tcPr>
            <w:tcW w:w="3881" w:type="dxa"/>
          </w:tcPr>
          <w:p w14:paraId="1048B3EB" w14:textId="3E70FACE" w:rsidR="00C56A95" w:rsidRPr="00CB72A3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AEF99" w14:textId="62980CA7" w:rsidR="00C56A95" w:rsidRPr="00CB72A3" w:rsidRDefault="001D4F0A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D4F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10,806,500</w:t>
            </w:r>
          </w:p>
        </w:tc>
        <w:tc>
          <w:tcPr>
            <w:tcW w:w="270" w:type="dxa"/>
          </w:tcPr>
          <w:p w14:paraId="1A36A763" w14:textId="77777777" w:rsidR="00C56A95" w:rsidRPr="00CB72A3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C03C89" w14:textId="509CC321" w:rsidR="00C56A95" w:rsidRPr="00CB72A3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8,596,034</w:t>
            </w:r>
          </w:p>
        </w:tc>
        <w:tc>
          <w:tcPr>
            <w:tcW w:w="270" w:type="dxa"/>
          </w:tcPr>
          <w:p w14:paraId="12DF16C2" w14:textId="77777777" w:rsidR="00C56A95" w:rsidRPr="00CB72A3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78D2CB" w14:textId="6BFC9AFA" w:rsidR="00C56A95" w:rsidRPr="00CB72A3" w:rsidRDefault="00842E57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1D3B5FB5" w14:textId="77777777" w:rsidR="00C56A95" w:rsidRPr="00CB72A3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D371CF" w14:textId="77777777" w:rsidR="00C56A95" w:rsidRPr="00CB72A3" w:rsidRDefault="00C56A95" w:rsidP="00C5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14:paraId="37004D5F" w14:textId="77777777" w:rsidR="00044C3C" w:rsidRPr="009B2D26" w:rsidRDefault="00044C3C" w:rsidP="009B2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Theme="majorBidi" w:hAnsiTheme="majorBidi" w:cstheme="majorBidi"/>
          <w:sz w:val="16"/>
          <w:szCs w:val="16"/>
        </w:rPr>
      </w:pPr>
    </w:p>
    <w:p w14:paraId="21A509A9" w14:textId="7C2EB331" w:rsidR="00044C3C" w:rsidRPr="00CB72A3" w:rsidRDefault="00E676AB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269D67FF" w14:textId="7FAB6B96" w:rsidR="00E676AB" w:rsidRPr="009B2D26" w:rsidRDefault="00E676AB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22"/>
          <w:szCs w:val="22"/>
        </w:rPr>
      </w:pPr>
    </w:p>
    <w:p w14:paraId="6E4B6468" w14:textId="17AC0EE3" w:rsidR="00E676AB" w:rsidRPr="00CB72A3" w:rsidRDefault="005C235D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B72A3">
        <w:rPr>
          <w:rFonts w:asciiTheme="majorBidi" w:hAnsiTheme="majorBidi" w:cstheme="majorBidi"/>
          <w:sz w:val="30"/>
          <w:szCs w:val="30"/>
        </w:rPr>
        <w:t>3</w:t>
      </w:r>
      <w:r w:rsidR="003D7D7A" w:rsidRPr="00CB72A3">
        <w:rPr>
          <w:rFonts w:asciiTheme="majorBidi" w:hAnsiTheme="majorBidi" w:cstheme="majorBidi"/>
          <w:sz w:val="30"/>
          <w:szCs w:val="30"/>
        </w:rPr>
        <w:t>1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7D7A" w:rsidRPr="00CB72A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7F1691" w:rsidRPr="00CB72A3">
        <w:rPr>
          <w:rFonts w:asciiTheme="majorBidi" w:hAnsiTheme="majorBidi" w:cstheme="majorBidi"/>
          <w:sz w:val="30"/>
          <w:szCs w:val="30"/>
        </w:rPr>
        <w:t>6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B72A3">
        <w:rPr>
          <w:rFonts w:asciiTheme="majorBidi" w:hAnsiTheme="majorBidi" w:cstheme="majorBidi"/>
          <w:sz w:val="30"/>
          <w:szCs w:val="30"/>
        </w:rPr>
        <w:t>31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7F1691" w:rsidRPr="00CB72A3">
        <w:rPr>
          <w:rFonts w:asciiTheme="majorBidi" w:hAnsiTheme="majorBidi" w:cstheme="majorBidi"/>
          <w:sz w:val="30"/>
          <w:szCs w:val="30"/>
        </w:rPr>
        <w:t>6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116E" w:rsidRPr="00CB72A3">
        <w:rPr>
          <w:rFonts w:asciiTheme="majorBidi" w:hAnsiTheme="majorBidi" w:cstheme="majorBidi"/>
          <w:sz w:val="30"/>
          <w:szCs w:val="30"/>
          <w:lang w:val="en-GB" w:bidi="ar-SA"/>
        </w:rPr>
        <w:t>Birla Carbon Mexico, S.A. DE C.V.</w:t>
      </w:r>
      <w:r w:rsidR="001A43FF" w:rsidRPr="00CB72A3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FA3FE4" w:rsidRPr="00CB72A3">
        <w:rPr>
          <w:rFonts w:asciiTheme="majorBidi" w:hAnsiTheme="majorBidi" w:cstheme="majorBidi"/>
          <w:sz w:val="30"/>
          <w:szCs w:val="30"/>
          <w:cs/>
          <w:lang w:val="en-GB"/>
        </w:rPr>
        <w:t>ซึ่งเป็นบริษัทย่อยอยู่ในระหว่างการดำเนินการเลิกกิจการ</w:t>
      </w:r>
    </w:p>
    <w:p w14:paraId="6061F733" w14:textId="43E88876" w:rsidR="00006C02" w:rsidRPr="009B2D26" w:rsidRDefault="00006C02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6EB08F2" w14:textId="42177D17" w:rsidR="003A598E" w:rsidRPr="009B2D26" w:rsidRDefault="003A598E" w:rsidP="009B2D2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81"/>
        <w:gridCol w:w="2441"/>
      </w:tblGrid>
      <w:tr w:rsidR="003A598E" w:rsidRPr="00CB72A3" w14:paraId="39039C4C" w14:textId="77777777" w:rsidTr="00E0024C">
        <w:trPr>
          <w:cantSplit/>
          <w:tblHeader/>
        </w:trPr>
        <w:tc>
          <w:tcPr>
            <w:tcW w:w="6581" w:type="dxa"/>
            <w:vAlign w:val="bottom"/>
          </w:tcPr>
          <w:p w14:paraId="11C31D22" w14:textId="35B48B56" w:rsidR="003A598E" w:rsidRPr="00CB72A3" w:rsidRDefault="003A598E" w:rsidP="00CB72A3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7D116E"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3D7D7A"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D7D7A"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D7D7A"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862EE"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441" w:type="dxa"/>
          </w:tcPr>
          <w:p w14:paraId="05416670" w14:textId="112083B2" w:rsidR="003A598E" w:rsidRPr="00CB72A3" w:rsidRDefault="003A598E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3A598E" w:rsidRPr="00CB72A3" w14:paraId="2DF18F7E" w14:textId="77777777" w:rsidTr="00E0024C">
        <w:trPr>
          <w:cantSplit/>
        </w:trPr>
        <w:tc>
          <w:tcPr>
            <w:tcW w:w="6581" w:type="dxa"/>
          </w:tcPr>
          <w:p w14:paraId="5A8FDFA2" w14:textId="77777777" w:rsidR="003A598E" w:rsidRPr="00CB72A3" w:rsidRDefault="003A598E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</w:tcPr>
          <w:p w14:paraId="5C832364" w14:textId="77777777" w:rsidR="003A598E" w:rsidRPr="00CB72A3" w:rsidRDefault="003A598E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E71D0" w:rsidRPr="00CB72A3" w:rsidDel="00977C08" w14:paraId="36DD4BBA" w14:textId="77777777" w:rsidTr="00E0024C">
        <w:trPr>
          <w:cantSplit/>
        </w:trPr>
        <w:tc>
          <w:tcPr>
            <w:tcW w:w="6581" w:type="dxa"/>
          </w:tcPr>
          <w:p w14:paraId="271A9849" w14:textId="6A0D0685" w:rsidR="00AE71D0" w:rsidRPr="00CB72A3" w:rsidRDefault="00AE71D0" w:rsidP="00CB72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  <w:r w:rsidR="0042216C"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41" w:type="dxa"/>
            <w:shd w:val="clear" w:color="auto" w:fill="auto"/>
          </w:tcPr>
          <w:p w14:paraId="4250F53F" w14:textId="254A621B" w:rsidR="00AE71D0" w:rsidRPr="00CB72A3" w:rsidDel="00977C08" w:rsidRDefault="00E446B0" w:rsidP="0058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C69E0">
              <w:rPr>
                <w:rFonts w:asciiTheme="majorBidi" w:hAnsiTheme="majorBidi" w:cstheme="majorBidi"/>
                <w:sz w:val="30"/>
                <w:szCs w:val="30"/>
              </w:rPr>
              <w:t>024,132</w:t>
            </w:r>
          </w:p>
        </w:tc>
      </w:tr>
      <w:tr w:rsidR="00AE71D0" w:rsidRPr="00CB72A3" w:rsidDel="00977C08" w14:paraId="6C83926B" w14:textId="77777777" w:rsidTr="00E0024C">
        <w:trPr>
          <w:cantSplit/>
        </w:trPr>
        <w:tc>
          <w:tcPr>
            <w:tcW w:w="6581" w:type="dxa"/>
          </w:tcPr>
          <w:p w14:paraId="03AA98D9" w14:textId="64D02B67" w:rsidR="00AE71D0" w:rsidRPr="00CB72A3" w:rsidRDefault="00AE71D0" w:rsidP="00CB72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2441" w:type="dxa"/>
            <w:shd w:val="clear" w:color="auto" w:fill="auto"/>
          </w:tcPr>
          <w:p w14:paraId="42B673C1" w14:textId="2547970B" w:rsidR="00AE71D0" w:rsidRPr="00CB72A3" w:rsidRDefault="00BC69E0" w:rsidP="0058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35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DF7063B" w14:textId="77777777" w:rsidR="00B96FE1" w:rsidRPr="00CB72A3" w:rsidRDefault="003A598E" w:rsidP="00CB72A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 w:rsidR="00B96FE1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bookmarkStart w:id="0" w:name="OLE_LINK3"/>
      <w:r w:rsidR="00420897" w:rsidRPr="00CB72A3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bookmarkEnd w:id="0"/>
    <w:p w14:paraId="490B69D6" w14:textId="77777777" w:rsidR="001D4C63" w:rsidRDefault="001D4C63" w:rsidP="0094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B2276F" w14:textId="77777777" w:rsidR="00941A75" w:rsidRPr="004E6E1A" w:rsidRDefault="00941A75" w:rsidP="0094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  <w:cs/>
        </w:rPr>
      </w:pPr>
      <w:bookmarkStart w:id="1" w:name="_Hlk157502687"/>
      <w:r w:rsidRPr="004E6E1A">
        <w:rPr>
          <w:rFonts w:ascii="Angsana New" w:hAnsi="Angsana New" w:hint="cs"/>
          <w:sz w:val="30"/>
          <w:szCs w:val="30"/>
          <w:cs/>
        </w:rPr>
        <w:t>ข้อมูลเกี่ยวกับผลการดำเนินงานภายในของบริษัทสอบทานโดยผู้บริหารเป็นประจำ</w:t>
      </w:r>
      <w:r w:rsidRPr="004E6E1A">
        <w:rPr>
          <w:rFonts w:ascii="Angsana New" w:hAnsi="Angsana New"/>
          <w:sz w:val="30"/>
          <w:szCs w:val="30"/>
        </w:rPr>
        <w:t xml:space="preserve"> </w:t>
      </w:r>
      <w:r w:rsidRPr="004E6E1A">
        <w:rPr>
          <w:rFonts w:ascii="Angsana New" w:hAnsi="Angsana New" w:hint="cs"/>
          <w:sz w:val="30"/>
          <w:szCs w:val="30"/>
          <w:cs/>
        </w:rPr>
        <w:t>ซึ่งจะแสดงผลการดำเนินงานทั้งหมดโดยรวม โดยผู้บริหารไม่ได้สอบทานข้อมูลผลการดำเนินงานแยกจากกัน ดังนั้น บริษัทจึงกำหนดให้ภาพรวมของบริษัทมีส่วนงานดำเนินงานที่รายงานเพียงส่วนงานเดียว</w:t>
      </w:r>
    </w:p>
    <w:p w14:paraId="7A9F7974" w14:textId="77777777" w:rsidR="00941A75" w:rsidRPr="004E6E1A" w:rsidRDefault="00941A75" w:rsidP="0094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530356D1" w14:textId="66F6AEA2" w:rsidR="00941A75" w:rsidRPr="004E6E1A" w:rsidRDefault="00941A75" w:rsidP="0071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4E6E1A">
        <w:rPr>
          <w:rFonts w:ascii="Angsana New" w:hAnsi="Angsana New"/>
          <w:sz w:val="30"/>
          <w:szCs w:val="30"/>
          <w:cs/>
        </w:rPr>
        <w:t>ผลการดำเนินงานของส่วนงาน</w:t>
      </w:r>
      <w:r w:rsidRPr="004E6E1A">
        <w:rPr>
          <w:rFonts w:ascii="Angsana New" w:hAnsi="Angsana New" w:hint="cs"/>
          <w:sz w:val="30"/>
          <w:szCs w:val="30"/>
          <w:cs/>
        </w:rPr>
        <w:t>เดียว</w:t>
      </w:r>
      <w:r w:rsidRPr="004E6E1A">
        <w:rPr>
          <w:rFonts w:ascii="Angsana New" w:hAnsi="Angsana New"/>
          <w:sz w:val="30"/>
          <w:szCs w:val="30"/>
          <w:cs/>
        </w:rPr>
        <w:t>วัดโดยใช้กำไรก่อน</w:t>
      </w:r>
      <w:r w:rsidRPr="004E6E1A">
        <w:rPr>
          <w:rFonts w:ascii="Angsana New" w:hAnsi="Angsana New" w:hint="cs"/>
          <w:sz w:val="30"/>
          <w:szCs w:val="30"/>
          <w:cs/>
        </w:rPr>
        <w:t>ค่าเสื่อมราคา ดอกเบี้ย และ</w:t>
      </w:r>
      <w:r w:rsidRPr="004E6E1A">
        <w:rPr>
          <w:rFonts w:ascii="Angsana New" w:hAnsi="Angsana New"/>
          <w:sz w:val="30"/>
          <w:szCs w:val="30"/>
          <w:cs/>
        </w:rPr>
        <w:t xml:space="preserve">ภาษีเงินได้ของส่วนงาน </w:t>
      </w:r>
      <w:r w:rsidR="00712EEB">
        <w:rPr>
          <w:rFonts w:ascii="Angsana New" w:hAnsi="Angsana New"/>
          <w:sz w:val="30"/>
          <w:szCs w:val="30"/>
        </w:rPr>
        <w:br/>
      </w:r>
      <w:r w:rsidRPr="004E6E1A">
        <w:rPr>
          <w:rFonts w:ascii="Angsana New" w:hAnsi="Angsana New"/>
          <w:sz w:val="30"/>
          <w:szCs w:val="30"/>
          <w:cs/>
        </w:rPr>
        <w:t>ซึ่งนำเสนอในรายงานการจัดการภายในและสอบทานโดยผู้</w:t>
      </w:r>
      <w:r w:rsidRPr="004E6E1A">
        <w:rPr>
          <w:rFonts w:ascii="Angsana New" w:hAnsi="Angsana New" w:hint="cs"/>
          <w:sz w:val="30"/>
          <w:szCs w:val="30"/>
          <w:cs/>
        </w:rPr>
        <w:t>บริหาร</w:t>
      </w:r>
    </w:p>
    <w:bookmarkEnd w:id="1"/>
    <w:p w14:paraId="69B2F6C7" w14:textId="77777777" w:rsidR="00941A75" w:rsidRDefault="00941A75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15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8CDFC" w14:textId="77777777" w:rsidR="002A006D" w:rsidRPr="004E6E1A" w:rsidRDefault="002A006D" w:rsidP="002A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4E6E1A">
        <w:rPr>
          <w:rFonts w:ascii="Angsana New" w:hAnsi="Angsana New" w:hint="cs"/>
          <w:sz w:val="30"/>
          <w:szCs w:val="30"/>
          <w:cs/>
        </w:rPr>
        <w:t>บริษัทมีการผลิตและสำนักงานขายในประเทศไทยเท่านั้น จังหวะเวลาของการรับรู้รายได้คือ การรับรู้</w:t>
      </w:r>
      <w:r w:rsidRPr="004E6E1A">
        <w:rPr>
          <w:rFonts w:ascii="Angsana New" w:hAnsi="Angsana New"/>
          <w:sz w:val="30"/>
          <w:szCs w:val="30"/>
        </w:rPr>
        <w:t xml:space="preserve"> </w:t>
      </w:r>
      <w:r w:rsidRPr="004E6E1A">
        <w:rPr>
          <w:rFonts w:ascii="Angsana New" w:hAnsi="Angsana New"/>
          <w:sz w:val="30"/>
          <w:szCs w:val="30"/>
        </w:rPr>
        <w:br/>
      </w:r>
      <w:r w:rsidRPr="004E6E1A">
        <w:rPr>
          <w:rFonts w:ascii="Angsana New" w:hAnsi="Angsana New" w:hint="cs"/>
          <w:sz w:val="30"/>
          <w:szCs w:val="30"/>
          <w:cs/>
        </w:rPr>
        <w:t>ณ เวลาใด เวลาหนึ่ง</w:t>
      </w:r>
    </w:p>
    <w:p w14:paraId="0412A49C" w14:textId="77777777" w:rsidR="007070D6" w:rsidRPr="00CB72A3" w:rsidRDefault="007070D6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2B363" w14:textId="7880162C" w:rsidR="007070D6" w:rsidRPr="00CB72A3" w:rsidRDefault="007D116E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ในการนำเสนอข้อมูลเกี่ยวกับส่วนงานภูมิศาสตร์ รายได้แยกตามที่ตั้งทางภูมิศาสตร์ของลูกค้า</w:t>
      </w:r>
    </w:p>
    <w:p w14:paraId="110899B1" w14:textId="77777777" w:rsidR="007070D6" w:rsidRPr="00CB72A3" w:rsidRDefault="007070D6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350"/>
      </w:tblGrid>
      <w:tr w:rsidR="007070D6" w:rsidRPr="00CB72A3" w14:paraId="2245E14A" w14:textId="77777777" w:rsidTr="001648C3">
        <w:trPr>
          <w:cantSplit/>
          <w:trHeight w:val="740"/>
          <w:tblHeader/>
        </w:trPr>
        <w:tc>
          <w:tcPr>
            <w:tcW w:w="6030" w:type="dxa"/>
            <w:vAlign w:val="bottom"/>
          </w:tcPr>
          <w:p w14:paraId="11FCC304" w14:textId="77777777" w:rsidR="007070D6" w:rsidRPr="00CB72A3" w:rsidRDefault="007070D6" w:rsidP="00CB72A3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8D22E45" w14:textId="2A2EA3D2" w:rsidR="007070D6" w:rsidRPr="00CB72A3" w:rsidRDefault="007070D6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7070D6" w:rsidRPr="00CB72A3" w14:paraId="6DEC5395" w14:textId="77777777" w:rsidTr="001648C3">
        <w:trPr>
          <w:cantSplit/>
        </w:trPr>
        <w:tc>
          <w:tcPr>
            <w:tcW w:w="6030" w:type="dxa"/>
          </w:tcPr>
          <w:p w14:paraId="6DE08DA6" w14:textId="084D94F3" w:rsidR="007070D6" w:rsidRPr="00CB72A3" w:rsidRDefault="007070D6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01110"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01110"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01110"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AA71B3B" w14:textId="66BE4D27" w:rsidR="007070D6" w:rsidRPr="00CB72A3" w:rsidRDefault="007070D6" w:rsidP="00CB72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63F86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7862EE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7CC7F13" w14:textId="77777777" w:rsidR="007070D6" w:rsidRPr="00CB72A3" w:rsidRDefault="007070D6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33D12B" w14:textId="596F64E2" w:rsidR="007070D6" w:rsidRPr="00CB72A3" w:rsidRDefault="007070D6" w:rsidP="00CB72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63F86" w:rsidRPr="00CB72A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7862EE" w:rsidRPr="00CB72A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070D6" w:rsidRPr="00CB72A3" w14:paraId="4311EF4E" w14:textId="77777777" w:rsidTr="001648C3">
        <w:trPr>
          <w:cantSplit/>
        </w:trPr>
        <w:tc>
          <w:tcPr>
            <w:tcW w:w="6030" w:type="dxa"/>
          </w:tcPr>
          <w:p w14:paraId="1E4F69BA" w14:textId="77777777" w:rsidR="007070D6" w:rsidRPr="00CB72A3" w:rsidRDefault="007070D6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797BBF1" w14:textId="77777777" w:rsidR="007070D6" w:rsidRPr="00CB72A3" w:rsidRDefault="007070D6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70D6" w:rsidRPr="00CB72A3" w:rsidDel="00977C08" w14:paraId="3DA0C973" w14:textId="77777777" w:rsidTr="001648C3">
        <w:trPr>
          <w:cantSplit/>
        </w:trPr>
        <w:tc>
          <w:tcPr>
            <w:tcW w:w="6030" w:type="dxa"/>
          </w:tcPr>
          <w:p w14:paraId="22166C9D" w14:textId="77777777" w:rsidR="007070D6" w:rsidRPr="00CB72A3" w:rsidRDefault="007070D6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440" w:type="dxa"/>
          </w:tcPr>
          <w:p w14:paraId="51517E61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A23AF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E7BF41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2EE" w:rsidRPr="00CB72A3" w14:paraId="5CEFD553" w14:textId="77777777" w:rsidTr="001648C3">
        <w:trPr>
          <w:cantSplit/>
        </w:trPr>
        <w:tc>
          <w:tcPr>
            <w:tcW w:w="6030" w:type="dxa"/>
          </w:tcPr>
          <w:p w14:paraId="5C5D1A64" w14:textId="77777777" w:rsidR="007862EE" w:rsidRPr="00CB72A3" w:rsidRDefault="007862EE" w:rsidP="00CB72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40" w:type="dxa"/>
          </w:tcPr>
          <w:p w14:paraId="7ACA5174" w14:textId="30370BF7" w:rsidR="007862EE" w:rsidRPr="00CB72A3" w:rsidRDefault="004C1591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7,230,088</w:t>
            </w:r>
          </w:p>
        </w:tc>
        <w:tc>
          <w:tcPr>
            <w:tcW w:w="270" w:type="dxa"/>
          </w:tcPr>
          <w:p w14:paraId="3EA3DB42" w14:textId="77777777" w:rsidR="007862EE" w:rsidRPr="00CB72A3" w:rsidRDefault="007862EE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1F403B" w14:textId="7E6808CD" w:rsidR="007862EE" w:rsidRPr="00CB72A3" w:rsidRDefault="007862EE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A02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A02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A02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1A0270" w:rsidRPr="00CB72A3" w14:paraId="1C362B12" w14:textId="77777777" w:rsidTr="001648C3">
        <w:trPr>
          <w:cantSplit/>
        </w:trPr>
        <w:tc>
          <w:tcPr>
            <w:tcW w:w="6030" w:type="dxa"/>
          </w:tcPr>
          <w:p w14:paraId="754FF1BE" w14:textId="48C9EB0F" w:rsidR="001A0270" w:rsidRPr="00CB72A3" w:rsidRDefault="001A0270" w:rsidP="00CB72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40" w:type="dxa"/>
          </w:tcPr>
          <w:p w14:paraId="16FA04F4" w14:textId="075F7435" w:rsidR="001A0270" w:rsidRPr="00CB72A3" w:rsidRDefault="004C1591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767,985</w:t>
            </w:r>
          </w:p>
        </w:tc>
        <w:tc>
          <w:tcPr>
            <w:tcW w:w="270" w:type="dxa"/>
          </w:tcPr>
          <w:p w14:paraId="109CD318" w14:textId="77777777" w:rsidR="001A0270" w:rsidRPr="00CB72A3" w:rsidRDefault="001A0270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5AFA03" w14:textId="71BC89A5" w:rsidR="001A0270" w:rsidRPr="00CB72A3" w:rsidRDefault="001A0270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309,553</w:t>
            </w:r>
          </w:p>
        </w:tc>
      </w:tr>
      <w:tr w:rsidR="007862EE" w:rsidRPr="00CB72A3" w14:paraId="63423EDB" w14:textId="77777777" w:rsidTr="001648C3">
        <w:trPr>
          <w:cantSplit/>
        </w:trPr>
        <w:tc>
          <w:tcPr>
            <w:tcW w:w="6030" w:type="dxa"/>
          </w:tcPr>
          <w:p w14:paraId="77D7AC56" w14:textId="77777777" w:rsidR="007862EE" w:rsidRPr="00CB72A3" w:rsidRDefault="007862EE" w:rsidP="00CB72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40" w:type="dxa"/>
          </w:tcPr>
          <w:p w14:paraId="27FB619F" w14:textId="24F0326B" w:rsidR="007862EE" w:rsidRPr="00CB72A3" w:rsidRDefault="004C1591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618,880</w:t>
            </w:r>
          </w:p>
        </w:tc>
        <w:tc>
          <w:tcPr>
            <w:tcW w:w="270" w:type="dxa"/>
          </w:tcPr>
          <w:p w14:paraId="71DCC655" w14:textId="77777777" w:rsidR="007862EE" w:rsidRPr="00CB72A3" w:rsidRDefault="007862EE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B1A636" w14:textId="06EE6B83" w:rsidR="007862EE" w:rsidRPr="00CB72A3" w:rsidRDefault="007862EE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942,789 </w:t>
            </w:r>
          </w:p>
        </w:tc>
      </w:tr>
      <w:tr w:rsidR="007862EE" w:rsidRPr="00CB72A3" w14:paraId="34F31776" w14:textId="77777777" w:rsidTr="001648C3">
        <w:trPr>
          <w:cantSplit/>
        </w:trPr>
        <w:tc>
          <w:tcPr>
            <w:tcW w:w="6030" w:type="dxa"/>
          </w:tcPr>
          <w:p w14:paraId="0475D7A4" w14:textId="0DE313C4" w:rsidR="007862EE" w:rsidRPr="00CB72A3" w:rsidRDefault="007862EE" w:rsidP="00CB72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40" w:type="dxa"/>
          </w:tcPr>
          <w:p w14:paraId="37DE56D1" w14:textId="37601A48" w:rsidR="007862EE" w:rsidRPr="00CB72A3" w:rsidRDefault="004C1591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418,007</w:t>
            </w:r>
          </w:p>
        </w:tc>
        <w:tc>
          <w:tcPr>
            <w:tcW w:w="270" w:type="dxa"/>
          </w:tcPr>
          <w:p w14:paraId="67B55828" w14:textId="77777777" w:rsidR="007862EE" w:rsidRPr="00CB72A3" w:rsidRDefault="007862EE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03D445" w14:textId="0F8BAB9B" w:rsidR="007862EE" w:rsidRPr="00CB72A3" w:rsidRDefault="007862EE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387,546</w:t>
            </w:r>
          </w:p>
        </w:tc>
      </w:tr>
      <w:tr w:rsidR="007862EE" w:rsidRPr="00CB72A3" w14:paraId="69E4F2F5" w14:textId="77777777" w:rsidTr="001648C3">
        <w:trPr>
          <w:cantSplit/>
        </w:trPr>
        <w:tc>
          <w:tcPr>
            <w:tcW w:w="6030" w:type="dxa"/>
          </w:tcPr>
          <w:p w14:paraId="7F723E35" w14:textId="77777777" w:rsidR="007862EE" w:rsidRPr="00CB72A3" w:rsidRDefault="007862EE" w:rsidP="00CB72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440" w:type="dxa"/>
          </w:tcPr>
          <w:p w14:paraId="5CC9719C" w14:textId="2BC6E149" w:rsidR="007862EE" w:rsidRPr="00CB72A3" w:rsidRDefault="004C1591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300,618</w:t>
            </w:r>
          </w:p>
        </w:tc>
        <w:tc>
          <w:tcPr>
            <w:tcW w:w="270" w:type="dxa"/>
          </w:tcPr>
          <w:p w14:paraId="37185F57" w14:textId="77777777" w:rsidR="007862EE" w:rsidRPr="00CB72A3" w:rsidRDefault="007862EE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0E5523" w14:textId="363F6ACF" w:rsidR="007862EE" w:rsidRPr="00CB72A3" w:rsidRDefault="007862EE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361,088</w:t>
            </w:r>
          </w:p>
        </w:tc>
      </w:tr>
      <w:tr w:rsidR="007862EE" w:rsidRPr="00CB72A3" w14:paraId="4F398EFE" w14:textId="77777777" w:rsidTr="001648C3">
        <w:trPr>
          <w:cantSplit/>
        </w:trPr>
        <w:tc>
          <w:tcPr>
            <w:tcW w:w="6030" w:type="dxa"/>
          </w:tcPr>
          <w:p w14:paraId="0D96C4FD" w14:textId="55877DB5" w:rsidR="007862EE" w:rsidRPr="00CB72A3" w:rsidRDefault="007862EE" w:rsidP="00CB72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6C0FD308" w14:textId="72DC4D47" w:rsidR="007862EE" w:rsidRPr="00CB72A3" w:rsidRDefault="004C1591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180,845</w:t>
            </w:r>
          </w:p>
        </w:tc>
        <w:tc>
          <w:tcPr>
            <w:tcW w:w="270" w:type="dxa"/>
          </w:tcPr>
          <w:p w14:paraId="361FD1CB" w14:textId="77777777" w:rsidR="007862EE" w:rsidRPr="00CB72A3" w:rsidRDefault="007862EE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C02432" w14:textId="7B3E98A6" w:rsidR="007862EE" w:rsidRPr="00CB72A3" w:rsidRDefault="007862EE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339,713</w:t>
            </w:r>
          </w:p>
        </w:tc>
      </w:tr>
      <w:tr w:rsidR="007862EE" w:rsidRPr="00CB72A3" w14:paraId="37E4B1FB" w14:textId="77777777" w:rsidTr="00133F6A">
        <w:trPr>
          <w:cantSplit/>
        </w:trPr>
        <w:tc>
          <w:tcPr>
            <w:tcW w:w="6030" w:type="dxa"/>
          </w:tcPr>
          <w:p w14:paraId="0E605D7A" w14:textId="17B0346D" w:rsidR="007862EE" w:rsidRPr="001D4C63" w:rsidRDefault="007862EE" w:rsidP="00CB72A3">
            <w:pPr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1A0270">
              <w:rPr>
                <w:rFonts w:asciiTheme="majorBidi" w:hAnsiTheme="majorBidi" w:cstheme="majorBidi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440" w:type="dxa"/>
          </w:tcPr>
          <w:p w14:paraId="21EECA1E" w14:textId="0920A07C" w:rsidR="007862EE" w:rsidRPr="00CB72A3" w:rsidRDefault="004C1591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111,491</w:t>
            </w:r>
          </w:p>
        </w:tc>
        <w:tc>
          <w:tcPr>
            <w:tcW w:w="270" w:type="dxa"/>
          </w:tcPr>
          <w:p w14:paraId="60CCAE99" w14:textId="77777777" w:rsidR="007862EE" w:rsidRPr="00CB72A3" w:rsidRDefault="007862EE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530B49" w14:textId="1233A4A4" w:rsidR="007862EE" w:rsidRPr="00CB72A3" w:rsidRDefault="007862EE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130,838</w:t>
            </w:r>
          </w:p>
        </w:tc>
      </w:tr>
      <w:tr w:rsidR="007862EE" w:rsidRPr="00CB72A3" w14:paraId="06DE3DC3" w14:textId="77777777" w:rsidTr="00133F6A">
        <w:trPr>
          <w:cantSplit/>
        </w:trPr>
        <w:tc>
          <w:tcPr>
            <w:tcW w:w="6030" w:type="dxa"/>
          </w:tcPr>
          <w:p w14:paraId="6E2F97CA" w14:textId="77777777" w:rsidR="007862EE" w:rsidRPr="00CB72A3" w:rsidRDefault="007862EE" w:rsidP="00CB72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F0157" w14:textId="72913DC5" w:rsidR="007862EE" w:rsidRPr="00CB72A3" w:rsidRDefault="004C1591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45,247</w:t>
            </w:r>
          </w:p>
        </w:tc>
        <w:tc>
          <w:tcPr>
            <w:tcW w:w="270" w:type="dxa"/>
          </w:tcPr>
          <w:p w14:paraId="3043423E" w14:textId="77777777" w:rsidR="007862EE" w:rsidRPr="00CB72A3" w:rsidRDefault="007862EE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5123FC" w14:textId="2F84B9EB" w:rsidR="007862EE" w:rsidRPr="00CB72A3" w:rsidRDefault="001A0270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7862EE" w:rsidRPr="00CB72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4364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7862EE" w:rsidRPr="00CB72A3" w14:paraId="14CFDAFD" w14:textId="77777777" w:rsidTr="001648C3">
        <w:trPr>
          <w:cantSplit/>
        </w:trPr>
        <w:tc>
          <w:tcPr>
            <w:tcW w:w="6030" w:type="dxa"/>
          </w:tcPr>
          <w:p w14:paraId="16F412B2" w14:textId="77777777" w:rsidR="007862EE" w:rsidRPr="00CB72A3" w:rsidRDefault="007862EE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C7DFAA0" w14:textId="5EE8F4EC" w:rsidR="007862EE" w:rsidRPr="00CB72A3" w:rsidRDefault="004C1591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9,673,161</w:t>
            </w:r>
          </w:p>
        </w:tc>
        <w:tc>
          <w:tcPr>
            <w:tcW w:w="270" w:type="dxa"/>
          </w:tcPr>
          <w:p w14:paraId="78049C4C" w14:textId="77777777" w:rsidR="007862EE" w:rsidRPr="00CB72A3" w:rsidRDefault="007862EE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CF715" w14:textId="70AD595B" w:rsidR="007862EE" w:rsidRPr="00CB72A3" w:rsidRDefault="007862EE" w:rsidP="00CB72A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</w:t>
            </w:r>
            <w:r w:rsidR="001A02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892</w:t>
            </w: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A02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="004364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3334EDEE" w14:textId="77777777" w:rsidR="00941A75" w:rsidRDefault="0094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AF61BD" w14:textId="77777777" w:rsidR="00941A75" w:rsidRPr="00AF2801" w:rsidRDefault="00941A75" w:rsidP="00D1155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6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Pr="00BC6730">
        <w:rPr>
          <w:rFonts w:ascii="Angsana New" w:hAnsi="Angsana New"/>
          <w:sz w:val="30"/>
          <w:szCs w:val="30"/>
          <w:u w:val="none"/>
          <w:cs/>
        </w:rPr>
        <w:t>กำไรต่อหุ้น</w:t>
      </w:r>
    </w:p>
    <w:p w14:paraId="7E45812C" w14:textId="77777777" w:rsidR="00941A75" w:rsidRPr="004E6E1A" w:rsidRDefault="00941A75" w:rsidP="00941A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92"/>
        <w:gridCol w:w="1233"/>
        <w:gridCol w:w="240"/>
        <w:gridCol w:w="1215"/>
        <w:gridCol w:w="244"/>
        <w:gridCol w:w="1210"/>
        <w:gridCol w:w="256"/>
        <w:gridCol w:w="1260"/>
      </w:tblGrid>
      <w:tr w:rsidR="00941A75" w:rsidRPr="00BB3056" w14:paraId="56EBD758" w14:textId="77777777" w:rsidTr="009349B7">
        <w:tc>
          <w:tcPr>
            <w:tcW w:w="3792" w:type="dxa"/>
            <w:vAlign w:val="center"/>
          </w:tcPr>
          <w:p w14:paraId="4B797C4E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88" w:type="dxa"/>
            <w:gridSpan w:val="3"/>
            <w:vAlign w:val="center"/>
          </w:tcPr>
          <w:p w14:paraId="0EA297FA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0EAD0AEB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6" w:type="dxa"/>
            <w:gridSpan w:val="3"/>
            <w:vAlign w:val="center"/>
          </w:tcPr>
          <w:p w14:paraId="1F889C96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A75" w:rsidRPr="00BB3056" w14:paraId="514E0E21" w14:textId="77777777" w:rsidTr="009349B7">
        <w:tc>
          <w:tcPr>
            <w:tcW w:w="3792" w:type="dxa"/>
            <w:vAlign w:val="center"/>
          </w:tcPr>
          <w:p w14:paraId="30B1354B" w14:textId="3CC6CB04" w:rsidR="00941A75" w:rsidRPr="002B372C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3" w:type="dxa"/>
          </w:tcPr>
          <w:p w14:paraId="19564E6C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1F0B4659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0E969841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44" w:type="dxa"/>
          </w:tcPr>
          <w:p w14:paraId="425BB9E0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53F68C0F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56" w:type="dxa"/>
          </w:tcPr>
          <w:p w14:paraId="3467F271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CCAE79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941A75" w:rsidRPr="00BB3056" w14:paraId="7CDA7410" w14:textId="77777777" w:rsidTr="009349B7">
        <w:tc>
          <w:tcPr>
            <w:tcW w:w="3792" w:type="dxa"/>
          </w:tcPr>
          <w:p w14:paraId="3A80EE57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8" w:type="dxa"/>
            <w:gridSpan w:val="7"/>
          </w:tcPr>
          <w:p w14:paraId="7F445E16" w14:textId="66F98495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="00E940D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="00E940D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41A75" w:rsidRPr="00BB3056" w14:paraId="39553B84" w14:textId="77777777" w:rsidTr="009349B7">
        <w:tc>
          <w:tcPr>
            <w:tcW w:w="3792" w:type="dxa"/>
          </w:tcPr>
          <w:p w14:paraId="63A3969A" w14:textId="00509FCB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B366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(ขาดทุน)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658" w:type="dxa"/>
            <w:gridSpan w:val="7"/>
          </w:tcPr>
          <w:p w14:paraId="15D5777A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3666B" w:rsidRPr="00BB3056" w14:paraId="048BA409" w14:textId="77777777" w:rsidTr="009349B7">
        <w:tc>
          <w:tcPr>
            <w:tcW w:w="3792" w:type="dxa"/>
          </w:tcPr>
          <w:p w14:paraId="25648E60" w14:textId="2E329C4B" w:rsidR="00B3666B" w:rsidRPr="00E36BC3" w:rsidRDefault="00B3666B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E36BC3">
              <w:rPr>
                <w:rFonts w:ascii="Angsana New" w:hAnsi="Angsana New"/>
                <w:sz w:val="30"/>
                <w:szCs w:val="30"/>
                <w:cs/>
              </w:rPr>
              <w:t>ที่เป็นส่วนของ</w:t>
            </w:r>
          </w:p>
        </w:tc>
        <w:tc>
          <w:tcPr>
            <w:tcW w:w="5658" w:type="dxa"/>
            <w:gridSpan w:val="7"/>
          </w:tcPr>
          <w:p w14:paraId="1DB6B006" w14:textId="77777777" w:rsidR="00B3666B" w:rsidRPr="00E36BC3" w:rsidRDefault="00B3666B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211E05" w:rsidRPr="00BB3056" w14:paraId="781E883C" w14:textId="77777777" w:rsidTr="009349B7">
        <w:tc>
          <w:tcPr>
            <w:tcW w:w="3792" w:type="dxa"/>
            <w:vAlign w:val="bottom"/>
          </w:tcPr>
          <w:p w14:paraId="15D919A3" w14:textId="66A2A8DC" w:rsidR="00211E05" w:rsidRPr="00E36BC3" w:rsidRDefault="00B3666B" w:rsidP="00211E05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61189" w:rsidRPr="00E36BC3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="00211E05"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="00211E05"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44B93E28" w14:textId="6FD44F89" w:rsidR="00211E05" w:rsidRPr="00E36BC3" w:rsidRDefault="00211E05" w:rsidP="003D2D8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E0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349B7" w:rsidRPr="009349B7">
              <w:rPr>
                <w:rFonts w:ascii="Angsana New" w:hAnsi="Angsana New"/>
                <w:sz w:val="30"/>
                <w:szCs w:val="30"/>
                <w:lang w:val="en-US"/>
              </w:rPr>
              <w:t>263,359</w:t>
            </w:r>
          </w:p>
        </w:tc>
        <w:tc>
          <w:tcPr>
            <w:tcW w:w="240" w:type="dxa"/>
          </w:tcPr>
          <w:p w14:paraId="11926A5D" w14:textId="77777777" w:rsidR="00211E05" w:rsidRPr="00211E05" w:rsidRDefault="00211E05" w:rsidP="00211E0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39071F7E" w14:textId="40FCB8C5" w:rsidR="00211E05" w:rsidRPr="00211E05" w:rsidRDefault="00211E05" w:rsidP="00712EE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E05">
              <w:rPr>
                <w:rFonts w:ascii="Angsana New" w:hAnsi="Angsana New"/>
                <w:sz w:val="30"/>
                <w:szCs w:val="30"/>
                <w:lang w:val="en-US"/>
              </w:rPr>
              <w:t xml:space="preserve"> (682,069)</w:t>
            </w:r>
          </w:p>
        </w:tc>
        <w:tc>
          <w:tcPr>
            <w:tcW w:w="244" w:type="dxa"/>
            <w:vAlign w:val="bottom"/>
          </w:tcPr>
          <w:p w14:paraId="614FF6F8" w14:textId="77777777" w:rsidR="00211E05" w:rsidRPr="00E36BC3" w:rsidRDefault="00211E05" w:rsidP="00211E0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14:paraId="53C26BE6" w14:textId="575BE93A" w:rsidR="00211E05" w:rsidRPr="00E36BC3" w:rsidRDefault="00211E05" w:rsidP="003D2D8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9349B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56" w:type="dxa"/>
            <w:vAlign w:val="bottom"/>
          </w:tcPr>
          <w:p w14:paraId="64B22E4B" w14:textId="77777777" w:rsidR="00211E05" w:rsidRPr="00E36BC3" w:rsidRDefault="00211E05" w:rsidP="00211E0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2A6E7FD" w14:textId="79685387" w:rsidR="00211E05" w:rsidRPr="00E36BC3" w:rsidRDefault="00211E05" w:rsidP="00712EE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273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(665,06</w:t>
            </w:r>
            <w:r w:rsidR="003123B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41A75" w:rsidRPr="00BB3056" w14:paraId="5FD0DBCE" w14:textId="77777777" w:rsidTr="009349B7">
        <w:tc>
          <w:tcPr>
            <w:tcW w:w="3792" w:type="dxa"/>
            <w:vAlign w:val="center"/>
          </w:tcPr>
          <w:p w14:paraId="465D4FE5" w14:textId="77777777" w:rsidR="00941A75" w:rsidRPr="00E36BC3" w:rsidRDefault="00941A75" w:rsidP="00312D61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4CEE5D4" w14:textId="77777777" w:rsidR="00941A75" w:rsidRPr="00E36BC3" w:rsidRDefault="00941A75" w:rsidP="00712EE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0" w:type="dxa"/>
          </w:tcPr>
          <w:p w14:paraId="10539D22" w14:textId="77777777" w:rsidR="00941A75" w:rsidRPr="00E36BC3" w:rsidRDefault="00941A75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2BFCDC8" w14:textId="77777777" w:rsidR="00941A75" w:rsidRPr="00E36BC3" w:rsidRDefault="00941A75" w:rsidP="00712EE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44" w:type="dxa"/>
          </w:tcPr>
          <w:p w14:paraId="434666D8" w14:textId="77777777" w:rsidR="00941A75" w:rsidRPr="00E36BC3" w:rsidRDefault="00941A75" w:rsidP="00312D6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7EE4499A" w14:textId="77777777" w:rsidR="00941A75" w:rsidRPr="00E36BC3" w:rsidRDefault="00941A75" w:rsidP="00712EE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56" w:type="dxa"/>
          </w:tcPr>
          <w:p w14:paraId="16E890AF" w14:textId="77777777" w:rsidR="00941A75" w:rsidRPr="00E36BC3" w:rsidRDefault="00941A75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03473D" w14:textId="77777777" w:rsidR="00941A75" w:rsidRPr="00E36BC3" w:rsidRDefault="00941A75" w:rsidP="00712EE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941A75" w:rsidRPr="00BB3056" w14:paraId="49DDAEC0" w14:textId="77777777" w:rsidTr="009349B7">
        <w:tc>
          <w:tcPr>
            <w:tcW w:w="3792" w:type="dxa"/>
            <w:vAlign w:val="center"/>
          </w:tcPr>
          <w:p w14:paraId="6A8D565C" w14:textId="77777777" w:rsidR="00941A75" w:rsidRPr="00E36BC3" w:rsidRDefault="00941A75" w:rsidP="00312D61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4B36F02C" w14:textId="77777777" w:rsidR="00941A75" w:rsidRPr="00E36BC3" w:rsidRDefault="00941A75" w:rsidP="00312D6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5A89F47" w14:textId="77777777" w:rsidR="00941A75" w:rsidRPr="00E36BC3" w:rsidRDefault="00941A75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00F331BA" w14:textId="77777777" w:rsidR="00941A75" w:rsidRPr="00E36BC3" w:rsidRDefault="00941A75" w:rsidP="00312D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0CC75243" w14:textId="77777777" w:rsidR="00941A75" w:rsidRPr="00E36BC3" w:rsidRDefault="00941A75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55AB95D4" w14:textId="77777777" w:rsidR="00941A75" w:rsidRPr="00E36BC3" w:rsidRDefault="00941A75" w:rsidP="00312D6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329FC1EB" w14:textId="77777777" w:rsidR="00941A75" w:rsidRPr="00E36BC3" w:rsidRDefault="00941A75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5DF12B6" w14:textId="77777777" w:rsidR="00941A75" w:rsidRPr="00E36BC3" w:rsidRDefault="00941A75" w:rsidP="00312D6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3D5B" w:rsidRPr="00BB3056" w14:paraId="674DA196" w14:textId="77777777" w:rsidTr="009349B7">
        <w:tc>
          <w:tcPr>
            <w:tcW w:w="3792" w:type="dxa"/>
            <w:vAlign w:val="center"/>
          </w:tcPr>
          <w:p w14:paraId="4F2B111D" w14:textId="11F301BA" w:rsidR="00EF3D5B" w:rsidRPr="00E36BC3" w:rsidRDefault="00EF3D5B" w:rsidP="00312D61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33" w:type="dxa"/>
          </w:tcPr>
          <w:p w14:paraId="423C67EB" w14:textId="77777777" w:rsidR="00EF3D5B" w:rsidRPr="00E36BC3" w:rsidRDefault="00EF3D5B" w:rsidP="00312D6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26B68CE" w14:textId="77777777" w:rsidR="00EF3D5B" w:rsidRPr="00E36BC3" w:rsidRDefault="00EF3D5B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0DA076CA" w14:textId="77777777" w:rsidR="00EF3D5B" w:rsidRPr="00E36BC3" w:rsidRDefault="00EF3D5B" w:rsidP="00312D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FF9CF97" w14:textId="77777777" w:rsidR="00EF3D5B" w:rsidRPr="00E36BC3" w:rsidRDefault="00EF3D5B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0D9DB424" w14:textId="77777777" w:rsidR="00EF3D5B" w:rsidRPr="00E36BC3" w:rsidRDefault="00EF3D5B" w:rsidP="00312D6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76148C36" w14:textId="77777777" w:rsidR="00EF3D5B" w:rsidRPr="00E36BC3" w:rsidRDefault="00EF3D5B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53EA3B" w14:textId="77777777" w:rsidR="00EF3D5B" w:rsidRPr="00E36BC3" w:rsidRDefault="00EF3D5B" w:rsidP="00312D6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2EEB" w:rsidRPr="00DC13A4" w14:paraId="2C168823" w14:textId="77777777" w:rsidTr="009349B7">
        <w:tc>
          <w:tcPr>
            <w:tcW w:w="3792" w:type="dxa"/>
            <w:vAlign w:val="center"/>
          </w:tcPr>
          <w:p w14:paraId="5885E566" w14:textId="450BDD02" w:rsidR="00712EEB" w:rsidRPr="00E36BC3" w:rsidRDefault="00712EEB" w:rsidP="00712EEB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D436D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="00D436D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3BE583E" w14:textId="7F907169" w:rsidR="00712EEB" w:rsidRPr="00DC13A4" w:rsidRDefault="00712EEB" w:rsidP="00712EE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0.88</w:t>
            </w:r>
          </w:p>
        </w:tc>
        <w:tc>
          <w:tcPr>
            <w:tcW w:w="240" w:type="dxa"/>
          </w:tcPr>
          <w:p w14:paraId="584C025C" w14:textId="77777777" w:rsidR="00712EEB" w:rsidRPr="00727E9B" w:rsidRDefault="00712EEB" w:rsidP="00712EE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7037A54" w14:textId="1D1EFB1B" w:rsidR="00712EEB" w:rsidRPr="00DC13A4" w:rsidRDefault="00712EEB" w:rsidP="00712EE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(2.27)</w:t>
            </w:r>
          </w:p>
        </w:tc>
        <w:tc>
          <w:tcPr>
            <w:tcW w:w="244" w:type="dxa"/>
          </w:tcPr>
          <w:p w14:paraId="5B78F2D5" w14:textId="77777777" w:rsidR="00712EEB" w:rsidRPr="00727E9B" w:rsidRDefault="00712EEB" w:rsidP="00712EE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4A08BB35" w14:textId="75D43FD1" w:rsidR="00712EEB" w:rsidRPr="00DC13A4" w:rsidRDefault="00712EEB" w:rsidP="00712EE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0.51</w:t>
            </w:r>
          </w:p>
        </w:tc>
        <w:tc>
          <w:tcPr>
            <w:tcW w:w="256" w:type="dxa"/>
          </w:tcPr>
          <w:p w14:paraId="4C02B453" w14:textId="77777777" w:rsidR="00712EEB" w:rsidRPr="00727E9B" w:rsidRDefault="00712EEB" w:rsidP="00712EE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ECCA65A" w14:textId="20BD8798" w:rsidR="00712EEB" w:rsidRPr="00712EEB" w:rsidRDefault="00712EEB" w:rsidP="00712EE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270" w:right="69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2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2.22</w:t>
            </w:r>
            <w:r w:rsidRPr="00712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9349B7" w:rsidRPr="00BB3056" w14:paraId="1A6CAA14" w14:textId="1B30A1AD" w:rsidTr="009349B7">
        <w:tc>
          <w:tcPr>
            <w:tcW w:w="3792" w:type="dxa"/>
            <w:vAlign w:val="center"/>
          </w:tcPr>
          <w:p w14:paraId="77717E74" w14:textId="77777777" w:rsidR="009349B7" w:rsidRPr="002B372C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center"/>
          </w:tcPr>
          <w:p w14:paraId="580D1CE1" w14:textId="77777777" w:rsidR="009349B7" w:rsidRPr="009349B7" w:rsidRDefault="009349B7" w:rsidP="009349B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7A0C39A9" w14:textId="77777777" w:rsidR="009349B7" w:rsidRPr="009349B7" w:rsidRDefault="009349B7" w:rsidP="009349B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center"/>
          </w:tcPr>
          <w:p w14:paraId="6D295C1A" w14:textId="77777777" w:rsidR="009349B7" w:rsidRPr="009349B7" w:rsidRDefault="009349B7" w:rsidP="009349B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4" w:type="dxa"/>
            <w:vAlign w:val="center"/>
          </w:tcPr>
          <w:p w14:paraId="0A19BD95" w14:textId="565A9C41" w:rsidR="009349B7" w:rsidRPr="009349B7" w:rsidRDefault="009349B7" w:rsidP="009349B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center"/>
          </w:tcPr>
          <w:p w14:paraId="188AA871" w14:textId="77777777" w:rsidR="009349B7" w:rsidRPr="009349B7" w:rsidRDefault="009349B7" w:rsidP="009349B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  <w:vAlign w:val="center"/>
          </w:tcPr>
          <w:p w14:paraId="305D1A94" w14:textId="77777777" w:rsidR="009349B7" w:rsidRPr="009349B7" w:rsidRDefault="009349B7" w:rsidP="009349B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33B71A41" w14:textId="77777777" w:rsidR="009349B7" w:rsidRPr="009349B7" w:rsidRDefault="009349B7" w:rsidP="009349B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9349B7" w:rsidRPr="00BB3056" w14:paraId="1D8D668D" w14:textId="207737A1" w:rsidTr="009349B7">
        <w:tc>
          <w:tcPr>
            <w:tcW w:w="3792" w:type="dxa"/>
            <w:vAlign w:val="center"/>
          </w:tcPr>
          <w:p w14:paraId="55C58F7D" w14:textId="0F7DCE0D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33" w:type="dxa"/>
            <w:vAlign w:val="center"/>
          </w:tcPr>
          <w:p w14:paraId="171EA087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795D80F3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0B3B88A2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0D012706" w14:textId="15A8E3E5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0042CBB4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" w:type="dxa"/>
            <w:vAlign w:val="center"/>
          </w:tcPr>
          <w:p w14:paraId="3986A578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89DD8C8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41A75" w:rsidRPr="00BB3056" w14:paraId="650DCB8E" w14:textId="77777777" w:rsidTr="009349B7">
        <w:tc>
          <w:tcPr>
            <w:tcW w:w="3792" w:type="dxa"/>
            <w:vAlign w:val="center"/>
          </w:tcPr>
          <w:p w14:paraId="54A3DE81" w14:textId="06494A8A" w:rsidR="00941A75" w:rsidRPr="002B372C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3" w:type="dxa"/>
          </w:tcPr>
          <w:p w14:paraId="2D9BD454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E2D6FB5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02360C0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2843721B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3E7D2CCE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632CC11C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F94D0D" w14:textId="77777777" w:rsidR="00941A75" w:rsidRPr="00E36BC3" w:rsidRDefault="00941A75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349B7" w:rsidRPr="00BB3056" w14:paraId="2F53A7A3" w14:textId="7AA83090" w:rsidTr="009349B7">
        <w:tc>
          <w:tcPr>
            <w:tcW w:w="3792" w:type="dxa"/>
          </w:tcPr>
          <w:p w14:paraId="5D46ECA3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04F11231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4884D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9F9E6AA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4DFB8C09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42BD2374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464EF5C6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5C0258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349B7" w:rsidRPr="00BB3056" w14:paraId="14FC5FAB" w14:textId="42440D88" w:rsidTr="009349B7">
        <w:tc>
          <w:tcPr>
            <w:tcW w:w="3792" w:type="dxa"/>
          </w:tcPr>
          <w:p w14:paraId="3752D6C8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233" w:type="dxa"/>
          </w:tcPr>
          <w:p w14:paraId="000683D6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CC522FA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FFA53C2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506BC795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3F3E214E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362807E9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7C7E45C" w14:textId="77777777" w:rsidR="009349B7" w:rsidRPr="00E36BC3" w:rsidRDefault="009349B7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11E05" w:rsidRPr="00BB3056" w14:paraId="7F230515" w14:textId="77777777" w:rsidTr="009349B7">
        <w:tc>
          <w:tcPr>
            <w:tcW w:w="3792" w:type="dxa"/>
            <w:vAlign w:val="bottom"/>
          </w:tcPr>
          <w:p w14:paraId="30EEDC12" w14:textId="77777777" w:rsidR="00211E05" w:rsidRPr="00E36BC3" w:rsidRDefault="00211E05" w:rsidP="00211E05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67D6178" w14:textId="0CADDF5F" w:rsidR="00211E05" w:rsidRPr="00E36BC3" w:rsidRDefault="009349B7" w:rsidP="00211E0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49B7">
              <w:rPr>
                <w:rFonts w:ascii="Angsana New" w:hAnsi="Angsana New"/>
                <w:sz w:val="30"/>
                <w:szCs w:val="30"/>
                <w:lang w:val="en-US"/>
              </w:rPr>
              <w:t>2,735,203</w:t>
            </w:r>
          </w:p>
        </w:tc>
        <w:tc>
          <w:tcPr>
            <w:tcW w:w="240" w:type="dxa"/>
          </w:tcPr>
          <w:p w14:paraId="2311126F" w14:textId="77777777" w:rsidR="00211E05" w:rsidRPr="00211E05" w:rsidRDefault="00211E05" w:rsidP="00211E0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0FCFDFF" w14:textId="5F463E53" w:rsidR="00211E05" w:rsidRPr="00211E05" w:rsidRDefault="00211E05" w:rsidP="00211E0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E05">
              <w:rPr>
                <w:rFonts w:ascii="Angsana New" w:hAnsi="Angsana New"/>
                <w:sz w:val="30"/>
                <w:szCs w:val="30"/>
                <w:lang w:val="en-US"/>
              </w:rPr>
              <w:t>3,018,654</w:t>
            </w:r>
          </w:p>
        </w:tc>
        <w:tc>
          <w:tcPr>
            <w:tcW w:w="244" w:type="dxa"/>
            <w:vAlign w:val="bottom"/>
          </w:tcPr>
          <w:p w14:paraId="64A8F906" w14:textId="77777777" w:rsidR="00211E05" w:rsidRPr="00E36BC3" w:rsidRDefault="00211E05" w:rsidP="00211E0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14:paraId="41664FC5" w14:textId="13193AB1" w:rsidR="00211E05" w:rsidRPr="00E36BC3" w:rsidRDefault="00211E05" w:rsidP="00211E0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</w:p>
        </w:tc>
        <w:tc>
          <w:tcPr>
            <w:tcW w:w="256" w:type="dxa"/>
            <w:vAlign w:val="bottom"/>
          </w:tcPr>
          <w:p w14:paraId="0D0F0453" w14:textId="77777777" w:rsidR="00211E05" w:rsidRPr="00E36BC3" w:rsidRDefault="00211E05" w:rsidP="00211E0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42589C5" w14:textId="49A3EA51" w:rsidR="00211E05" w:rsidRPr="00E36BC3" w:rsidRDefault="00211E05" w:rsidP="003D2D8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0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,4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941A75" w:rsidRPr="00BB3056" w14:paraId="14909CD7" w14:textId="77777777" w:rsidTr="009349B7">
        <w:tc>
          <w:tcPr>
            <w:tcW w:w="3792" w:type="dxa"/>
            <w:vAlign w:val="center"/>
          </w:tcPr>
          <w:p w14:paraId="7D86F182" w14:textId="77777777" w:rsidR="00941A75" w:rsidRPr="00E36BC3" w:rsidRDefault="00941A75" w:rsidP="00312D61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3CEC043C" w14:textId="77777777" w:rsidR="00941A75" w:rsidRPr="00E36BC3" w:rsidRDefault="00941A75" w:rsidP="00312D6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40" w:type="dxa"/>
          </w:tcPr>
          <w:p w14:paraId="456B3CF3" w14:textId="77777777" w:rsidR="00941A75" w:rsidRPr="00E36BC3" w:rsidRDefault="00941A75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3E0E173C" w14:textId="77777777" w:rsidR="00941A75" w:rsidRPr="00E36BC3" w:rsidRDefault="00941A75" w:rsidP="00312D6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44" w:type="dxa"/>
          </w:tcPr>
          <w:p w14:paraId="3D9E3449" w14:textId="77777777" w:rsidR="00941A75" w:rsidRPr="00E36BC3" w:rsidRDefault="00941A75" w:rsidP="00312D6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7948A60A" w14:textId="77777777" w:rsidR="00941A75" w:rsidRPr="00E36BC3" w:rsidRDefault="00941A75" w:rsidP="003D2D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56" w:type="dxa"/>
          </w:tcPr>
          <w:p w14:paraId="7316BF72" w14:textId="77777777" w:rsidR="00941A75" w:rsidRPr="00E36BC3" w:rsidRDefault="00941A75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BB7552" w14:textId="77777777" w:rsidR="00941A75" w:rsidRPr="00E36BC3" w:rsidRDefault="00941A75" w:rsidP="003D2D8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0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941A75" w:rsidRPr="00BB3056" w14:paraId="5C24A7BC" w14:textId="77777777" w:rsidTr="009349B7">
        <w:tc>
          <w:tcPr>
            <w:tcW w:w="3792" w:type="dxa"/>
            <w:vAlign w:val="center"/>
          </w:tcPr>
          <w:p w14:paraId="0ADD939D" w14:textId="77777777" w:rsidR="00941A75" w:rsidRPr="00E36BC3" w:rsidRDefault="00941A75" w:rsidP="00312D61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7174A7A7" w14:textId="77777777" w:rsidR="00941A75" w:rsidRPr="00E36BC3" w:rsidRDefault="00941A75" w:rsidP="00312D6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350A5A9" w14:textId="77777777" w:rsidR="00941A75" w:rsidRPr="00E36BC3" w:rsidRDefault="00941A75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67EFFEC3" w14:textId="77777777" w:rsidR="00941A75" w:rsidRPr="00E36BC3" w:rsidRDefault="00941A75" w:rsidP="00312D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7D0D6BC8" w14:textId="77777777" w:rsidR="00941A75" w:rsidRPr="00E36BC3" w:rsidRDefault="00941A75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06ECDBE9" w14:textId="77777777" w:rsidR="00941A75" w:rsidRPr="00E36BC3" w:rsidRDefault="00941A75" w:rsidP="00312D6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7BD1DAF" w14:textId="77777777" w:rsidR="00941A75" w:rsidRPr="00E36BC3" w:rsidRDefault="00941A75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28AA93" w14:textId="77777777" w:rsidR="00941A75" w:rsidRPr="00E36BC3" w:rsidRDefault="00941A75" w:rsidP="00312D6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4AB3" w:rsidRPr="00BB3056" w14:paraId="3EB31432" w14:textId="77777777" w:rsidTr="009349B7">
        <w:tc>
          <w:tcPr>
            <w:tcW w:w="3792" w:type="dxa"/>
            <w:vAlign w:val="center"/>
          </w:tcPr>
          <w:p w14:paraId="4E9D9299" w14:textId="3DD59EB7" w:rsidR="00A44AB3" w:rsidRPr="00E36BC3" w:rsidRDefault="00A44AB3" w:rsidP="00A44AB3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233" w:type="dxa"/>
          </w:tcPr>
          <w:p w14:paraId="0E0DE01C" w14:textId="77777777" w:rsidR="00A44AB3" w:rsidRPr="00E36BC3" w:rsidRDefault="00A44AB3" w:rsidP="00A44AB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55B548F" w14:textId="77777777" w:rsidR="00A44AB3" w:rsidRPr="00E36BC3" w:rsidRDefault="00A44AB3" w:rsidP="00A44AB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5BC7C93D" w14:textId="77777777" w:rsidR="00A44AB3" w:rsidRPr="00E36BC3" w:rsidRDefault="00A44AB3" w:rsidP="00A44AB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A801A74" w14:textId="77777777" w:rsidR="00A44AB3" w:rsidRPr="00E36BC3" w:rsidRDefault="00A44AB3" w:rsidP="00A44AB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3F83A031" w14:textId="77777777" w:rsidR="00A44AB3" w:rsidRPr="00E36BC3" w:rsidRDefault="00A44AB3" w:rsidP="00A44A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37A55FA7" w14:textId="77777777" w:rsidR="00A44AB3" w:rsidRPr="00E36BC3" w:rsidRDefault="00A44AB3" w:rsidP="00A44AB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535A11" w14:textId="77777777" w:rsidR="00A44AB3" w:rsidRPr="00E36BC3" w:rsidRDefault="00A44AB3" w:rsidP="00A44AB3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4AB3" w:rsidRPr="00DC13A4" w14:paraId="1E89FC6F" w14:textId="77777777" w:rsidTr="009349B7">
        <w:tc>
          <w:tcPr>
            <w:tcW w:w="3792" w:type="dxa"/>
            <w:vAlign w:val="center"/>
          </w:tcPr>
          <w:p w14:paraId="0543CB71" w14:textId="3E0C9F17" w:rsidR="00A44AB3" w:rsidRPr="00E36BC3" w:rsidRDefault="00A44AB3" w:rsidP="00A44AB3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D436D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="00D436D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14E04FFF" w14:textId="0F2F699B" w:rsidR="00A44AB3" w:rsidRPr="00DC13A4" w:rsidRDefault="00A44AB3" w:rsidP="00A44AB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9.1</w:t>
            </w:r>
            <w:r w:rsidR="009349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0" w:type="dxa"/>
          </w:tcPr>
          <w:p w14:paraId="7C69A7F9" w14:textId="77777777" w:rsidR="00A44AB3" w:rsidRPr="00E36BC3" w:rsidRDefault="00A44AB3" w:rsidP="00A44AB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C5E0074" w14:textId="778E682F" w:rsidR="00A44AB3" w:rsidRPr="00DC13A4" w:rsidRDefault="00A44AB3" w:rsidP="00A44AB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10.06</w:t>
            </w:r>
          </w:p>
        </w:tc>
        <w:tc>
          <w:tcPr>
            <w:tcW w:w="244" w:type="dxa"/>
          </w:tcPr>
          <w:p w14:paraId="3D444BDD" w14:textId="77777777" w:rsidR="00A44AB3" w:rsidRPr="00E36BC3" w:rsidRDefault="00A44AB3" w:rsidP="00A44AB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001F4284" w14:textId="7B64B636" w:rsidR="00A44AB3" w:rsidRPr="00DC13A4" w:rsidRDefault="00A44AB3" w:rsidP="00A44AB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6.59</w:t>
            </w:r>
          </w:p>
        </w:tc>
        <w:tc>
          <w:tcPr>
            <w:tcW w:w="256" w:type="dxa"/>
          </w:tcPr>
          <w:p w14:paraId="4A4784A4" w14:textId="77777777" w:rsidR="00A44AB3" w:rsidRPr="00E36BC3" w:rsidRDefault="00A44AB3" w:rsidP="00A44AB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4B85462" w14:textId="7F2D309B" w:rsidR="00A44AB3" w:rsidRPr="00DC13A4" w:rsidRDefault="00A44AB3" w:rsidP="003D2D8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5.86</w:t>
            </w:r>
          </w:p>
        </w:tc>
      </w:tr>
      <w:tr w:rsidR="00941A75" w:rsidRPr="00DC13A4" w14:paraId="1536ACF0" w14:textId="77777777" w:rsidTr="009349B7">
        <w:tc>
          <w:tcPr>
            <w:tcW w:w="3792" w:type="dxa"/>
            <w:vAlign w:val="center"/>
          </w:tcPr>
          <w:p w14:paraId="2EA5F715" w14:textId="77777777" w:rsidR="00941A75" w:rsidRPr="00E36BC3" w:rsidRDefault="00941A75" w:rsidP="00312D61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004A26B" w14:textId="77777777" w:rsidR="00941A75" w:rsidRPr="00C276E4" w:rsidRDefault="00941A75" w:rsidP="00312D6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CD7A8C8" w14:textId="77777777" w:rsidR="00941A75" w:rsidRPr="00E36BC3" w:rsidRDefault="00941A75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3872C631" w14:textId="77777777" w:rsidR="00941A75" w:rsidRDefault="00941A75" w:rsidP="00312D6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14:paraId="262A0EDC" w14:textId="77777777" w:rsidR="00941A75" w:rsidRPr="00E36BC3" w:rsidRDefault="00941A75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3688C538" w14:textId="77777777" w:rsidR="00941A75" w:rsidRDefault="00941A75" w:rsidP="00312D6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802D122" w14:textId="77777777" w:rsidR="00941A75" w:rsidRPr="00E36BC3" w:rsidRDefault="00941A75" w:rsidP="00312D6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F1DCC62" w14:textId="77777777" w:rsidR="00941A75" w:rsidRDefault="00941A75" w:rsidP="00312D6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18EE350" w14:textId="6ACF0CB0" w:rsidR="00D3025B" w:rsidRPr="00CB72A3" w:rsidRDefault="001648C3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 w:rsidRPr="00CB72A3">
        <w:rPr>
          <w:rFonts w:asciiTheme="majorBidi" w:hAnsiTheme="majorBidi" w:cstheme="majorBidi"/>
          <w:sz w:val="30"/>
          <w:szCs w:val="30"/>
        </w:rPr>
        <w:br w:type="page"/>
      </w:r>
    </w:p>
    <w:p w14:paraId="57F5B1B1" w14:textId="716AB272" w:rsidR="004E2E7C" w:rsidRPr="00CB72A3" w:rsidRDefault="00FC5774" w:rsidP="00D1155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7</w:t>
      </w:r>
      <w:r w:rsidR="004E2E7C"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4E2E7C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เงินปันผล</w:t>
      </w:r>
    </w:p>
    <w:p w14:paraId="30E66545" w14:textId="11C7CA9B" w:rsidR="004E2E7C" w:rsidRPr="00CB72A3" w:rsidRDefault="004E2E7C" w:rsidP="00CB72A3">
      <w:pPr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8F0D31F" w14:textId="77777777" w:rsidR="00FC5774" w:rsidRDefault="00FC5774" w:rsidP="00FC5774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รายละเอียดเงินปันผล</w:t>
      </w:r>
      <w:r w:rsidRPr="002D6AE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E0255A" w14:textId="77777777" w:rsidR="00FC5774" w:rsidRPr="007E3436" w:rsidRDefault="00FC5774" w:rsidP="00FC577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360" w:type="dxa"/>
        <w:tblLook w:val="04A0" w:firstRow="1" w:lastRow="0" w:firstColumn="1" w:lastColumn="0" w:noHBand="0" w:noVBand="1"/>
      </w:tblPr>
      <w:tblGrid>
        <w:gridCol w:w="2790"/>
        <w:gridCol w:w="1800"/>
        <w:gridCol w:w="1800"/>
        <w:gridCol w:w="1301"/>
        <w:gridCol w:w="240"/>
        <w:gridCol w:w="1301"/>
      </w:tblGrid>
      <w:tr w:rsidR="00FC5774" w:rsidRPr="000307FB" w14:paraId="6591B0CC" w14:textId="77777777" w:rsidTr="00312D61">
        <w:trPr>
          <w:trHeight w:val="659"/>
        </w:trPr>
        <w:tc>
          <w:tcPr>
            <w:tcW w:w="2790" w:type="dxa"/>
            <w:shd w:val="clear" w:color="auto" w:fill="auto"/>
            <w:vAlign w:val="bottom"/>
          </w:tcPr>
          <w:p w14:paraId="6705C669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3998661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C52815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D9F763D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987B603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0" w:type="dxa"/>
            <w:shd w:val="clear" w:color="auto" w:fill="auto"/>
          </w:tcPr>
          <w:p w14:paraId="265E5F3E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D789250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C5774" w:rsidRPr="000307FB" w14:paraId="687F40CC" w14:textId="77777777" w:rsidTr="00312D61">
        <w:trPr>
          <w:trHeight w:hRule="exact" w:val="346"/>
        </w:trPr>
        <w:tc>
          <w:tcPr>
            <w:tcW w:w="2790" w:type="dxa"/>
            <w:shd w:val="clear" w:color="auto" w:fill="auto"/>
          </w:tcPr>
          <w:p w14:paraId="2138629F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B2C1F71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6BEF5F0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56EDC164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0" w:type="dxa"/>
            <w:shd w:val="clear" w:color="auto" w:fill="auto"/>
          </w:tcPr>
          <w:p w14:paraId="7A2104EC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5FC6CBA4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C5774" w:rsidRPr="00093C9A" w14:paraId="4ADF4982" w14:textId="77777777" w:rsidTr="00312D61">
        <w:trPr>
          <w:trHeight w:hRule="exact" w:val="398"/>
        </w:trPr>
        <w:tc>
          <w:tcPr>
            <w:tcW w:w="2790" w:type="dxa"/>
            <w:shd w:val="clear" w:color="auto" w:fill="auto"/>
            <w:vAlign w:val="center"/>
          </w:tcPr>
          <w:p w14:paraId="74E5B35D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2B1EEE26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CA2E8EA" w14:textId="77777777" w:rsidR="00FC5774" w:rsidRPr="00093C9A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70CE534A" w14:textId="77777777" w:rsidR="00FC5774" w:rsidRPr="00093C9A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65E2882" w14:textId="77777777" w:rsidR="00FC5774" w:rsidRPr="00093C9A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5544C8FC" w14:textId="77777777" w:rsidR="00FC5774" w:rsidRPr="00093C9A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5774" w:rsidRPr="00093C9A" w14:paraId="1188924D" w14:textId="77777777" w:rsidTr="00312D61">
        <w:tc>
          <w:tcPr>
            <w:tcW w:w="2790" w:type="dxa"/>
            <w:shd w:val="clear" w:color="auto" w:fill="auto"/>
          </w:tcPr>
          <w:p w14:paraId="7313D185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จำปี</w:t>
            </w:r>
          </w:p>
        </w:tc>
        <w:tc>
          <w:tcPr>
            <w:tcW w:w="1800" w:type="dxa"/>
            <w:shd w:val="clear" w:color="auto" w:fill="auto"/>
          </w:tcPr>
          <w:p w14:paraId="5A59DE97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44BD29B0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27F50ED2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40" w:type="dxa"/>
            <w:shd w:val="clear" w:color="auto" w:fill="auto"/>
          </w:tcPr>
          <w:p w14:paraId="7F464582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45E58769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FC5774" w14:paraId="55D2C126" w14:textId="77777777" w:rsidTr="00312D61">
        <w:tc>
          <w:tcPr>
            <w:tcW w:w="2790" w:type="dxa"/>
            <w:shd w:val="clear" w:color="auto" w:fill="auto"/>
          </w:tcPr>
          <w:p w14:paraId="3F614E91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30FEC2B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4E3D8C7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14003C1D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80ED4A3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1C006295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5774" w14:paraId="755DA4BF" w14:textId="77777777" w:rsidTr="00312D61">
        <w:tc>
          <w:tcPr>
            <w:tcW w:w="2790" w:type="dxa"/>
            <w:shd w:val="clear" w:color="auto" w:fill="auto"/>
          </w:tcPr>
          <w:p w14:paraId="1148B28A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2CF6028B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4CC60FD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5FB1C996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28F6D1D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1359C169" w14:textId="77777777" w:rsidR="00FC5774" w:rsidRPr="00D8329C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5774" w:rsidRPr="000307FB" w14:paraId="093948B1" w14:textId="77777777" w:rsidTr="00312D61">
        <w:tc>
          <w:tcPr>
            <w:tcW w:w="2790" w:type="dxa"/>
            <w:shd w:val="clear" w:color="auto" w:fill="auto"/>
          </w:tcPr>
          <w:p w14:paraId="248617CB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14:paraId="474B8982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F4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37E713FF" w14:textId="77777777" w:rsidR="00FC5774" w:rsidRPr="00F4181B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F418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36F6FA53" w14:textId="77777777" w:rsidR="00FC5774" w:rsidRPr="00CF707F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1.65</w:t>
            </w:r>
          </w:p>
        </w:tc>
        <w:tc>
          <w:tcPr>
            <w:tcW w:w="240" w:type="dxa"/>
            <w:shd w:val="clear" w:color="auto" w:fill="auto"/>
          </w:tcPr>
          <w:p w14:paraId="3BEE1014" w14:textId="77777777" w:rsidR="00FC5774" w:rsidRPr="00CF707F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36EBA582" w14:textId="77777777" w:rsidR="00FC5774" w:rsidRPr="00CF707F" w:rsidRDefault="00FC5774" w:rsidP="0031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</w:tbl>
    <w:p w14:paraId="38B45B2D" w14:textId="74E7130A" w:rsidR="0052332A" w:rsidRPr="00CB72A3" w:rsidRDefault="0052332A" w:rsidP="004E2E7C">
      <w:pPr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CB72A3">
        <w:rPr>
          <w:rFonts w:asciiTheme="majorBidi" w:hAnsiTheme="majorBidi" w:cstheme="majorBidi"/>
          <w:sz w:val="30"/>
          <w:szCs w:val="30"/>
          <w:lang w:val="x-none" w:eastAsia="x-none"/>
        </w:rPr>
        <w:br w:type="page"/>
      </w:r>
    </w:p>
    <w:p w14:paraId="5FD253F4" w14:textId="77777777" w:rsidR="0052332A" w:rsidRPr="00CB72A3" w:rsidRDefault="0052332A" w:rsidP="0018775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  <w:sectPr w:rsidR="0052332A" w:rsidRPr="00CB72A3" w:rsidSect="009F6286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1B334A8" w14:textId="50279C95" w:rsidR="002D5854" w:rsidRPr="00CB72A3" w:rsidRDefault="00B32AE5" w:rsidP="00E6762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8</w:t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52F7B42C" w14:textId="77777777" w:rsidR="00187751" w:rsidRPr="000D304C" w:rsidRDefault="00187751" w:rsidP="000D304C">
      <w:pPr>
        <w:spacing w:line="240" w:lineRule="auto"/>
        <w:rPr>
          <w:rFonts w:asciiTheme="majorBidi" w:hAnsiTheme="majorBidi" w:cstheme="majorBidi"/>
          <w:sz w:val="12"/>
          <w:szCs w:val="12"/>
          <w:lang w:val="x-none" w:eastAsia="x-none"/>
        </w:rPr>
      </w:pPr>
    </w:p>
    <w:p w14:paraId="03C7DD19" w14:textId="77777777" w:rsidR="00187751" w:rsidRPr="002B0BBB" w:rsidRDefault="00187751" w:rsidP="0018775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2B0BB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2B0BBB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</w:p>
    <w:p w14:paraId="2579BBC9" w14:textId="77777777" w:rsidR="00187751" w:rsidRPr="000D304C" w:rsidRDefault="00187751" w:rsidP="0018775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442CCEEF" w14:textId="119A647A" w:rsidR="005B179E" w:rsidRDefault="00187751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292B15" w:rsidRPr="001E0B44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>รวมถึงลำดับชั้นมูลค่ายุติธรรม แต่ไม่รวมถึงการแสดงข้อมูลมูลค่</w:t>
      </w:r>
      <w:r w:rsidR="00E67624" w:rsidRPr="001E0B44">
        <w:rPr>
          <w:rFonts w:asciiTheme="majorBidi" w:hAnsiTheme="majorBidi" w:cstheme="majorBidi" w:hint="cs"/>
          <w:sz w:val="28"/>
          <w:szCs w:val="28"/>
          <w:cs/>
          <w:lang w:bidi="th-TH"/>
        </w:rPr>
        <w:t>า</w:t>
      </w: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>ยุติธรรมสำหรับสินทรัพย์ทางการเงิน</w:t>
      </w:r>
      <w:r w:rsidR="008C7129" w:rsidRPr="001E0B44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>ที่วัดมูลค่าด้วย</w:t>
      </w:r>
      <w:r w:rsidR="008C7129" w:rsidRPr="001E0B44">
        <w:rPr>
          <w:rFonts w:asciiTheme="majorBidi" w:hAnsiTheme="majorBidi" w:cstheme="majorBidi"/>
          <w:sz w:val="28"/>
          <w:szCs w:val="28"/>
          <w:cs/>
          <w:lang w:bidi="th-TH"/>
        </w:rPr>
        <w:t>ราคาทุนตัดจำหน่าย</w:t>
      </w:r>
      <w:r w:rsidRPr="001E0B4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6B0D4D79" w14:textId="77777777" w:rsidR="000D304C" w:rsidRPr="000D304C" w:rsidRDefault="000D304C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12"/>
          <w:szCs w:val="12"/>
          <w:lang w:bidi="th-TH"/>
        </w:rPr>
      </w:pP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28"/>
        <w:gridCol w:w="450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5B179E" w:rsidRPr="00255558" w14:paraId="748F7ED7" w14:textId="77777777" w:rsidTr="00F44452">
        <w:trPr>
          <w:trHeight w:hRule="exact" w:val="374"/>
        </w:trPr>
        <w:tc>
          <w:tcPr>
            <w:tcW w:w="4428" w:type="dxa"/>
            <w:shd w:val="clear" w:color="auto" w:fill="auto"/>
          </w:tcPr>
          <w:p w14:paraId="29C3308F" w14:textId="77777777" w:rsidR="005B179E" w:rsidRPr="00255558" w:rsidRDefault="005B179E" w:rsidP="002666C8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0" w:type="dxa"/>
          </w:tcPr>
          <w:p w14:paraId="402AAB33" w14:textId="77777777" w:rsidR="005B179E" w:rsidRPr="00255558" w:rsidRDefault="005B179E" w:rsidP="002666C8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11"/>
          </w:tcPr>
          <w:p w14:paraId="3FF6A7C8" w14:textId="77777777" w:rsidR="005B179E" w:rsidRPr="001E0B44" w:rsidRDefault="005B179E" w:rsidP="002666C8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179E" w:rsidRPr="00255558" w14:paraId="323DFC6E" w14:textId="77777777" w:rsidTr="00F44452">
        <w:trPr>
          <w:trHeight w:hRule="exact" w:val="374"/>
        </w:trPr>
        <w:tc>
          <w:tcPr>
            <w:tcW w:w="4428" w:type="dxa"/>
            <w:shd w:val="clear" w:color="auto" w:fill="auto"/>
          </w:tcPr>
          <w:p w14:paraId="4002007B" w14:textId="77777777" w:rsidR="005B179E" w:rsidRPr="00255558" w:rsidRDefault="005B179E" w:rsidP="002666C8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0" w:type="dxa"/>
          </w:tcPr>
          <w:p w14:paraId="27D94A9F" w14:textId="77777777" w:rsidR="005B179E" w:rsidRPr="00255558" w:rsidRDefault="005B179E" w:rsidP="002666C8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56108ABB" w14:textId="77777777" w:rsidR="005B179E" w:rsidRPr="001E0B44" w:rsidRDefault="005B179E" w:rsidP="002666C8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3A70106" w14:textId="77777777" w:rsidR="005B179E" w:rsidRPr="001E0B44" w:rsidRDefault="005B179E" w:rsidP="002666C8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48DF1BE5" w14:textId="77777777" w:rsidR="005B179E" w:rsidRPr="001E0B44" w:rsidRDefault="005B179E" w:rsidP="002666C8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B179E" w:rsidRPr="00255558" w14:paraId="1C04558C" w14:textId="77777777" w:rsidTr="00F44452">
        <w:trPr>
          <w:trHeight w:val="1079"/>
        </w:trPr>
        <w:tc>
          <w:tcPr>
            <w:tcW w:w="4428" w:type="dxa"/>
            <w:shd w:val="clear" w:color="auto" w:fill="auto"/>
            <w:vAlign w:val="bottom"/>
          </w:tcPr>
          <w:p w14:paraId="0F09D271" w14:textId="77777777" w:rsidR="005B179E" w:rsidRPr="00255558" w:rsidRDefault="005B179E" w:rsidP="002666C8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14:paraId="06DB01A9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ADB643F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E0B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A19309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2AB6A" w14:textId="77777777" w:rsidR="005B179E" w:rsidRPr="001E0B44" w:rsidRDefault="005B179E" w:rsidP="002666C8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B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1E0B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ด้วยมูลค่า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6F81F" w14:textId="77777777" w:rsidR="005B179E" w:rsidRPr="00255558" w:rsidRDefault="005B179E" w:rsidP="002666C8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298558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EED50C5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1405A34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1E0B44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D13F0D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6CBE79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1E0B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B44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D3FF67" w14:textId="77777777" w:rsidR="005B179E" w:rsidRPr="00255558" w:rsidRDefault="005B179E" w:rsidP="002666C8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9C4EC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179E" w:rsidRPr="00255558" w14:paraId="2E63D019" w14:textId="77777777" w:rsidTr="00F44452">
        <w:trPr>
          <w:trHeight w:hRule="exact" w:val="346"/>
        </w:trPr>
        <w:tc>
          <w:tcPr>
            <w:tcW w:w="4428" w:type="dxa"/>
            <w:shd w:val="clear" w:color="auto" w:fill="auto"/>
          </w:tcPr>
          <w:p w14:paraId="6D529E18" w14:textId="77777777" w:rsidR="005B179E" w:rsidRPr="00255558" w:rsidRDefault="005B179E" w:rsidP="002666C8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0" w:type="dxa"/>
          </w:tcPr>
          <w:p w14:paraId="1587EE71" w14:textId="77777777" w:rsidR="005B179E" w:rsidRPr="00255558" w:rsidRDefault="005B179E" w:rsidP="002666C8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70" w:type="dxa"/>
            <w:gridSpan w:val="11"/>
          </w:tcPr>
          <w:p w14:paraId="1AD311EF" w14:textId="77777777" w:rsidR="005B179E" w:rsidRPr="00255558" w:rsidRDefault="005B179E" w:rsidP="002666C8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179E" w:rsidRPr="00255558" w14:paraId="515F0FD6" w14:textId="77777777" w:rsidTr="00F44452">
        <w:trPr>
          <w:trHeight w:hRule="exact" w:val="374"/>
        </w:trPr>
        <w:tc>
          <w:tcPr>
            <w:tcW w:w="4428" w:type="dxa"/>
            <w:shd w:val="clear" w:color="auto" w:fill="auto"/>
          </w:tcPr>
          <w:p w14:paraId="4633137E" w14:textId="5C33D52A" w:rsidR="005B179E" w:rsidRPr="00C12FA0" w:rsidRDefault="005B179E" w:rsidP="00F44452">
            <w:pPr>
              <w:spacing w:line="380" w:lineRule="exact"/>
              <w:ind w:left="288" w:hanging="28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1E0B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450" w:type="dxa"/>
          </w:tcPr>
          <w:p w14:paraId="307F9C65" w14:textId="77777777" w:rsidR="005B179E" w:rsidRPr="00255558" w:rsidRDefault="005B179E" w:rsidP="002666C8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2A9F9D71" w14:textId="77777777" w:rsidR="005B179E" w:rsidRPr="001E0B44" w:rsidRDefault="005B179E" w:rsidP="002666C8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</w:tcPr>
          <w:p w14:paraId="4867CE38" w14:textId="77777777" w:rsidR="005B179E" w:rsidRPr="001E0B44" w:rsidRDefault="005B179E" w:rsidP="002666C8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B179E" w:rsidRPr="00255558" w14:paraId="412E9424" w14:textId="77777777" w:rsidTr="00F44452">
        <w:trPr>
          <w:trHeight w:hRule="exact" w:val="374"/>
        </w:trPr>
        <w:tc>
          <w:tcPr>
            <w:tcW w:w="4428" w:type="dxa"/>
            <w:shd w:val="clear" w:color="auto" w:fill="auto"/>
          </w:tcPr>
          <w:p w14:paraId="46EF683F" w14:textId="77777777" w:rsidR="005B179E" w:rsidRPr="00255558" w:rsidRDefault="005B179E" w:rsidP="00F44452">
            <w:pPr>
              <w:tabs>
                <w:tab w:val="left" w:pos="85"/>
              </w:tabs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697F1B1E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C402CC2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01E6AB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4FAFFF1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39A7E0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EA28B8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290DDD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0583DE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0B86A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CCF690B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D76C2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C1A6F4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B179E" w:rsidRPr="00255558" w14:paraId="4D388AEE" w14:textId="77777777" w:rsidTr="00F44452">
        <w:trPr>
          <w:trHeight w:hRule="exact" w:val="374"/>
        </w:trPr>
        <w:tc>
          <w:tcPr>
            <w:tcW w:w="4428" w:type="dxa"/>
            <w:shd w:val="clear" w:color="auto" w:fill="auto"/>
            <w:vAlign w:val="bottom"/>
          </w:tcPr>
          <w:p w14:paraId="32F5F714" w14:textId="77777777" w:rsidR="005B179E" w:rsidRPr="00255558" w:rsidRDefault="005B179E" w:rsidP="002666C8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450" w:type="dxa"/>
            <w:vAlign w:val="bottom"/>
          </w:tcPr>
          <w:p w14:paraId="2114977B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E03FBAA" w14:textId="77777777" w:rsidR="005B179E" w:rsidRPr="00946481" w:rsidRDefault="005B179E" w:rsidP="002666C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DA6227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79F45140" w14:textId="77777777" w:rsidR="005B179E" w:rsidRPr="00946481" w:rsidRDefault="005B179E" w:rsidP="002666C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  <w:lang w:val="en-US"/>
              </w:rPr>
              <w:t>111,125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DF159" w14:textId="77777777" w:rsidR="005B179E" w:rsidRPr="001E0B44" w:rsidRDefault="005B179E" w:rsidP="002666C8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980A8CA" w14:textId="77777777" w:rsidR="005B179E" w:rsidRPr="00946481" w:rsidRDefault="005B179E" w:rsidP="002666C8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  <w:lang w:val="en-US"/>
              </w:rPr>
              <w:t>111,125</w:t>
            </w:r>
          </w:p>
        </w:tc>
        <w:tc>
          <w:tcPr>
            <w:tcW w:w="270" w:type="dxa"/>
            <w:vAlign w:val="bottom"/>
          </w:tcPr>
          <w:p w14:paraId="37D835D5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960E28" w14:textId="77777777" w:rsidR="005B179E" w:rsidRPr="00946481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AA164F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269F41" w14:textId="77777777" w:rsidR="005B179E" w:rsidRPr="00946481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  <w:lang w:val="en-GB"/>
              </w:rPr>
              <w:t>111,125</w:t>
            </w:r>
          </w:p>
        </w:tc>
        <w:tc>
          <w:tcPr>
            <w:tcW w:w="270" w:type="dxa"/>
            <w:vAlign w:val="bottom"/>
          </w:tcPr>
          <w:p w14:paraId="17B85031" w14:textId="77777777" w:rsidR="005B179E" w:rsidRPr="001E0B44" w:rsidRDefault="005B179E" w:rsidP="002666C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E91788" w14:textId="77777777" w:rsidR="005B179E" w:rsidRPr="00946481" w:rsidRDefault="005B179E" w:rsidP="002666C8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  <w:lang w:val="en-US"/>
              </w:rPr>
              <w:t>111,125</w:t>
            </w:r>
          </w:p>
        </w:tc>
      </w:tr>
      <w:tr w:rsidR="005B179E" w:rsidRPr="00255558" w14:paraId="0552800C" w14:textId="77777777" w:rsidTr="00F44452">
        <w:trPr>
          <w:trHeight w:hRule="exact" w:val="374"/>
        </w:trPr>
        <w:tc>
          <w:tcPr>
            <w:tcW w:w="4428" w:type="dxa"/>
            <w:shd w:val="clear" w:color="auto" w:fill="auto"/>
            <w:vAlign w:val="bottom"/>
          </w:tcPr>
          <w:p w14:paraId="2243CA40" w14:textId="732B52FE" w:rsidR="005B179E" w:rsidRPr="00255558" w:rsidRDefault="005B179E" w:rsidP="002666C8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สิน</w:t>
            </w:r>
            <w:r w:rsidR="00C45C56" w:rsidRPr="001E0B44">
              <w:rPr>
                <w:rFonts w:ascii="Angsana New" w:hAnsi="Angsana New" w:hint="cs"/>
                <w:sz w:val="28"/>
                <w:szCs w:val="28"/>
                <w:cs/>
              </w:rPr>
              <w:t>ทรัพย์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450" w:type="dxa"/>
            <w:vAlign w:val="bottom"/>
          </w:tcPr>
          <w:p w14:paraId="1DB2B0D9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B374620" w14:textId="05B390C9" w:rsidR="005B179E" w:rsidRPr="00946481" w:rsidRDefault="005B179E" w:rsidP="002666C8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46481" w:rsidRPr="001E0B44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1E0B4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46481" w:rsidRPr="001E0B44">
              <w:rPr>
                <w:rFonts w:ascii="Angsana New" w:hAnsi="Angsana New"/>
                <w:sz w:val="28"/>
                <w:szCs w:val="28"/>
                <w:lang w:val="en-US"/>
              </w:rPr>
              <w:t>902</w:t>
            </w:r>
          </w:p>
        </w:tc>
        <w:tc>
          <w:tcPr>
            <w:tcW w:w="236" w:type="dxa"/>
            <w:vAlign w:val="bottom"/>
          </w:tcPr>
          <w:p w14:paraId="428A3CE6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4C4F2662" w14:textId="77777777" w:rsidR="005B179E" w:rsidRPr="00946481" w:rsidRDefault="005B179E" w:rsidP="002666C8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806DD9" w14:textId="77777777" w:rsidR="005B179E" w:rsidRPr="001E0B44" w:rsidRDefault="005B179E" w:rsidP="002666C8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102D50E" w14:textId="29DC142D" w:rsidR="005B179E" w:rsidRPr="00946481" w:rsidRDefault="00946481" w:rsidP="002666C8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E0B44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1E0B44">
              <w:rPr>
                <w:rFonts w:ascii="Angsana New" w:hAnsi="Angsana New"/>
                <w:sz w:val="28"/>
                <w:szCs w:val="28"/>
                <w:lang w:val="en-US"/>
              </w:rPr>
              <w:t>,902</w:t>
            </w:r>
          </w:p>
        </w:tc>
        <w:tc>
          <w:tcPr>
            <w:tcW w:w="270" w:type="dxa"/>
            <w:vAlign w:val="bottom"/>
          </w:tcPr>
          <w:p w14:paraId="24B44EE8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43E56F" w14:textId="1E888CA8" w:rsidR="005B179E" w:rsidRPr="00946481" w:rsidRDefault="00946481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17,902</w:t>
            </w:r>
          </w:p>
        </w:tc>
        <w:tc>
          <w:tcPr>
            <w:tcW w:w="270" w:type="dxa"/>
            <w:vAlign w:val="bottom"/>
          </w:tcPr>
          <w:p w14:paraId="2BC5B448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A209A4" w14:textId="77777777" w:rsidR="005B179E" w:rsidRPr="00946481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558D077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4230B0" w14:textId="5369DC43" w:rsidR="005B179E" w:rsidRPr="00946481" w:rsidRDefault="00946481" w:rsidP="002666C8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E0B44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1E0B44">
              <w:rPr>
                <w:rFonts w:ascii="Angsana New" w:hAnsi="Angsana New"/>
                <w:sz w:val="28"/>
                <w:szCs w:val="28"/>
                <w:lang w:val="en-US"/>
              </w:rPr>
              <w:t>,902</w:t>
            </w:r>
          </w:p>
        </w:tc>
      </w:tr>
      <w:tr w:rsidR="003D2D8D" w:rsidRPr="00255558" w14:paraId="7D4E5DE3" w14:textId="77777777" w:rsidTr="00F44452">
        <w:trPr>
          <w:trHeight w:hRule="exact" w:val="374"/>
        </w:trPr>
        <w:tc>
          <w:tcPr>
            <w:tcW w:w="4428" w:type="dxa"/>
            <w:shd w:val="clear" w:color="auto" w:fill="auto"/>
          </w:tcPr>
          <w:p w14:paraId="3F3CAF91" w14:textId="77777777" w:rsidR="003D2D8D" w:rsidRPr="001E0B44" w:rsidRDefault="003D2D8D" w:rsidP="002666C8">
            <w:pPr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50" w:type="dxa"/>
            <w:vAlign w:val="bottom"/>
          </w:tcPr>
          <w:p w14:paraId="162833F5" w14:textId="77777777" w:rsidR="003D2D8D" w:rsidRPr="00255558" w:rsidRDefault="003D2D8D" w:rsidP="002666C8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F5DEF29" w14:textId="77777777" w:rsidR="003D2D8D" w:rsidRPr="001E0B44" w:rsidRDefault="003D2D8D" w:rsidP="002666C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ACB15D" w14:textId="77777777" w:rsidR="003D2D8D" w:rsidRPr="001E0B44" w:rsidRDefault="003D2D8D" w:rsidP="002666C8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091D22D7" w14:textId="77777777" w:rsidR="003D2D8D" w:rsidRPr="001E0B44" w:rsidRDefault="003D2D8D" w:rsidP="002666C8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E54DE" w14:textId="77777777" w:rsidR="003D2D8D" w:rsidRPr="001E0B44" w:rsidRDefault="003D2D8D" w:rsidP="002666C8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F9A9C6B" w14:textId="77777777" w:rsidR="003D2D8D" w:rsidRPr="001E0B44" w:rsidRDefault="003D2D8D" w:rsidP="002666C8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6F918E" w14:textId="77777777" w:rsidR="003D2D8D" w:rsidRPr="001E0B44" w:rsidRDefault="003D2D8D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2FE8E0" w14:textId="77777777" w:rsidR="003D2D8D" w:rsidRPr="001E0B44" w:rsidRDefault="003D2D8D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105AF9E" w14:textId="77777777" w:rsidR="003D2D8D" w:rsidRPr="001E0B44" w:rsidRDefault="003D2D8D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2F1CDC" w14:textId="77777777" w:rsidR="003D2D8D" w:rsidRPr="001E0B44" w:rsidRDefault="003D2D8D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73034E" w14:textId="77777777" w:rsidR="003D2D8D" w:rsidRPr="001E0B44" w:rsidRDefault="003D2D8D" w:rsidP="002666C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52A9F2" w14:textId="77777777" w:rsidR="003D2D8D" w:rsidRPr="001E0B44" w:rsidRDefault="003D2D8D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79E" w:rsidRPr="00255558" w14:paraId="1B54AF50" w14:textId="77777777" w:rsidTr="00F44452">
        <w:trPr>
          <w:trHeight w:hRule="exact" w:val="374"/>
        </w:trPr>
        <w:tc>
          <w:tcPr>
            <w:tcW w:w="4428" w:type="dxa"/>
            <w:shd w:val="clear" w:color="auto" w:fill="auto"/>
          </w:tcPr>
          <w:p w14:paraId="44A3ADB4" w14:textId="77777777" w:rsidR="005B179E" w:rsidRPr="00255558" w:rsidRDefault="005B179E" w:rsidP="002666C8">
            <w:pPr>
              <w:spacing w:line="380" w:lineRule="exact"/>
              <w:ind w:left="288" w:hanging="288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มีนาคม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450" w:type="dxa"/>
            <w:vAlign w:val="bottom"/>
          </w:tcPr>
          <w:p w14:paraId="564BAABB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FE1A7B1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EB1062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1AE06CB3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B6D47D" w14:textId="77777777" w:rsidR="005B179E" w:rsidRPr="001E0B44" w:rsidRDefault="005B179E" w:rsidP="002666C8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702817F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2EC6EA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9200C8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B34E993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F17C0E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30DBC8" w14:textId="77777777" w:rsidR="005B179E" w:rsidRPr="001E0B44" w:rsidRDefault="005B179E" w:rsidP="002666C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6C786C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79E" w:rsidRPr="00255558" w14:paraId="4EC138E2" w14:textId="77777777" w:rsidTr="00F44452">
        <w:trPr>
          <w:trHeight w:hRule="exact" w:val="374"/>
        </w:trPr>
        <w:tc>
          <w:tcPr>
            <w:tcW w:w="4428" w:type="dxa"/>
            <w:shd w:val="clear" w:color="auto" w:fill="auto"/>
          </w:tcPr>
          <w:p w14:paraId="1AD64F01" w14:textId="77777777" w:rsidR="005B179E" w:rsidRPr="00255558" w:rsidRDefault="005B179E" w:rsidP="002666C8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0" w:type="dxa"/>
            <w:vAlign w:val="bottom"/>
          </w:tcPr>
          <w:p w14:paraId="2AA1A305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5F7BF80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7A4C51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ACEAFD1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3BD073" w14:textId="77777777" w:rsidR="005B179E" w:rsidRPr="001E0B44" w:rsidRDefault="005B179E" w:rsidP="002666C8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FB8985A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B9A6F5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47055B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A553AB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879844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E95E0A" w14:textId="77777777" w:rsidR="005B179E" w:rsidRPr="001E0B44" w:rsidRDefault="005B179E" w:rsidP="002666C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C990B5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79E" w:rsidRPr="00255558" w14:paraId="218CC75B" w14:textId="77777777" w:rsidTr="00F44452">
        <w:trPr>
          <w:trHeight w:hRule="exact" w:val="374"/>
        </w:trPr>
        <w:tc>
          <w:tcPr>
            <w:tcW w:w="4428" w:type="dxa"/>
            <w:shd w:val="clear" w:color="auto" w:fill="auto"/>
            <w:vAlign w:val="bottom"/>
          </w:tcPr>
          <w:p w14:paraId="65B01ABA" w14:textId="77777777" w:rsidR="005B179E" w:rsidRPr="00255558" w:rsidRDefault="005B179E" w:rsidP="002666C8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450" w:type="dxa"/>
            <w:vAlign w:val="bottom"/>
          </w:tcPr>
          <w:p w14:paraId="2FFE4F9A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A408E5A" w14:textId="77777777" w:rsidR="005B179E" w:rsidRPr="00C12FA0" w:rsidRDefault="005B179E" w:rsidP="002666C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9A1F082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44946E96" w14:textId="77777777" w:rsidR="005B179E" w:rsidRPr="00C12FA0" w:rsidRDefault="005B179E" w:rsidP="002666C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213,928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355A6" w14:textId="77777777" w:rsidR="005B179E" w:rsidRPr="001E0B44" w:rsidRDefault="005B179E" w:rsidP="002666C8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6D97D06" w14:textId="77777777" w:rsidR="005B179E" w:rsidRPr="00C12FA0" w:rsidRDefault="005B179E" w:rsidP="002666C8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213,928</w:t>
            </w:r>
          </w:p>
        </w:tc>
        <w:tc>
          <w:tcPr>
            <w:tcW w:w="270" w:type="dxa"/>
            <w:vAlign w:val="bottom"/>
          </w:tcPr>
          <w:p w14:paraId="509E201A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4265E0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4B39CF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F5A891" w14:textId="77777777" w:rsidR="005B179E" w:rsidRPr="00C12FA0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213,928</w:t>
            </w:r>
          </w:p>
        </w:tc>
        <w:tc>
          <w:tcPr>
            <w:tcW w:w="270" w:type="dxa"/>
            <w:vAlign w:val="bottom"/>
          </w:tcPr>
          <w:p w14:paraId="1A50B1DF" w14:textId="77777777" w:rsidR="005B179E" w:rsidRPr="001E0B44" w:rsidRDefault="005B179E" w:rsidP="002666C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C480C5" w14:textId="77777777" w:rsidR="005B179E" w:rsidRPr="00C12FA0" w:rsidRDefault="005B179E" w:rsidP="002666C8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213,928</w:t>
            </w:r>
          </w:p>
        </w:tc>
      </w:tr>
      <w:tr w:rsidR="005B179E" w:rsidRPr="00255558" w14:paraId="11070561" w14:textId="77777777" w:rsidTr="00F44452">
        <w:trPr>
          <w:trHeight w:hRule="exact" w:val="72"/>
        </w:trPr>
        <w:tc>
          <w:tcPr>
            <w:tcW w:w="4428" w:type="dxa"/>
            <w:shd w:val="clear" w:color="auto" w:fill="auto"/>
            <w:vAlign w:val="bottom"/>
          </w:tcPr>
          <w:p w14:paraId="30C8B3F8" w14:textId="77777777" w:rsidR="005B179E" w:rsidRPr="00255558" w:rsidRDefault="005B179E" w:rsidP="002666C8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" w:type="dxa"/>
            <w:vAlign w:val="bottom"/>
          </w:tcPr>
          <w:p w14:paraId="1EACF6A1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C7E478A" w14:textId="77777777" w:rsidR="005B179E" w:rsidRPr="00C12FA0" w:rsidRDefault="005B179E" w:rsidP="002666C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8B7D28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94D4378" w14:textId="77777777" w:rsidR="005B179E" w:rsidRPr="00C12FA0" w:rsidRDefault="005B179E" w:rsidP="002666C8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222791" w14:textId="77777777" w:rsidR="005B179E" w:rsidRPr="001E0B44" w:rsidRDefault="005B179E" w:rsidP="002666C8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D549867" w14:textId="77777777" w:rsidR="005B179E" w:rsidRPr="00C12FA0" w:rsidRDefault="005B179E" w:rsidP="002666C8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678023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AB7497" w14:textId="77777777" w:rsidR="005B179E" w:rsidRPr="00C12FA0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EA48F56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1B9ED9" w14:textId="77777777" w:rsidR="005B179E" w:rsidRPr="00C12FA0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A9C50C" w14:textId="77777777" w:rsidR="005B179E" w:rsidRPr="00C12FA0" w:rsidRDefault="005B179E" w:rsidP="002666C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F92B83" w14:textId="77777777" w:rsidR="005B179E" w:rsidRPr="00C12FA0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179E" w:rsidRPr="00255558" w14:paraId="47742CA3" w14:textId="77777777" w:rsidTr="00F44452">
        <w:trPr>
          <w:trHeight w:hRule="exact" w:val="374"/>
        </w:trPr>
        <w:tc>
          <w:tcPr>
            <w:tcW w:w="4428" w:type="dxa"/>
            <w:shd w:val="clear" w:color="auto" w:fill="auto"/>
            <w:vAlign w:val="bottom"/>
          </w:tcPr>
          <w:p w14:paraId="556603F9" w14:textId="77777777" w:rsidR="005B179E" w:rsidRPr="00255558" w:rsidRDefault="005B179E" w:rsidP="002666C8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450" w:type="dxa"/>
            <w:vAlign w:val="bottom"/>
          </w:tcPr>
          <w:p w14:paraId="45B347F7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</w:tcPr>
          <w:p w14:paraId="09DCA6C6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6BDD0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4DCC421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5D11A9" w14:textId="77777777" w:rsidR="005B179E" w:rsidRPr="001E0B44" w:rsidRDefault="005B179E" w:rsidP="002666C8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17B5AE8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5B604E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8A6B00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37B098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7EB002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2E8B5" w14:textId="77777777" w:rsidR="005B179E" w:rsidRPr="001E0B44" w:rsidRDefault="005B179E" w:rsidP="002666C8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16597E" w14:textId="77777777" w:rsidR="005B179E" w:rsidRPr="001E0B44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79E" w:rsidRPr="00255558" w14:paraId="1A519D40" w14:textId="77777777" w:rsidTr="00F44452">
        <w:trPr>
          <w:trHeight w:hRule="exact" w:val="374"/>
        </w:trPr>
        <w:tc>
          <w:tcPr>
            <w:tcW w:w="4428" w:type="dxa"/>
            <w:shd w:val="clear" w:color="auto" w:fill="auto"/>
            <w:vAlign w:val="bottom"/>
          </w:tcPr>
          <w:p w14:paraId="4EE1386A" w14:textId="77777777" w:rsidR="005B179E" w:rsidRPr="00255558" w:rsidRDefault="005B179E" w:rsidP="002666C8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450" w:type="dxa"/>
            <w:vAlign w:val="bottom"/>
          </w:tcPr>
          <w:p w14:paraId="313E1420" w14:textId="77777777" w:rsidR="005B179E" w:rsidRPr="00255558" w:rsidRDefault="005B179E" w:rsidP="002666C8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596CC65" w14:textId="77777777" w:rsidR="005B179E" w:rsidRPr="00C12FA0" w:rsidRDefault="005B179E" w:rsidP="002666C8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20,596</w:t>
            </w:r>
          </w:p>
        </w:tc>
        <w:tc>
          <w:tcPr>
            <w:tcW w:w="236" w:type="dxa"/>
            <w:vAlign w:val="bottom"/>
          </w:tcPr>
          <w:p w14:paraId="752BFE14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3BF38BB" w14:textId="77777777" w:rsidR="005B179E" w:rsidRPr="00C12FA0" w:rsidRDefault="005B179E" w:rsidP="002666C8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03453" w14:textId="77777777" w:rsidR="005B179E" w:rsidRPr="001E0B44" w:rsidRDefault="005B179E" w:rsidP="002666C8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F143E8E" w14:textId="77777777" w:rsidR="005B179E" w:rsidRPr="00C12FA0" w:rsidRDefault="005B179E" w:rsidP="002666C8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20,596</w:t>
            </w:r>
          </w:p>
        </w:tc>
        <w:tc>
          <w:tcPr>
            <w:tcW w:w="270" w:type="dxa"/>
            <w:vAlign w:val="bottom"/>
          </w:tcPr>
          <w:p w14:paraId="66B07E5D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EC9925" w14:textId="77777777" w:rsidR="005B179E" w:rsidRPr="00C12FA0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20,596</w:t>
            </w:r>
          </w:p>
        </w:tc>
        <w:tc>
          <w:tcPr>
            <w:tcW w:w="270" w:type="dxa"/>
            <w:vAlign w:val="bottom"/>
          </w:tcPr>
          <w:p w14:paraId="5EBBCE5F" w14:textId="77777777" w:rsidR="005B179E" w:rsidRPr="001E0B44" w:rsidRDefault="005B179E" w:rsidP="002666C8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E8F99C" w14:textId="77777777" w:rsidR="005B179E" w:rsidRPr="00C12FA0" w:rsidRDefault="005B179E" w:rsidP="002666C8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BCD37A" w14:textId="77777777" w:rsidR="005B179E" w:rsidRPr="001E0B44" w:rsidRDefault="005B179E" w:rsidP="002666C8">
            <w:pPr>
              <w:tabs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09C830" w14:textId="77777777" w:rsidR="005B179E" w:rsidRPr="00C12FA0" w:rsidRDefault="005B179E" w:rsidP="002666C8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20,596</w:t>
            </w:r>
          </w:p>
        </w:tc>
      </w:tr>
    </w:tbl>
    <w:p w14:paraId="09CEB4D8" w14:textId="60A3C4CB" w:rsidR="00467C2D" w:rsidRPr="00CB72A3" w:rsidRDefault="00467C2D" w:rsidP="00187751">
      <w:pPr>
        <w:rPr>
          <w:rFonts w:asciiTheme="majorBidi" w:hAnsiTheme="majorBidi" w:cstheme="majorBidi"/>
          <w:lang w:val="x-none" w:eastAsia="x-none"/>
        </w:rPr>
        <w:sectPr w:rsidR="00467C2D" w:rsidRPr="00CB72A3" w:rsidSect="009F6286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9FC721F" w14:textId="31DB53C8" w:rsidR="00EE1EDB" w:rsidRPr="00CB72A3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67624">
        <w:rPr>
          <w:rFonts w:asciiTheme="majorBidi" w:hAnsiTheme="majorBidi" w:cstheme="majorBidi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งบแสดง</w:t>
      </w:r>
      <w:r w:rsidRPr="00CB72A3">
        <w:rPr>
          <w:rFonts w:asciiTheme="majorBidi" w:hAnsiTheme="majorBidi" w:cstheme="majorBidi"/>
          <w:spacing w:val="-4"/>
          <w:sz w:val="30"/>
          <w:szCs w:val="30"/>
          <w:cs/>
        </w:rPr>
        <w:t>ฐานะการเงิน</w:t>
      </w:r>
    </w:p>
    <w:p w14:paraId="44B2FD2E" w14:textId="77777777" w:rsidR="00660A77" w:rsidRPr="00CB72A3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E1EDB" w:rsidRPr="00CB72A3" w14:paraId="42CF89D1" w14:textId="77777777" w:rsidTr="00067091">
        <w:trPr>
          <w:tblHeader/>
        </w:trPr>
        <w:tc>
          <w:tcPr>
            <w:tcW w:w="2430" w:type="dxa"/>
            <w:shd w:val="clear" w:color="auto" w:fill="auto"/>
          </w:tcPr>
          <w:p w14:paraId="21A7B976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3A829EFC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01A0F73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E1EDB" w:rsidRPr="00CB72A3" w14:paraId="4887DF98" w14:textId="77777777" w:rsidTr="00067091">
        <w:tc>
          <w:tcPr>
            <w:tcW w:w="2430" w:type="dxa"/>
            <w:shd w:val="clear" w:color="auto" w:fill="auto"/>
          </w:tcPr>
          <w:p w14:paraId="2EE6E501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6AEC152D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7DF559ED" w14:textId="254A6200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2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642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วันที่ในงบแสดงฐานะการเงิน</w:t>
            </w:r>
          </w:p>
        </w:tc>
      </w:tr>
      <w:tr w:rsidR="00EE1EDB" w:rsidRPr="00CB72A3" w14:paraId="37DDACC3" w14:textId="77777777" w:rsidTr="00067091">
        <w:tc>
          <w:tcPr>
            <w:tcW w:w="2430" w:type="dxa"/>
            <w:shd w:val="clear" w:color="auto" w:fill="auto"/>
          </w:tcPr>
          <w:p w14:paraId="1F99A5DC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647CA204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1C605D08" w14:textId="7EEBA2FF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642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เทคนิคการวัดมูลค่าด้วยวิธีรายได้</w:t>
            </w:r>
          </w:p>
        </w:tc>
      </w:tr>
      <w:tr w:rsidR="00B4233A" w:rsidRPr="00CB72A3" w14:paraId="524FEC0E" w14:textId="77777777" w:rsidTr="00067091">
        <w:tc>
          <w:tcPr>
            <w:tcW w:w="2430" w:type="dxa"/>
            <w:shd w:val="clear" w:color="auto" w:fill="auto"/>
          </w:tcPr>
          <w:p w14:paraId="2942527F" w14:textId="77777777" w:rsidR="00B4233A" w:rsidRPr="00CB72A3" w:rsidRDefault="00B4233A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06394BF" w14:textId="77777777" w:rsidR="00B4233A" w:rsidRPr="00CB72A3" w:rsidRDefault="00B4233A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374E4F96" w14:textId="77777777" w:rsidR="00B4233A" w:rsidRPr="00B642B8" w:rsidRDefault="00B4233A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</w:tbl>
    <w:p w14:paraId="0DDC20A6" w14:textId="017CE071" w:rsidR="00C540F3" w:rsidRPr="00152016" w:rsidRDefault="00211E05" w:rsidP="00E6762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9</w:t>
      </w:r>
      <w:r w:rsidR="00FB0C25" w:rsidRPr="00CB72A3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C540F3" w:rsidRPr="00CB72A3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  <w:r w:rsidR="00152016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50DD416B" w14:textId="22CAAAFF" w:rsidR="00C540F3" w:rsidRPr="00CB72A3" w:rsidRDefault="00C540F3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467C2D" w:rsidRPr="00CB72A3" w14:paraId="44C8EA00" w14:textId="77777777" w:rsidTr="009579AF">
        <w:trPr>
          <w:cantSplit/>
          <w:tblHeader/>
        </w:trPr>
        <w:tc>
          <w:tcPr>
            <w:tcW w:w="6543" w:type="dxa"/>
          </w:tcPr>
          <w:p w14:paraId="1A0AD31A" w14:textId="77777777" w:rsidR="00467C2D" w:rsidRPr="00CB72A3" w:rsidRDefault="00467C2D" w:rsidP="00CB72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C5144CB" w14:textId="77777777" w:rsidR="00467C2D" w:rsidRPr="00CB72A3" w:rsidRDefault="00467C2D" w:rsidP="00CB72A3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7C2D" w:rsidRPr="00CB72A3" w14:paraId="77D93A38" w14:textId="77777777" w:rsidTr="009579AF">
        <w:trPr>
          <w:cantSplit/>
          <w:tblHeader/>
        </w:trPr>
        <w:tc>
          <w:tcPr>
            <w:tcW w:w="6543" w:type="dxa"/>
          </w:tcPr>
          <w:p w14:paraId="6AC5DC10" w14:textId="77777777" w:rsidR="00467C2D" w:rsidRPr="00CB72A3" w:rsidRDefault="00467C2D" w:rsidP="00CB72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3983864" w14:textId="77777777" w:rsidR="00467C2D" w:rsidRPr="00CB72A3" w:rsidRDefault="00467C2D" w:rsidP="00CB72A3">
            <w:pPr>
              <w:pStyle w:val="acctmergecolhdg"/>
              <w:spacing w:line="240" w:lineRule="auto"/>
              <w:ind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1B8216E" w14:textId="77777777" w:rsidR="00467C2D" w:rsidRPr="00CB72A3" w:rsidRDefault="00467C2D" w:rsidP="00CB72A3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FE74F47" w14:textId="77777777" w:rsidR="00467C2D" w:rsidRPr="00CB72A3" w:rsidRDefault="00467C2D" w:rsidP="00CB72A3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467C2D" w:rsidRPr="00CB72A3" w14:paraId="3AFB0769" w14:textId="77777777" w:rsidTr="009579AF">
        <w:trPr>
          <w:cantSplit/>
          <w:tblHeader/>
        </w:trPr>
        <w:tc>
          <w:tcPr>
            <w:tcW w:w="6543" w:type="dxa"/>
          </w:tcPr>
          <w:p w14:paraId="639B77F8" w14:textId="77777777" w:rsidR="00467C2D" w:rsidRPr="00CB72A3" w:rsidRDefault="00467C2D" w:rsidP="00CB72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E564839" w14:textId="77777777" w:rsidR="00467C2D" w:rsidRPr="00CB72A3" w:rsidRDefault="00467C2D" w:rsidP="00CB72A3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F1D9876" w14:textId="77777777" w:rsidR="00467C2D" w:rsidRPr="00CB72A3" w:rsidRDefault="00467C2D" w:rsidP="00CB72A3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6EB3F9" w14:textId="77777777" w:rsidR="00467C2D" w:rsidRPr="00CB72A3" w:rsidRDefault="00467C2D" w:rsidP="00CB72A3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66</w:t>
            </w:r>
          </w:p>
        </w:tc>
      </w:tr>
      <w:tr w:rsidR="00467C2D" w:rsidRPr="00CB72A3" w14:paraId="399970BD" w14:textId="77777777" w:rsidTr="009579AF">
        <w:trPr>
          <w:cantSplit/>
        </w:trPr>
        <w:tc>
          <w:tcPr>
            <w:tcW w:w="6543" w:type="dxa"/>
          </w:tcPr>
          <w:p w14:paraId="4B582A93" w14:textId="77777777" w:rsidR="00467C2D" w:rsidRPr="00CB72A3" w:rsidRDefault="00467C2D" w:rsidP="00CB72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06624AB" w14:textId="77777777" w:rsidR="00467C2D" w:rsidRPr="00CB72A3" w:rsidRDefault="00467C2D" w:rsidP="00CB72A3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7C2D" w:rsidRPr="00CB72A3" w14:paraId="1C2F1C50" w14:textId="77777777" w:rsidTr="009579AF">
        <w:trPr>
          <w:cantSplit/>
        </w:trPr>
        <w:tc>
          <w:tcPr>
            <w:tcW w:w="6543" w:type="dxa"/>
          </w:tcPr>
          <w:p w14:paraId="4E86DA7A" w14:textId="77777777" w:rsidR="00467C2D" w:rsidRPr="00CB72A3" w:rsidRDefault="00467C2D" w:rsidP="00CB72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6784FAA" w14:textId="77777777" w:rsidR="00467C2D" w:rsidRPr="00CB72A3" w:rsidRDefault="00467C2D" w:rsidP="00CB72A3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950253" w14:textId="77777777" w:rsidR="00467C2D" w:rsidRPr="00CB72A3" w:rsidRDefault="00467C2D" w:rsidP="00CB72A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F8714A1" w14:textId="77777777" w:rsidR="00467C2D" w:rsidRPr="00CB72A3" w:rsidRDefault="00467C2D" w:rsidP="00CB72A3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7C2D" w:rsidRPr="00CB72A3" w14:paraId="72A170FC" w14:textId="77777777" w:rsidTr="009579AF">
        <w:trPr>
          <w:cantSplit/>
        </w:trPr>
        <w:tc>
          <w:tcPr>
            <w:tcW w:w="6543" w:type="dxa"/>
          </w:tcPr>
          <w:p w14:paraId="565DE8E6" w14:textId="77777777" w:rsidR="00467C2D" w:rsidRPr="00CB72A3" w:rsidRDefault="00467C2D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6BBCB677" w14:textId="3CF3F8A4" w:rsidR="00467C2D" w:rsidRPr="00CB72A3" w:rsidRDefault="00214C9F" w:rsidP="00CB72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130,426</w:t>
            </w:r>
          </w:p>
        </w:tc>
        <w:tc>
          <w:tcPr>
            <w:tcW w:w="270" w:type="dxa"/>
          </w:tcPr>
          <w:p w14:paraId="41B0D72F" w14:textId="77777777" w:rsidR="00467C2D" w:rsidRPr="00CB72A3" w:rsidRDefault="00467C2D" w:rsidP="00CB72A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83C0BE7" w14:textId="77777777" w:rsidR="00467C2D" w:rsidRPr="00CB72A3" w:rsidRDefault="00467C2D" w:rsidP="00CB72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330,086</w:t>
            </w:r>
          </w:p>
        </w:tc>
      </w:tr>
      <w:tr w:rsidR="00467C2D" w:rsidRPr="00CB72A3" w14:paraId="46738F03" w14:textId="77777777" w:rsidTr="009579AF">
        <w:trPr>
          <w:cantSplit/>
        </w:trPr>
        <w:tc>
          <w:tcPr>
            <w:tcW w:w="6543" w:type="dxa"/>
          </w:tcPr>
          <w:p w14:paraId="36786C1B" w14:textId="77777777" w:rsidR="00467C2D" w:rsidRPr="00CB72A3" w:rsidRDefault="00467C2D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D82BB0" w14:textId="5EE5AD75" w:rsidR="00467C2D" w:rsidRPr="00CB72A3" w:rsidRDefault="00214C9F" w:rsidP="00CB72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130,426</w:t>
            </w:r>
          </w:p>
        </w:tc>
        <w:tc>
          <w:tcPr>
            <w:tcW w:w="270" w:type="dxa"/>
          </w:tcPr>
          <w:p w14:paraId="3410DDA6" w14:textId="77777777" w:rsidR="00467C2D" w:rsidRPr="00CB72A3" w:rsidRDefault="00467C2D" w:rsidP="00CB72A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613F390" w14:textId="77777777" w:rsidR="00467C2D" w:rsidRPr="00CB72A3" w:rsidRDefault="00467C2D" w:rsidP="00CB72A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330,086</w:t>
            </w:r>
          </w:p>
        </w:tc>
      </w:tr>
      <w:tr w:rsidR="00467C2D" w:rsidRPr="00CB72A3" w14:paraId="23B246BC" w14:textId="77777777" w:rsidTr="009579AF">
        <w:trPr>
          <w:cantSplit/>
        </w:trPr>
        <w:tc>
          <w:tcPr>
            <w:tcW w:w="6543" w:type="dxa"/>
          </w:tcPr>
          <w:p w14:paraId="5A424CAA" w14:textId="77777777" w:rsidR="00467C2D" w:rsidRPr="00CB72A3" w:rsidRDefault="00467C2D" w:rsidP="00CB72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170" w:type="dxa"/>
          </w:tcPr>
          <w:p w14:paraId="3C840926" w14:textId="77777777" w:rsidR="00467C2D" w:rsidRPr="00CB72A3" w:rsidRDefault="00467C2D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05FC628" w14:textId="77777777" w:rsidR="00467C2D" w:rsidRPr="00CB72A3" w:rsidRDefault="00467C2D" w:rsidP="00CB72A3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3" w:type="dxa"/>
          </w:tcPr>
          <w:p w14:paraId="6541ADB8" w14:textId="77777777" w:rsidR="00467C2D" w:rsidRPr="00CB72A3" w:rsidRDefault="00467C2D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540EBC5F" w14:textId="64F743D5" w:rsidR="00214C9F" w:rsidRDefault="00214C9F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80C93" w14:textId="73A0CEEE" w:rsidR="00467C2D" w:rsidRPr="00CB72A3" w:rsidRDefault="00214C9F" w:rsidP="0021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EA2B14" w14:textId="77777777" w:rsidR="00B32AE5" w:rsidRDefault="00B32AE5" w:rsidP="00B32AE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28"/>
          <w:szCs w:val="28"/>
          <w:u w:val="none"/>
          <w:lang w:val="en-US"/>
        </w:rPr>
        <w:t>10</w:t>
      </w:r>
      <w:r>
        <w:rPr>
          <w:rFonts w:ascii="Angsana New" w:hAnsi="Angsana New" w:hint="cs"/>
          <w:sz w:val="28"/>
          <w:szCs w:val="28"/>
          <w:u w:val="none"/>
          <w:cs/>
          <w:lang w:val="en-US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</w:p>
    <w:p w14:paraId="38837795" w14:textId="77777777" w:rsidR="00B32AE5" w:rsidRDefault="00B32AE5" w:rsidP="00B32AE5">
      <w:pPr>
        <w:rPr>
          <w:lang w:eastAsia="x-none"/>
        </w:rPr>
      </w:pPr>
    </w:p>
    <w:p w14:paraId="268F5663" w14:textId="77777777" w:rsidR="00B32AE5" w:rsidRDefault="00B32AE5" w:rsidP="00B32A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ในงวดปัจจุบันรายได้จากการขายไอน้ำและไฟฟ้าได้จัดประเภทรวมในรายได้จากการขาย ในงวดก่อนรายได้ดังกล่าวได้บันทึกหักกลบกับต้นทุนขาย ตัวเลขเปรียบเทียบในงวดก่อนได้มีการจัดประเภทรายการใหม่ให้สอดคล้องกับการนำเสนอในงวดปัจจุบัน ดังนี้ </w:t>
      </w:r>
    </w:p>
    <w:tbl>
      <w:tblPr>
        <w:tblpPr w:leftFromText="180" w:rightFromText="180" w:vertAnchor="text" w:horzAnchor="margin" w:tblpXSpec="right" w:tblpY="612"/>
        <w:tblOverlap w:val="never"/>
        <w:tblW w:w="9156" w:type="dxa"/>
        <w:tblLayout w:type="fixed"/>
        <w:tblLook w:val="04A0" w:firstRow="1" w:lastRow="0" w:firstColumn="1" w:lastColumn="0" w:noHBand="0" w:noVBand="1"/>
      </w:tblPr>
      <w:tblGrid>
        <w:gridCol w:w="3716"/>
        <w:gridCol w:w="1455"/>
        <w:gridCol w:w="438"/>
        <w:gridCol w:w="1452"/>
        <w:gridCol w:w="438"/>
        <w:gridCol w:w="1657"/>
      </w:tblGrid>
      <w:tr w:rsidR="00B32AE5" w14:paraId="13765629" w14:textId="77777777" w:rsidTr="00312D61">
        <w:trPr>
          <w:trHeight w:val="454"/>
          <w:tblHeader/>
        </w:trPr>
        <w:tc>
          <w:tcPr>
            <w:tcW w:w="3716" w:type="dxa"/>
            <w:vAlign w:val="bottom"/>
          </w:tcPr>
          <w:p w14:paraId="63F1E3D6" w14:textId="77777777" w:rsidR="00B32AE5" w:rsidRDefault="00B32AE5" w:rsidP="00312D6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40" w:type="dxa"/>
            <w:gridSpan w:val="5"/>
            <w:vAlign w:val="bottom"/>
            <w:hideMark/>
          </w:tcPr>
          <w:p w14:paraId="51BE7AB5" w14:textId="77777777" w:rsidR="00B32AE5" w:rsidRDefault="00B32AE5" w:rsidP="00312D6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32AE5" w14:paraId="755B1CED" w14:textId="77777777" w:rsidTr="00312D61">
        <w:trPr>
          <w:trHeight w:val="897"/>
          <w:tblHeader/>
        </w:trPr>
        <w:tc>
          <w:tcPr>
            <w:tcW w:w="3716" w:type="dxa"/>
            <w:vAlign w:val="bottom"/>
            <w:hideMark/>
          </w:tcPr>
          <w:p w14:paraId="3DD425A8" w14:textId="77777777" w:rsidR="00B32AE5" w:rsidRDefault="00B32AE5" w:rsidP="00312D6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dxa"/>
            <w:vAlign w:val="bottom"/>
            <w:hideMark/>
          </w:tcPr>
          <w:p w14:paraId="0EB571CE" w14:textId="77777777" w:rsidR="00B32AE5" w:rsidRDefault="00B32AE5" w:rsidP="00312D61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438" w:type="dxa"/>
          </w:tcPr>
          <w:p w14:paraId="61DBA228" w14:textId="77777777" w:rsidR="00B32AE5" w:rsidRDefault="00B32AE5" w:rsidP="00312D6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  <w:hideMark/>
          </w:tcPr>
          <w:p w14:paraId="41E8CCD2" w14:textId="77777777" w:rsidR="00B32AE5" w:rsidRDefault="00B32AE5" w:rsidP="00312D6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การจัด</w:t>
            </w:r>
          </w:p>
          <w:p w14:paraId="1B066A89" w14:textId="77777777" w:rsidR="00B32AE5" w:rsidRDefault="00B32AE5" w:rsidP="00312D6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38" w:type="dxa"/>
          </w:tcPr>
          <w:p w14:paraId="6031BFDE" w14:textId="77777777" w:rsidR="00B32AE5" w:rsidRDefault="00B32AE5" w:rsidP="00312D6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  <w:vAlign w:val="bottom"/>
            <w:hideMark/>
          </w:tcPr>
          <w:p w14:paraId="6F9A8708" w14:textId="77777777" w:rsidR="00B32AE5" w:rsidRDefault="00B32AE5" w:rsidP="00312D6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หลังการจัด</w:t>
            </w:r>
          </w:p>
          <w:p w14:paraId="163B2084" w14:textId="77777777" w:rsidR="00B32AE5" w:rsidRDefault="00B32AE5" w:rsidP="00312D6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ประเภทใหม่</w:t>
            </w:r>
          </w:p>
        </w:tc>
      </w:tr>
      <w:tr w:rsidR="00B32AE5" w14:paraId="5408B88B" w14:textId="77777777" w:rsidTr="00312D61">
        <w:trPr>
          <w:trHeight w:val="110"/>
        </w:trPr>
        <w:tc>
          <w:tcPr>
            <w:tcW w:w="3716" w:type="dxa"/>
          </w:tcPr>
          <w:p w14:paraId="43719A0C" w14:textId="77777777" w:rsidR="00B32AE5" w:rsidRDefault="00B32AE5" w:rsidP="00312D6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0" w:type="dxa"/>
            <w:gridSpan w:val="5"/>
            <w:hideMark/>
          </w:tcPr>
          <w:p w14:paraId="782F9233" w14:textId="77777777" w:rsidR="00B32AE5" w:rsidRDefault="00B32AE5" w:rsidP="0031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2AE5" w14:paraId="2982E3B9" w14:textId="77777777" w:rsidTr="00312D61">
        <w:trPr>
          <w:trHeight w:val="411"/>
        </w:trPr>
        <w:tc>
          <w:tcPr>
            <w:tcW w:w="3716" w:type="dxa"/>
            <w:hideMark/>
          </w:tcPr>
          <w:p w14:paraId="6D9C9CD0" w14:textId="77777777" w:rsidR="00B32AE5" w:rsidRDefault="00B32AE5" w:rsidP="00312D61">
            <w:pPr>
              <w:tabs>
                <w:tab w:val="left" w:pos="180"/>
              </w:tabs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455" w:type="dxa"/>
          </w:tcPr>
          <w:p w14:paraId="2C38BC1E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17959BC0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</w:tcPr>
          <w:p w14:paraId="6184C7D9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3DF3CB64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</w:tcPr>
          <w:p w14:paraId="4CCE82F6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2AE5" w14:paraId="68DE25A2" w14:textId="77777777" w:rsidTr="00312D61">
        <w:trPr>
          <w:trHeight w:val="411"/>
        </w:trPr>
        <w:tc>
          <w:tcPr>
            <w:tcW w:w="3716" w:type="dxa"/>
            <w:hideMark/>
          </w:tcPr>
          <w:p w14:paraId="1D66E735" w14:textId="77777777" w:rsidR="00B32AE5" w:rsidRDefault="00B32AE5" w:rsidP="00312D61">
            <w:pPr>
              <w:tabs>
                <w:tab w:val="left" w:pos="129"/>
              </w:tabs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 </w:t>
            </w:r>
          </w:p>
        </w:tc>
        <w:tc>
          <w:tcPr>
            <w:tcW w:w="1455" w:type="dxa"/>
          </w:tcPr>
          <w:p w14:paraId="0FC09C2C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8" w:type="dxa"/>
          </w:tcPr>
          <w:p w14:paraId="6B33F523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</w:tcPr>
          <w:p w14:paraId="43501F8C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73D723FC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</w:tcPr>
          <w:p w14:paraId="1F8C6A7E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2AE5" w14:paraId="291686E5" w14:textId="77777777" w:rsidTr="00312D61">
        <w:trPr>
          <w:trHeight w:val="411"/>
        </w:trPr>
        <w:tc>
          <w:tcPr>
            <w:tcW w:w="3716" w:type="dxa"/>
            <w:hideMark/>
          </w:tcPr>
          <w:p w14:paraId="2D56AB18" w14:textId="1D84456B" w:rsidR="00B32AE5" w:rsidRDefault="00B32AE5" w:rsidP="00312D61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5" w:type="dxa"/>
          </w:tcPr>
          <w:p w14:paraId="70EE7921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07A9D6C9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</w:tcPr>
          <w:p w14:paraId="19A190CC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dxa"/>
          </w:tcPr>
          <w:p w14:paraId="663CA94A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</w:tcPr>
          <w:p w14:paraId="40376B27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2AE5" w14:paraId="6D457FF3" w14:textId="77777777" w:rsidTr="00312D61">
        <w:trPr>
          <w:trHeight w:val="398"/>
        </w:trPr>
        <w:tc>
          <w:tcPr>
            <w:tcW w:w="3716" w:type="dxa"/>
            <w:hideMark/>
          </w:tcPr>
          <w:p w14:paraId="6041BCDB" w14:textId="77777777" w:rsidR="00B32AE5" w:rsidRDefault="00B32AE5" w:rsidP="00312D6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55" w:type="dxa"/>
            <w:hideMark/>
          </w:tcPr>
          <w:p w14:paraId="54F70A34" w14:textId="1D90DA90" w:rsidR="00B32AE5" w:rsidRDefault="009D1A13" w:rsidP="00312D61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32AE5" w:rsidRPr="008051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918</w:t>
            </w:r>
            <w:r w:rsidR="00B32AE5" w:rsidRPr="008051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438" w:type="dxa"/>
          </w:tcPr>
          <w:p w14:paraId="244F5545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hideMark/>
          </w:tcPr>
          <w:p w14:paraId="1286EC85" w14:textId="00B559CD" w:rsidR="00B32AE5" w:rsidRDefault="00B32AE5" w:rsidP="00312D61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05149">
              <w:rPr>
                <w:rFonts w:ascii="Angsana New" w:hAnsi="Angsana New"/>
                <w:sz w:val="30"/>
                <w:szCs w:val="30"/>
              </w:rPr>
              <w:t>1</w:t>
            </w:r>
            <w:r w:rsidR="009D1A13">
              <w:rPr>
                <w:rFonts w:ascii="Angsana New" w:hAnsi="Angsana New"/>
                <w:sz w:val="30"/>
                <w:szCs w:val="30"/>
              </w:rPr>
              <w:t>29</w:t>
            </w:r>
            <w:r w:rsidRPr="00805149">
              <w:rPr>
                <w:rFonts w:ascii="Angsana New" w:hAnsi="Angsana New"/>
                <w:sz w:val="30"/>
                <w:szCs w:val="30"/>
              </w:rPr>
              <w:t>,</w:t>
            </w:r>
            <w:r w:rsidR="009D1A13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438" w:type="dxa"/>
          </w:tcPr>
          <w:p w14:paraId="5D2C637C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  <w:hideMark/>
          </w:tcPr>
          <w:p w14:paraId="0AF17C98" w14:textId="103ED1CA" w:rsidR="00B32AE5" w:rsidRDefault="00B32AE5" w:rsidP="00312D61">
            <w:pPr>
              <w:tabs>
                <w:tab w:val="decimal" w:pos="706"/>
              </w:tabs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3,</w:t>
            </w:r>
            <w:r w:rsidR="009D1A13">
              <w:rPr>
                <w:rFonts w:ascii="Angsana New" w:hAnsi="Angsana New"/>
                <w:sz w:val="30"/>
                <w:szCs w:val="30"/>
              </w:rPr>
              <w:t>048</w:t>
            </w:r>
            <w:r w:rsidRPr="00805149">
              <w:rPr>
                <w:rFonts w:ascii="Angsana New" w:hAnsi="Angsana New"/>
                <w:sz w:val="30"/>
                <w:szCs w:val="30"/>
              </w:rPr>
              <w:t>,3</w:t>
            </w:r>
            <w:r w:rsidR="009D1A13">
              <w:rPr>
                <w:rFonts w:ascii="Angsana New" w:hAnsi="Angsana New"/>
                <w:sz w:val="30"/>
                <w:szCs w:val="30"/>
              </w:rPr>
              <w:t>0</w:t>
            </w:r>
            <w:r w:rsidRPr="0080514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32AE5" w14:paraId="2AF8C6D2" w14:textId="77777777" w:rsidTr="00312D61">
        <w:trPr>
          <w:trHeight w:val="387"/>
        </w:trPr>
        <w:tc>
          <w:tcPr>
            <w:tcW w:w="3716" w:type="dxa"/>
            <w:hideMark/>
          </w:tcPr>
          <w:p w14:paraId="1E4A77FA" w14:textId="77777777" w:rsidR="00B32AE5" w:rsidRDefault="00B32AE5" w:rsidP="00312D6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55" w:type="dxa"/>
            <w:hideMark/>
          </w:tcPr>
          <w:p w14:paraId="29E97E79" w14:textId="009DBF2E" w:rsidR="00B32AE5" w:rsidRDefault="00B32AE5" w:rsidP="00312D61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(2,6</w:t>
            </w:r>
            <w:r w:rsidR="009D1A13">
              <w:rPr>
                <w:rFonts w:ascii="Angsana New" w:hAnsi="Angsana New"/>
                <w:sz w:val="30"/>
                <w:szCs w:val="30"/>
              </w:rPr>
              <w:t>90</w:t>
            </w:r>
            <w:r w:rsidRPr="00805149">
              <w:rPr>
                <w:rFonts w:ascii="Angsana New" w:hAnsi="Angsana New"/>
                <w:sz w:val="30"/>
                <w:szCs w:val="30"/>
              </w:rPr>
              <w:t>,4</w:t>
            </w:r>
            <w:r w:rsidR="009D1A13">
              <w:rPr>
                <w:rFonts w:ascii="Angsana New" w:hAnsi="Angsana New"/>
                <w:sz w:val="30"/>
                <w:szCs w:val="30"/>
              </w:rPr>
              <w:t>04</w:t>
            </w:r>
            <w:r w:rsidRPr="008051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38" w:type="dxa"/>
          </w:tcPr>
          <w:p w14:paraId="7DA5BAD3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hideMark/>
          </w:tcPr>
          <w:p w14:paraId="59FD2CCF" w14:textId="10680EFD" w:rsidR="00B32AE5" w:rsidRDefault="00B32AE5" w:rsidP="00312D61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05149">
              <w:rPr>
                <w:rFonts w:ascii="Angsana New" w:hAnsi="Angsana New"/>
                <w:sz w:val="30"/>
                <w:szCs w:val="30"/>
              </w:rPr>
              <w:t xml:space="preserve"> (1</w:t>
            </w:r>
            <w:r w:rsidR="009D1A13">
              <w:rPr>
                <w:rFonts w:ascii="Angsana New" w:hAnsi="Angsana New"/>
                <w:sz w:val="30"/>
                <w:szCs w:val="30"/>
              </w:rPr>
              <w:t>29</w:t>
            </w:r>
            <w:r w:rsidRPr="00805149">
              <w:rPr>
                <w:rFonts w:ascii="Angsana New" w:hAnsi="Angsana New"/>
                <w:sz w:val="30"/>
                <w:szCs w:val="30"/>
              </w:rPr>
              <w:t>,</w:t>
            </w:r>
            <w:r w:rsidR="009D1A13">
              <w:rPr>
                <w:rFonts w:ascii="Angsana New" w:hAnsi="Angsana New"/>
                <w:sz w:val="30"/>
                <w:szCs w:val="30"/>
              </w:rPr>
              <w:t>604</w:t>
            </w:r>
            <w:r w:rsidRPr="008051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38" w:type="dxa"/>
          </w:tcPr>
          <w:p w14:paraId="60ACDA4A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  <w:hideMark/>
          </w:tcPr>
          <w:p w14:paraId="623F2199" w14:textId="2C7F160C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(2,8</w:t>
            </w:r>
            <w:r w:rsidR="009D1A13">
              <w:rPr>
                <w:rFonts w:ascii="Angsana New" w:hAnsi="Angsana New"/>
                <w:sz w:val="30"/>
                <w:szCs w:val="30"/>
              </w:rPr>
              <w:t>20</w:t>
            </w:r>
            <w:r w:rsidRPr="00805149">
              <w:rPr>
                <w:rFonts w:ascii="Angsana New" w:hAnsi="Angsana New"/>
                <w:sz w:val="30"/>
                <w:szCs w:val="30"/>
              </w:rPr>
              <w:t>,</w:t>
            </w:r>
            <w:r w:rsidR="009D1A13">
              <w:rPr>
                <w:rFonts w:ascii="Angsana New" w:hAnsi="Angsana New"/>
                <w:sz w:val="30"/>
                <w:szCs w:val="30"/>
              </w:rPr>
              <w:t>008</w:t>
            </w:r>
            <w:r w:rsidRPr="008051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2AE5" w14:paraId="08EB3BCF" w14:textId="77777777" w:rsidTr="00312D61">
        <w:trPr>
          <w:trHeight w:val="387"/>
        </w:trPr>
        <w:tc>
          <w:tcPr>
            <w:tcW w:w="3716" w:type="dxa"/>
          </w:tcPr>
          <w:p w14:paraId="24F030C5" w14:textId="77777777" w:rsidR="00B32AE5" w:rsidRDefault="00B32AE5" w:rsidP="00312D6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2D8BBE2C" w14:textId="77777777" w:rsidR="00B32AE5" w:rsidRDefault="00B32AE5" w:rsidP="00312D61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650B7832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040F0AAE" w14:textId="77777777" w:rsidR="00B32AE5" w:rsidRDefault="00B32AE5" w:rsidP="00312D61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501979FF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7C69FBBB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AE5" w14:paraId="6F94746E" w14:textId="77777777" w:rsidTr="00312D61">
        <w:trPr>
          <w:trHeight w:val="387"/>
        </w:trPr>
        <w:tc>
          <w:tcPr>
            <w:tcW w:w="3716" w:type="dxa"/>
          </w:tcPr>
          <w:p w14:paraId="436225E0" w14:textId="77777777" w:rsidR="00B32AE5" w:rsidRDefault="00B32AE5" w:rsidP="00312D6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455" w:type="dxa"/>
          </w:tcPr>
          <w:p w14:paraId="2753ECA0" w14:textId="77777777" w:rsidR="00B32AE5" w:rsidRDefault="00B32AE5" w:rsidP="00312D61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59A97F54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5686A51D" w14:textId="77777777" w:rsidR="00B32AE5" w:rsidRDefault="00B32AE5" w:rsidP="00312D61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06791D16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6F5D7668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AE5" w14:paraId="30C185AE" w14:textId="77777777" w:rsidTr="00312D61">
        <w:trPr>
          <w:trHeight w:val="387"/>
        </w:trPr>
        <w:tc>
          <w:tcPr>
            <w:tcW w:w="3716" w:type="dxa"/>
          </w:tcPr>
          <w:p w14:paraId="2D439B85" w14:textId="305177E1" w:rsidR="00B32AE5" w:rsidRDefault="00B32AE5" w:rsidP="00312D6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 </w:t>
            </w:r>
          </w:p>
        </w:tc>
        <w:tc>
          <w:tcPr>
            <w:tcW w:w="1455" w:type="dxa"/>
          </w:tcPr>
          <w:p w14:paraId="15B20507" w14:textId="77777777" w:rsidR="00B32AE5" w:rsidRDefault="00B32AE5" w:rsidP="00312D61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69778A7F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2A0929BE" w14:textId="77777777" w:rsidR="00B32AE5" w:rsidRDefault="00B32AE5" w:rsidP="00312D61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3C931E50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72FEB70E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AE5" w14:paraId="68A37578" w14:textId="77777777" w:rsidTr="00312D61">
        <w:trPr>
          <w:trHeight w:val="387"/>
        </w:trPr>
        <w:tc>
          <w:tcPr>
            <w:tcW w:w="3716" w:type="dxa"/>
          </w:tcPr>
          <w:p w14:paraId="0B3225C7" w14:textId="3088446E" w:rsidR="00B32AE5" w:rsidRDefault="00B32AE5" w:rsidP="00312D6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5" w:type="dxa"/>
          </w:tcPr>
          <w:p w14:paraId="1DDFF44C" w14:textId="77777777" w:rsidR="00B32AE5" w:rsidRDefault="00B32AE5" w:rsidP="00312D61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33ABD982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62C41828" w14:textId="77777777" w:rsidR="00B32AE5" w:rsidRDefault="00B32AE5" w:rsidP="00312D61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17DF9EC2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78DA455A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AE5" w14:paraId="16435680" w14:textId="77777777" w:rsidTr="00312D61">
        <w:trPr>
          <w:trHeight w:val="387"/>
        </w:trPr>
        <w:tc>
          <w:tcPr>
            <w:tcW w:w="3716" w:type="dxa"/>
          </w:tcPr>
          <w:p w14:paraId="61DE6C76" w14:textId="77777777" w:rsidR="00B32AE5" w:rsidRDefault="00B32AE5" w:rsidP="00312D6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55" w:type="dxa"/>
          </w:tcPr>
          <w:p w14:paraId="2CF3CBFA" w14:textId="30DD80A3" w:rsidR="00B32AE5" w:rsidRDefault="00764A1A" w:rsidP="00312D61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B32AE5" w:rsidRPr="008051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417</w:t>
            </w:r>
            <w:r w:rsidR="00B32AE5" w:rsidRPr="008051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438" w:type="dxa"/>
          </w:tcPr>
          <w:p w14:paraId="1FE4F8E2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2E2CBF62" w14:textId="2467DCBE" w:rsidR="00B32AE5" w:rsidRDefault="00764A1A" w:rsidP="00312D61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  <w:r w:rsidR="00B32AE5" w:rsidRPr="008051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438" w:type="dxa"/>
          </w:tcPr>
          <w:p w14:paraId="05B6DECF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538E5442" w14:textId="639235FC" w:rsidR="00B32AE5" w:rsidRDefault="00764A1A" w:rsidP="00312D61">
            <w:pPr>
              <w:tabs>
                <w:tab w:val="decimal" w:pos="706"/>
              </w:tabs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B32AE5" w:rsidRPr="00805149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B32AE5" w:rsidRPr="008051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B32AE5" w14:paraId="3D2A8154" w14:textId="77777777" w:rsidTr="00312D61">
        <w:trPr>
          <w:trHeight w:val="387"/>
        </w:trPr>
        <w:tc>
          <w:tcPr>
            <w:tcW w:w="3716" w:type="dxa"/>
          </w:tcPr>
          <w:p w14:paraId="305A1CE8" w14:textId="77777777" w:rsidR="00B32AE5" w:rsidRDefault="00B32AE5" w:rsidP="00312D6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55" w:type="dxa"/>
          </w:tcPr>
          <w:p w14:paraId="0C13B0CC" w14:textId="18FB43C6" w:rsidR="00B32AE5" w:rsidRDefault="00B32AE5" w:rsidP="00312D61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(</w:t>
            </w:r>
            <w:r w:rsidR="00764A1A">
              <w:rPr>
                <w:rFonts w:ascii="Angsana New" w:hAnsi="Angsana New"/>
                <w:sz w:val="30"/>
                <w:szCs w:val="30"/>
              </w:rPr>
              <w:t>7</w:t>
            </w:r>
            <w:r w:rsidRPr="00805149">
              <w:rPr>
                <w:rFonts w:ascii="Angsana New" w:hAnsi="Angsana New"/>
                <w:sz w:val="30"/>
                <w:szCs w:val="30"/>
              </w:rPr>
              <w:t>,</w:t>
            </w:r>
            <w:r w:rsidR="00764A1A">
              <w:rPr>
                <w:rFonts w:ascii="Angsana New" w:hAnsi="Angsana New"/>
                <w:sz w:val="30"/>
                <w:szCs w:val="30"/>
              </w:rPr>
              <w:t>987</w:t>
            </w:r>
            <w:r w:rsidRPr="00805149">
              <w:rPr>
                <w:rFonts w:ascii="Angsana New" w:hAnsi="Angsana New"/>
                <w:sz w:val="30"/>
                <w:szCs w:val="30"/>
              </w:rPr>
              <w:t>,</w:t>
            </w:r>
            <w:r w:rsidR="00764A1A">
              <w:rPr>
                <w:rFonts w:ascii="Angsana New" w:hAnsi="Angsana New"/>
                <w:sz w:val="30"/>
                <w:szCs w:val="30"/>
              </w:rPr>
              <w:t>934</w:t>
            </w:r>
            <w:r w:rsidRPr="008051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38" w:type="dxa"/>
          </w:tcPr>
          <w:p w14:paraId="6A7244A5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3CC0532C" w14:textId="7DC0496E" w:rsidR="00B32AE5" w:rsidRDefault="00B32AE5" w:rsidP="00312D61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(</w:t>
            </w:r>
            <w:r w:rsidR="00764A1A">
              <w:rPr>
                <w:rFonts w:ascii="Angsana New" w:hAnsi="Angsana New"/>
                <w:sz w:val="30"/>
                <w:szCs w:val="30"/>
              </w:rPr>
              <w:t>475</w:t>
            </w:r>
            <w:r w:rsidRPr="00805149">
              <w:rPr>
                <w:rFonts w:ascii="Angsana New" w:hAnsi="Angsana New"/>
                <w:sz w:val="30"/>
                <w:szCs w:val="30"/>
              </w:rPr>
              <w:t>,</w:t>
            </w:r>
            <w:r w:rsidR="00764A1A">
              <w:rPr>
                <w:rFonts w:ascii="Angsana New" w:hAnsi="Angsana New"/>
                <w:sz w:val="30"/>
                <w:szCs w:val="30"/>
              </w:rPr>
              <w:t>685</w:t>
            </w:r>
            <w:r w:rsidRPr="008051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38" w:type="dxa"/>
          </w:tcPr>
          <w:p w14:paraId="394381AC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6DD27049" w14:textId="6A488C2E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149">
              <w:rPr>
                <w:rFonts w:ascii="Angsana New" w:hAnsi="Angsana New"/>
                <w:sz w:val="30"/>
                <w:szCs w:val="30"/>
              </w:rPr>
              <w:t>(</w:t>
            </w:r>
            <w:r w:rsidR="00764A1A">
              <w:rPr>
                <w:rFonts w:ascii="Angsana New" w:hAnsi="Angsana New"/>
                <w:sz w:val="30"/>
                <w:szCs w:val="30"/>
              </w:rPr>
              <w:t>8</w:t>
            </w:r>
            <w:r w:rsidRPr="00805149">
              <w:rPr>
                <w:rFonts w:ascii="Angsana New" w:hAnsi="Angsana New"/>
                <w:sz w:val="30"/>
                <w:szCs w:val="30"/>
              </w:rPr>
              <w:t>,</w:t>
            </w:r>
            <w:r w:rsidR="00764A1A">
              <w:rPr>
                <w:rFonts w:ascii="Angsana New" w:hAnsi="Angsana New"/>
                <w:sz w:val="30"/>
                <w:szCs w:val="30"/>
              </w:rPr>
              <w:t>463</w:t>
            </w:r>
            <w:r w:rsidRPr="00805149">
              <w:rPr>
                <w:rFonts w:ascii="Angsana New" w:hAnsi="Angsana New"/>
                <w:sz w:val="30"/>
                <w:szCs w:val="30"/>
              </w:rPr>
              <w:t>,61</w:t>
            </w:r>
            <w:r w:rsidR="00764A1A">
              <w:rPr>
                <w:rFonts w:ascii="Angsana New" w:hAnsi="Angsana New"/>
                <w:sz w:val="30"/>
                <w:szCs w:val="30"/>
              </w:rPr>
              <w:t>9</w:t>
            </w:r>
            <w:r w:rsidRPr="008051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2AE5" w14:paraId="28E06CCE" w14:textId="77777777" w:rsidTr="00312D61">
        <w:trPr>
          <w:trHeight w:val="387"/>
        </w:trPr>
        <w:tc>
          <w:tcPr>
            <w:tcW w:w="3716" w:type="dxa"/>
          </w:tcPr>
          <w:p w14:paraId="22B04112" w14:textId="77777777" w:rsidR="00B32AE5" w:rsidRDefault="00B32AE5" w:rsidP="00312D6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5EBD02F0" w14:textId="77777777" w:rsidR="00B32AE5" w:rsidRDefault="00B32AE5" w:rsidP="00312D61">
            <w:pPr>
              <w:tabs>
                <w:tab w:val="clear" w:pos="907"/>
                <w:tab w:val="decimal" w:pos="706"/>
                <w:tab w:val="left" w:pos="79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1426A242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292B7520" w14:textId="77777777" w:rsidR="00B32AE5" w:rsidRDefault="00B32AE5" w:rsidP="00312D61">
            <w:pPr>
              <w:tabs>
                <w:tab w:val="clear" w:pos="454"/>
                <w:tab w:val="clear" w:pos="907"/>
                <w:tab w:val="decimal" w:pos="342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</w:tcPr>
          <w:p w14:paraId="03391A7B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40B98998" w14:textId="77777777" w:rsidR="00B32AE5" w:rsidRDefault="00B32AE5" w:rsidP="00312D6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4BAEA7C" w14:textId="77777777" w:rsidR="00B32AE5" w:rsidRDefault="00B32AE5" w:rsidP="00B32A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8C3394F" w14:textId="77777777" w:rsidR="00B32AE5" w:rsidRPr="00CB72A3" w:rsidRDefault="00B32AE5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32AE5" w:rsidRPr="00CB72A3" w:rsidSect="009F6286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C8BB7" w14:textId="77777777" w:rsidR="001C12CF" w:rsidRDefault="001C12CF">
      <w:r>
        <w:separator/>
      </w:r>
    </w:p>
  </w:endnote>
  <w:endnote w:type="continuationSeparator" w:id="0">
    <w:p w14:paraId="3E6A08B6" w14:textId="77777777" w:rsidR="001C12CF" w:rsidRDefault="001C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437B7" w14:textId="77777777" w:rsidR="00C30F49" w:rsidRPr="00371CAC" w:rsidRDefault="00C30F4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A54B3" w14:textId="77777777" w:rsidR="001C12CF" w:rsidRDefault="001C12CF">
      <w:r>
        <w:separator/>
      </w:r>
    </w:p>
  </w:footnote>
  <w:footnote w:type="continuationSeparator" w:id="0">
    <w:p w14:paraId="2F49549B" w14:textId="77777777" w:rsidR="001C12CF" w:rsidRDefault="001C1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CD95A" w14:textId="77777777" w:rsidR="001E5287" w:rsidRDefault="001E52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03896" w14:textId="77777777" w:rsidR="001E5287" w:rsidRPr="00807D39" w:rsidRDefault="001E528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67B6D3" w14:textId="77777777" w:rsidR="001E5287" w:rsidRPr="00807D39" w:rsidRDefault="001E5287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6ADD7871" w14:textId="6B21D3E9" w:rsidR="001E5287" w:rsidRPr="00807D39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1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 w:rsidR="009F6286">
      <w:rPr>
        <w:rFonts w:ascii="Angsana New" w:hAnsi="Angsana New"/>
        <w:b/>
        <w:bCs/>
        <w:sz w:val="32"/>
        <w:szCs w:val="32"/>
        <w:lang w:val="en-US"/>
      </w:rPr>
      <w:t>6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D62854E" w14:textId="77777777" w:rsidR="001E5287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DA9F" w14:textId="77777777" w:rsidR="001E5287" w:rsidRDefault="001E52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752"/>
    <w:rsid w:val="001C4A2F"/>
    <w:rsid w:val="001C4BB3"/>
    <w:rsid w:val="001C5A55"/>
    <w:rsid w:val="001C6B2D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4B9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9C2"/>
    <w:rsid w:val="002A0E12"/>
    <w:rsid w:val="002A1001"/>
    <w:rsid w:val="002A11D5"/>
    <w:rsid w:val="002A157F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1F6C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7C8"/>
    <w:rsid w:val="0045781A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660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EEB"/>
    <w:rsid w:val="00712F07"/>
    <w:rsid w:val="00713222"/>
    <w:rsid w:val="007132DF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640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DB1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6CF"/>
    <w:rsid w:val="009348CF"/>
    <w:rsid w:val="009349B7"/>
    <w:rsid w:val="00934C1D"/>
    <w:rsid w:val="00934F73"/>
    <w:rsid w:val="009350C9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50724"/>
    <w:rsid w:val="00A50766"/>
    <w:rsid w:val="00A50BAA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0E47"/>
    <w:rsid w:val="00C30F49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798"/>
    <w:rsid w:val="00CD794F"/>
    <w:rsid w:val="00CD7EC8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87C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FB0D65B9-0341-4691-AB05-A719A6BD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286</TotalTime>
  <Pages>13</Pages>
  <Words>2236</Words>
  <Characters>10191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106</cp:revision>
  <cp:lastPrinted>2023-02-07T13:16:00Z</cp:lastPrinted>
  <dcterms:created xsi:type="dcterms:W3CDTF">2024-01-30T03:06:00Z</dcterms:created>
  <dcterms:modified xsi:type="dcterms:W3CDTF">2024-02-12T03:17:00Z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