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43BF5" w14:textId="000198B1" w:rsidR="001C00CB" w:rsidRDefault="00BB4FE7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</w:t>
      </w:r>
      <w:r w:rsidR="000A702B" w:rsidRPr="000A702B">
        <w:rPr>
          <w:rFonts w:ascii="Angsana New" w:hAnsi="Angsana New"/>
          <w:sz w:val="28"/>
          <w:szCs w:val="28"/>
          <w:cs/>
        </w:rPr>
        <w:t>เหตุประกอบงบการเงินเป็นส่วนหนึ่งของงบการเงิน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5126F1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2017034F" w:rsidR="0069739F" w:rsidRPr="00CE3BD2" w:rsidRDefault="0069739F" w:rsidP="00A544C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3BD2">
        <w:rPr>
          <w:rFonts w:ascii="Angsana New" w:hAnsi="Angsana New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="00C70925">
        <w:rPr>
          <w:rFonts w:ascii="Angsana New" w:hAnsi="Angsana New"/>
          <w:sz w:val="28"/>
          <w:szCs w:val="28"/>
          <w:cs/>
        </w:rPr>
        <w:br/>
      </w:r>
      <w:r w:rsidRPr="00CE3BD2">
        <w:rPr>
          <w:rFonts w:ascii="Angsana New" w:hAnsi="Angsana New"/>
          <w:sz w:val="28"/>
          <w:szCs w:val="28"/>
        </w:rPr>
        <w:t>31</w:t>
      </w:r>
      <w:r w:rsidRPr="00CE3BD2">
        <w:rPr>
          <w:rFonts w:ascii="Angsana New" w:hAnsi="Angsana New"/>
          <w:sz w:val="28"/>
          <w:szCs w:val="28"/>
          <w:cs/>
        </w:rPr>
        <w:t xml:space="preserve"> มกราคม </w:t>
      </w:r>
      <w:r w:rsidRPr="00CE3BD2">
        <w:rPr>
          <w:rFonts w:ascii="Angsana New" w:hAnsi="Angsana New"/>
          <w:sz w:val="28"/>
          <w:szCs w:val="28"/>
        </w:rPr>
        <w:t>2485</w:t>
      </w:r>
      <w:r w:rsidRPr="00CE3BD2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 w:rsidRPr="00CE3BD2">
        <w:rPr>
          <w:rFonts w:ascii="Angsana New" w:hAnsi="Angsana New"/>
          <w:sz w:val="28"/>
          <w:szCs w:val="28"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CE3BD2">
        <w:rPr>
          <w:rFonts w:ascii="Angsana New" w:hAnsi="Angsana New"/>
          <w:sz w:val="28"/>
          <w:szCs w:val="28"/>
        </w:rPr>
        <w:t xml:space="preserve">87 </w:t>
      </w:r>
      <w:r w:rsidR="009051EF">
        <w:rPr>
          <w:rFonts w:ascii="Angsana New" w:hAnsi="Angsana New" w:hint="cs"/>
          <w:sz w:val="28"/>
          <w:szCs w:val="28"/>
          <w:cs/>
        </w:rPr>
        <w:t>อาคาร</w:t>
      </w:r>
      <w:r w:rsidR="00F82A59" w:rsidRPr="00CE3BD2">
        <w:rPr>
          <w:rFonts w:ascii="Angsana New" w:hAnsi="Angsana New" w:hint="cs"/>
          <w:sz w:val="28"/>
          <w:szCs w:val="28"/>
          <w:cs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เอ็ม</w:t>
      </w:r>
      <w:r w:rsidRPr="00CE3BD2">
        <w:rPr>
          <w:rFonts w:ascii="Angsana New" w:hAnsi="Angsana New"/>
          <w:sz w:val="28"/>
          <w:szCs w:val="28"/>
        </w:rPr>
        <w:t xml:space="preserve">. </w:t>
      </w:r>
      <w:r w:rsidRPr="00CE3BD2">
        <w:rPr>
          <w:rFonts w:ascii="Angsana New" w:hAnsi="Angsana New"/>
          <w:sz w:val="28"/>
          <w:szCs w:val="28"/>
          <w:cs/>
        </w:rPr>
        <w:t xml:space="preserve">ไทย </w:t>
      </w:r>
      <w:r w:rsidRPr="00CE3BD2">
        <w:rPr>
          <w:rFonts w:ascii="Angsana New" w:hAnsi="Angsana New" w:hint="cs"/>
          <w:sz w:val="28"/>
          <w:szCs w:val="28"/>
          <w:cs/>
        </w:rPr>
        <w:t xml:space="preserve">ทาวเวอร์ </w:t>
      </w:r>
      <w:r w:rsidRPr="00CE3BD2">
        <w:rPr>
          <w:rFonts w:ascii="Angsana New" w:hAnsi="Angsana New"/>
          <w:sz w:val="28"/>
          <w:szCs w:val="28"/>
          <w:cs/>
        </w:rPr>
        <w:t>ออล</w:t>
      </w:r>
      <w:r w:rsidRPr="00CE3BD2">
        <w:rPr>
          <w:rFonts w:ascii="Angsana New" w:hAnsi="Angsana New" w:hint="cs"/>
          <w:sz w:val="28"/>
          <w:szCs w:val="28"/>
          <w:cs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ซีซั่น</w:t>
      </w:r>
      <w:r w:rsidRPr="00CE3BD2">
        <w:rPr>
          <w:rFonts w:ascii="Angsana New" w:hAnsi="Angsana New" w:hint="cs"/>
          <w:sz w:val="28"/>
          <w:szCs w:val="28"/>
          <w:cs/>
        </w:rPr>
        <w:t xml:space="preserve">ส์ </w:t>
      </w:r>
      <w:r w:rsidRPr="00CE3BD2">
        <w:rPr>
          <w:rFonts w:ascii="Angsana New" w:hAnsi="Angsana New"/>
          <w:sz w:val="28"/>
          <w:szCs w:val="28"/>
          <w:cs/>
        </w:rPr>
        <w:t>เพลส ชั้น</w:t>
      </w:r>
      <w:r w:rsidRPr="00CE3BD2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CE3BD2">
        <w:rPr>
          <w:rFonts w:ascii="Angsana New" w:hAnsi="Angsana New"/>
          <w:sz w:val="28"/>
          <w:szCs w:val="28"/>
        </w:rPr>
        <w:t xml:space="preserve">15 </w:t>
      </w:r>
      <w:r w:rsidRPr="00CE3BD2">
        <w:rPr>
          <w:rFonts w:ascii="Angsana New" w:hAnsi="Angsana New" w:hint="cs"/>
          <w:sz w:val="28"/>
          <w:szCs w:val="28"/>
          <w:cs/>
        </w:rPr>
        <w:t>ห้องเลข</w:t>
      </w:r>
      <w:r w:rsidRPr="00CE3BD2">
        <w:rPr>
          <w:rFonts w:ascii="Angsana New" w:hAnsi="Angsana New"/>
          <w:sz w:val="28"/>
          <w:szCs w:val="28"/>
          <w:cs/>
        </w:rPr>
        <w:t xml:space="preserve">ที่ </w:t>
      </w:r>
      <w:r w:rsidRPr="00CE3BD2">
        <w:rPr>
          <w:rFonts w:ascii="Angsana New" w:hAnsi="Angsana New"/>
          <w:sz w:val="28"/>
          <w:szCs w:val="28"/>
        </w:rPr>
        <w:t>1</w:t>
      </w:r>
      <w:r w:rsidRPr="00CE3BD2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CE3BD2">
        <w:rPr>
          <w:rFonts w:ascii="Angsana New" w:hAnsi="Angsana New"/>
          <w:sz w:val="28"/>
          <w:szCs w:val="28"/>
        </w:rPr>
        <w:t>4</w:t>
      </w:r>
      <w:r w:rsidR="00524D6D">
        <w:rPr>
          <w:rFonts w:ascii="Angsana New" w:hAnsi="Angsana New" w:hint="cs"/>
          <w:sz w:val="28"/>
          <w:szCs w:val="28"/>
          <w:cs/>
        </w:rPr>
        <w:t xml:space="preserve"> </w:t>
      </w:r>
      <w:r w:rsidRPr="00CE3BD2">
        <w:rPr>
          <w:rFonts w:ascii="Angsana New" w:hAnsi="Angsana New"/>
          <w:sz w:val="28"/>
          <w:szCs w:val="28"/>
        </w:rPr>
        <w:t>-</w:t>
      </w:r>
      <w:r w:rsidR="00524D6D">
        <w:rPr>
          <w:rFonts w:ascii="Angsana New" w:hAnsi="Angsana New" w:hint="cs"/>
          <w:sz w:val="28"/>
          <w:szCs w:val="28"/>
          <w:cs/>
        </w:rPr>
        <w:t xml:space="preserve"> </w:t>
      </w:r>
      <w:r w:rsidRPr="00CE3BD2">
        <w:rPr>
          <w:rFonts w:ascii="Angsana New" w:hAnsi="Angsana New"/>
          <w:sz w:val="28"/>
          <w:szCs w:val="28"/>
        </w:rPr>
        <w:t xml:space="preserve">6 </w:t>
      </w:r>
      <w:r w:rsidRPr="00CE3BD2">
        <w:rPr>
          <w:rFonts w:ascii="Angsana New" w:hAnsi="Angsana New"/>
          <w:sz w:val="28"/>
          <w:szCs w:val="28"/>
          <w:cs/>
        </w:rPr>
        <w:t>ถนนวิทย</w:t>
      </w:r>
      <w:r w:rsidRPr="00CE3BD2">
        <w:rPr>
          <w:rFonts w:ascii="Angsana New" w:hAnsi="Angsana New" w:hint="cs"/>
          <w:sz w:val="28"/>
          <w:szCs w:val="28"/>
          <w:cs/>
        </w:rPr>
        <w:t>ุ</w:t>
      </w:r>
      <w:r w:rsidRPr="00CE3BD2">
        <w:rPr>
          <w:rFonts w:ascii="Angsana New" w:hAnsi="Angsana New"/>
          <w:sz w:val="28"/>
          <w:szCs w:val="28"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แขวงลุมพินี เขตปทุมวัน กรุงเทพมหานคร ประเทศไท</w:t>
      </w:r>
      <w:r w:rsidRPr="00CE3BD2">
        <w:rPr>
          <w:rFonts w:ascii="Angsana New" w:hAnsi="Angsana New" w:hint="cs"/>
          <w:sz w:val="28"/>
          <w:szCs w:val="28"/>
          <w:cs/>
        </w:rPr>
        <w:t>ย</w:t>
      </w:r>
    </w:p>
    <w:p w14:paraId="17AFF186" w14:textId="004D54C0" w:rsidR="0069739F" w:rsidRPr="00F31A75" w:rsidRDefault="00F31A75" w:rsidP="00F2670E">
      <w:pPr>
        <w:pStyle w:val="FSNoteNumbered"/>
        <w:spacing w:before="120" w:after="120"/>
        <w:ind w:left="540" w:hanging="54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bookmarkStart w:id="0" w:name="_Hlk24232674"/>
      <w:r w:rsidR="00F2670E">
        <w:rPr>
          <w:b/>
          <w:bCs/>
          <w:u w:val="none"/>
          <w:cs/>
        </w:rPr>
        <w:tab/>
      </w:r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669A86A6" w14:textId="13C45C49" w:rsidR="00692C93" w:rsidRDefault="0069739F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pacing w:val="-5"/>
          <w:sz w:val="28"/>
          <w:szCs w:val="28"/>
          <w:cs/>
        </w:rPr>
        <w:t>บริษัทมีผลขาดทุนสะสม</w:t>
      </w:r>
      <w:r w:rsidR="002E6B7E">
        <w:rPr>
          <w:rFonts w:ascii="Angsana New" w:hAnsi="Angsana New" w:hint="cs"/>
          <w:spacing w:val="-5"/>
          <w:sz w:val="28"/>
          <w:szCs w:val="28"/>
          <w:cs/>
        </w:rPr>
        <w:t>จากการดำเนินธุรกิจอย่างต่อเนื่อง โดย</w:t>
      </w:r>
      <w:r w:rsidR="003103FD">
        <w:rPr>
          <w:rFonts w:ascii="Angsana New" w:hAnsi="Angsana New"/>
          <w:spacing w:val="-5"/>
          <w:sz w:val="28"/>
          <w:szCs w:val="28"/>
        </w:rPr>
        <w:t xml:space="preserve"> </w:t>
      </w:r>
      <w:r w:rsidRPr="005F2DD4">
        <w:rPr>
          <w:rFonts w:ascii="Angsana New" w:hAnsi="Angsana New"/>
          <w:spacing w:val="-5"/>
          <w:sz w:val="28"/>
          <w:szCs w:val="28"/>
          <w:cs/>
        </w:rPr>
        <w:t xml:space="preserve">ณ </w:t>
      </w:r>
      <w:r w:rsidRPr="005F2DD4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r w:rsidR="00AD041B">
        <w:rPr>
          <w:rFonts w:ascii="Angsana New" w:hAnsi="Angsana New"/>
          <w:spacing w:val="-5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5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5"/>
          <w:sz w:val="28"/>
          <w:szCs w:val="28"/>
        </w:rPr>
        <w:t>256</w:t>
      </w:r>
      <w:r w:rsidR="00415E6E">
        <w:rPr>
          <w:rFonts w:ascii="Angsana New" w:hAnsi="Angsana New"/>
          <w:spacing w:val="-5"/>
          <w:sz w:val="28"/>
          <w:szCs w:val="28"/>
        </w:rPr>
        <w:t>6</w:t>
      </w:r>
      <w:r w:rsidR="00AD041B">
        <w:rPr>
          <w:rFonts w:ascii="Angsana New" w:hAnsi="Angsana New"/>
          <w:spacing w:val="-5"/>
          <w:sz w:val="28"/>
          <w:szCs w:val="28"/>
        </w:rPr>
        <w:t xml:space="preserve"> </w:t>
      </w:r>
      <w:r w:rsidRPr="005F2DD4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="00524D6D">
        <w:rPr>
          <w:rFonts w:ascii="Angsana New" w:hAnsi="Angsana New"/>
          <w:spacing w:val="-5"/>
          <w:sz w:val="28"/>
          <w:szCs w:val="28"/>
        </w:rPr>
        <w:t xml:space="preserve"> </w:t>
      </w:r>
      <w:r w:rsidRPr="00502FF4">
        <w:rPr>
          <w:rFonts w:ascii="Angsana New" w:hAnsi="Angsana New"/>
          <w:spacing w:val="-5"/>
          <w:sz w:val="28"/>
          <w:szCs w:val="28"/>
        </w:rPr>
        <w:t>256</w:t>
      </w:r>
      <w:r w:rsidR="00415E6E">
        <w:rPr>
          <w:rFonts w:ascii="Angsana New" w:hAnsi="Angsana New"/>
          <w:spacing w:val="-5"/>
          <w:sz w:val="28"/>
          <w:szCs w:val="28"/>
        </w:rPr>
        <w:t>5</w:t>
      </w:r>
      <w:r w:rsidRPr="00502FF4">
        <w:rPr>
          <w:rFonts w:ascii="Angsana New" w:hAnsi="Angsana New"/>
          <w:spacing w:val="-5"/>
          <w:sz w:val="28"/>
          <w:szCs w:val="28"/>
        </w:rPr>
        <w:t xml:space="preserve"> </w:t>
      </w:r>
      <w:r w:rsidR="005A5F18">
        <w:rPr>
          <w:rFonts w:ascii="Angsana New" w:hAnsi="Angsana New" w:hint="cs"/>
          <w:spacing w:val="-5"/>
          <w:sz w:val="28"/>
          <w:szCs w:val="28"/>
          <w:cs/>
        </w:rPr>
        <w:t>บริษัทมีผลขาดทุนสะสมเป็น</w:t>
      </w:r>
      <w:r w:rsidRPr="00502FF4">
        <w:rPr>
          <w:rFonts w:ascii="Angsana New" w:hAnsi="Angsana New"/>
          <w:spacing w:val="-5"/>
          <w:sz w:val="28"/>
          <w:szCs w:val="28"/>
          <w:cs/>
        </w:rPr>
        <w:t>จำนวน</w:t>
      </w:r>
      <w:r w:rsidR="00544934">
        <w:rPr>
          <w:rFonts w:ascii="Angsana New" w:hAnsi="Angsana New"/>
          <w:spacing w:val="-5"/>
          <w:sz w:val="28"/>
          <w:szCs w:val="28"/>
        </w:rPr>
        <w:t xml:space="preserve"> </w:t>
      </w:r>
      <w:bookmarkStart w:id="1" w:name="_Hlk159607707"/>
      <w:r w:rsidR="00544934">
        <w:rPr>
          <w:rFonts w:ascii="Angsana New" w:hAnsi="Angsana New"/>
          <w:sz w:val="28"/>
          <w:szCs w:val="28"/>
        </w:rPr>
        <w:t xml:space="preserve">874.8 </w:t>
      </w:r>
      <w:bookmarkEnd w:id="1"/>
      <w:r w:rsidRPr="00502FF4">
        <w:rPr>
          <w:rFonts w:ascii="Angsana New" w:hAnsi="Angsana New"/>
          <w:spacing w:val="-5"/>
          <w:sz w:val="28"/>
          <w:szCs w:val="28"/>
          <w:cs/>
        </w:rPr>
        <w:t xml:space="preserve">ล้านบาท 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 xml:space="preserve">และจำนวน </w:t>
      </w:r>
      <w:r w:rsidR="00415E6E">
        <w:rPr>
          <w:rFonts w:ascii="Angsana New" w:hAnsi="Angsana New"/>
          <w:spacing w:val="-5"/>
          <w:sz w:val="28"/>
          <w:szCs w:val="28"/>
        </w:rPr>
        <w:t>716</w:t>
      </w:r>
      <w:r w:rsidR="001F1455">
        <w:rPr>
          <w:rFonts w:ascii="Angsana New" w:hAnsi="Angsana New"/>
          <w:spacing w:val="-5"/>
          <w:sz w:val="28"/>
          <w:szCs w:val="28"/>
        </w:rPr>
        <w:t>.</w:t>
      </w:r>
      <w:r w:rsidR="00415E6E">
        <w:rPr>
          <w:rFonts w:ascii="Angsana New" w:hAnsi="Angsana New"/>
          <w:spacing w:val="-5"/>
          <w:sz w:val="28"/>
          <w:szCs w:val="28"/>
        </w:rPr>
        <w:t>0</w:t>
      </w:r>
      <w:r w:rsidR="001F1455">
        <w:rPr>
          <w:rFonts w:ascii="Angsana New" w:hAnsi="Angsana New"/>
          <w:spacing w:val="-5"/>
          <w:sz w:val="28"/>
          <w:szCs w:val="28"/>
        </w:rPr>
        <w:t xml:space="preserve"> 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>ล้านบาท ตามลำดับ</w:t>
      </w:r>
      <w:r w:rsidR="00524D6D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524D6D" w:rsidRPr="00524D6D">
        <w:rPr>
          <w:rFonts w:ascii="Angsana New" w:hAnsi="Angsana New"/>
          <w:spacing w:val="-5"/>
          <w:sz w:val="28"/>
          <w:szCs w:val="28"/>
          <w:cs/>
        </w:rPr>
        <w:t>ขาดทุนสำหรับ</w:t>
      </w:r>
      <w:r w:rsidR="00524D6D">
        <w:rPr>
          <w:rFonts w:ascii="Angsana New" w:hAnsi="Angsana New" w:hint="cs"/>
          <w:spacing w:val="-5"/>
          <w:sz w:val="28"/>
          <w:szCs w:val="28"/>
          <w:cs/>
        </w:rPr>
        <w:t>ปี</w:t>
      </w:r>
      <w:r w:rsidR="00524D6D" w:rsidRPr="003C3F44">
        <w:rPr>
          <w:rFonts w:ascii="Angsana New" w:hAnsi="Angsana New" w:hint="cs"/>
          <w:spacing w:val="-5"/>
          <w:sz w:val="28"/>
          <w:szCs w:val="28"/>
          <w:cs/>
        </w:rPr>
        <w:t xml:space="preserve">จำนวน </w:t>
      </w:r>
      <w:r w:rsidR="003C3F44">
        <w:rPr>
          <w:rFonts w:ascii="Angsana New" w:hAnsi="Angsana New"/>
          <w:spacing w:val="-5"/>
          <w:sz w:val="28"/>
          <w:szCs w:val="28"/>
        </w:rPr>
        <w:t>159.5</w:t>
      </w:r>
      <w:r w:rsidR="00524D6D" w:rsidRPr="003C3F44">
        <w:rPr>
          <w:rFonts w:ascii="Angsana New" w:hAnsi="Angsana New"/>
          <w:spacing w:val="-5"/>
          <w:sz w:val="28"/>
          <w:szCs w:val="28"/>
        </w:rPr>
        <w:t xml:space="preserve"> </w:t>
      </w:r>
      <w:r w:rsidR="00524D6D" w:rsidRPr="003C3F44">
        <w:rPr>
          <w:rFonts w:ascii="Angsana New" w:hAnsi="Angsana New" w:hint="cs"/>
          <w:spacing w:val="-5"/>
          <w:sz w:val="28"/>
          <w:szCs w:val="28"/>
          <w:cs/>
        </w:rPr>
        <w:t xml:space="preserve">ล้านบาท </w:t>
      </w:r>
      <w:r w:rsidR="00625B69" w:rsidRPr="00390707">
        <w:rPr>
          <w:rFonts w:ascii="Angsana New" w:hAnsi="Angsana New"/>
          <w:sz w:val="28"/>
          <w:szCs w:val="28"/>
          <w:cs/>
        </w:rPr>
        <w:t>นอกจากนี้บริษัทมีกระแสเงินสดสุทธิที่ได้มาจากการดำเนินงานติดลบ</w:t>
      </w:r>
      <w:r w:rsidR="00625B69" w:rsidRPr="0021446E">
        <w:rPr>
          <w:rFonts w:ascii="Angsana New" w:hAnsi="Angsana New"/>
          <w:sz w:val="28"/>
          <w:szCs w:val="28"/>
          <w:cs/>
        </w:rPr>
        <w:t>จำนวน</w:t>
      </w:r>
      <w:r w:rsidR="00793981">
        <w:rPr>
          <w:rFonts w:ascii="Angsana New" w:hAnsi="Angsana New"/>
          <w:sz w:val="28"/>
          <w:szCs w:val="28"/>
        </w:rPr>
        <w:t xml:space="preserve"> </w:t>
      </w:r>
      <w:bookmarkStart w:id="2" w:name="_Hlk159607771"/>
      <w:r w:rsidR="00793981">
        <w:rPr>
          <w:rFonts w:ascii="Angsana New" w:hAnsi="Angsana New"/>
          <w:sz w:val="28"/>
          <w:szCs w:val="28"/>
        </w:rPr>
        <w:t>12</w:t>
      </w:r>
      <w:r w:rsidR="00625B69" w:rsidRPr="0021446E">
        <w:rPr>
          <w:rFonts w:ascii="Angsana New" w:hAnsi="Angsana New"/>
          <w:sz w:val="28"/>
          <w:szCs w:val="28"/>
        </w:rPr>
        <w:t>.</w:t>
      </w:r>
      <w:r w:rsidR="00793981">
        <w:rPr>
          <w:rFonts w:ascii="Angsana New" w:hAnsi="Angsana New"/>
          <w:sz w:val="28"/>
          <w:szCs w:val="28"/>
        </w:rPr>
        <w:t>9</w:t>
      </w:r>
      <w:bookmarkEnd w:id="2"/>
      <w:r w:rsidR="00625B69" w:rsidRPr="0021446E">
        <w:rPr>
          <w:rFonts w:ascii="Angsana New" w:hAnsi="Angsana New"/>
          <w:sz w:val="28"/>
          <w:szCs w:val="28"/>
          <w:cs/>
        </w:rPr>
        <w:t xml:space="preserve"> ล้านบาท</w:t>
      </w:r>
      <w:r w:rsidR="00625B69" w:rsidRPr="00390707">
        <w:rPr>
          <w:rFonts w:ascii="Angsana New" w:hAnsi="Angsana New"/>
          <w:sz w:val="28"/>
          <w:szCs w:val="28"/>
          <w:cs/>
        </w:rPr>
        <w:t xml:space="preserve"> 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 อย่างไรก็ตาม บริษัทได้มีความพยายามอย่างต่อเนื่องในการเพิ่มรายได้จากเบี้ยประกันภัยรับ</w:t>
      </w:r>
      <w:r w:rsidR="00625B69">
        <w:rPr>
          <w:rFonts w:ascii="Angsana New" w:hAnsi="Angsana New"/>
          <w:sz w:val="28"/>
          <w:szCs w:val="28"/>
        </w:rPr>
        <w:t xml:space="preserve"> </w:t>
      </w:r>
      <w:r w:rsidR="00625B69" w:rsidRPr="0058630D">
        <w:rPr>
          <w:rFonts w:ascii="Angsana New" w:hAnsi="Angsana New"/>
          <w:sz w:val="28"/>
          <w:szCs w:val="28"/>
          <w:cs/>
        </w:rPr>
        <w:t>ขยายประเภทผลิตภัณฑ์ประกันภัยและคัดสรรคุณภาพงานประกันภัยโดยวิเคราะห์ถึงความเสี่ยง</w:t>
      </w:r>
      <w:r w:rsidR="00625B69">
        <w:rPr>
          <w:rFonts w:ascii="Angsana New" w:hAnsi="Angsana New"/>
          <w:sz w:val="28"/>
          <w:szCs w:val="28"/>
        </w:rPr>
        <w:t xml:space="preserve"> </w:t>
      </w:r>
      <w:r w:rsidR="00625B69" w:rsidRPr="0058630D">
        <w:rPr>
          <w:rFonts w:ascii="Angsana New" w:hAnsi="Angsana New"/>
          <w:sz w:val="28"/>
          <w:szCs w:val="28"/>
          <w:cs/>
        </w:rPr>
        <w:t>ทุนประกันภัย</w:t>
      </w:r>
      <w:r w:rsidR="00625B69">
        <w:rPr>
          <w:rFonts w:ascii="Angsana New" w:hAnsi="Angsana New"/>
          <w:sz w:val="28"/>
          <w:szCs w:val="28"/>
        </w:rPr>
        <w:t xml:space="preserve"> </w:t>
      </w:r>
      <w:r w:rsidR="00625B69" w:rsidRPr="0058630D">
        <w:rPr>
          <w:rFonts w:ascii="Angsana New" w:hAnsi="Angsana New"/>
          <w:sz w:val="28"/>
          <w:szCs w:val="28"/>
          <w:cs/>
        </w:rPr>
        <w:t>และขอบเขตของสัญญาประกันภัยต่อของบริษัท</w:t>
      </w:r>
      <w:r w:rsidR="00625B69" w:rsidRPr="00390707">
        <w:rPr>
          <w:rFonts w:ascii="Angsana New" w:hAnsi="Angsana New"/>
          <w:sz w:val="28"/>
          <w:szCs w:val="28"/>
          <w:cs/>
        </w:rPr>
        <w:t>โดยมีการวิเคราะห์และคัดเลือกผลิตภัณฑ์ที่ขาย ควบคู่กับการบริหารต้นทุนการรับประกันภัย และควบคุมค่าใช้จ่ายในส่วนงานต่าง ๆ ให้มีประสิทธิภาพมากขึ้น</w:t>
      </w:r>
      <w:r w:rsidR="00CD5A60">
        <w:rPr>
          <w:rFonts w:ascii="Angsana New" w:hAnsi="Angsana New" w:hint="cs"/>
          <w:sz w:val="28"/>
          <w:szCs w:val="28"/>
          <w:cs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ดังนั้น</w:t>
      </w:r>
      <w:r w:rsidR="00A37C29">
        <w:rPr>
          <w:rFonts w:ascii="Angsana New" w:hAnsi="Angsana New" w:hint="cs"/>
          <w:sz w:val="28"/>
          <w:szCs w:val="28"/>
          <w:cs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0A702B" w:rsidRPr="000A702B">
        <w:rPr>
          <w:rFonts w:ascii="Angsana New" w:hAnsi="Angsana New"/>
          <w:sz w:val="28"/>
          <w:szCs w:val="28"/>
          <w:cs/>
        </w:rPr>
        <w:t>การจัดทำงบการเงินสำหรับปี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7B413A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524D6D" w:rsidRPr="00524D6D">
        <w:rPr>
          <w:rFonts w:ascii="Angsana New" w:hAnsi="Angsana New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</w:t>
      </w:r>
      <w:r w:rsidR="00544934">
        <w:rPr>
          <w:rFonts w:ascii="Angsana New" w:hAnsi="Angsana New"/>
          <w:sz w:val="28"/>
          <w:szCs w:val="28"/>
        </w:rPr>
        <w:t xml:space="preserve"> </w:t>
      </w:r>
      <w:r w:rsidR="00524D6D" w:rsidRPr="00524D6D">
        <w:rPr>
          <w:rFonts w:ascii="Angsana New" w:hAnsi="Angsana New"/>
          <w:sz w:val="28"/>
          <w:szCs w:val="28"/>
          <w:cs/>
        </w:rPr>
        <w:t>งบ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30A0A23B" w14:textId="6F150BDF" w:rsidR="00524D6D" w:rsidRPr="005F2DD4" w:rsidRDefault="00524D6D" w:rsidP="00524D6D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44934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Pr="00544934">
        <w:rPr>
          <w:rFonts w:ascii="Angsana New" w:hAnsi="Angsana New"/>
          <w:spacing w:val="2"/>
          <w:sz w:val="28"/>
          <w:szCs w:val="28"/>
        </w:rPr>
        <w:t>31</w:t>
      </w:r>
      <w:r w:rsidRPr="00544934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544934">
        <w:rPr>
          <w:rFonts w:ascii="Angsana New" w:hAnsi="Angsana New"/>
          <w:spacing w:val="2"/>
          <w:sz w:val="28"/>
          <w:szCs w:val="28"/>
        </w:rPr>
        <w:t>2566</w:t>
      </w:r>
      <w:r w:rsidRPr="00544934">
        <w:rPr>
          <w:rFonts w:ascii="Angsana New" w:hAnsi="Angsana New"/>
          <w:spacing w:val="2"/>
          <w:sz w:val="28"/>
          <w:szCs w:val="28"/>
          <w:cs/>
        </w:rPr>
        <w:t xml:space="preserve"> ตลาดหลักทรัพย์แห่งประเทศไทยยังคงขึ้นเครื่องหมาย </w:t>
      </w:r>
      <w:r w:rsidRPr="00544934">
        <w:rPr>
          <w:rFonts w:ascii="Angsana New" w:hAnsi="Angsana New"/>
          <w:spacing w:val="2"/>
          <w:sz w:val="28"/>
          <w:szCs w:val="28"/>
        </w:rPr>
        <w:t xml:space="preserve">C-caution </w:t>
      </w:r>
      <w:r w:rsidRPr="00544934">
        <w:rPr>
          <w:rFonts w:ascii="Angsana New" w:hAnsi="Angsana New"/>
          <w:spacing w:val="2"/>
          <w:sz w:val="28"/>
          <w:szCs w:val="28"/>
          <w:cs/>
        </w:rPr>
        <w:t>บนหลักทรัพย์ของบริษัท</w:t>
      </w:r>
      <w:r w:rsidRPr="00524D6D">
        <w:rPr>
          <w:rFonts w:ascii="Angsana New" w:hAnsi="Angsana New"/>
          <w:sz w:val="28"/>
          <w:szCs w:val="28"/>
          <w:cs/>
        </w:rPr>
        <w:t xml:space="preserve">อันเนื่องมาจากการที่บริษัทยังคงมีส่วนของผู้ถือหุ้นน้อยกว่าร้อยละ </w:t>
      </w:r>
      <w:r w:rsidRPr="00524D6D">
        <w:rPr>
          <w:rFonts w:ascii="Angsana New" w:hAnsi="Angsana New"/>
          <w:sz w:val="28"/>
          <w:szCs w:val="28"/>
        </w:rPr>
        <w:t>50</w:t>
      </w:r>
      <w:r w:rsidRPr="00524D6D">
        <w:rPr>
          <w:rFonts w:ascii="Angsana New" w:hAnsi="Angsana New"/>
          <w:sz w:val="28"/>
          <w:szCs w:val="28"/>
          <w:cs/>
        </w:rPr>
        <w:t xml:space="preserve"> ของทุนชำระแล้ว อย่างไรก็ตาม การขึ้นเครื่องหมาย</w:t>
      </w:r>
      <w:r>
        <w:rPr>
          <w:rFonts w:ascii="Angsana New" w:hAnsi="Angsana New"/>
          <w:sz w:val="28"/>
          <w:szCs w:val="28"/>
        </w:rPr>
        <w:t xml:space="preserve"> </w:t>
      </w:r>
      <w:r w:rsidRPr="00524D6D">
        <w:rPr>
          <w:rFonts w:ascii="Angsana New" w:hAnsi="Angsana New"/>
          <w:sz w:val="28"/>
          <w:szCs w:val="28"/>
        </w:rPr>
        <w:t xml:space="preserve">C-caution </w:t>
      </w:r>
      <w:r w:rsidRPr="00524D6D">
        <w:rPr>
          <w:rFonts w:ascii="Angsana New" w:hAnsi="Angsana New"/>
          <w:sz w:val="28"/>
          <w:szCs w:val="28"/>
          <w:cs/>
        </w:rPr>
        <w:t>ของตลาดหลักทรัพย์แห่งประเทศไทยเป็นการแสดงให้เห็นว่าหลักทรัพย์ดังกล่าวต้องมีการซื้อ ขาย ด้วยเงินสดเท่านั้น ทั้งนี้ไม่มีผลกระทบด้านฐานะการเงินของบริษัทโดยรวม</w:t>
      </w:r>
    </w:p>
    <w:p w14:paraId="3DABADE7" w14:textId="5B6064E3" w:rsidR="00AC5908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793981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 w:rsidR="00AD041B" w:rsidRPr="00793981">
        <w:rPr>
          <w:rFonts w:ascii="Angsana New" w:hAnsi="Angsana New"/>
          <w:spacing w:val="-5"/>
          <w:sz w:val="28"/>
          <w:szCs w:val="28"/>
        </w:rPr>
        <w:t xml:space="preserve">31 </w:t>
      </w:r>
      <w:r w:rsidR="00AD041B" w:rsidRPr="00793981">
        <w:rPr>
          <w:rFonts w:ascii="Angsana New" w:hAnsi="Angsana New"/>
          <w:spacing w:val="-5"/>
          <w:sz w:val="28"/>
          <w:szCs w:val="28"/>
          <w:cs/>
        </w:rPr>
        <w:t xml:space="preserve">ธันวาคม </w:t>
      </w:r>
      <w:r w:rsidR="00AD041B" w:rsidRPr="00793981">
        <w:rPr>
          <w:rFonts w:ascii="Angsana New" w:hAnsi="Angsana New"/>
          <w:spacing w:val="-5"/>
          <w:sz w:val="28"/>
          <w:szCs w:val="28"/>
        </w:rPr>
        <w:t>256</w:t>
      </w:r>
      <w:r w:rsidR="007B413A" w:rsidRPr="00793981">
        <w:rPr>
          <w:rFonts w:ascii="Angsana New" w:hAnsi="Angsana New"/>
          <w:spacing w:val="-5"/>
          <w:sz w:val="28"/>
          <w:szCs w:val="28"/>
        </w:rPr>
        <w:t>6</w:t>
      </w:r>
      <w:r w:rsidR="00524D6D" w:rsidRPr="00793981">
        <w:rPr>
          <w:rFonts w:ascii="Angsana New" w:hAnsi="Angsana New"/>
          <w:spacing w:val="-5"/>
          <w:sz w:val="28"/>
          <w:szCs w:val="28"/>
        </w:rPr>
        <w:t xml:space="preserve"> </w:t>
      </w:r>
      <w:r w:rsidRPr="00793981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</w:t>
      </w:r>
      <w:r w:rsidR="00CD5A60" w:rsidRPr="00793981">
        <w:rPr>
          <w:rFonts w:ascii="Angsana New" w:hAnsi="Angsana New"/>
          <w:sz w:val="28"/>
          <w:szCs w:val="28"/>
        </w:rPr>
        <w:t xml:space="preserve"> </w:t>
      </w:r>
      <w:bookmarkStart w:id="3" w:name="_Hlk159608707"/>
      <w:r w:rsidR="00CD5A60" w:rsidRPr="00793981">
        <w:rPr>
          <w:rFonts w:ascii="Angsana New" w:hAnsi="Angsana New"/>
          <w:sz w:val="28"/>
          <w:szCs w:val="28"/>
        </w:rPr>
        <w:t>38.</w:t>
      </w:r>
      <w:r w:rsidR="00AA5DE9">
        <w:rPr>
          <w:rFonts w:ascii="Angsana New" w:hAnsi="Angsana New"/>
          <w:sz w:val="28"/>
          <w:szCs w:val="28"/>
        </w:rPr>
        <w:t>1</w:t>
      </w:r>
      <w:r w:rsidR="00502FF4" w:rsidRPr="00793981">
        <w:rPr>
          <w:rFonts w:ascii="Angsana New" w:hAnsi="Angsana New"/>
          <w:sz w:val="28"/>
          <w:szCs w:val="28"/>
        </w:rPr>
        <w:t xml:space="preserve"> </w:t>
      </w:r>
      <w:bookmarkEnd w:id="3"/>
      <w:r w:rsidRPr="00793981">
        <w:rPr>
          <w:rFonts w:ascii="Angsana New" w:hAnsi="Angsana New"/>
          <w:sz w:val="28"/>
          <w:szCs w:val="28"/>
          <w:cs/>
        </w:rPr>
        <w:t xml:space="preserve">ล้านบาท </w:t>
      </w:r>
      <w:bookmarkStart w:id="4" w:name="_Hlk118751774"/>
      <w:r w:rsidR="00A12BCE" w:rsidRPr="00793981">
        <w:rPr>
          <w:rFonts w:ascii="Angsana New" w:hAnsi="Angsana New"/>
          <w:sz w:val="28"/>
          <w:szCs w:val="28"/>
        </w:rPr>
        <w:t>(</w:t>
      </w:r>
      <w:r w:rsidR="00A12BCE" w:rsidRPr="00793981">
        <w:rPr>
          <w:rFonts w:ascii="Angsana New" w:hAnsi="Angsana New"/>
          <w:sz w:val="28"/>
          <w:szCs w:val="28"/>
          <w:cs/>
        </w:rPr>
        <w:t xml:space="preserve">วันที่ </w:t>
      </w:r>
      <w:r w:rsidR="00A12BCE" w:rsidRPr="00793981">
        <w:rPr>
          <w:rFonts w:ascii="Angsana New" w:hAnsi="Angsana New"/>
          <w:spacing w:val="-5"/>
          <w:sz w:val="28"/>
          <w:szCs w:val="28"/>
        </w:rPr>
        <w:t xml:space="preserve">31 </w:t>
      </w:r>
      <w:r w:rsidR="00A12BCE" w:rsidRPr="00793981">
        <w:rPr>
          <w:rFonts w:ascii="Angsana New" w:hAnsi="Angsana New"/>
          <w:spacing w:val="-5"/>
          <w:sz w:val="28"/>
          <w:szCs w:val="28"/>
          <w:cs/>
        </w:rPr>
        <w:t xml:space="preserve">ธันวาคม </w:t>
      </w:r>
      <w:r w:rsidR="00A12BCE" w:rsidRPr="00793981">
        <w:rPr>
          <w:rFonts w:ascii="Angsana New" w:hAnsi="Angsana New"/>
          <w:spacing w:val="-5"/>
          <w:sz w:val="28"/>
          <w:szCs w:val="28"/>
        </w:rPr>
        <w:t>256</w:t>
      </w:r>
      <w:r w:rsidR="000E480A">
        <w:rPr>
          <w:rFonts w:ascii="Angsana New" w:hAnsi="Angsana New"/>
          <w:spacing w:val="-5"/>
          <w:sz w:val="28"/>
          <w:szCs w:val="28"/>
        </w:rPr>
        <w:t>5</w:t>
      </w:r>
      <w:r w:rsidR="00A12BCE" w:rsidRPr="00793981">
        <w:rPr>
          <w:rFonts w:ascii="Angsana New" w:hAnsi="Angsana New"/>
          <w:spacing w:val="-5"/>
          <w:sz w:val="28"/>
          <w:szCs w:val="28"/>
        </w:rPr>
        <w:t xml:space="preserve">: </w:t>
      </w:r>
      <w:r w:rsidR="00524D6D" w:rsidRPr="0079398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7B413A" w:rsidRPr="00793981">
        <w:rPr>
          <w:rFonts w:ascii="Angsana New" w:hAnsi="Angsana New"/>
          <w:sz w:val="28"/>
          <w:szCs w:val="28"/>
        </w:rPr>
        <w:t>29</w:t>
      </w:r>
      <w:r w:rsidR="00456204" w:rsidRPr="00793981">
        <w:rPr>
          <w:rFonts w:ascii="Angsana New" w:hAnsi="Angsana New"/>
          <w:sz w:val="28"/>
          <w:szCs w:val="28"/>
        </w:rPr>
        <w:t>.</w:t>
      </w:r>
      <w:r w:rsidR="007B413A" w:rsidRPr="00793981">
        <w:rPr>
          <w:rFonts w:ascii="Angsana New" w:hAnsi="Angsana New"/>
          <w:sz w:val="28"/>
          <w:szCs w:val="28"/>
        </w:rPr>
        <w:t>1</w:t>
      </w:r>
      <w:r w:rsidR="001D78AB" w:rsidRPr="00793981">
        <w:rPr>
          <w:rFonts w:ascii="Angsana New" w:hAnsi="Angsana New"/>
          <w:sz w:val="28"/>
          <w:szCs w:val="28"/>
        </w:rPr>
        <w:t xml:space="preserve"> </w:t>
      </w:r>
      <w:r w:rsidR="001D78AB" w:rsidRPr="00793981">
        <w:rPr>
          <w:rFonts w:ascii="Angsana New" w:hAnsi="Angsana New" w:hint="cs"/>
          <w:sz w:val="28"/>
          <w:szCs w:val="28"/>
          <w:cs/>
        </w:rPr>
        <w:t>ล้านบาท</w:t>
      </w:r>
      <w:bookmarkEnd w:id="4"/>
      <w:r w:rsidR="00A12BCE" w:rsidRPr="00793981">
        <w:rPr>
          <w:rFonts w:ascii="Angsana New" w:hAnsi="Angsana New"/>
          <w:sz w:val="28"/>
          <w:szCs w:val="28"/>
        </w:rPr>
        <w:t xml:space="preserve">) </w:t>
      </w:r>
      <w:r w:rsidR="00524D6D" w:rsidRPr="00793981">
        <w:rPr>
          <w:rFonts w:ascii="Angsana New" w:hAnsi="Angsana New"/>
          <w:sz w:val="28"/>
          <w:szCs w:val="28"/>
          <w:cs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อัตราการเจริญเติบโตของเบี้ยประกันภัยรับ การควบคุมค่าใช้จ่ายต่าง ๆ โดยเฉพาะค่าสินไหมทดแทน 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 รวมถึงการพิจารณาตัดจำหน่ายสินทรัพย์ภาษีเงินได้รอการตัดบัญชีเพื่อให้สะท้อนการวัดมูลค่าสินทรัพย์ 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</w:t>
      </w:r>
    </w:p>
    <w:p w14:paraId="74C99667" w14:textId="749BE766" w:rsidR="00AC5908" w:rsidRDefault="00AC5908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A84B21D" w14:textId="5A11D51A" w:rsidR="003064A6" w:rsidRDefault="003064A6" w:rsidP="005126F1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7EEBD8F4" w14:textId="608A9738" w:rsidR="00625B69" w:rsidRPr="0057169D" w:rsidRDefault="00625B69" w:rsidP="00625B69">
      <w:pPr>
        <w:pStyle w:val="ListParagraph"/>
        <w:widowControl w:val="0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5" w:name="_Hlk119503477"/>
      <w:r w:rsidRPr="0057169D">
        <w:rPr>
          <w:rFonts w:asciiTheme="majorBidi" w:hAnsiTheme="majorBidi" w:cstheme="majorBidi"/>
          <w:sz w:val="28"/>
          <w:szCs w:val="28"/>
          <w:cs/>
        </w:rPr>
        <w:t>งบการเงินนี้จัดทำ</w:t>
      </w:r>
      <w:r w:rsidR="0057169D" w:rsidRPr="0057169D">
        <w:rPr>
          <w:rFonts w:asciiTheme="majorBidi" w:hAnsiTheme="majorBidi" w:cstheme="majorBidi"/>
          <w:sz w:val="28"/>
          <w:szCs w:val="28"/>
          <w:cs/>
        </w:rPr>
        <w:t>เป็นเงินบาทและเป็นภาษาไทย</w:t>
      </w:r>
      <w:r w:rsidRPr="0057169D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 รวมถึงแนวปฏิบัติทางการบัญชีที่ประกาศใช้โดยสภาวิชาชีพบัญชี</w:t>
      </w:r>
      <w:r w:rsidRPr="0057169D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57169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169D">
        <w:rPr>
          <w:rFonts w:asciiTheme="majorBidi" w:hAnsiTheme="majorBidi" w:cstheme="majorBidi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2088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7169D">
        <w:rPr>
          <w:rFonts w:asciiTheme="majorBidi" w:hAnsiTheme="majorBidi" w:cstheme="majorBidi"/>
          <w:sz w:val="28"/>
          <w:szCs w:val="28"/>
          <w:cs/>
        </w:rPr>
        <w:t>นอกจาก</w:t>
      </w:r>
      <w:r w:rsidRPr="0057169D">
        <w:rPr>
          <w:rFonts w:asciiTheme="majorBidi" w:hAnsiTheme="majorBidi" w:cstheme="majorBidi" w:hint="cs"/>
          <w:sz w:val="28"/>
          <w:szCs w:val="28"/>
          <w:cs/>
        </w:rPr>
        <w:t>นี้</w:t>
      </w:r>
      <w:r w:rsidRPr="0057169D">
        <w:rPr>
          <w:rFonts w:asciiTheme="majorBidi" w:hAnsiTheme="majorBidi" w:cstheme="majorBidi"/>
          <w:sz w:val="28"/>
          <w:szCs w:val="28"/>
          <w:cs/>
        </w:rPr>
        <w:t>งบการเงินยังได้จัดทำขึ้นตามประกาศสำนักงานคณะกรรมการกำกับและส่งเสริมการประกอบธุรกิจประกันภัย เรื่องหลักเกณฑ์ วิธีการ</w:t>
      </w:r>
      <w:r w:rsidRPr="005716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7169D">
        <w:rPr>
          <w:rFonts w:asciiTheme="majorBidi" w:hAnsiTheme="majorBidi" w:cstheme="majorBidi"/>
          <w:sz w:val="28"/>
          <w:szCs w:val="28"/>
          <w:cs/>
        </w:rPr>
        <w:t xml:space="preserve">เงื่อนไข และระยะเวลาในการจัดทำและยื่นงบการเงินของบริษัทประกันวินาศภัย พ.ศ. </w:t>
      </w:r>
      <w:r w:rsidRPr="0057169D">
        <w:rPr>
          <w:rFonts w:asciiTheme="majorBidi" w:hAnsiTheme="majorBidi" w:cstheme="majorBidi"/>
          <w:sz w:val="28"/>
          <w:szCs w:val="28"/>
        </w:rPr>
        <w:t>2566</w:t>
      </w:r>
      <w:r w:rsidRPr="0057169D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57169D">
        <w:rPr>
          <w:rFonts w:asciiTheme="majorBidi" w:hAnsiTheme="majorBidi" w:cstheme="majorBidi"/>
          <w:sz w:val="28"/>
          <w:szCs w:val="28"/>
        </w:rPr>
        <w:t>8</w:t>
      </w:r>
      <w:r w:rsidRPr="0057169D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Pr="0057169D">
        <w:rPr>
          <w:rFonts w:asciiTheme="majorBidi" w:hAnsiTheme="majorBidi" w:cstheme="majorBidi"/>
          <w:sz w:val="28"/>
          <w:szCs w:val="28"/>
        </w:rPr>
        <w:t xml:space="preserve"> 2566 </w:t>
      </w:r>
      <w:r w:rsidRPr="0057169D">
        <w:rPr>
          <w:rFonts w:asciiTheme="majorBidi" w:hAnsiTheme="majorBidi" w:cstheme="majorBidi"/>
          <w:sz w:val="28"/>
          <w:szCs w:val="28"/>
          <w:cs/>
        </w:rPr>
        <w:t>ซึ่งมีผลบังคับใช้กับงบการเงินสำหรับรอบระยะเวลาบัญชีที่เริ่มต้นตั้งแต่วันที่</w:t>
      </w:r>
      <w:r w:rsidRPr="0057169D">
        <w:rPr>
          <w:rFonts w:asciiTheme="majorBidi" w:hAnsiTheme="majorBidi" w:cstheme="majorBidi"/>
          <w:sz w:val="28"/>
          <w:szCs w:val="28"/>
        </w:rPr>
        <w:t xml:space="preserve"> 1</w:t>
      </w:r>
      <w:r w:rsidRPr="0057169D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 w:rsidRPr="0057169D">
        <w:rPr>
          <w:rFonts w:asciiTheme="majorBidi" w:hAnsiTheme="majorBidi" w:cstheme="majorBidi"/>
          <w:sz w:val="28"/>
          <w:szCs w:val="28"/>
        </w:rPr>
        <w:t xml:space="preserve"> 2566 </w:t>
      </w:r>
      <w:r w:rsidRPr="0057169D">
        <w:rPr>
          <w:rFonts w:asciiTheme="majorBidi" w:hAnsiTheme="majorBidi" w:cstheme="majorBidi"/>
          <w:sz w:val="28"/>
          <w:szCs w:val="28"/>
          <w:cs/>
        </w:rPr>
        <w:t>เป็นต้นไป</w:t>
      </w:r>
    </w:p>
    <w:p w14:paraId="55444E7A" w14:textId="04630883" w:rsidR="00155F0F" w:rsidRPr="00645ADF" w:rsidRDefault="00155F0F" w:rsidP="005126F1">
      <w:pPr>
        <w:pStyle w:val="ListParagraph"/>
        <w:widowControl w:val="0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645ADF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14:paraId="78EA8094" w14:textId="6669FA04" w:rsidR="00155F0F" w:rsidRPr="00155F0F" w:rsidRDefault="00155F0F" w:rsidP="00155F0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55F0F">
        <w:rPr>
          <w:rFonts w:asciiTheme="majorBidi" w:hAnsiTheme="majorBidi" w:cstheme="majorBidi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บริษัทได้จัดทำงบการเงินฉบับภาษาอังกฤษโดยแปลขึ้นจากงบการเงินฉบับภาษาไทย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41D395AE" w14:textId="56C805FA" w:rsidR="00155F0F" w:rsidRPr="00155F0F" w:rsidRDefault="00155F0F" w:rsidP="005126F1">
      <w:pPr>
        <w:pStyle w:val="ListParagraph"/>
        <w:widowControl w:val="0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55F0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ED64CF2" w14:textId="2A18A5AA" w:rsidR="005B4A9C" w:rsidRPr="00052680" w:rsidRDefault="005B4A9C" w:rsidP="005B4A9C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052680">
        <w:rPr>
          <w:rFonts w:ascii="Angsana New" w:hAnsi="Angsana New"/>
          <w:spacing w:val="2"/>
          <w:sz w:val="28"/>
          <w:szCs w:val="28"/>
          <w:cs/>
        </w:rPr>
        <w:t>ในระหว่าง</w:t>
      </w:r>
      <w:r w:rsidR="00632C7C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052680">
        <w:rPr>
          <w:rFonts w:ascii="Angsana New" w:hAnsi="Angsana New"/>
          <w:spacing w:val="2"/>
          <w:sz w:val="28"/>
          <w:szCs w:val="28"/>
        </w:rPr>
        <w:t>1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Pr="00052680">
        <w:rPr>
          <w:rFonts w:ascii="Angsana New" w:hAnsi="Angsana New"/>
          <w:spacing w:val="2"/>
          <w:sz w:val="28"/>
          <w:szCs w:val="28"/>
        </w:rPr>
        <w:t>2566</w:t>
      </w:r>
      <w:r w:rsidRPr="00052680">
        <w:rPr>
          <w:rFonts w:ascii="Angsana New" w:hAnsi="Angsana New"/>
          <w:spacing w:val="2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559E0C59" w14:textId="2F1228F2" w:rsidR="006357AE" w:rsidRPr="006357AE" w:rsidRDefault="006357AE" w:rsidP="005126F1">
      <w:pPr>
        <w:pStyle w:val="ListParagraph"/>
        <w:widowControl w:val="0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6357AE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46F488C" w14:textId="1265CFD0" w:rsidR="00DC0E0C" w:rsidRPr="00DC0E0C" w:rsidRDefault="00DC0E0C" w:rsidP="00DC0E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C0E0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17</w:t>
      </w:r>
      <w:r w:rsidRPr="00DC0E0C">
        <w:rPr>
          <w:rFonts w:ascii="Angsana New" w:hAnsi="Angsana New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4</w:t>
      </w:r>
      <w:r w:rsidRPr="00DC0E0C">
        <w:rPr>
          <w:rFonts w:ascii="Angsana New" w:hAnsi="Angsana New"/>
          <w:sz w:val="28"/>
          <w:szCs w:val="28"/>
          <w:cs/>
        </w:rPr>
        <w:t xml:space="preserve"> เรื่อง สัญญาประกันภัย สำหรับรอบระยะเวลารายงานประจำปีที่เริ่มในหรือหลังวันที่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 w:rsidRPr="00DC0E0C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2568</w:t>
      </w:r>
    </w:p>
    <w:p w14:paraId="171534D7" w14:textId="346B8BE6" w:rsidR="00DC0E0C" w:rsidRPr="00DC0E0C" w:rsidRDefault="00DC0E0C" w:rsidP="00DC0E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C0E0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17</w:t>
      </w:r>
      <w:r w:rsidRPr="00DC0E0C">
        <w:rPr>
          <w:rFonts w:ascii="Angsana New" w:hAnsi="Angsana New"/>
          <w:sz w:val="28"/>
          <w:szCs w:val="28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วามเสี่ยงแล้ว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่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 บริษัทอาจถือปฏิบัติตามวิธีการวัดมูลค่าแบบง่ายเมื่อเข้าเงื่อนไข</w:t>
      </w:r>
    </w:p>
    <w:p w14:paraId="3AD8BC5A" w14:textId="71BB2360" w:rsidR="00DC0E0C" w:rsidRPr="00DC0E0C" w:rsidRDefault="00DC0E0C" w:rsidP="00DC0E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C0E0C">
        <w:rPr>
          <w:rFonts w:ascii="Angsana New" w:hAnsi="Angsana New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17</w:t>
      </w:r>
      <w:r w:rsidRPr="00DC0E0C">
        <w:rPr>
          <w:rFonts w:ascii="Angsana New" w:hAnsi="Angsana New"/>
          <w:sz w:val="28"/>
          <w:szCs w:val="28"/>
          <w:cs/>
        </w:rPr>
        <w:t xml:space="preserve"> มาถือปฏิบัติเข้าในกำไรสะสมโดยวิธีเส้นตรงภายในระยะเวลาไม่เกิน </w:t>
      </w:r>
      <w:r>
        <w:rPr>
          <w:rFonts w:ascii="Angsana New" w:hAnsi="Angsana New"/>
          <w:sz w:val="28"/>
          <w:szCs w:val="28"/>
        </w:rPr>
        <w:t>3</w:t>
      </w:r>
      <w:r w:rsidRPr="00DC0E0C">
        <w:rPr>
          <w:rFonts w:ascii="Angsana New" w:hAnsi="Angsana New"/>
          <w:sz w:val="28"/>
          <w:szCs w:val="28"/>
          <w:cs/>
        </w:rPr>
        <w:t xml:space="preserve"> ปี นับจากวันเปลี่ยนผ่าน</w:t>
      </w:r>
    </w:p>
    <w:p w14:paraId="53B99E1E" w14:textId="4D4052F8" w:rsidR="00DC0E0C" w:rsidRPr="00DC0E0C" w:rsidRDefault="00DC0E0C" w:rsidP="00DC0E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C0E0C">
        <w:rPr>
          <w:rFonts w:ascii="Angsana New" w:hAnsi="Angsana New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17</w:t>
      </w:r>
      <w:r w:rsidRPr="00DC0E0C">
        <w:rPr>
          <w:rFonts w:ascii="Angsana New" w:hAnsi="Angsana New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5ED84A7" w14:textId="77777777" w:rsidR="00DC0E0C" w:rsidRDefault="00DC0E0C" w:rsidP="00DC0E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C0E0C">
        <w:rPr>
          <w:rFonts w:ascii="Angsana New" w:hAnsi="Angsana New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bookmarkEnd w:id="5"/>
    <w:p w14:paraId="7E97A860" w14:textId="799BDFD4" w:rsidR="00BD6745" w:rsidRPr="00645ADF" w:rsidRDefault="00BD6745" w:rsidP="006162EC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645ADF">
        <w:rPr>
          <w:rFonts w:asciiTheme="majorBidi" w:hAnsiTheme="majorBidi" w:cstheme="majorBidi"/>
          <w:b/>
          <w:bCs/>
          <w:u w:val="none"/>
          <w:cs/>
        </w:rPr>
        <w:lastRenderedPageBreak/>
        <w:t>นโยบายการบัญชีที่สำคัญ</w:t>
      </w:r>
    </w:p>
    <w:p w14:paraId="189D506B" w14:textId="77777777" w:rsidR="001E1242" w:rsidRPr="00D52C5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D52C5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22D257" w14:textId="5544B85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68FC">
        <w:rPr>
          <w:rFonts w:ascii="Angsana New" w:hAnsi="Angsana New"/>
          <w:spacing w:val="-2"/>
          <w:sz w:val="28"/>
          <w:szCs w:val="28"/>
          <w:cs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</w:t>
      </w:r>
      <w:r w:rsidRPr="008768FC">
        <w:rPr>
          <w:rFonts w:ascii="Angsana New" w:hAnsi="Angsana New"/>
          <w:spacing w:val="2"/>
          <w:sz w:val="28"/>
          <w:szCs w:val="28"/>
          <w:cs/>
        </w:rPr>
        <w:t>รายวัน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768FC">
        <w:rPr>
          <w:rFonts w:ascii="Angsana New" w:hAnsi="Angsana New"/>
          <w:spacing w:val="2"/>
          <w:sz w:val="28"/>
          <w:szCs w:val="28"/>
          <w:cs/>
        </w:rPr>
        <w:t>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</w:t>
      </w:r>
      <w:r w:rsidRPr="008768FC">
        <w:rPr>
          <w:rFonts w:ascii="Angsana New" w:hAnsi="Angsana New"/>
          <w:sz w:val="28"/>
          <w:szCs w:val="28"/>
          <w:cs/>
        </w:rPr>
        <w:t>ความเสี่ยงในการเปลี่ยนแปลงมูลค่าน้อย</w:t>
      </w:r>
    </w:p>
    <w:p w14:paraId="60EC39A8" w14:textId="77777777" w:rsidR="001E1242" w:rsidRPr="00A02040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02040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16CCB01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25B4D190" w14:textId="1D6FF689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</w:t>
      </w:r>
      <w:r w:rsidRPr="004D6163">
        <w:rPr>
          <w:rFonts w:ascii="Angsana New" w:hAnsi="Angsana New"/>
          <w:spacing w:val="2"/>
          <w:sz w:val="28"/>
          <w:szCs w:val="28"/>
          <w:cs/>
        </w:rPr>
        <w:t>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</w:t>
      </w: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24D83FE1" w14:textId="12488921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สินทรัพย์ทางการเงิน</w:t>
      </w:r>
    </w:p>
    <w:p w14:paraId="171767EB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7FA594A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5A40718E" w14:textId="432D576E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ตราสารหนี้ที่เข้าเงื่อนไขดังต่อไปนี้ ถูกวัดมูลค่าภายหลั</w:t>
      </w:r>
      <w:r w:rsidR="00C473B6">
        <w:rPr>
          <w:rFonts w:ascii="Angsana New" w:hAnsi="Angsana New" w:hint="cs"/>
          <w:sz w:val="28"/>
          <w:szCs w:val="28"/>
          <w:cs/>
        </w:rPr>
        <w:t>ง</w:t>
      </w:r>
      <w:r w:rsidRPr="004D6163">
        <w:rPr>
          <w:rFonts w:ascii="Angsana New" w:hAnsi="Angsana New"/>
          <w:sz w:val="28"/>
          <w:szCs w:val="28"/>
          <w:cs/>
        </w:rPr>
        <w:t>ราคาทุนตัดจำหน่าย</w:t>
      </w:r>
    </w:p>
    <w:p w14:paraId="75513038" w14:textId="77777777" w:rsidR="001E1242" w:rsidRPr="00CE7BED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59A1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</w:t>
      </w:r>
      <w:r w:rsidRPr="00CE7BED">
        <w:rPr>
          <w:rFonts w:ascii="Angsana New" w:hAnsi="Angsana New"/>
          <w:sz w:val="28"/>
          <w:szCs w:val="28"/>
          <w:cs/>
        </w:rPr>
        <w:t>ตามสัญญา และ</w:t>
      </w:r>
    </w:p>
    <w:p w14:paraId="46B3DA2A" w14:textId="77777777" w:rsidR="001E1242" w:rsidRPr="00CE7BED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7BED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CC566FA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59A1">
        <w:rPr>
          <w:rFonts w:ascii="Angsana New" w:hAnsi="Angsana New"/>
          <w:spacing w:val="2"/>
          <w:sz w:val="28"/>
          <w:szCs w:val="28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Pr="009359A1">
        <w:rPr>
          <w:rFonts w:ascii="Angsana New" w:hAnsi="Angsana New"/>
          <w:spacing w:val="2"/>
          <w:sz w:val="28"/>
          <w:szCs w:val="28"/>
        </w:rPr>
        <w:t xml:space="preserve"> </w:t>
      </w:r>
      <w:r w:rsidRPr="009359A1">
        <w:rPr>
          <w:rFonts w:ascii="Angsana New" w:hAnsi="Angsana New"/>
          <w:spacing w:val="2"/>
          <w:sz w:val="28"/>
          <w:szCs w:val="28"/>
          <w:cs/>
        </w:rPr>
        <w:t>เว้นแต่ที่กล่าวไว้ก่อนหน้า</w:t>
      </w:r>
      <w:r w:rsidRPr="00B4518A">
        <w:rPr>
          <w:rFonts w:ascii="Angsana New" w:hAnsi="Angsana New"/>
          <w:sz w:val="28"/>
          <w:szCs w:val="28"/>
          <w:cs/>
        </w:rPr>
        <w:t xml:space="preserve"> 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3C0C9056" w14:textId="77777777" w:rsidR="001E1242" w:rsidRPr="00B4518A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4518A">
        <w:rPr>
          <w:rFonts w:ascii="Angsana New" w:hAnsi="Angsana New"/>
          <w:spacing w:val="-2"/>
          <w:sz w:val="28"/>
          <w:szCs w:val="28"/>
          <w:cs/>
        </w:rPr>
        <w:t>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 (</w:t>
      </w:r>
      <w:r w:rsidRPr="00B4518A">
        <w:rPr>
          <w:rFonts w:ascii="Angsana New" w:hAnsi="Angsana New"/>
          <w:spacing w:val="-2"/>
          <w:sz w:val="28"/>
          <w:szCs w:val="28"/>
        </w:rPr>
        <w:t xml:space="preserve">2) </w:t>
      </w:r>
      <w:r w:rsidRPr="00B4518A">
        <w:rPr>
          <w:rFonts w:ascii="Angsana New" w:hAnsi="Angsana New"/>
          <w:spacing w:val="-2"/>
          <w:sz w:val="28"/>
          <w:szCs w:val="28"/>
          <w:cs/>
        </w:rPr>
        <w:t>ด้านล่าง และ</w:t>
      </w:r>
    </w:p>
    <w:p w14:paraId="490A1579" w14:textId="120E2BA3" w:rsidR="001E1242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7370C4">
        <w:rPr>
          <w:rFonts w:ascii="Angsana New" w:hAnsi="Angsana New"/>
          <w:spacing w:val="-4"/>
          <w:sz w:val="28"/>
          <w:szCs w:val="28"/>
          <w:cs/>
        </w:rPr>
        <w:t>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</w:t>
      </w:r>
      <w:r w:rsidRPr="00B4518A">
        <w:rPr>
          <w:rFonts w:ascii="Angsana New" w:hAnsi="Angsana New"/>
          <w:spacing w:val="-2"/>
          <w:sz w:val="28"/>
          <w:szCs w:val="28"/>
          <w:cs/>
        </w:rPr>
        <w:t xml:space="preserve">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Pr="00B4518A">
        <w:rPr>
          <w:rFonts w:ascii="Angsana New" w:hAnsi="Angsana New"/>
          <w:spacing w:val="-2"/>
          <w:sz w:val="28"/>
          <w:szCs w:val="28"/>
        </w:rPr>
        <w:t xml:space="preserve">3) </w:t>
      </w:r>
      <w:r w:rsidRPr="00B4518A">
        <w:rPr>
          <w:rFonts w:ascii="Angsana New" w:hAnsi="Angsana New"/>
          <w:spacing w:val="-2"/>
          <w:sz w:val="28"/>
          <w:szCs w:val="28"/>
          <w:cs/>
        </w:rPr>
        <w:t>ด้านล่าง</w:t>
      </w:r>
    </w:p>
    <w:p w14:paraId="61EF18BE" w14:textId="77777777" w:rsidR="00DC0E0C" w:rsidRDefault="00DC0E0C" w:rsidP="00DC0E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2E6A1D1" w14:textId="65C144AE" w:rsidR="001E1242" w:rsidRPr="00B4518A" w:rsidRDefault="001E1242" w:rsidP="005126F1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lastRenderedPageBreak/>
        <w:t>ราคาทุนตัดจำหน่ายและวิธีดอกเบี้ยที่แท้จริง</w:t>
      </w:r>
      <w:r w:rsidR="00C61A2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4DAA71F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5349FBB8" w14:textId="7105C29D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ดอกเบี้ยรับ รับรู้ในกำไรหรือขาดทุนและรวมในรายการ “รายได้จากการลงทุน”</w:t>
      </w:r>
    </w:p>
    <w:p w14:paraId="584AA92B" w14:textId="77777777" w:rsidR="001E1242" w:rsidRPr="00B4518A" w:rsidRDefault="001E1242" w:rsidP="005126F1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4348C2F8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96C7098" w14:textId="77777777" w:rsidR="001E1242" w:rsidRPr="00B82B0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  <w:r w:rsidRPr="00B4518A">
        <w:rPr>
          <w:rFonts w:ascii="Angsana New" w:hAnsi="Angsana New"/>
          <w:sz w:val="28"/>
          <w:szCs w:val="28"/>
        </w:rPr>
        <w:t xml:space="preserve"> </w:t>
      </w:r>
    </w:p>
    <w:p w14:paraId="18583FFE" w14:textId="4361F9EE" w:rsidR="001E1242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  <w:r w:rsidRPr="00B4518A">
        <w:rPr>
          <w:rFonts w:ascii="Angsana New" w:hAnsi="Angsana New"/>
          <w:sz w:val="28"/>
          <w:szCs w:val="28"/>
        </w:rPr>
        <w:t xml:space="preserve"> </w:t>
      </w:r>
      <w:r w:rsidRPr="00B4518A">
        <w:rPr>
          <w:rFonts w:ascii="Angsana New" w:hAnsi="Angsana New"/>
          <w:sz w:val="28"/>
          <w:szCs w:val="28"/>
          <w:cs/>
        </w:rPr>
        <w:t xml:space="preserve">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B4518A">
        <w:rPr>
          <w:rFonts w:ascii="Angsana New" w:hAnsi="Angsana New"/>
          <w:sz w:val="28"/>
          <w:szCs w:val="28"/>
        </w:rPr>
        <w:t xml:space="preserve">TFRS 9 </w:t>
      </w:r>
      <w:r w:rsidRPr="00B4518A">
        <w:rPr>
          <w:rFonts w:ascii="Angsana New" w:hAnsi="Angsana New"/>
          <w:sz w:val="28"/>
          <w:szCs w:val="28"/>
          <w:cs/>
        </w:rPr>
        <w:t>มาปฏิบัติใช้ครั้งแรก</w:t>
      </w:r>
    </w:p>
    <w:p w14:paraId="0C9BA52E" w14:textId="77777777" w:rsidR="001E1242" w:rsidRPr="00B4518A" w:rsidRDefault="001E1242" w:rsidP="005126F1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4A1C8823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วัดมูลค่าด้วยมูลค่ายุติธรรมผ่านกำไรหรือขาดทุน </w:t>
      </w:r>
    </w:p>
    <w:p w14:paraId="439F89EC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</w:t>
      </w:r>
      <w:r w:rsidRPr="004D6163">
        <w:rPr>
          <w:rFonts w:ascii="Angsana New" w:hAnsi="Angsana New"/>
          <w:sz w:val="28"/>
          <w:szCs w:val="28"/>
          <w:cs/>
        </w:rPr>
        <w:t xml:space="preserve"> </w:t>
      </w:r>
    </w:p>
    <w:p w14:paraId="5A7AE917" w14:textId="77777777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การด้อยค่าของสินทรัพย์ทางการเงิน</w:t>
      </w:r>
    </w:p>
    <w:p w14:paraId="384D06B3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รับรู้ค่าเผื่อผลขาดทุนสำหรับผลขาดทุนด้านเครดิตที่คาดว่าจะเกิดขึ้นกับสินทรัพย์ทางการเงินตราสารหนี้และเงินให้กู้ยืม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E06D7B7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</w:t>
      </w:r>
      <w:r w:rsidRPr="000309F7">
        <w:rPr>
          <w:rFonts w:ascii="Angsana New" w:hAnsi="Angsana New"/>
          <w:spacing w:val="4"/>
          <w:sz w:val="28"/>
          <w:szCs w:val="28"/>
          <w:cs/>
        </w:rPr>
        <w:t>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</w:t>
      </w:r>
      <w:r w:rsidRPr="004D6163">
        <w:rPr>
          <w:rFonts w:ascii="Angsana New" w:hAnsi="Angsana New"/>
          <w:sz w:val="28"/>
          <w:szCs w:val="28"/>
          <w:cs/>
        </w:rPr>
        <w:t>ทาง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</w:t>
      </w:r>
      <w:r w:rsidRPr="004D6163">
        <w:rPr>
          <w:rFonts w:ascii="Angsana New" w:hAnsi="Angsana New"/>
          <w:sz w:val="28"/>
          <w:szCs w:val="28"/>
          <w:cs/>
        </w:rPr>
        <w:t>ความเหมาะสม</w:t>
      </w:r>
    </w:p>
    <w:p w14:paraId="678E8DC0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2"/>
          <w:sz w:val="28"/>
          <w:szCs w:val="28"/>
          <w:cs/>
        </w:rPr>
        <w:lastRenderedPageBreak/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Pr="004D6163">
        <w:rPr>
          <w:rFonts w:ascii="Angsana New" w:hAnsi="Angsana New"/>
          <w:sz w:val="28"/>
          <w:szCs w:val="28"/>
          <w:cs/>
        </w:rPr>
        <w:t>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</w:t>
      </w:r>
      <w:r w:rsidRPr="000309F7">
        <w:rPr>
          <w:rFonts w:ascii="Angsana New" w:hAnsi="Angsana New"/>
          <w:spacing w:val="4"/>
          <w:sz w:val="28"/>
          <w:szCs w:val="28"/>
          <w:cs/>
        </w:rPr>
        <w:t xml:space="preserve">ที่คาดว่าจะเกิดขึ้นใน </w:t>
      </w:r>
      <w:r w:rsidRPr="000309F7">
        <w:rPr>
          <w:rFonts w:ascii="Angsana New" w:hAnsi="Angsana New"/>
          <w:spacing w:val="4"/>
          <w:sz w:val="28"/>
          <w:szCs w:val="28"/>
        </w:rPr>
        <w:t xml:space="preserve">12 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</w:t>
      </w:r>
      <w:r w:rsidRPr="004D6163">
        <w:rPr>
          <w:rFonts w:ascii="Angsana New" w:hAnsi="Angsana New"/>
          <w:sz w:val="28"/>
          <w:szCs w:val="28"/>
          <w:cs/>
        </w:rPr>
        <w:t xml:space="preserve">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เดือนหลังจากวันที่รายงาน</w:t>
      </w:r>
    </w:p>
    <w:p w14:paraId="62E0EBC5" w14:textId="77777777" w:rsidR="001E1242" w:rsidRPr="004D6163" w:rsidRDefault="001E1242" w:rsidP="005126F1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นโยบายการตัดรายการ</w:t>
      </w:r>
    </w:p>
    <w:p w14:paraId="69C1C96B" w14:textId="309F2CD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4A58FA71" w14:textId="77777777" w:rsidR="001E1242" w:rsidRPr="004D6163" w:rsidRDefault="001E1242" w:rsidP="005126F1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7841416F" w14:textId="4EE3123C" w:rsidR="001E1242" w:rsidRPr="00BF491A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8284F">
        <w:rPr>
          <w:rFonts w:ascii="Angsana New" w:hAnsi="Angsana New"/>
          <w:spacing w:val="2"/>
          <w:sz w:val="28"/>
          <w:szCs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</w:t>
      </w:r>
      <w:r w:rsidRPr="007370C4">
        <w:rPr>
          <w:rFonts w:ascii="Angsana New" w:hAnsi="Angsana New"/>
          <w:spacing w:val="-4"/>
          <w:sz w:val="28"/>
          <w:szCs w:val="28"/>
          <w:cs/>
        </w:rPr>
        <w:t>ร้อยละของความเสียหายที่อาจจะเกิดขึ้นเมื่อลูกหนี้ปฏิบัติผิดสัญญา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</w:t>
      </w:r>
      <w:r w:rsidRPr="000309F7">
        <w:rPr>
          <w:rFonts w:ascii="Angsana New" w:hAnsi="Angsana New"/>
          <w:spacing w:val="-2"/>
          <w:sz w:val="28"/>
          <w:szCs w:val="28"/>
          <w:cs/>
        </w:rPr>
        <w:t>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</w:t>
      </w:r>
      <w:r w:rsidRPr="004D6163">
        <w:rPr>
          <w:rFonts w:ascii="Angsana New" w:hAnsi="Angsana New"/>
          <w:sz w:val="28"/>
          <w:szCs w:val="28"/>
          <w:cs/>
        </w:rPr>
        <w:t>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A7844D8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</w:t>
      </w:r>
      <w:r w:rsidRPr="004D6163">
        <w:rPr>
          <w:rFonts w:ascii="Angsana New" w:hAnsi="Angsana New"/>
          <w:sz w:val="28"/>
          <w:szCs w:val="28"/>
          <w:cs/>
        </w:rPr>
        <w:t xml:space="preserve">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72F606AE" w14:textId="77777777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หนี้สินทางการเงิน</w:t>
      </w:r>
    </w:p>
    <w:p w14:paraId="636B36EC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2326E35D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25ED2248" w14:textId="77777777" w:rsidR="001E1242" w:rsidRPr="000309F7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309F7">
        <w:rPr>
          <w:rFonts w:ascii="Angsana New" w:hAnsi="Angsana New"/>
          <w:spacing w:val="-2"/>
          <w:sz w:val="28"/>
          <w:szCs w:val="28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1548E02D" w14:textId="77777777" w:rsidR="001E1242" w:rsidRPr="009C0667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667">
        <w:rPr>
          <w:rFonts w:ascii="Angsana New" w:hAnsi="Angsana New"/>
          <w:spacing w:val="-2"/>
          <w:sz w:val="28"/>
          <w:szCs w:val="28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ที่มีการบริหารและประเมินผลการดำเนินงานด้วยเกณฑ์มูลค่ายุติธรรมซึ่งสอดคล้องกับกลยุทธ์</w:t>
      </w:r>
      <w:r w:rsidRPr="009C0667">
        <w:rPr>
          <w:rFonts w:ascii="Angsana New" w:hAnsi="Angsana New"/>
          <w:spacing w:val="-2"/>
          <w:sz w:val="28"/>
          <w:szCs w:val="28"/>
        </w:rPr>
        <w:t xml:space="preserve"> </w:t>
      </w:r>
      <w:r w:rsidRPr="009C0667">
        <w:rPr>
          <w:rFonts w:ascii="Angsana New" w:hAnsi="Angsana New"/>
          <w:spacing w:val="-2"/>
          <w:sz w:val="28"/>
          <w:szCs w:val="28"/>
          <w:cs/>
        </w:rPr>
        <w:t>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6AE970EB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DB85FA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15A87A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01477FA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7CCE4C8" w14:textId="09ED4FA1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lastRenderedPageBreak/>
        <w:t>หนี้สินทางการเงินที่วัดมูลค่าภายหลังด้วยราคาทุนตัดจำหน่าย</w:t>
      </w:r>
    </w:p>
    <w:p w14:paraId="7A719C9A" w14:textId="7AD7E102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7391B8E0" w14:textId="488CC1AF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ตราสารอนุพันธ์ทางการเงิน</w:t>
      </w:r>
    </w:p>
    <w:p w14:paraId="386E702C" w14:textId="77777777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7FD21921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4C3013">
        <w:rPr>
          <w:rFonts w:ascii="Angsana New" w:hAnsi="Angsana New"/>
          <w:spacing w:val="4"/>
          <w:sz w:val="28"/>
          <w:szCs w:val="28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</w:t>
      </w:r>
      <w:r w:rsidRPr="004C3013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0309F7">
        <w:rPr>
          <w:rFonts w:ascii="Angsana New" w:hAnsi="Angsana New"/>
          <w:spacing w:val="-4"/>
          <w:sz w:val="28"/>
          <w:szCs w:val="28"/>
          <w:cs/>
        </w:rPr>
        <w:t xml:space="preserve"> อนุพันธ์จะไม่หักกลบในงบการเงิน</w:t>
      </w:r>
    </w:p>
    <w:p w14:paraId="3A1AFC54" w14:textId="77777777" w:rsidR="001E1242" w:rsidRPr="00960DE6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เบี้ยประกันภัยค้างรับและค่าเผื่อหนี้สงสัยจะสูญ</w:t>
      </w:r>
    </w:p>
    <w:p w14:paraId="384EE760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14:paraId="460F24F1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</w:t>
      </w:r>
    </w:p>
    <w:p w14:paraId="4E090DF0" w14:textId="77777777" w:rsidR="001E1242" w:rsidRPr="00960DE6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สินทรัพย์จากการประกันภัยต่อและเจ้าหนี้บริษัทประกันภัยต่อ</w:t>
      </w:r>
    </w:p>
    <w:p w14:paraId="4C68889A" w14:textId="77777777" w:rsidR="001E1242" w:rsidRPr="00DA6A0D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B1043">
        <w:rPr>
          <w:rFonts w:ascii="Angsana New" w:hAnsi="Angsana New"/>
          <w:spacing w:val="-2"/>
          <w:sz w:val="28"/>
          <w:szCs w:val="28"/>
          <w:cs/>
        </w:rPr>
        <w:t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</w:t>
      </w:r>
      <w:r w:rsidRPr="00DA6A0D">
        <w:rPr>
          <w:rFonts w:ascii="Angsana New" w:hAnsi="Angsana New"/>
          <w:sz w:val="28"/>
          <w:szCs w:val="28"/>
          <w:cs/>
        </w:rPr>
        <w:t xml:space="preserve"> และสำรองประกันภัยส่วนที่เรียกคืนจากการประกันภัยต่อ </w:t>
      </w:r>
    </w:p>
    <w:p w14:paraId="614D62AC" w14:textId="77777777" w:rsidR="001E1242" w:rsidRPr="00960DE6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 w:rsidRPr="00960DE6">
        <w:rPr>
          <w:rFonts w:ascii="Angsana New" w:hAnsi="Angsana New"/>
          <w:sz w:val="28"/>
          <w:szCs w:val="28"/>
          <w:cs/>
        </w:rPr>
        <w:t xml:space="preserve"> 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70CF3B72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สำรองประกันภัยส่วนที่เรียกคืน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592871E2" w14:textId="77777777" w:rsidR="001E1242" w:rsidRPr="008038E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</w:t>
      </w:r>
      <w:r w:rsidRPr="008038E7">
        <w:rPr>
          <w:rFonts w:ascii="Angsana New" w:hAnsi="Angsana New"/>
          <w:sz w:val="28"/>
          <w:szCs w:val="28"/>
          <w:cs/>
        </w:rPr>
        <w:t>จ้าหนี้บริษัทประกันภัยต่อแสดงด้วยจำนว</w:t>
      </w:r>
      <w:r>
        <w:rPr>
          <w:rFonts w:ascii="Angsana New" w:hAnsi="Angsana New"/>
          <w:sz w:val="28"/>
          <w:szCs w:val="28"/>
          <w:cs/>
        </w:rPr>
        <w:t>นเงินค้างจ่ายจากการประกันภัยต่อ</w:t>
      </w:r>
      <w:r w:rsidRPr="008038E7">
        <w:rPr>
          <w:rFonts w:ascii="Angsana New" w:hAnsi="Angsana New"/>
          <w:sz w:val="28"/>
          <w:szCs w:val="28"/>
          <w:cs/>
        </w:rPr>
        <w:t>และเงินมัดจำที่บริษัทถือไว้จากการเอาประกันภัยต่อ</w:t>
      </w:r>
    </w:p>
    <w:p w14:paraId="7FA5D379" w14:textId="77777777" w:rsidR="001E1242" w:rsidRPr="00960DE6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2D1">
        <w:rPr>
          <w:rFonts w:ascii="Angsana New" w:hAnsi="Angsana New"/>
          <w:spacing w:val="-2"/>
          <w:sz w:val="28"/>
          <w:szCs w:val="28"/>
          <w:cs/>
        </w:rPr>
        <w:t>เงินค้างจ่ายจากบริษัทประกันภัยต่อประกอบด้วยเบี้ยประกันภัยต่อจ่าย</w:t>
      </w:r>
      <w:r w:rsidRPr="00C252D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252D1">
        <w:rPr>
          <w:rFonts w:ascii="Angsana New" w:hAnsi="Angsana New"/>
          <w:spacing w:val="-2"/>
          <w:sz w:val="28"/>
          <w:szCs w:val="28"/>
          <w:cs/>
        </w:rPr>
        <w:t>และรายการค้างจ่ายอื่น ๆ ให้กับบริษัทประกันภัยต่อ</w:t>
      </w:r>
      <w:r w:rsidRPr="00960DE6">
        <w:rPr>
          <w:rFonts w:ascii="Angsana New" w:hAnsi="Angsana New"/>
          <w:sz w:val="28"/>
          <w:szCs w:val="28"/>
          <w:cs/>
        </w:rPr>
        <w:t xml:space="preserve"> ยกเว้นค่าสินไหมทดแทน</w:t>
      </w:r>
    </w:p>
    <w:p w14:paraId="17AECA23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lastRenderedPageBreak/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</w:t>
      </w:r>
      <w:r w:rsidRPr="00960DE6">
        <w:rPr>
          <w:rFonts w:ascii="Angsana New" w:hAnsi="Angsana New"/>
          <w:sz w:val="28"/>
          <w:szCs w:val="28"/>
          <w:cs/>
        </w:rPr>
        <w:t xml:space="preserve"> เมื่อเข้าเงื่อนไขการหักกลบทุกข้อดังต่อไปนี้</w:t>
      </w:r>
    </w:p>
    <w:p w14:paraId="278D59E3" w14:textId="77777777" w:rsidR="001E1242" w:rsidRPr="001922B2" w:rsidRDefault="001E1242" w:rsidP="005126F1">
      <w:pPr>
        <w:pStyle w:val="ListParagraph"/>
        <w:widowControl w:val="0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74BE23A4" w14:textId="77777777" w:rsidR="001E1242" w:rsidRDefault="001E1242" w:rsidP="005126F1">
      <w:pPr>
        <w:pStyle w:val="ListParagraph"/>
        <w:widowControl w:val="0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D6A440A" w14:textId="77777777" w:rsidR="001E1242" w:rsidRPr="00A312BA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312BA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เงินให้กู้ยืมและค่าเผื่อ</w:t>
      </w:r>
      <w:r w:rsidRPr="00A312BA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30C0F80B" w14:textId="77777777" w:rsidR="001E1242" w:rsidRPr="00A312BA" w:rsidRDefault="001E1242" w:rsidP="001E1242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เงินให้กู้ยืมแสดงด้วยมูลค่าสุทธิที่จะได้รับ บริษัทฯตั้งค่าเผื่อผลขาดทุนด้านเครดิตที่คาดว่าจะเกิดขึ้นโดยใช้วิธีการทั่วไป</w:t>
      </w:r>
      <w:r>
        <w:rPr>
          <w:rFonts w:ascii="Angsana New" w:hAnsi="Angsana New"/>
          <w:spacing w:val="-4"/>
          <w:sz w:val="28"/>
          <w:szCs w:val="28"/>
        </w:rPr>
        <w:br/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ในการพิจารณาค่าเผื่อผลขาดทุนที่คาดว่าจะเกิดขึ้นตลอดอายุ</w:t>
      </w:r>
    </w:p>
    <w:p w14:paraId="75F8919D" w14:textId="089153B0" w:rsidR="001E1242" w:rsidRDefault="001E1242" w:rsidP="001E1242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ค่าเผื่อผลขาดทุนด้านเครดิตที่คาดว่าจะเกิดขึ้นที่ตั้งเพิ่ม/ลดในระหว่างปีจะถูกบันทึกเป็นค่าใช้จ่ายในส่วนของกำไรหรือขาดทุน</w:t>
      </w:r>
    </w:p>
    <w:p w14:paraId="5BF72926" w14:textId="77777777" w:rsidR="001E1242" w:rsidRPr="001922B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ที่ดิน อาคาร</w:t>
      </w:r>
      <w:r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 xml:space="preserve"> </w:t>
      </w: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และอุปกรณ์</w:t>
      </w:r>
    </w:p>
    <w:p w14:paraId="333FF4AD" w14:textId="0B87997A" w:rsidR="001E1242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ที่ดินแสดงในราคาประเมิน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379A4D2A" w14:textId="77777777" w:rsidR="001E1242" w:rsidRPr="00FF779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บริษัทบันทึกส่วนต่างซึ่งเกิดจากการตีราคาสินทรัพย์ดังต่อไปนี้</w:t>
      </w:r>
    </w:p>
    <w:p w14:paraId="358F2691" w14:textId="77777777" w:rsidR="001E1242" w:rsidRPr="00FF7793" w:rsidRDefault="001E1242" w:rsidP="005126F1">
      <w:pPr>
        <w:pStyle w:val="ListParagraph"/>
        <w:widowControl w:val="0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บริษัทบันทึกราคาตามบัญชีของสินทรัพย์ที่เพิ่มขึ้นจากการตีราคาใหม่ในบัญชี “ส่วนเกินทุนจากการตีราคาสินทรัพย์”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งวดก่อนแล้ว</w:t>
      </w:r>
    </w:p>
    <w:p w14:paraId="4FC74824" w14:textId="77777777" w:rsidR="001E1242" w:rsidRDefault="001E1242" w:rsidP="005126F1">
      <w:pPr>
        <w:pStyle w:val="ListParagraph"/>
        <w:widowControl w:val="0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0204">
        <w:rPr>
          <w:rFonts w:ascii="Angsana New" w:hAnsi="Angsana New"/>
          <w:spacing w:val="2"/>
          <w:sz w:val="28"/>
          <w:szCs w:val="28"/>
          <w:cs/>
        </w:rPr>
        <w:t xml:space="preserve">บริษัทรับรู้ราคาตามบัญชีของสินทรัพย์ที่ลดลงจากการตีราคาใหม่เป็นค่าใช้จ่ายในงบกำไรขาดทุน อย่างไรก็ตาม </w:t>
      </w:r>
      <w:r w:rsidRPr="001922B2">
        <w:rPr>
          <w:rFonts w:ascii="Angsana New" w:hAnsi="Angsana New"/>
          <w:sz w:val="28"/>
          <w:szCs w:val="28"/>
          <w:cs/>
        </w:rPr>
        <w:t>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</w:t>
      </w:r>
      <w:r w:rsidRPr="00552B88">
        <w:rPr>
          <w:rFonts w:ascii="Angsana New" w:hAnsi="Angsana New"/>
          <w:spacing w:val="-6"/>
          <w:sz w:val="28"/>
          <w:szCs w:val="28"/>
          <w:cs/>
        </w:rPr>
        <w:t>ในส่วนของผู้ถือหุ้น ส่วนที่ลดลงจากการตีราคาใหม่จะถูกนำไปหักออกจาก “ส่วนเกินทุนจากการตีราคาสินทรัพย์” ไม่เกิน</w:t>
      </w:r>
      <w:r w:rsidRPr="001922B2">
        <w:rPr>
          <w:rFonts w:ascii="Angsana New" w:hAnsi="Angsana New"/>
          <w:sz w:val="28"/>
          <w:szCs w:val="28"/>
          <w:cs/>
        </w:rPr>
        <w:t>จำนวนซึ่งเคยตีราคาเพิ่มขึ้นของสินทรัพย์ชนิดเดียวกัน</w:t>
      </w:r>
    </w:p>
    <w:p w14:paraId="2B276126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ส่วนเกินทุนจากการตีราคาสินทรัพย์นี้จะนำไปจ่ายเป็นเงินปันผลไม่ได้</w:t>
      </w:r>
    </w:p>
    <w:p w14:paraId="6D863B27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6A2B1B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459065D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D5721A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7E7F1E8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20E25A4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0C6C101" w14:textId="18384725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lastRenderedPageBreak/>
        <w:t>เมื่อมีการจำหน่ายหรือใช้ที่ดิน อาคาร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 xml:space="preserve">และอุปกรณ์ที่มีการประเมินราคา บริษัทจะตัดบัญชีส่วนเกินทุนจากการตีราคาที่ดิน </w:t>
      </w:r>
      <w:bookmarkStart w:id="6" w:name="_Hlk94012168"/>
      <w:r w:rsidRPr="00FD52CB">
        <w:rPr>
          <w:rFonts w:ascii="Angsana New" w:hAnsi="Angsana New"/>
          <w:sz w:val="28"/>
          <w:szCs w:val="28"/>
          <w:cs/>
        </w:rPr>
        <w:t>อาคาร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และอุปกรณ์ที่เกี่ยวข้องที่ได้บันทึกไว้จากการประเมินราคาที่ผ่านมาไปยังกำไรสะสม</w:t>
      </w:r>
    </w:p>
    <w:p w14:paraId="03E700CF" w14:textId="5852E5DC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bookmarkEnd w:id="6"/>
    <w:p w14:paraId="5016B694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45F0A">
        <w:rPr>
          <w:rFonts w:ascii="Angsana New" w:hAnsi="Angsana New"/>
          <w:sz w:val="28"/>
          <w:szCs w:val="28"/>
          <w:cs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tbl>
      <w:tblPr>
        <w:tblpPr w:leftFromText="180" w:rightFromText="180" w:vertAnchor="text" w:tblpX="648" w:tblpY="1"/>
        <w:tblOverlap w:val="never"/>
        <w:tblW w:w="5940" w:type="dxa"/>
        <w:tblLayout w:type="fixed"/>
        <w:tblLook w:val="0000" w:firstRow="0" w:lastRow="0" w:firstColumn="0" w:lastColumn="0" w:noHBand="0" w:noVBand="0"/>
      </w:tblPr>
      <w:tblGrid>
        <w:gridCol w:w="4050"/>
        <w:gridCol w:w="810"/>
        <w:gridCol w:w="1080"/>
      </w:tblGrid>
      <w:tr w:rsidR="001E1242" w:rsidRPr="00186D57" w14:paraId="11B7209B" w14:textId="77777777" w:rsidTr="009B76F6">
        <w:tc>
          <w:tcPr>
            <w:tcW w:w="4050" w:type="dxa"/>
          </w:tcPr>
          <w:p w14:paraId="12671A25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810" w:type="dxa"/>
          </w:tcPr>
          <w:p w14:paraId="1862B0C5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14:paraId="1D24394E" w14:textId="77777777" w:rsidR="001E1242" w:rsidRPr="00FD52CB" w:rsidRDefault="001E1242" w:rsidP="009B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E1242" w:rsidRPr="00186D57" w14:paraId="7522BEE2" w14:textId="77777777" w:rsidTr="009B76F6">
        <w:tc>
          <w:tcPr>
            <w:tcW w:w="4050" w:type="dxa"/>
          </w:tcPr>
          <w:p w14:paraId="396AA7C9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</w:tcPr>
          <w:p w14:paraId="4BB39CD1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38</w:t>
            </w:r>
          </w:p>
        </w:tc>
        <w:tc>
          <w:tcPr>
            <w:tcW w:w="1080" w:type="dxa"/>
          </w:tcPr>
          <w:p w14:paraId="4493CCC0" w14:textId="77777777" w:rsidR="001E1242" w:rsidRPr="00FD52CB" w:rsidRDefault="001E1242" w:rsidP="009B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E1242" w:rsidRPr="00186D57" w14:paraId="21BB0DFF" w14:textId="77777777" w:rsidTr="009B76F6">
        <w:tc>
          <w:tcPr>
            <w:tcW w:w="4050" w:type="dxa"/>
          </w:tcPr>
          <w:p w14:paraId="5101DBD6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810" w:type="dxa"/>
          </w:tcPr>
          <w:p w14:paraId="4F5B84C5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05016637" w14:textId="77777777" w:rsidR="001E1242" w:rsidRPr="00FD52CB" w:rsidRDefault="001E1242" w:rsidP="009B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9B76F6" w:rsidRPr="00186D57" w14:paraId="3E287A74" w14:textId="77777777" w:rsidTr="009B76F6">
        <w:tc>
          <w:tcPr>
            <w:tcW w:w="4050" w:type="dxa"/>
          </w:tcPr>
          <w:p w14:paraId="719EB06B" w14:textId="69256C27" w:rsidR="009B76F6" w:rsidRPr="00FD52CB" w:rsidRDefault="009B76F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6FE2F1BA" w14:textId="2F7D9E3D" w:rsidR="009B76F6" w:rsidRPr="00FD52CB" w:rsidRDefault="009B76F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70606C52" w14:textId="04530CB7" w:rsidR="009B76F6" w:rsidRDefault="009B76F6" w:rsidP="009B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E1242" w:rsidRPr="00186D57" w14:paraId="0DCA25CE" w14:textId="77777777" w:rsidTr="009B76F6">
        <w:tc>
          <w:tcPr>
            <w:tcW w:w="4050" w:type="dxa"/>
          </w:tcPr>
          <w:p w14:paraId="2014A417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810" w:type="dxa"/>
          </w:tcPr>
          <w:p w14:paraId="52E7BF86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FAB6839" w14:textId="77777777" w:rsidR="001E1242" w:rsidRDefault="001E1242" w:rsidP="009B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1F19142C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2027A8A3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2C7D4816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14BD2B35" w14:textId="77777777" w:rsidR="009B76F6" w:rsidRDefault="009B76F6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D4349C9" w14:textId="011B70A5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669D5">
        <w:rPr>
          <w:rFonts w:ascii="Angsana New" w:hAnsi="Angsana New" w:hint="cs"/>
          <w:sz w:val="28"/>
          <w:szCs w:val="28"/>
          <w:cs/>
        </w:rPr>
        <w:t>ไม่คิดค่าเสื่อมราคาสำหรับที่ดินและ</w:t>
      </w:r>
      <w:r>
        <w:rPr>
          <w:rFonts w:ascii="Angsana New" w:hAnsi="Angsana New" w:hint="cs"/>
          <w:sz w:val="28"/>
          <w:szCs w:val="28"/>
          <w:cs/>
        </w:rPr>
        <w:t>งาน</w:t>
      </w:r>
      <w:r w:rsidRPr="00A669D5">
        <w:rPr>
          <w:rFonts w:ascii="Angsana New" w:hAnsi="Angsana New" w:hint="cs"/>
          <w:sz w:val="28"/>
          <w:szCs w:val="28"/>
          <w:cs/>
        </w:rPr>
        <w:t>ระหว่างก่อสร้าง</w:t>
      </w:r>
    </w:p>
    <w:p w14:paraId="79727D08" w14:textId="77777777" w:rsidR="001E1242" w:rsidRPr="00FD52CB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38339404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โปรแกรมคอมพิวเตอร์และค่าตัดจำหน่าย</w:t>
      </w:r>
    </w:p>
    <w:p w14:paraId="2DC23DE3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โปรแกรมคอมพิวเตอร์ที่บริษัทได้มาแสดงในราคาทุนหักค่าตัดจำหน่ายสะสมและค่าเผื่อการด้อยค่า (ถ้ามี)</w:t>
      </w:r>
    </w:p>
    <w:p w14:paraId="0FCCFE8A" w14:textId="42C9A7A2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Pr="00FD52CB">
        <w:rPr>
          <w:rFonts w:ascii="Angsana New" w:hAnsi="Angsana New"/>
          <w:sz w:val="28"/>
          <w:szCs w:val="28"/>
        </w:rPr>
        <w:t>5</w:t>
      </w:r>
      <w:r w:rsidRPr="00FD52CB">
        <w:rPr>
          <w:rFonts w:ascii="Angsana New" w:hAnsi="Angsana New"/>
          <w:sz w:val="28"/>
          <w:szCs w:val="28"/>
          <w:cs/>
        </w:rPr>
        <w:t xml:space="preserve"> ปี</w:t>
      </w:r>
    </w:p>
    <w:p w14:paraId="464DBC24" w14:textId="77777777" w:rsidR="001E124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84B3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สินทรัพย์สิทธิการใช้และหนี้สินตามสัญญาเช่า</w:t>
      </w:r>
    </w:p>
    <w:p w14:paraId="2F3779E9" w14:textId="77777777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สินทรัพย์สิทธิการใช้</w:t>
      </w:r>
    </w:p>
    <w:p w14:paraId="7E4CA865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บริษัทรับรู้สินทรัพย์สิทธิการใช้จากสัญญาที่มีอายุสัญญาเช่าเท่ากับหรือมากกว่า </w:t>
      </w:r>
      <w:r w:rsidRPr="00F84B32">
        <w:rPr>
          <w:rFonts w:ascii="Angsana New" w:hAnsi="Angsana New"/>
          <w:sz w:val="28"/>
          <w:szCs w:val="28"/>
        </w:rPr>
        <w:t>12</w:t>
      </w:r>
      <w:r w:rsidRPr="00F84B32">
        <w:rPr>
          <w:rFonts w:ascii="Angsana New" w:hAnsi="Angsana New"/>
          <w:sz w:val="28"/>
          <w:szCs w:val="28"/>
          <w:cs/>
        </w:rPr>
        <w:t xml:space="preserve"> เดือน โดย ณ วันที่สัญญาเช่าเริ่มมีผล สินทรัพย์สิทธิการใช้จะถูกวัดมูลค่าด้วยราคาทุนหักค่าเสื่อมราคาสะสม และค่าเผื่อการด้อยค่าสะสม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DE53934" w14:textId="77777777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>การบูรณะสถานที่ตั้งของสินทรัพย์อ้างอิง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 xml:space="preserve">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>
        <w:rPr>
          <w:rFonts w:ascii="Angsana New" w:hAnsi="Angsana New"/>
          <w:sz w:val="28"/>
          <w:szCs w:val="28"/>
        </w:rPr>
        <w:t>37</w:t>
      </w:r>
      <w:r w:rsidRPr="00F84B32">
        <w:rPr>
          <w:rFonts w:ascii="Angsana New" w:hAnsi="Angsana New"/>
          <w:sz w:val="28"/>
          <w:szCs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</w:p>
    <w:p w14:paraId="6F46E0EE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1F3B3C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2E27D21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D06C50" w14:textId="35E727A4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7FD80C87" w14:textId="597DC8ED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</w:t>
      </w:r>
      <w:r>
        <w:rPr>
          <w:rFonts w:ascii="Angsana New" w:hAnsi="Angsana New" w:hint="cs"/>
          <w:sz w:val="28"/>
          <w:szCs w:val="28"/>
          <w:cs/>
        </w:rPr>
        <w:t>การให้ประโยชน์โดยประมาณของสินทรัพย์</w:t>
      </w:r>
      <w:r w:rsidRPr="00F84B32">
        <w:rPr>
          <w:rFonts w:ascii="Angsana New" w:hAnsi="Angsana New"/>
          <w:sz w:val="28"/>
          <w:szCs w:val="28"/>
          <w:cs/>
        </w:rPr>
        <w:t>สิทธิการใช้ ดังต่อไปนี้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80"/>
        <w:gridCol w:w="810"/>
      </w:tblGrid>
      <w:tr w:rsidR="001E1242" w:rsidRPr="005F6C49" w14:paraId="229595D1" w14:textId="77777777" w:rsidTr="00111DD7">
        <w:trPr>
          <w:trHeight w:val="268"/>
        </w:trPr>
        <w:tc>
          <w:tcPr>
            <w:tcW w:w="4050" w:type="dxa"/>
          </w:tcPr>
          <w:p w14:paraId="1E65A496" w14:textId="77777777" w:rsidR="001E1242" w:rsidRPr="003510F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46BF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</w:t>
            </w: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  <w:tc>
          <w:tcPr>
            <w:tcW w:w="1080" w:type="dxa"/>
          </w:tcPr>
          <w:p w14:paraId="3C67C69D" w14:textId="77777777" w:rsidR="001E1242" w:rsidRPr="003510F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2 - 6</w:t>
            </w:r>
          </w:p>
        </w:tc>
        <w:tc>
          <w:tcPr>
            <w:tcW w:w="810" w:type="dxa"/>
          </w:tcPr>
          <w:p w14:paraId="743B50BF" w14:textId="77777777" w:rsidR="001E1242" w:rsidRPr="005F6C4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1E1242" w14:paraId="17B9533F" w14:textId="77777777" w:rsidTr="00111DD7">
        <w:trPr>
          <w:trHeight w:val="83"/>
        </w:trPr>
        <w:tc>
          <w:tcPr>
            <w:tcW w:w="4050" w:type="dxa"/>
          </w:tcPr>
          <w:p w14:paraId="5FA13217" w14:textId="77777777" w:rsidR="001E1242" w:rsidRPr="00FE46BF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6B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0B7AEA" w14:textId="77777777" w:rsidR="001E1242" w:rsidRPr="003510F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0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</w:tcPr>
          <w:p w14:paraId="417745B0" w14:textId="77777777" w:rsidR="001E1242" w:rsidRPr="00FE46BF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BBB575A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บริษัทปฏิบัติตามมาตรฐานการบัญชีฉบับที่ </w:t>
      </w:r>
      <w:r w:rsidRPr="00F84B32">
        <w:rPr>
          <w:rFonts w:ascii="Angsana New" w:hAnsi="Angsana New"/>
          <w:sz w:val="28"/>
          <w:szCs w:val="28"/>
        </w:rPr>
        <w:t xml:space="preserve">36 </w:t>
      </w:r>
      <w:r w:rsidRPr="00F84B32">
        <w:rPr>
          <w:rFonts w:ascii="Angsana New" w:hAnsi="Angsana New"/>
          <w:sz w:val="28"/>
          <w:szCs w:val="28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 และบันทึกผลขาดทุนจากการด้อยค่าใด ๆ ที่ระบุได้ตามที่กล่าวในนโยบายเรื่อง “การด้อยค่า”</w:t>
      </w:r>
    </w:p>
    <w:p w14:paraId="1D12EBC4" w14:textId="77777777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หนี้สินตามสัญญาเช่า</w:t>
      </w:r>
    </w:p>
    <w:p w14:paraId="79EB9065" w14:textId="377CF4D0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370C4">
        <w:rPr>
          <w:rFonts w:ascii="Angsana New" w:hAnsi="Angsana New"/>
          <w:spacing w:val="-2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</w:t>
      </w:r>
      <w:r w:rsidRPr="00F84B32">
        <w:rPr>
          <w:rFonts w:ascii="Angsana New" w:hAnsi="Angsana New"/>
          <w:sz w:val="28"/>
          <w:szCs w:val="28"/>
          <w:cs/>
        </w:rPr>
        <w:t>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5D0F7CDC" w14:textId="77777777" w:rsidR="001E1242" w:rsidRPr="00FF779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F779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การด้อยค่า</w:t>
      </w:r>
      <w:r w:rsidRPr="003F5910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3635DBAA" w14:textId="77777777" w:rsidR="001E1242" w:rsidRDefault="001E1242" w:rsidP="00AC590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</w:t>
      </w:r>
      <w:r w:rsidRPr="00576061">
        <w:rPr>
          <w:rFonts w:ascii="Angsana New" w:hAnsi="Angsana New"/>
          <w:spacing w:val="4"/>
          <w:sz w:val="28"/>
          <w:szCs w:val="28"/>
          <w:cs/>
        </w:rPr>
        <w:t>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</w:t>
      </w:r>
      <w:r w:rsidRPr="00FD52CB">
        <w:rPr>
          <w:rFonts w:ascii="Angsana New" w:hAnsi="Angsana New"/>
          <w:sz w:val="28"/>
          <w:szCs w:val="28"/>
          <w:cs/>
        </w:rPr>
        <w:t>สดแล้วแต่กรณี</w:t>
      </w:r>
    </w:p>
    <w:p w14:paraId="09DB22BC" w14:textId="32DB3C44" w:rsidR="001E1242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34F1">
        <w:rPr>
          <w:rFonts w:ascii="Angsana New" w:hAnsi="Angsana New"/>
          <w:spacing w:val="8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</w:t>
      </w:r>
      <w:r w:rsidRPr="006B34F1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6B34F1">
        <w:rPr>
          <w:rFonts w:ascii="Angsana New" w:hAnsi="Angsana New"/>
          <w:spacing w:val="8"/>
          <w:sz w:val="28"/>
          <w:szCs w:val="28"/>
          <w:cs/>
        </w:rPr>
        <w:t>บริษัทจะรับรู้ผลขาดทุนจากการด้อยค่าโดยการ</w:t>
      </w:r>
      <w:r w:rsidRPr="00FD52CB">
        <w:rPr>
          <w:rFonts w:ascii="Angsana New" w:hAnsi="Angsana New"/>
          <w:sz w:val="28"/>
          <w:szCs w:val="28"/>
          <w:cs/>
        </w:rPr>
        <w:t>ลดราคาตามบัญชีของสินทรัพย์นั้นให้เท่ากับมูลค่าที่คาดว่าจะได้รับคืน และบันท</w:t>
      </w:r>
      <w:r>
        <w:rPr>
          <w:rFonts w:ascii="Angsana New" w:hAnsi="Angsana New"/>
          <w:sz w:val="28"/>
          <w:szCs w:val="28"/>
          <w:cs/>
        </w:rPr>
        <w:t>ึกการปรับลดมูลค่าในงบกำไรขาดทุน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3B3BC021" w14:textId="77777777" w:rsidR="00DC0E0C" w:rsidRDefault="00DC0E0C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43F7A0" w14:textId="77777777" w:rsidR="00DC0E0C" w:rsidRDefault="00DC0E0C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11C3A5" w14:textId="77777777" w:rsidR="00DC0E0C" w:rsidRDefault="00DC0E0C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07E6C5" w14:textId="77777777" w:rsidR="00DC0E0C" w:rsidRDefault="00DC0E0C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1FC0A3A" w14:textId="77777777" w:rsidR="00DC0E0C" w:rsidRDefault="00DC0E0C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F5ED22" w14:textId="77777777" w:rsidR="00DC0E0C" w:rsidRDefault="00DC0E0C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6D04191" w14:textId="77777777" w:rsidR="001E1242" w:rsidRPr="00FD52CB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สำรองเบี้ยประกันภัย</w:t>
      </w:r>
    </w:p>
    <w:p w14:paraId="6E702526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สำรองเบี้ยประกันภัยประกอบด้วย</w:t>
      </w:r>
      <w:r w:rsidRPr="00FD52CB">
        <w:rPr>
          <w:rFonts w:ascii="Angsana New" w:hAnsi="Angsana New"/>
          <w:sz w:val="28"/>
          <w:szCs w:val="28"/>
          <w:cs/>
        </w:rPr>
        <w:t>สำรองเบี้ย</w:t>
      </w:r>
      <w:r>
        <w:rPr>
          <w:rFonts w:ascii="Angsana New" w:hAnsi="Angsana New"/>
          <w:sz w:val="28"/>
          <w:szCs w:val="28"/>
          <w:cs/>
        </w:rPr>
        <w:t>ประกันภัยที่ยังไม่ถือเป็นรายได้</w:t>
      </w:r>
      <w:r w:rsidRPr="00FD52CB">
        <w:rPr>
          <w:rFonts w:ascii="Angsana New" w:hAnsi="Angsana New"/>
          <w:sz w:val="28"/>
          <w:szCs w:val="28"/>
          <w:cs/>
        </w:rPr>
        <w:t>และสำรองความเสี่ยงภัยที่ยังไม่สิ้นสุด</w:t>
      </w:r>
    </w:p>
    <w:p w14:paraId="5F4E1BF6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680"/>
      </w:tblGrid>
      <w:tr w:rsidR="001E1242" w:rsidRPr="00160077" w14:paraId="68F47178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93A1A1" w14:textId="77777777" w:rsidR="001E1242" w:rsidRPr="00160077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 w:type="page"/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การประกันอัคคีภัย ตัวเรือ รถยนต์ อุบัติเหตุส่วนบุคคล</w:t>
            </w:r>
            <w:r w:rsidRPr="0016007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   </w:t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และ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ภัยเบ็ดเตล็ด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4AC8199" w14:textId="77777777" w:rsidR="001E1242" w:rsidRPr="00160077" w:rsidRDefault="001E1242" w:rsidP="00111DD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วิธีเฉลี่ยราย</w:t>
            </w:r>
            <w:r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(วิธีเศษหนึ่งส่วน</w:t>
            </w:r>
            <w:r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สามร้อยหกสิบห้าวัน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1E1242" w:rsidRPr="00160077" w14:paraId="55B7C7D4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B1ECDA" w14:textId="77777777" w:rsidR="001E1242" w:rsidRPr="00160077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การประกันภัยทางทะเลและขนส่ง (เฉพาะเที่ยว) และ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การประกันภัยอุบัติเหตุการเดินทาง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D81C05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E1242" w:rsidRPr="00160077" w14:paraId="3E4C6DC3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79EBF5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ที่มีระยะเวลาคุ้มครองไม่เกิน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5DC49D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ร้อยละ</w:t>
            </w:r>
            <w:r w:rsidRPr="00160077">
              <w:rPr>
                <w:rFonts w:asciiTheme="majorBidi" w:hAnsiTheme="majorBidi" w:cstheme="majorBidi"/>
                <w:sz w:val="28"/>
                <w:szCs w:val="28"/>
              </w:rPr>
              <w:t xml:space="preserve"> 100 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1E1242" w:rsidRPr="00160077" w14:paraId="5CFF9A21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1BAA8F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6AE5D2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1E1242" w:rsidRPr="00160077" w14:paraId="5A53C17E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4C8D2F5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51DB38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1E1242" w:rsidRPr="00160077" w14:paraId="615915E3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32E9EB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ที่มีระยะเวลาคุ้มครองที่เกิน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44D2D5" w14:textId="77777777" w:rsidR="001E1242" w:rsidRPr="00160077" w:rsidRDefault="001E1242" w:rsidP="00111DD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</w:t>
            </w:r>
            <w:r w:rsidRPr="001600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รายวัน (วิธีเศษหนึ่งส่วนสามร้อยหกสิบห้าวัน)</w:t>
            </w:r>
          </w:p>
        </w:tc>
      </w:tr>
    </w:tbl>
    <w:p w14:paraId="31A97D82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และค่าใช้จ่ายที่เกี่ยวข้องที่</w:t>
      </w:r>
      <w:r w:rsidRPr="00FF7793">
        <w:rPr>
          <w:rFonts w:ascii="Angsana New" w:hAnsi="Angsana New"/>
          <w:spacing w:val="4"/>
          <w:sz w:val="28"/>
          <w:szCs w:val="28"/>
          <w:cs/>
        </w:rPr>
        <w:t>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</w:t>
      </w:r>
      <w:r w:rsidRPr="00FF7793">
        <w:rPr>
          <w:rFonts w:ascii="Angsana New" w:hAnsi="Angsana New"/>
          <w:spacing w:val="-4"/>
          <w:sz w:val="28"/>
          <w:szCs w:val="28"/>
          <w:cs/>
        </w:rPr>
        <w:t>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</w:t>
      </w:r>
      <w:r w:rsidRPr="00FD52CB">
        <w:rPr>
          <w:rFonts w:ascii="Angsana New" w:hAnsi="Angsana New"/>
          <w:sz w:val="28"/>
          <w:szCs w:val="28"/>
          <w:cs/>
        </w:rPr>
        <w:t>อดีต</w:t>
      </w:r>
    </w:p>
    <w:p w14:paraId="4E40A81C" w14:textId="61844D4A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14:paraId="217E29BE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00142343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2B88">
        <w:rPr>
          <w:rFonts w:ascii="Angsana New" w:hAnsi="Angsana New"/>
          <w:spacing w:val="6"/>
          <w:sz w:val="28"/>
          <w:szCs w:val="28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</w:t>
      </w:r>
      <w:r w:rsidRPr="00FD52CB">
        <w:rPr>
          <w:rFonts w:ascii="Angsana New" w:hAnsi="Angsana New"/>
          <w:sz w:val="28"/>
          <w:szCs w:val="28"/>
          <w:cs/>
        </w:rPr>
        <w:t>คำเรียกร้องค่าเสียหายจากผู้เอาประกันภั</w:t>
      </w:r>
      <w:r>
        <w:rPr>
          <w:rFonts w:ascii="Angsana New" w:hAnsi="Angsana New"/>
          <w:sz w:val="28"/>
          <w:szCs w:val="28"/>
          <w:cs/>
        </w:rPr>
        <w:t>ยตามจำนวนที่ผู้เอาประกันภัยแจ้ง</w:t>
      </w:r>
      <w:r w:rsidRPr="00FD52CB">
        <w:rPr>
          <w:rFonts w:ascii="Angsana New" w:hAnsi="Angsana New"/>
          <w:sz w:val="28"/>
          <w:szCs w:val="28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F996E86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</w:t>
      </w:r>
      <w:r w:rsidRPr="00FD52CB">
        <w:rPr>
          <w:rFonts w:ascii="Angsana New" w:hAnsi="Angsana New"/>
          <w:sz w:val="28"/>
          <w:szCs w:val="28"/>
        </w:rPr>
        <w:t xml:space="preserve">Incurred but not </w:t>
      </w:r>
      <w:r w:rsidRPr="004D280E">
        <w:rPr>
          <w:rFonts w:ascii="Angsana New" w:hAnsi="Angsana New"/>
          <w:spacing w:val="8"/>
          <w:sz w:val="28"/>
          <w:szCs w:val="28"/>
        </w:rPr>
        <w:t xml:space="preserve">reported claims: IBNR) </w:t>
      </w:r>
      <w:r w:rsidRPr="004D280E">
        <w:rPr>
          <w:rFonts w:ascii="Angsana New" w:hAnsi="Angsana New"/>
          <w:spacing w:val="8"/>
          <w:sz w:val="28"/>
          <w:szCs w:val="28"/>
          <w:cs/>
        </w:rPr>
        <w:t>ซึ่งคำนวณโดยวิธีการทางคณิตศาสตร์ประกันภัย โดยคำนวณจากประมาณการที่ดีที่สุดของค่า</w:t>
      </w:r>
      <w:r w:rsidRPr="00552B88">
        <w:rPr>
          <w:rFonts w:ascii="Angsana New" w:hAnsi="Angsana New"/>
          <w:spacing w:val="6"/>
          <w:sz w:val="28"/>
          <w:szCs w:val="28"/>
          <w:cs/>
        </w:rPr>
        <w:t xml:space="preserve">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</w:t>
      </w:r>
      <w:r w:rsidRPr="004D280E">
        <w:rPr>
          <w:rFonts w:ascii="Angsana New" w:hAnsi="Angsana New"/>
          <w:spacing w:val="6"/>
          <w:sz w:val="28"/>
          <w:szCs w:val="28"/>
          <w:cs/>
        </w:rPr>
        <w:t>วันที่รอบระยะเวลารายงาน ทั้งจากรายการความสูญเสียที่บริษัทได้รับรายงานแล้วและยังไม่ได้รับรายงาน สุทธิด้วยค่า</w:t>
      </w:r>
      <w:r w:rsidRPr="004D280E">
        <w:rPr>
          <w:rFonts w:ascii="Angsana New" w:hAnsi="Angsana New"/>
          <w:sz w:val="28"/>
          <w:szCs w:val="28"/>
          <w:cs/>
        </w:rPr>
        <w:t>สินไหมทดแทนที่ได้รับรู้ไปแล้วใน</w:t>
      </w:r>
      <w:r w:rsidRPr="004D280E">
        <w:rPr>
          <w:rFonts w:ascii="Angsana New" w:hAnsi="Angsana New" w:hint="cs"/>
          <w:sz w:val="28"/>
          <w:szCs w:val="28"/>
          <w:cs/>
        </w:rPr>
        <w:t>งบการเงิน</w:t>
      </w:r>
    </w:p>
    <w:p w14:paraId="0FF89374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71352A0" w14:textId="77777777" w:rsidR="00793981" w:rsidRDefault="00793981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AAE4ADF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E856194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ประมาณการหนี้สิน</w:t>
      </w:r>
    </w:p>
    <w:p w14:paraId="5DFD66FF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ประมาณการหนี้สินตามภาระหนี้สินตามกฎหมาย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</w:t>
      </w:r>
      <w:r w:rsidRPr="0035121F">
        <w:rPr>
          <w:rFonts w:ascii="Angsana New" w:hAnsi="Angsana New"/>
          <w:spacing w:val="-2"/>
          <w:sz w:val="28"/>
          <w:szCs w:val="28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</w:t>
      </w:r>
      <w:r w:rsidRPr="00FD52CB">
        <w:rPr>
          <w:rFonts w:ascii="Angsana New" w:hAnsi="Angsana New"/>
          <w:sz w:val="28"/>
          <w:szCs w:val="28"/>
          <w:cs/>
        </w:rPr>
        <w:t>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5D6524C5" w14:textId="77777777" w:rsidR="001E124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04F89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ภาระผูกพันผลประโยชน์พนักงาน</w:t>
      </w:r>
    </w:p>
    <w:p w14:paraId="0C407522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</w:t>
      </w:r>
      <w:r w:rsidRPr="00160077">
        <w:rPr>
          <w:rFonts w:ascii="Angsana New" w:hAnsi="Angsana New"/>
          <w:spacing w:val="-4"/>
          <w:sz w:val="28"/>
          <w:szCs w:val="28"/>
          <w:cs/>
        </w:rPr>
        <w:t>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</w:t>
      </w:r>
      <w:r w:rsidRPr="00FD52CB">
        <w:rPr>
          <w:rFonts w:ascii="Angsana New" w:hAnsi="Angsana New"/>
          <w:sz w:val="28"/>
          <w:szCs w:val="28"/>
          <w:cs/>
        </w:rPr>
        <w:t>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</w:t>
      </w:r>
      <w:r>
        <w:rPr>
          <w:rFonts w:ascii="Angsana New" w:hAnsi="Angsana New"/>
          <w:sz w:val="28"/>
          <w:szCs w:val="28"/>
          <w:cs/>
        </w:rPr>
        <w:t>มขึ้น</w:t>
      </w:r>
      <w:r w:rsidRPr="00FD52CB">
        <w:rPr>
          <w:rFonts w:ascii="Angsana New" w:hAnsi="Angsana New"/>
          <w:sz w:val="28"/>
          <w:szCs w:val="28"/>
          <w:cs/>
        </w:rPr>
        <w:t>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1FDA4B7B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148E7505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167406">
        <w:rPr>
          <w:rFonts w:ascii="Angsana New" w:hAnsi="Angsana New"/>
          <w:spacing w:val="2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382BF14C" w14:textId="57890A01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z w:val="28"/>
          <w:szCs w:val="28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การเปลี่ยนแปลง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</w:t>
      </w:r>
      <w:r w:rsidRPr="00FD52CB">
        <w:rPr>
          <w:rFonts w:ascii="Angsana New" w:hAnsi="Angsana New"/>
          <w:sz w:val="28"/>
          <w:szCs w:val="28"/>
          <w:cs/>
        </w:rPr>
        <w:t>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08D4B818" w14:textId="77777777" w:rsidR="001E1242" w:rsidRPr="000B08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t>การใช้วิจารณญาณ</w:t>
      </w:r>
    </w:p>
    <w:p w14:paraId="63A72F22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B16ED">
        <w:rPr>
          <w:rFonts w:ascii="Angsana New" w:hAnsi="Angsana New"/>
          <w:spacing w:val="6"/>
          <w:sz w:val="28"/>
          <w:szCs w:val="28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</w:t>
      </w:r>
      <w:r w:rsidRPr="00FD52CB">
        <w:rPr>
          <w:rFonts w:ascii="Angsana New" w:hAnsi="Angsana New"/>
          <w:sz w:val="28"/>
          <w:szCs w:val="28"/>
          <w:cs/>
        </w:rPr>
        <w:t xml:space="preserve">การเงิน ประกอบด้วย </w:t>
      </w:r>
    </w:p>
    <w:p w14:paraId="1FC810F5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การจัดประเภท</w:t>
      </w:r>
      <w:r>
        <w:rPr>
          <w:rFonts w:ascii="Angsana New" w:hAnsi="Angsana New" w:hint="cs"/>
          <w:sz w:val="28"/>
          <w:szCs w:val="28"/>
          <w:cs/>
        </w:rPr>
        <w:t>สินทรัพย์ทางการเงิน</w:t>
      </w:r>
      <w:r w:rsidRPr="000B0863">
        <w:rPr>
          <w:rFonts w:ascii="Angsana New" w:hAnsi="Angsana New"/>
          <w:sz w:val="28"/>
          <w:szCs w:val="28"/>
          <w:cs/>
        </w:rPr>
        <w:t xml:space="preserve"> </w:t>
      </w:r>
    </w:p>
    <w:p w14:paraId="593F462B" w14:textId="77777777" w:rsidR="001E1242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การแสดงมูลค่าที่ดิน อาคาร และอุปกรณ์</w:t>
      </w:r>
    </w:p>
    <w:p w14:paraId="30AA4EDB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5253CD64" w14:textId="62DC18A5" w:rsidR="001E1242" w:rsidRPr="000B08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lastRenderedPageBreak/>
        <w:t>ข้อสมมติฐานและความไม่แน่นอนของการประมาณการ</w:t>
      </w:r>
    </w:p>
    <w:p w14:paraId="73FB57B5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0C60A78E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การด้อยค่าของเบี้ยประกันภัยค้างรับ</w:t>
      </w:r>
    </w:p>
    <w:p w14:paraId="73089C2B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การแสดงมูลค่าของเครื่องมือทางการเงิน</w:t>
      </w:r>
    </w:p>
    <w:p w14:paraId="2C5C168F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การแสดงมูลค่าของที่ดิน อาคารและอุปกรณ์</w:t>
      </w:r>
    </w:p>
    <w:p w14:paraId="63DA2604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</w:t>
      </w:r>
    </w:p>
    <w:p w14:paraId="42F15EE4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การใช้ประโยชน์ของขาดทุนทางภาษี</w:t>
      </w:r>
    </w:p>
    <w:p w14:paraId="40D218D6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570F9292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การวัดมูลค่า</w:t>
      </w:r>
      <w:r>
        <w:rPr>
          <w:rFonts w:ascii="Angsana New" w:hAnsi="Angsana New" w:hint="cs"/>
          <w:sz w:val="28"/>
          <w:szCs w:val="28"/>
          <w:cs/>
        </w:rPr>
        <w:t>ภาระผูกพันผลประโยชน์พนักงาน</w:t>
      </w:r>
    </w:p>
    <w:p w14:paraId="0B76DA29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ข้อสมมติฐานสำหรับการประมาณการในการคิดลดกระแสเงินสดในอนาคต</w:t>
      </w:r>
    </w:p>
    <w:p w14:paraId="699C18AE" w14:textId="77777777" w:rsidR="001E1242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ประมาณการหนี้สินและหนี้สินที่อาจเกิดขึ้น</w:t>
      </w:r>
    </w:p>
    <w:p w14:paraId="246BB77C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การจัดประเภทสัญญาประกันภัย</w:t>
      </w:r>
    </w:p>
    <w:p w14:paraId="536AD594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7370C4">
        <w:rPr>
          <w:rFonts w:ascii="Angsana New" w:hAnsi="Angsana New"/>
          <w:spacing w:val="2"/>
          <w:sz w:val="28"/>
          <w:szCs w:val="28"/>
          <w:cs/>
        </w:rPr>
        <w:t xml:space="preserve">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</w:t>
      </w:r>
      <w:r w:rsidRPr="007370C4">
        <w:rPr>
          <w:rFonts w:ascii="Angsana New" w:hAnsi="Angsana New"/>
          <w:spacing w:val="-4"/>
          <w:sz w:val="28"/>
          <w:szCs w:val="28"/>
          <w:cs/>
        </w:rPr>
        <w:t>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FD52CB">
        <w:rPr>
          <w:rFonts w:ascii="Angsana New" w:hAnsi="Angsana New"/>
          <w:sz w:val="28"/>
          <w:szCs w:val="28"/>
          <w:cs/>
        </w:rPr>
        <w:t xml:space="preserve">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</w:t>
      </w:r>
      <w:r w:rsidRPr="00380203">
        <w:rPr>
          <w:rFonts w:ascii="Angsana New" w:hAnsi="Angsana New"/>
          <w:spacing w:val="2"/>
          <w:sz w:val="28"/>
          <w:szCs w:val="28"/>
          <w:cs/>
        </w:rPr>
        <w:t>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</w:t>
      </w:r>
      <w:r w:rsidRPr="00FD52CB">
        <w:rPr>
          <w:rFonts w:ascii="Angsana New" w:hAnsi="Angsana New"/>
          <w:sz w:val="28"/>
          <w:szCs w:val="28"/>
          <w:cs/>
        </w:rPr>
        <w:t>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</w:t>
      </w:r>
      <w:r w:rsidRPr="003D3174">
        <w:rPr>
          <w:rFonts w:ascii="Angsana New" w:hAnsi="Angsana New"/>
          <w:spacing w:val="2"/>
          <w:sz w:val="28"/>
          <w:szCs w:val="28"/>
          <w:cs/>
        </w:rPr>
        <w:t>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</w:t>
      </w:r>
      <w:r w:rsidRPr="00D64A73">
        <w:rPr>
          <w:rFonts w:ascii="Angsana New" w:hAnsi="Angsana New"/>
          <w:spacing w:val="6"/>
          <w:sz w:val="28"/>
          <w:szCs w:val="28"/>
          <w:cs/>
        </w:rPr>
        <w:t>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</w:t>
      </w:r>
      <w:r w:rsidRPr="00FD52CB">
        <w:rPr>
          <w:rFonts w:ascii="Angsana New" w:hAnsi="Angsana New"/>
          <w:sz w:val="28"/>
          <w:szCs w:val="28"/>
          <w:cs/>
        </w:rPr>
        <w:t>ความเสี่ยง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</w:t>
      </w:r>
      <w:r w:rsidRPr="00FD52CB">
        <w:rPr>
          <w:rFonts w:ascii="Angsana New" w:hAnsi="Angsana New"/>
          <w:sz w:val="28"/>
          <w:szCs w:val="28"/>
          <w:cs/>
        </w:rPr>
        <w:t xml:space="preserve"> หรือราคา</w:t>
      </w:r>
    </w:p>
    <w:p w14:paraId="44907E2F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pacing w:val="-4"/>
          <w:sz w:val="28"/>
          <w:szCs w:val="28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</w:t>
      </w:r>
      <w:r w:rsidRPr="00FD52CB">
        <w:rPr>
          <w:rFonts w:ascii="Angsana New" w:hAnsi="Angsana New"/>
          <w:sz w:val="28"/>
          <w:szCs w:val="28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60FBAA6C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9C231D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F41B51C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07DFAEB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664791F" w14:textId="77777777" w:rsidR="00DC0E0C" w:rsidRDefault="00DC0E0C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A16AC13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การรับรู้รายได้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570"/>
      </w:tblGrid>
      <w:tr w:rsidR="001E1242" w:rsidRPr="000B0863" w14:paraId="5D05221A" w14:textId="77777777" w:rsidTr="00214B21">
        <w:tc>
          <w:tcPr>
            <w:tcW w:w="2430" w:type="dxa"/>
          </w:tcPr>
          <w:p w14:paraId="22D3F858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ที่ถือเป็นรายได้</w:t>
            </w:r>
          </w:p>
        </w:tc>
        <w:tc>
          <w:tcPr>
            <w:tcW w:w="360" w:type="dxa"/>
          </w:tcPr>
          <w:p w14:paraId="38EB1E96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F01396F" w14:textId="77777777" w:rsidR="001E1242" w:rsidRPr="0038020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80203">
              <w:rPr>
                <w:rFonts w:asciiTheme="majorBidi" w:hAnsiTheme="majorBidi" w:cstheme="majorBidi"/>
                <w:b w:val="0"/>
                <w:bCs w:val="0"/>
                <w:spacing w:val="2"/>
                <w:sz w:val="28"/>
                <w:szCs w:val="28"/>
                <w:cs/>
              </w:rPr>
              <w:t>เบี้ยประกันภัยรับประกอบด้วยเบี้ยประกันภัยรับโดยตรงจากผู้เอาประกันภัย และ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4"/>
                <w:sz w:val="28"/>
                <w:szCs w:val="28"/>
                <w:cs/>
              </w:rPr>
              <w:t>เบี้ย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ประกันภัยต่อรับ หักด้วยมูลค่าของกรมธรรม์ที่ยกเลิกและการส่งคืนเบี้ยประกันภัย</w:t>
            </w:r>
            <w:r w:rsidRPr="0038020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และปรับปรุงด้วยสำรองเบี้ยประกันภัยที่ยังไม่ถือเป็นรายได้</w:t>
            </w:r>
          </w:p>
        </w:tc>
      </w:tr>
      <w:tr w:rsidR="001E1242" w:rsidRPr="000B0863" w14:paraId="1E503ED2" w14:textId="77777777" w:rsidTr="00214B21">
        <w:trPr>
          <w:trHeight w:hRule="exact" w:val="144"/>
        </w:trPr>
        <w:tc>
          <w:tcPr>
            <w:tcW w:w="2430" w:type="dxa"/>
          </w:tcPr>
          <w:p w14:paraId="28FA23ED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F4104D4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1C6308AB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5D92BAC6" w14:textId="77777777" w:rsidTr="00214B21">
        <w:tc>
          <w:tcPr>
            <w:tcW w:w="2430" w:type="dxa"/>
          </w:tcPr>
          <w:p w14:paraId="0786C8B2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เบี้ยประกันภัยรับโดยตรงจาก</w:t>
            </w:r>
          </w:p>
          <w:p w14:paraId="58CE164D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ผู้เอาประกันภัย</w:t>
            </w:r>
          </w:p>
        </w:tc>
        <w:tc>
          <w:tcPr>
            <w:tcW w:w="360" w:type="dxa"/>
          </w:tcPr>
          <w:p w14:paraId="753A664E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5C73B279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ปีจะบันทึก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1E1242" w:rsidRPr="000B0863" w14:paraId="052E4D91" w14:textId="77777777" w:rsidTr="00214B21">
        <w:trPr>
          <w:trHeight w:hRule="exact" w:val="144"/>
        </w:trPr>
        <w:tc>
          <w:tcPr>
            <w:tcW w:w="2430" w:type="dxa"/>
          </w:tcPr>
          <w:p w14:paraId="61143091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E98276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0E2D915D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00B0811E" w14:textId="77777777" w:rsidTr="00214B21">
        <w:tc>
          <w:tcPr>
            <w:tcW w:w="2430" w:type="dxa"/>
          </w:tcPr>
          <w:p w14:paraId="5C6270AA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360" w:type="dxa"/>
          </w:tcPr>
          <w:p w14:paraId="4789246A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7346DD9B" w14:textId="77777777" w:rsidR="001E1242" w:rsidRPr="00D33367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</w:pP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br/>
            </w: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การประกันภัยต่อจากบริษัทผู้เอาประกันภัยต่อ</w:t>
            </w:r>
          </w:p>
        </w:tc>
      </w:tr>
      <w:tr w:rsidR="001E1242" w:rsidRPr="000B0863" w14:paraId="60240230" w14:textId="77777777" w:rsidTr="00214B21">
        <w:trPr>
          <w:trHeight w:hRule="exact" w:val="144"/>
        </w:trPr>
        <w:tc>
          <w:tcPr>
            <w:tcW w:w="2430" w:type="dxa"/>
          </w:tcPr>
          <w:p w14:paraId="0E560E7A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676291A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4E139410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48ACEB64" w14:textId="77777777" w:rsidTr="00214B21">
        <w:tc>
          <w:tcPr>
            <w:tcW w:w="2430" w:type="dxa"/>
          </w:tcPr>
          <w:p w14:paraId="6074E1D3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360" w:type="dxa"/>
          </w:tcPr>
          <w:p w14:paraId="7F083530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78ED74F6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รายได้ค่าจ้างและค่าบำเหน็จจากการเอาประกันภัยต่อรับรู้เป็นรายได้ในงวดที่ทำสัญญาประกันภัยต่อ</w:t>
            </w:r>
          </w:p>
        </w:tc>
      </w:tr>
      <w:tr w:rsidR="001E1242" w:rsidRPr="000B0863" w14:paraId="15C79FE0" w14:textId="77777777" w:rsidTr="00214B21">
        <w:trPr>
          <w:trHeight w:hRule="exact" w:val="144"/>
        </w:trPr>
        <w:tc>
          <w:tcPr>
            <w:tcW w:w="2430" w:type="dxa"/>
          </w:tcPr>
          <w:p w14:paraId="2CCF3611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45A02B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2C280153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7593EA15" w14:textId="77777777" w:rsidTr="00214B21">
        <w:tc>
          <w:tcPr>
            <w:tcW w:w="2430" w:type="dxa"/>
          </w:tcPr>
          <w:p w14:paraId="264D1C3C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360" w:type="dxa"/>
          </w:tcPr>
          <w:p w14:paraId="7740E4B0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0F922B4D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1E1242" w:rsidRPr="000B0863" w14:paraId="61F6AAE4" w14:textId="77777777" w:rsidTr="00214B21">
        <w:trPr>
          <w:trHeight w:hRule="exact" w:val="144"/>
        </w:trPr>
        <w:tc>
          <w:tcPr>
            <w:tcW w:w="2430" w:type="dxa"/>
          </w:tcPr>
          <w:p w14:paraId="468821E9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F89D244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155466C1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12517EB2" w14:textId="77777777" w:rsidTr="00214B21">
        <w:tc>
          <w:tcPr>
            <w:tcW w:w="2430" w:type="dxa"/>
          </w:tcPr>
          <w:p w14:paraId="4F06D02F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0" w:type="dxa"/>
          </w:tcPr>
          <w:p w14:paraId="536D6F5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8565040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1E1242" w:rsidRPr="000B0863" w14:paraId="621407AA" w14:textId="77777777" w:rsidTr="00214B21">
        <w:trPr>
          <w:trHeight w:hRule="exact" w:val="144"/>
        </w:trPr>
        <w:tc>
          <w:tcPr>
            <w:tcW w:w="2430" w:type="dxa"/>
          </w:tcPr>
          <w:p w14:paraId="5B76252A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E7CA66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6F09B28F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0BF44D11" w14:textId="77777777" w:rsidTr="00214B21">
        <w:tc>
          <w:tcPr>
            <w:tcW w:w="2430" w:type="dxa"/>
          </w:tcPr>
          <w:p w14:paraId="3576FE5E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</w:t>
            </w:r>
          </w:p>
          <w:p w14:paraId="31092E6C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360" w:type="dxa"/>
          </w:tcPr>
          <w:p w14:paraId="4846A9A5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59E6F28F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กำไร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1E1242" w:rsidRPr="000B0863" w14:paraId="1DAB74EE" w14:textId="77777777" w:rsidTr="00214B21">
        <w:trPr>
          <w:trHeight w:hRule="exact" w:val="144"/>
        </w:trPr>
        <w:tc>
          <w:tcPr>
            <w:tcW w:w="2430" w:type="dxa"/>
          </w:tcPr>
          <w:p w14:paraId="363D34FB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52656AD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0AD80E5B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65F142DF" w14:textId="77777777" w:rsidTr="00214B21">
        <w:tc>
          <w:tcPr>
            <w:tcW w:w="2430" w:type="dxa"/>
          </w:tcPr>
          <w:p w14:paraId="55B186F5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0" w:type="dxa"/>
          </w:tcPr>
          <w:p w14:paraId="16933D33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99F78FD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รายได้อื่นบันทึกตามเกณฑ์คงค้าง</w:t>
            </w:r>
          </w:p>
        </w:tc>
      </w:tr>
    </w:tbl>
    <w:p w14:paraId="739F515B" w14:textId="00A868DA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การรับรู้ค่าใช้จ่าย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570"/>
      </w:tblGrid>
      <w:tr w:rsidR="001E1242" w:rsidRPr="00015CAB" w14:paraId="23568AB6" w14:textId="77777777" w:rsidTr="00214B21">
        <w:tc>
          <w:tcPr>
            <w:tcW w:w="2430" w:type="dxa"/>
          </w:tcPr>
          <w:p w14:paraId="420102ED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เบี้ยประกันภัยต่อจ่าย</w:t>
            </w:r>
          </w:p>
        </w:tc>
        <w:tc>
          <w:tcPr>
            <w:tcW w:w="360" w:type="dxa"/>
          </w:tcPr>
          <w:p w14:paraId="3BDA031B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35B607D0" w14:textId="77777777" w:rsidR="001E1242" w:rsidRPr="00595F05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จากการประกันภัยให้บริษัทรับประกันภัยต่อแล้ว</w:t>
            </w:r>
          </w:p>
        </w:tc>
      </w:tr>
      <w:tr w:rsidR="001E1242" w:rsidRPr="00015CAB" w14:paraId="3EB9B3BF" w14:textId="77777777" w:rsidTr="00214B21">
        <w:trPr>
          <w:trHeight w:hRule="exact" w:val="144"/>
        </w:trPr>
        <w:tc>
          <w:tcPr>
            <w:tcW w:w="2430" w:type="dxa"/>
          </w:tcPr>
          <w:p w14:paraId="4A141AEB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059890F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05EBB635" w14:textId="77777777" w:rsidR="001E1242" w:rsidRPr="00015CAB" w:rsidRDefault="001E1242" w:rsidP="00111DD7">
            <w:pPr>
              <w:pStyle w:val="Heading7"/>
              <w:spacing w:line="240" w:lineRule="atLeast"/>
              <w:ind w:right="252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15CAB" w14:paraId="1369EACA" w14:textId="77777777" w:rsidTr="00214B21">
        <w:trPr>
          <w:trHeight w:val="234"/>
        </w:trPr>
        <w:tc>
          <w:tcPr>
            <w:tcW w:w="2430" w:type="dxa"/>
          </w:tcPr>
          <w:p w14:paraId="753179D7" w14:textId="77777777" w:rsidR="001E1242" w:rsidRPr="00595F05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ค่าใช้จ่ายค่าจ้างและค่าบำเหน็จ</w:t>
            </w:r>
          </w:p>
        </w:tc>
        <w:tc>
          <w:tcPr>
            <w:tcW w:w="360" w:type="dxa"/>
          </w:tcPr>
          <w:p w14:paraId="061C23CC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0095F1CD" w14:textId="77777777" w:rsidR="001E1242" w:rsidRPr="00FB7D9F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cs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1E1242" w:rsidRPr="00015CAB" w14:paraId="7F29E5D2" w14:textId="77777777" w:rsidTr="00DC0E0C">
        <w:trPr>
          <w:trHeight w:hRule="exact" w:val="1908"/>
        </w:trPr>
        <w:tc>
          <w:tcPr>
            <w:tcW w:w="2430" w:type="dxa"/>
          </w:tcPr>
          <w:p w14:paraId="61610C64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2548D5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7F623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75A5FA0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21135ED5" w14:textId="77777777" w:rsidR="001E1242" w:rsidRPr="00015CAB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15CAB" w14:paraId="698C2454" w14:textId="77777777" w:rsidTr="00214B21">
        <w:trPr>
          <w:trHeight w:hRule="exact" w:val="2331"/>
        </w:trPr>
        <w:tc>
          <w:tcPr>
            <w:tcW w:w="2430" w:type="dxa"/>
          </w:tcPr>
          <w:p w14:paraId="05629E55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ค่าสินไหมทดแทนและ</w:t>
            </w:r>
          </w:p>
          <w:p w14:paraId="3360CBDE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ในการจัดการ</w:t>
            </w:r>
          </w:p>
          <w:p w14:paraId="2379C4D7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ค่าสินไหม</w:t>
            </w:r>
            <w:r w:rsidRPr="003F67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ดแทน</w:t>
            </w:r>
          </w:p>
        </w:tc>
        <w:tc>
          <w:tcPr>
            <w:tcW w:w="360" w:type="dxa"/>
          </w:tcPr>
          <w:p w14:paraId="118120A2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1CDA6FE" w14:textId="20A89717" w:rsidR="00DC0E0C" w:rsidRPr="00DC0E0C" w:rsidRDefault="001E1242" w:rsidP="00DC0E0C">
            <w:pPr>
              <w:pStyle w:val="Heading7"/>
              <w:spacing w:line="240" w:lineRule="atLeast"/>
              <w:ind w:right="252"/>
              <w:jc w:val="thaiDistribute"/>
              <w:rPr>
                <w:cs/>
              </w:rPr>
            </w:pPr>
            <w:r w:rsidRPr="003F674D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ค่าสินไหมทดแทนและค่าใช้จ่ายในการจัดการค่าสินไหมทดแทนประกอบด้วย</w:t>
            </w:r>
            <w:r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br/>
            </w:r>
            <w:r w:rsidRPr="00595F05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</w:t>
            </w:r>
            <w:r w:rsidRPr="001053DF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 xml:space="preserve">ปัจจุบันและงวดก่อนที่เกิดขึ้นในระหว่างปี หักด้วยมูลค่าซากและการรับคืนอื่น 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1E1242" w:rsidRPr="00015CAB" w14:paraId="2AA3AFF6" w14:textId="77777777" w:rsidTr="00214B21">
        <w:trPr>
          <w:trHeight w:val="234"/>
        </w:trPr>
        <w:tc>
          <w:tcPr>
            <w:tcW w:w="2430" w:type="dxa"/>
          </w:tcPr>
          <w:p w14:paraId="405AA459" w14:textId="77777777" w:rsidR="001E1242" w:rsidRPr="003F674D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05FD181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26F546A3" w14:textId="0116687C" w:rsidR="001E1242" w:rsidRPr="00015CAB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1E1242" w:rsidRPr="00015CAB" w14:paraId="03DA8C0A" w14:textId="77777777" w:rsidTr="00214B21">
        <w:trPr>
          <w:trHeight w:val="234"/>
        </w:trPr>
        <w:tc>
          <w:tcPr>
            <w:tcW w:w="2430" w:type="dxa"/>
          </w:tcPr>
          <w:p w14:paraId="64A2348D" w14:textId="77777777" w:rsidR="001E1242" w:rsidRPr="003F674D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DC6EA4D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13176717" w14:textId="77777777" w:rsidR="001E1242" w:rsidRPr="00595F05" w:rsidRDefault="001E1242" w:rsidP="00111DD7">
            <w:pPr>
              <w:pStyle w:val="Heading7"/>
              <w:spacing w:before="120" w:after="120"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  <w:tr w:rsidR="001E1242" w:rsidRPr="00015CAB" w14:paraId="0AF747DA" w14:textId="77777777" w:rsidTr="00214B21">
        <w:trPr>
          <w:trHeight w:val="234"/>
        </w:trPr>
        <w:tc>
          <w:tcPr>
            <w:tcW w:w="2430" w:type="dxa"/>
          </w:tcPr>
          <w:p w14:paraId="723B1553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360" w:type="dxa"/>
          </w:tcPr>
          <w:p w14:paraId="5FAE0C1C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33136ADC" w14:textId="77777777" w:rsidR="001E1242" w:rsidRPr="00595F05" w:rsidRDefault="001E1242" w:rsidP="00111DD7">
            <w:pPr>
              <w:pStyle w:val="Heading7"/>
              <w:spacing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      </w:r>
          </w:p>
        </w:tc>
      </w:tr>
    </w:tbl>
    <w:p w14:paraId="4B8C2613" w14:textId="77777777" w:rsidR="001E1242" w:rsidRPr="00015CAB" w:rsidRDefault="001E1242" w:rsidP="00D513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5A9D835D" w14:textId="77777777" w:rsidR="001E1242" w:rsidRDefault="001E1242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44393">
        <w:rPr>
          <w:rFonts w:ascii="Angsana New" w:hAnsi="Angsana New"/>
          <w:spacing w:val="-2"/>
          <w:sz w:val="28"/>
          <w:szCs w:val="28"/>
          <w:cs/>
        </w:rPr>
        <w:t>ภาษีเงินได้คำนวณจากผลกำไรสำหรับปีโดยพิจารณาถึงภาษีเงินได้รอการตัดบัญชี ภาษีเงินได้รอการตัดบัญชีแสดงถึงผลกระทบ</w:t>
      </w:r>
      <w:r w:rsidRPr="00595F05">
        <w:rPr>
          <w:rFonts w:ascii="Angsana New" w:hAnsi="Angsana New"/>
          <w:spacing w:val="-6"/>
          <w:sz w:val="28"/>
          <w:szCs w:val="28"/>
          <w:cs/>
        </w:rPr>
        <w:t>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FD52CB">
        <w:rPr>
          <w:rFonts w:ascii="Angsana New" w:hAnsi="Angsana New"/>
          <w:sz w:val="28"/>
          <w:szCs w:val="28"/>
          <w:cs/>
        </w:rPr>
        <w:t xml:space="preserve">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67C5662B" w14:textId="429B0B05" w:rsidR="001E1242" w:rsidRPr="00FD52CB" w:rsidRDefault="001E1242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ตัดการ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</w:t>
      </w:r>
      <w:r>
        <w:rPr>
          <w:rFonts w:ascii="Angsana New" w:hAnsi="Angsana New" w:hint="cs"/>
          <w:sz w:val="28"/>
          <w:szCs w:val="28"/>
          <w:cs/>
        </w:rPr>
        <w:t>่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</w:t>
      </w:r>
      <w:r w:rsidRPr="00125A81">
        <w:rPr>
          <w:rFonts w:ascii="Angsana New" w:hAnsi="Angsana New"/>
          <w:spacing w:val="-4"/>
          <w:sz w:val="28"/>
          <w:szCs w:val="28"/>
          <w:cs/>
        </w:rPr>
        <w:t>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4DF3BF36" w14:textId="10206D7D" w:rsidR="00645ADF" w:rsidRDefault="001E1242" w:rsidP="001676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14:paraId="0585A3D5" w14:textId="77777777" w:rsidR="00DC0E0C" w:rsidRDefault="00DC0E0C" w:rsidP="001676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FDE2669" w14:textId="77777777" w:rsidR="001E1242" w:rsidRPr="00015CAB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ขาดทุนต่อหุ้น</w:t>
      </w:r>
    </w:p>
    <w:p w14:paraId="6887494E" w14:textId="6DFAA7BF" w:rsidR="00FB1496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ขาดทุนต่อหุ้นคำนวณโดยการหารขาดทุนสำหรับปีด้วยจำนวนหุ้น</w:t>
      </w:r>
      <w:r>
        <w:rPr>
          <w:rFonts w:ascii="Angsana New" w:hAnsi="Angsana New" w:hint="cs"/>
          <w:sz w:val="28"/>
          <w:szCs w:val="28"/>
          <w:cs/>
        </w:rPr>
        <w:t>สามัญ</w:t>
      </w:r>
      <w:r w:rsidRPr="00FD52CB">
        <w:rPr>
          <w:rFonts w:ascii="Angsana New" w:hAnsi="Angsana New"/>
          <w:sz w:val="28"/>
          <w:szCs w:val="28"/>
          <w:cs/>
        </w:rPr>
        <w:t>ถัวเฉลี่ยถ่วงน้ำหนักที่ออกในระหว่างปี</w:t>
      </w:r>
    </w:p>
    <w:p w14:paraId="290BBAD0" w14:textId="77777777" w:rsidR="00A0601A" w:rsidRPr="00CF7773" w:rsidRDefault="00A0601A" w:rsidP="00A0601A">
      <w:pPr>
        <w:pStyle w:val="FSNoteNumbered"/>
        <w:numPr>
          <w:ilvl w:val="0"/>
          <w:numId w:val="16"/>
        </w:numPr>
        <w:spacing w:before="120" w:after="120"/>
        <w:ind w:left="547" w:hanging="547"/>
        <w:rPr>
          <w:b/>
          <w:bCs/>
          <w:u w:val="none"/>
        </w:rPr>
      </w:pPr>
      <w:r w:rsidRPr="00CF7773">
        <w:rPr>
          <w:b/>
          <w:bCs/>
          <w:u w:val="none"/>
          <w:cs/>
        </w:rPr>
        <w:t>รายการกับบุคคลหรือกิจการที่เกี่ยวข้องกัน</w:t>
      </w:r>
    </w:p>
    <w:p w14:paraId="420A98AD" w14:textId="77777777" w:rsidR="00A0601A" w:rsidRPr="00E018A2" w:rsidRDefault="00A0601A" w:rsidP="00A060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18A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เมื่อบริษัทเหล่านี้มีผู้ถือหุ้นและ/หรือกรรมการร่วมกัน </w:t>
      </w:r>
    </w:p>
    <w:p w14:paraId="2B8FF9E5" w14:textId="77777777" w:rsidR="00A0601A" w:rsidRPr="00E018A2" w:rsidRDefault="00A0601A" w:rsidP="00A060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18A2">
        <w:rPr>
          <w:rFonts w:ascii="Angsana New" w:hAnsi="Angsana New"/>
          <w:sz w:val="28"/>
          <w:szCs w:val="28"/>
          <w:cs/>
        </w:rPr>
        <w:t xml:space="preserve">รายละเอียดความสัมพันธ์ที่บริษัทมีกับบุคคลหรือกิจการที่เกี่ยวข้องกัน มีดังนี้ </w:t>
      </w:r>
    </w:p>
    <w:tbl>
      <w:tblPr>
        <w:tblW w:w="8910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82"/>
        <w:gridCol w:w="4228"/>
      </w:tblGrid>
      <w:tr w:rsidR="00A0601A" w:rsidRPr="00C6141D" w14:paraId="262634C6" w14:textId="77777777" w:rsidTr="0052309B"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27FE3" w14:textId="77777777" w:rsidR="00A0601A" w:rsidRPr="00F831D1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0FC0F" w14:textId="77777777" w:rsidR="00A0601A" w:rsidRPr="00F831D1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F2A810" w14:textId="77777777" w:rsidR="00A0601A" w:rsidRPr="00F831D1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A0601A" w:rsidRPr="00C6141D" w14:paraId="1674FE0E" w14:textId="77777777" w:rsidTr="0052309B"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43EF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นายธนพล บุญวรุตม์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1DD8C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D26C4" w14:textId="77777777" w:rsidR="00A0601A" w:rsidRPr="00F831D1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</w:t>
            </w:r>
          </w:p>
        </w:tc>
      </w:tr>
      <w:tr w:rsidR="00A0601A" w:rsidRPr="00C6141D" w14:paraId="5F2F8766" w14:textId="77777777" w:rsidTr="0052309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1230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สาว</w:t>
            </w:r>
            <w:r w:rsidRPr="005F1BC9">
              <w:rPr>
                <w:rFonts w:ascii="Angsana New" w:hAnsi="Angsana New"/>
                <w:sz w:val="28"/>
                <w:szCs w:val="28"/>
                <w:cs/>
              </w:rPr>
              <w:t>อชิตา บุญวรุตม์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90A2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25E7B" w14:textId="77777777" w:rsidR="00A0601A" w:rsidRPr="00F831D1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</w:t>
            </w:r>
          </w:p>
        </w:tc>
      </w:tr>
      <w:tr w:rsidR="00A0601A" w:rsidRPr="00C6141D" w14:paraId="2B2912CF" w14:textId="77777777" w:rsidTr="0052309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A317E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พล.ต.อ.ปรุง บุญผดุง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975A8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3816D" w14:textId="77777777" w:rsidR="00A0601A" w:rsidRPr="00F831D1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027D68" w:rsidRPr="00C6141D" w14:paraId="1C05EF55" w14:textId="77777777" w:rsidTr="0052309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1E044" w14:textId="56E3ED10" w:rsidR="00027D68" w:rsidRPr="005F1BC9" w:rsidRDefault="00027D68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นายยงวุฒิ เสาวพฤกษ์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57D6D" w14:textId="77777777" w:rsidR="00027D68" w:rsidRPr="00C6141D" w:rsidRDefault="00027D68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987A7" w14:textId="3FCA7AD8" w:rsidR="00027D68" w:rsidRPr="00027D68" w:rsidRDefault="00027D68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A0601A" w:rsidRPr="00C6141D" w14:paraId="5A400880" w14:textId="77777777" w:rsidTr="0052309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34B5D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บริษัท อัยรินทร์ พร็อพเพอร์ตี้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2985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89B06" w14:textId="77777777" w:rsidR="00A0601A" w:rsidRPr="00C6141D" w:rsidRDefault="00A0601A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018A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27D68" w:rsidRPr="00C6141D" w14:paraId="496C5C82" w14:textId="77777777" w:rsidTr="0052309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A063C" w14:textId="74C4C134" w:rsidR="00027D68" w:rsidRPr="005F1BC9" w:rsidRDefault="00027D68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มาสเตอร์ เด</w:t>
            </w:r>
            <w:r w:rsidR="00A4324B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คอร์เรชั่น กรุ๊ป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E0065" w14:textId="77777777" w:rsidR="00027D68" w:rsidRPr="00C6141D" w:rsidRDefault="00027D68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D8F1" w14:textId="1AB5E884" w:rsidR="00027D68" w:rsidRPr="00E018A2" w:rsidRDefault="00027D68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018A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23592D0F" w14:textId="74251DB1" w:rsidR="00A0601A" w:rsidRPr="00E018A2" w:rsidRDefault="00A0601A" w:rsidP="00A060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รายการซึ่งมีสาระสำคัญที่เกิดขึ้นกับบุคคลและ</w:t>
      </w:r>
      <w:r w:rsidRPr="00E018A2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Pr="00A0601A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A0601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2566 </w:t>
      </w:r>
      <w:r w:rsidRPr="00E018A2">
        <w:rPr>
          <w:rFonts w:ascii="Angsana New" w:hAnsi="Angsana New"/>
          <w:sz w:val="28"/>
          <w:szCs w:val="28"/>
          <w:cs/>
        </w:rPr>
        <w:t xml:space="preserve">และ </w:t>
      </w:r>
      <w:r w:rsidRPr="00E018A2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r w:rsidRPr="00E018A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070"/>
        <w:gridCol w:w="270"/>
        <w:gridCol w:w="1440"/>
        <w:gridCol w:w="284"/>
        <w:gridCol w:w="1440"/>
      </w:tblGrid>
      <w:tr w:rsidR="00F6548F" w:rsidRPr="00991B55" w14:paraId="28B0EB3C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2B563B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04A1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39503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A321A" w14:textId="41517A1B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6548F" w:rsidRPr="00991B55" w14:paraId="2D0B283A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3D23D5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45D5A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86765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36A14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AE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24EF0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6548F" w:rsidRPr="00991B55" w14:paraId="5E43A170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0130726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5FAA0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058C0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99498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0652B4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F81CF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548F" w:rsidRPr="00991B55" w14:paraId="00DDDC07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952B37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8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CA7BB8A" w14:textId="3C185D7E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6548F">
              <w:rPr>
                <w:rFonts w:asciiTheme="majorBidi" w:hAnsi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5B9E9D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F40F" w14:textId="4BCCEEBD" w:rsidR="00F6548F" w:rsidRPr="00C47DB5" w:rsidRDefault="00CF7773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  <w:r w:rsidR="00195B67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A336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3E90" w14:textId="77777777" w:rsidR="00F6548F" w:rsidRPr="003604B8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604B8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F6548F" w:rsidRPr="00991B55" w14:paraId="476100C4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A4EB77B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8E1D9B5" w14:textId="449EC3E4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โดย</w:t>
            </w:r>
            <w:r w:rsidRPr="00F6548F">
              <w:rPr>
                <w:rFonts w:asciiTheme="majorBidi" w:hAnsiTheme="majorBidi"/>
                <w:sz w:val="26"/>
                <w:szCs w:val="26"/>
                <w:cs/>
              </w:rPr>
              <w:t>เทียบเคียงกับ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673D2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62ABC" w14:textId="77777777" w:rsidR="00F6548F" w:rsidRPr="00C47DB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525A45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DD92A" w14:textId="77777777" w:rsidR="00F6548F" w:rsidRPr="003604B8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119"/>
                <w:tab w:val="left" w:pos="-108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48F" w:rsidRPr="00991B55" w14:paraId="3EBA1541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67373E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BF2FC5" w14:textId="545BA2DA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D40922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F3060" w14:textId="77777777" w:rsidR="00F6548F" w:rsidRPr="00C47DB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9F903D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D6B4C" w14:textId="77777777" w:rsidR="00F6548F" w:rsidRPr="003604B8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119"/>
                <w:tab w:val="left" w:pos="-108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48F" w:rsidRPr="00991B55" w14:paraId="0C36A209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CE45DE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5B14AA" w14:textId="1B2422E6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B274B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F6408" w14:textId="77777777" w:rsidR="00F6548F" w:rsidRPr="00C47DB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ED3D14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D0E9F" w14:textId="77777777" w:rsidR="00F6548F" w:rsidRPr="003604B8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119"/>
                <w:tab w:val="left" w:pos="-108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48F" w:rsidRPr="00991B55" w14:paraId="41059879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F2F68F" w14:textId="3F941D56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บริษัทที่เกี่ยวข้องกันโดยมี</w:t>
            </w:r>
            <w:r w:rsidRPr="00F6548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E983C5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C217D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92D9" w14:textId="77777777" w:rsidR="00F6548F" w:rsidRPr="00C47DB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71E3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8F03F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48F" w:rsidRPr="00991B55" w14:paraId="63F4FDCB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C1AA0E4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9AFFBA" w14:textId="22740FD5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5A270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A580CC" w14:textId="745829ED" w:rsidR="00F6548F" w:rsidRPr="00C47DB5" w:rsidRDefault="00CF7773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4AF159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991A4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604B8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F6548F" w:rsidRPr="00991B55" w14:paraId="459EE5FD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B93DF2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84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8A47A8" w14:textId="1EDB27FE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โดยเทียบเคียงกับ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E54A3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1A2D1" w14:textId="77777777" w:rsidR="00F6548F" w:rsidRPr="00C47DB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A00F35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743195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48F" w:rsidRPr="00991B55" w14:paraId="42DBF628" w14:textId="77777777" w:rsidTr="000641E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E9F1F9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F4E035" w14:textId="002AFA96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900A6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CAC5E8" w14:textId="77777777" w:rsidR="00F6548F" w:rsidRPr="00C47DB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173AD0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37F5C3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48F" w:rsidRPr="00991B55" w14:paraId="7A8D0CD7" w14:textId="77777777" w:rsidTr="000641ED">
        <w:trPr>
          <w:trHeight w:val="3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2B5EC9" w14:textId="77777777" w:rsidR="00F6548F" w:rsidRPr="00991B55" w:rsidRDefault="00F6548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E02634" w14:textId="77777777" w:rsidR="00F6548F" w:rsidRPr="00991B5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1D65" w14:textId="77777777" w:rsidR="00F6548F" w:rsidRPr="00C47DB5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2AB11" w14:textId="722EDCE6" w:rsidR="00F6548F" w:rsidRPr="00C47DB5" w:rsidRDefault="00CF7773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20</w:t>
            </w:r>
            <w:r w:rsidR="00195B67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9A34A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A07E1" w14:textId="77777777" w:rsidR="00F6548F" w:rsidRPr="003604B8" w:rsidRDefault="00F6548F" w:rsidP="0052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3604B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33C51F22" w14:textId="77777777" w:rsidR="00DC0E0C" w:rsidRDefault="00DC0E0C" w:rsidP="00DC0E0C">
      <w:pPr>
        <w:pStyle w:val="FSNoteNumbered"/>
        <w:spacing w:after="120"/>
        <w:rPr>
          <w:b/>
          <w:bCs/>
          <w:u w:val="none"/>
          <w:lang w:val="en-US"/>
        </w:rPr>
      </w:pPr>
    </w:p>
    <w:p w14:paraId="5A13BEB2" w14:textId="77777777" w:rsidR="00DC0E0C" w:rsidRDefault="00DC0E0C" w:rsidP="00DC0E0C">
      <w:pPr>
        <w:rPr>
          <w:lang w:val="th-TH"/>
        </w:rPr>
      </w:pPr>
    </w:p>
    <w:p w14:paraId="65C6FB4A" w14:textId="77777777" w:rsidR="00DC0E0C" w:rsidRDefault="00DC0E0C" w:rsidP="00DC0E0C">
      <w:pPr>
        <w:rPr>
          <w:lang w:val="th-TH"/>
        </w:rPr>
      </w:pPr>
    </w:p>
    <w:p w14:paraId="1B9C4D7A" w14:textId="77777777" w:rsidR="00DC0E0C" w:rsidRDefault="00DC0E0C" w:rsidP="00DC0E0C">
      <w:pPr>
        <w:rPr>
          <w:lang w:val="th-TH"/>
        </w:rPr>
      </w:pPr>
    </w:p>
    <w:p w14:paraId="17146732" w14:textId="77777777" w:rsidR="00DC0E0C" w:rsidRDefault="00DC0E0C" w:rsidP="00DC0E0C">
      <w:pPr>
        <w:rPr>
          <w:lang w:val="th-TH"/>
        </w:rPr>
      </w:pPr>
    </w:p>
    <w:p w14:paraId="785856AE" w14:textId="77777777" w:rsidR="00DC0E0C" w:rsidRDefault="00DC0E0C" w:rsidP="00DC0E0C">
      <w:pPr>
        <w:rPr>
          <w:lang w:val="th-TH"/>
        </w:rPr>
      </w:pPr>
    </w:p>
    <w:p w14:paraId="211A425D" w14:textId="77777777" w:rsidR="00DC0E0C" w:rsidRPr="00DC0E0C" w:rsidRDefault="00DC0E0C" w:rsidP="00DC0E0C">
      <w:pPr>
        <w:rPr>
          <w:lang w:val="th-TH"/>
        </w:rPr>
      </w:pPr>
    </w:p>
    <w:p w14:paraId="15C50699" w14:textId="72EAC644" w:rsidR="0036676E" w:rsidRPr="002D61AD" w:rsidRDefault="00BA6577" w:rsidP="001359A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2D61AD">
        <w:rPr>
          <w:b/>
          <w:bCs/>
          <w:u w:val="none"/>
          <w:cs/>
        </w:rPr>
        <w:lastRenderedPageBreak/>
        <w:t>ค่าตอบแทนกรรมการและผู้บริหาร</w:t>
      </w:r>
    </w:p>
    <w:p w14:paraId="78744F9C" w14:textId="3B4A740D" w:rsidR="00C37335" w:rsidRDefault="00F4699A" w:rsidP="003173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4699A">
        <w:rPr>
          <w:rFonts w:ascii="Angsana New" w:hAnsi="Angsana New"/>
          <w:sz w:val="28"/>
          <w:szCs w:val="28"/>
          <w:cs/>
        </w:rPr>
        <w:t>ค่าตอบแทนของ</w:t>
      </w:r>
      <w:r w:rsidR="00262725">
        <w:rPr>
          <w:rFonts w:ascii="Angsana New" w:hAnsi="Angsana New" w:hint="cs"/>
          <w:sz w:val="28"/>
          <w:szCs w:val="28"/>
          <w:cs/>
        </w:rPr>
        <w:t>กรรมการและ</w:t>
      </w:r>
      <w:r w:rsidR="001A41C4" w:rsidRPr="001A41C4">
        <w:rPr>
          <w:rFonts w:ascii="Angsana New" w:hAnsi="Angsana New"/>
          <w:sz w:val="28"/>
          <w:szCs w:val="28"/>
          <w:cs/>
        </w:rPr>
        <w:t>ผู้บริหาร</w:t>
      </w:r>
      <w:bookmarkStart w:id="7" w:name="_Hlk152161664"/>
      <w:r w:rsidR="001A41C4" w:rsidRPr="001A41C4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645ADF">
        <w:rPr>
          <w:rFonts w:ascii="Angsana New" w:hAnsi="Angsana New"/>
          <w:sz w:val="28"/>
          <w:szCs w:val="28"/>
        </w:rPr>
        <w:t>31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45ADF">
        <w:rPr>
          <w:rFonts w:ascii="Angsana New" w:hAnsi="Angsana New"/>
          <w:sz w:val="28"/>
          <w:szCs w:val="28"/>
        </w:rPr>
        <w:t>256</w:t>
      </w:r>
      <w:r w:rsidR="00A0601A">
        <w:rPr>
          <w:rFonts w:ascii="Angsana New" w:hAnsi="Angsana New"/>
          <w:sz w:val="28"/>
          <w:szCs w:val="28"/>
        </w:rPr>
        <w:t>6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</w:t>
      </w:r>
      <w:bookmarkEnd w:id="7"/>
      <w:r w:rsidR="001A41C4" w:rsidRPr="001A41C4">
        <w:rPr>
          <w:rFonts w:ascii="Angsana New" w:hAnsi="Angsana New"/>
          <w:sz w:val="28"/>
          <w:szCs w:val="28"/>
          <w:cs/>
        </w:rPr>
        <w:t xml:space="preserve">และ </w:t>
      </w:r>
      <w:r w:rsidR="00645ADF">
        <w:rPr>
          <w:rFonts w:ascii="Angsana New" w:hAnsi="Angsana New"/>
          <w:sz w:val="28"/>
          <w:szCs w:val="28"/>
        </w:rPr>
        <w:t>256</w:t>
      </w:r>
      <w:r w:rsidR="00A0601A">
        <w:rPr>
          <w:rFonts w:ascii="Angsana New" w:hAnsi="Angsana New"/>
          <w:sz w:val="28"/>
          <w:szCs w:val="28"/>
        </w:rPr>
        <w:t>5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0641ED" w:rsidRPr="006B2D1A" w14:paraId="2BEDB200" w14:textId="77777777" w:rsidTr="000641ED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3752BE" w14:textId="77777777" w:rsidR="000641ED" w:rsidRPr="006B2D1A" w:rsidRDefault="000641E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5CC5B" w14:textId="77777777" w:rsidR="000641ED" w:rsidRPr="006B2D1A" w:rsidRDefault="000641E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641ED" w:rsidRPr="006B2D1A" w14:paraId="2FB2652F" w14:textId="77777777" w:rsidTr="000641ED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D2760D" w14:textId="77777777" w:rsidR="000641ED" w:rsidRPr="006B2D1A" w:rsidRDefault="000641ED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497BD2" w14:textId="61EA11E3" w:rsidR="000641ED" w:rsidRPr="008122FF" w:rsidRDefault="000641ED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00D32" w14:textId="77777777" w:rsidR="000641ED" w:rsidRPr="006B2D1A" w:rsidRDefault="000641ED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A6EBD7" w14:textId="5194FC68" w:rsidR="000641ED" w:rsidRPr="008122FF" w:rsidRDefault="000641ED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641ED" w:rsidRPr="006B2D1A" w14:paraId="07FF35DA" w14:textId="77777777" w:rsidTr="000641ED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E0855A" w14:textId="3EEF925B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601A">
              <w:rPr>
                <w:rFonts w:asciiTheme="majorBidi" w:hAnsiTheme="majorBidi"/>
                <w:sz w:val="28"/>
                <w:szCs w:val="28"/>
                <w:cs/>
              </w:rPr>
              <w:t>เงินเดือนและผลประโยชน์อื่นของผู้บริหาร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E53DB" w14:textId="081D95EF" w:rsidR="000641ED" w:rsidRPr="00B246AA" w:rsidRDefault="00027D68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27D68">
              <w:rPr>
                <w:rFonts w:asciiTheme="majorBidi" w:eastAsia="Cordia New" w:hAnsiTheme="majorBidi"/>
                <w:sz w:val="28"/>
                <w:szCs w:val="28"/>
                <w:cs/>
              </w:rPr>
              <w:t>17</w:t>
            </w:r>
            <w:r w:rsidRPr="00027D6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027D68">
              <w:rPr>
                <w:rFonts w:asciiTheme="majorBidi" w:eastAsia="Cordia New" w:hAnsiTheme="majorBidi"/>
                <w:sz w:val="28"/>
                <w:szCs w:val="28"/>
                <w:cs/>
              </w:rPr>
              <w:t>0</w:t>
            </w:r>
            <w:r w:rsidR="002D61AD">
              <w:rPr>
                <w:rFonts w:asciiTheme="majorBidi" w:eastAsia="Cordia New" w:hAnsiTheme="majorBidi"/>
                <w:sz w:val="28"/>
                <w:szCs w:val="28"/>
              </w:rPr>
              <w:t>78</w:t>
            </w:r>
            <w:r w:rsidRPr="00027D6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3B7CB" w14:textId="77777777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EF2A2" w14:textId="01E2565E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0601A">
              <w:rPr>
                <w:rFonts w:asciiTheme="majorBidi" w:eastAsia="Cordia New" w:hAnsiTheme="majorBidi" w:cstheme="majorBidi"/>
                <w:sz w:val="28"/>
                <w:szCs w:val="28"/>
              </w:rPr>
              <w:t>18,119</w:t>
            </w:r>
          </w:p>
        </w:tc>
      </w:tr>
      <w:tr w:rsidR="000641ED" w:rsidRPr="006B2D1A" w14:paraId="4A825488" w14:textId="77777777" w:rsidTr="000641ED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4C1AF8E" w14:textId="77777777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ED0FD" w14:textId="35FE723C" w:rsidR="000641ED" w:rsidRPr="00B246AA" w:rsidRDefault="00ED20C7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/>
                <w:sz w:val="28"/>
                <w:szCs w:val="28"/>
              </w:rPr>
              <w:t>8</w:t>
            </w:r>
            <w:r w:rsidR="00027D68" w:rsidRPr="00027D6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20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465BB" w14:textId="77777777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F9F61" w14:textId="2CD50C32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0601A">
              <w:rPr>
                <w:rFonts w:asciiTheme="majorBidi" w:eastAsia="Cordia New" w:hAnsiTheme="majorBidi" w:cstheme="majorBidi"/>
                <w:sz w:val="28"/>
                <w:szCs w:val="28"/>
              </w:rPr>
              <w:t>785</w:t>
            </w:r>
          </w:p>
        </w:tc>
      </w:tr>
      <w:tr w:rsidR="000641ED" w:rsidRPr="006B2D1A" w14:paraId="72414152" w14:textId="77777777" w:rsidTr="000641ED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4F1CED6" w14:textId="242704B7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A41C4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0587" w14:textId="11CA5E4B" w:rsidR="000641ED" w:rsidRPr="00B246AA" w:rsidRDefault="00027D68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27D68">
              <w:rPr>
                <w:rFonts w:asciiTheme="majorBidi" w:eastAsia="Cordia New" w:hAnsiTheme="majorBidi"/>
                <w:sz w:val="28"/>
                <w:szCs w:val="28"/>
                <w:cs/>
              </w:rPr>
              <w:t>34</w:t>
            </w:r>
            <w:r w:rsidR="002D61AD">
              <w:rPr>
                <w:rFonts w:asciiTheme="majorBidi" w:eastAsia="Cordia New" w:hAnsiTheme="majorBidi"/>
                <w:sz w:val="28"/>
                <w:szCs w:val="28"/>
              </w:rPr>
              <w:t>2</w:t>
            </w:r>
            <w:r w:rsidRPr="00027D6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CE95" w14:textId="77777777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D2E8FE" w14:textId="665E8AA6" w:rsidR="000641ED" w:rsidRPr="006B2D1A" w:rsidDel="00CE63E9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0601A">
              <w:rPr>
                <w:rFonts w:asciiTheme="majorBidi" w:eastAsia="Cordia New" w:hAnsiTheme="majorBidi" w:cstheme="majorBidi"/>
                <w:sz w:val="28"/>
                <w:szCs w:val="28"/>
              </w:rPr>
              <w:t>335</w:t>
            </w:r>
          </w:p>
        </w:tc>
      </w:tr>
      <w:tr w:rsidR="000641ED" w:rsidRPr="006B2D1A" w14:paraId="1142C2EF" w14:textId="77777777" w:rsidTr="000641ED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C73DA1A" w14:textId="77777777" w:rsidR="000641ED" w:rsidRPr="003D06A3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3E1F77" w14:textId="27016BAA" w:rsidR="000641ED" w:rsidRPr="003D06A3" w:rsidRDefault="00AE2482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C0E0C">
              <w:rPr>
                <w:rFonts w:asciiTheme="majorBidi" w:eastAsia="Cordia New" w:hAnsiTheme="majorBidi"/>
                <w:sz w:val="28"/>
                <w:szCs w:val="28"/>
                <w:cs/>
              </w:rPr>
              <w:t>28</w:t>
            </w:r>
            <w:r w:rsidR="00DC0E0C" w:rsidRPr="00DC0E0C">
              <w:rPr>
                <w:rFonts w:asciiTheme="majorBidi" w:eastAsia="Cordia New" w:hAnsiTheme="majorBidi"/>
                <w:sz w:val="28"/>
                <w:szCs w:val="28"/>
              </w:rPr>
              <w:t>3</w:t>
            </w:r>
            <w:r w:rsidRPr="00AE2482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</w:t>
            </w:r>
            <w:r w:rsidR="00027D68" w:rsidRPr="00027D68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9F37F" w14:textId="77777777" w:rsidR="000641ED" w:rsidRPr="008E1C1D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F0BC1" w14:textId="343A20B5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0601A">
              <w:rPr>
                <w:rFonts w:asciiTheme="majorBidi" w:eastAsia="Cordia New" w:hAnsiTheme="majorBidi" w:cstheme="majorBidi"/>
                <w:sz w:val="28"/>
                <w:szCs w:val="28"/>
              </w:rPr>
              <w:t>383</w:t>
            </w:r>
          </w:p>
        </w:tc>
      </w:tr>
      <w:tr w:rsidR="000641ED" w:rsidRPr="008F7E7B" w14:paraId="0C6F62C1" w14:textId="77777777" w:rsidTr="000641ED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3CF9CE" w14:textId="77777777" w:rsidR="000641ED" w:rsidRPr="006B2D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028A6480" w14:textId="7E03CF78" w:rsidR="000641ED" w:rsidRPr="00E376D7" w:rsidRDefault="00AE2482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E2482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18</w:t>
            </w:r>
            <w:r w:rsidRPr="00AE2482">
              <w:rPr>
                <w:rFonts w:asciiTheme="majorBidi" w:eastAsia="Cordia New" w:hAnsiTheme="majorBidi"/>
                <w:b/>
                <w:bCs/>
                <w:sz w:val="28"/>
                <w:szCs w:val="28"/>
              </w:rPr>
              <w:t>,</w:t>
            </w:r>
            <w:r w:rsidR="00ED20C7">
              <w:rPr>
                <w:rFonts w:asciiTheme="majorBidi" w:eastAsia="Cordia New" w:hAnsiTheme="majorBidi"/>
                <w:b/>
                <w:bCs/>
                <w:sz w:val="28"/>
                <w:szCs w:val="28"/>
              </w:rPr>
              <w:t>5</w:t>
            </w:r>
            <w:r w:rsidRPr="00AE2482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2</w:t>
            </w:r>
            <w:r w:rsidR="00DC0E0C">
              <w:rPr>
                <w:rFonts w:asciiTheme="majorBidi" w:eastAsia="Cordia New" w:hAnsiTheme="majorBidi"/>
                <w:b/>
                <w:bCs/>
                <w:sz w:val="28"/>
                <w:szCs w:val="28"/>
              </w:rPr>
              <w:t>3</w:t>
            </w:r>
            <w:r w:rsidRPr="00AE2482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E4557" w14:textId="77777777" w:rsidR="000641ED" w:rsidRPr="00D75DBB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9F6CEFB" w14:textId="32EACD81" w:rsidR="000641ED" w:rsidRPr="00A0601A" w:rsidRDefault="000641ED" w:rsidP="00A0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A0601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19,622</w:t>
            </w:r>
          </w:p>
        </w:tc>
      </w:tr>
    </w:tbl>
    <w:p w14:paraId="606BA72B" w14:textId="4B066A25" w:rsidR="00BE29D7" w:rsidRPr="00C45BAD" w:rsidRDefault="00263326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4BC7B13A" w:rsidR="00DA4329" w:rsidRPr="007A3CD0" w:rsidRDefault="00A80558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601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22406872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601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641ED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735E8AEF" w:rsidR="000641ED" w:rsidRPr="007A3CD0" w:rsidRDefault="00195B67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40FDA8C8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0641ED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1A2D4C41" w:rsidR="000641ED" w:rsidRPr="007A3CD0" w:rsidRDefault="001C3CE9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119,560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77C91A4A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150,858</w:t>
            </w:r>
          </w:p>
        </w:tc>
      </w:tr>
      <w:tr w:rsidR="000641ED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668FBF1E" w:rsidR="000641ED" w:rsidRPr="007A3CD0" w:rsidRDefault="001C3CE9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119,</w:t>
            </w:r>
            <w:r w:rsidR="00195B6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0641ED" w:rsidRPr="007A3CD0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716EA171" w:rsidR="000641ED" w:rsidRPr="00A0601A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150,988</w:t>
            </w:r>
          </w:p>
        </w:tc>
      </w:tr>
    </w:tbl>
    <w:p w14:paraId="66BFD668" w14:textId="3EFC8996" w:rsidR="00FB1496" w:rsidRDefault="009E0C88" w:rsidP="000641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pacing w:val="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2"/>
          <w:sz w:val="28"/>
          <w:szCs w:val="28"/>
        </w:rPr>
        <w:t>256</w:t>
      </w:r>
      <w:r w:rsidR="00A0601A">
        <w:rPr>
          <w:rFonts w:ascii="Angsana New" w:hAnsi="Angsana New"/>
          <w:spacing w:val="2"/>
          <w:sz w:val="28"/>
          <w:szCs w:val="28"/>
        </w:rPr>
        <w:t>6</w:t>
      </w:r>
      <w:r w:rsidR="00AD041B">
        <w:rPr>
          <w:rFonts w:ascii="Angsana New" w:hAnsi="Angsana New"/>
          <w:spacing w:val="2"/>
          <w:sz w:val="28"/>
          <w:szCs w:val="28"/>
        </w:rPr>
        <w:t xml:space="preserve">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AC53FB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A83C53">
        <w:rPr>
          <w:rFonts w:ascii="Angsana New" w:hAnsi="Angsana New" w:hint="cs"/>
          <w:sz w:val="28"/>
          <w:szCs w:val="28"/>
          <w:cs/>
        </w:rPr>
        <w:t>จำนวนเงิน</w:t>
      </w:r>
      <w:r w:rsidR="00AB22C6" w:rsidRPr="00A83C53">
        <w:rPr>
          <w:rFonts w:ascii="Angsana New" w:hAnsi="Angsana New"/>
          <w:sz w:val="28"/>
          <w:szCs w:val="28"/>
        </w:rPr>
        <w:t xml:space="preserve"> </w:t>
      </w:r>
      <w:r w:rsidR="00E76C83" w:rsidRPr="00A83C53">
        <w:rPr>
          <w:rFonts w:ascii="Angsana New" w:hAnsi="Angsana New"/>
          <w:sz w:val="28"/>
          <w:szCs w:val="28"/>
        </w:rPr>
        <w:t xml:space="preserve">0.4 </w:t>
      </w:r>
      <w:r w:rsidR="003915ED" w:rsidRPr="00A83C53">
        <w:rPr>
          <w:rFonts w:ascii="Angsana New" w:hAnsi="Angsana New" w:hint="cs"/>
          <w:sz w:val="28"/>
          <w:szCs w:val="28"/>
          <w:cs/>
        </w:rPr>
        <w:t>ล้านบาทได้</w:t>
      </w:r>
      <w:r w:rsidR="003915ED" w:rsidRPr="00AC53FB">
        <w:rPr>
          <w:rFonts w:ascii="Angsana New" w:hAnsi="Angsana New" w:hint="cs"/>
          <w:sz w:val="28"/>
          <w:szCs w:val="28"/>
          <w:cs/>
        </w:rPr>
        <w:t>ถู</w:t>
      </w:r>
      <w:r w:rsidR="003915ED" w:rsidRPr="001A0D17">
        <w:rPr>
          <w:rFonts w:ascii="Angsana New" w:hAnsi="Angsana New" w:hint="cs"/>
          <w:sz w:val="28"/>
          <w:szCs w:val="28"/>
          <w:cs/>
        </w:rPr>
        <w:t>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>น</w:t>
      </w:r>
      <w:r w:rsidR="003915ED" w:rsidRPr="002E6B7E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C01CB8" w:rsidRPr="002E6B7E">
        <w:rPr>
          <w:rFonts w:ascii="Angsana New" w:hAnsi="Angsana New"/>
          <w:sz w:val="28"/>
          <w:szCs w:val="28"/>
        </w:rPr>
        <w:t>3</w:t>
      </w:r>
      <w:r w:rsidR="002E6B7E" w:rsidRPr="002E6B7E">
        <w:rPr>
          <w:rFonts w:ascii="Angsana New" w:hAnsi="Angsana New"/>
          <w:sz w:val="28"/>
          <w:szCs w:val="28"/>
        </w:rPr>
        <w:t>4</w:t>
      </w:r>
      <w:r w:rsidR="003915ED" w:rsidRPr="002E6B7E">
        <w:rPr>
          <w:rFonts w:ascii="Angsana New" w:hAnsi="Angsana New"/>
          <w:sz w:val="28"/>
          <w:szCs w:val="28"/>
        </w:rPr>
        <w:t xml:space="preserve"> </w:t>
      </w:r>
      <w:r w:rsidR="00134F10" w:rsidRPr="002E6B7E">
        <w:rPr>
          <w:rFonts w:ascii="Angsana New" w:hAnsi="Angsana New" w:hint="cs"/>
          <w:sz w:val="28"/>
          <w:szCs w:val="28"/>
          <w:cs/>
        </w:rPr>
        <w:t>ข</w:t>
      </w:r>
      <w:r w:rsidR="003915ED" w:rsidRPr="002E6B7E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A0601A">
        <w:rPr>
          <w:rFonts w:ascii="Angsana New" w:hAnsi="Angsana New"/>
          <w:sz w:val="28"/>
          <w:szCs w:val="28"/>
        </w:rPr>
        <w:t>5</w:t>
      </w:r>
      <w:r w:rsidR="00DA4329" w:rsidRPr="002E1C53">
        <w:rPr>
          <w:rFonts w:ascii="Angsana New" w:hAnsi="Angsana New"/>
          <w:sz w:val="28"/>
          <w:szCs w:val="28"/>
        </w:rPr>
        <w:t xml:space="preserve"> : 0.</w:t>
      </w:r>
      <w:r w:rsidR="009E4495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6E5FBCD2" w14:textId="791B0853" w:rsidR="00435055" w:rsidRPr="00C45BAD" w:rsidRDefault="00435055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6C4528CC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2"/>
          <w:sz w:val="28"/>
          <w:szCs w:val="28"/>
        </w:rPr>
        <w:t>256</w:t>
      </w:r>
      <w:r w:rsidR="00D32142">
        <w:rPr>
          <w:rFonts w:ascii="Angsana New" w:hAnsi="Angsana New"/>
          <w:spacing w:val="2"/>
          <w:sz w:val="28"/>
          <w:szCs w:val="28"/>
        </w:rPr>
        <w:t>6</w:t>
      </w:r>
      <w:r w:rsidR="00AD041B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D32142">
        <w:rPr>
          <w:rFonts w:ascii="Angsana New" w:hAnsi="Angsana New"/>
          <w:spacing w:val="2"/>
          <w:sz w:val="28"/>
          <w:szCs w:val="28"/>
        </w:rPr>
        <w:t>5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3A7AE8B4" w:rsidR="00DA4329" w:rsidRPr="002638F1" w:rsidRDefault="00AD041B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321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1DE4836F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321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641ED" w:rsidRPr="002638F1" w14:paraId="2906677C" w14:textId="77777777" w:rsidTr="00CD3F2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6FBD1029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161,465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F17F" w14:textId="5F783492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55,145</w:t>
            </w:r>
          </w:p>
        </w:tc>
      </w:tr>
      <w:tr w:rsidR="000641ED" w:rsidRPr="002638F1" w14:paraId="201091B3" w14:textId="77777777" w:rsidTr="002A2F4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732D44B7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32,892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22CD3A21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20,768</w:t>
            </w:r>
          </w:p>
        </w:tc>
      </w:tr>
      <w:tr w:rsidR="000641ED" w:rsidRPr="002638F1" w14:paraId="610F05AF" w14:textId="77777777" w:rsidTr="002A2F4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295AE7F3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7,648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302D3189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3,011</w:t>
            </w:r>
          </w:p>
        </w:tc>
      </w:tr>
      <w:tr w:rsidR="000641ED" w:rsidRPr="002638F1" w14:paraId="07851242" w14:textId="77777777" w:rsidTr="002A2F4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47E2CEBB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293EF4C3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1,274</w:t>
            </w:r>
          </w:p>
        </w:tc>
      </w:tr>
      <w:tr w:rsidR="000641ED" w:rsidRPr="002638F1" w14:paraId="426F3E6F" w14:textId="77777777" w:rsidTr="002A2F4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619D94D5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1CA7F12F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4,140</w:t>
            </w:r>
          </w:p>
        </w:tc>
      </w:tr>
      <w:tr w:rsidR="000641ED" w:rsidRPr="002638F1" w14:paraId="50AA116A" w14:textId="77777777" w:rsidTr="00CD3F2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418D5BBF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2DDA9469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0641ED" w:rsidRPr="002638F1" w14:paraId="1252E8E4" w14:textId="77777777" w:rsidTr="002A2F4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3D19B5C2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215,062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7BB50B53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88,253</w:t>
            </w:r>
          </w:p>
        </w:tc>
      </w:tr>
      <w:tr w:rsidR="000641ED" w:rsidRPr="002638F1" w14:paraId="20723033" w14:textId="77777777" w:rsidTr="002A2F4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0641ED" w:rsidRPr="008654BA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70A5FED2" w:rsidR="000641ED" w:rsidRPr="002638F1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(5,217)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364BA9B1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(3,915)</w:t>
            </w:r>
          </w:p>
        </w:tc>
      </w:tr>
      <w:tr w:rsidR="000641ED" w:rsidRPr="002638F1" w14:paraId="3A6A71E9" w14:textId="77777777" w:rsidTr="002A2F4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0641ED" w:rsidRPr="008654BA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6C514D25" w:rsidR="000641ED" w:rsidRPr="00FA4FF0" w:rsidRDefault="007923CF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209,845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0641ED" w:rsidRPr="002638F1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60DEB503" w:rsidR="000641ED" w:rsidRPr="00A12BCE" w:rsidRDefault="000641ED" w:rsidP="000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84,338</w:t>
            </w:r>
          </w:p>
        </w:tc>
      </w:tr>
    </w:tbl>
    <w:p w14:paraId="1CFDDD53" w14:textId="734386B1" w:rsidR="00317302" w:rsidRDefault="00207EAF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lastRenderedPageBreak/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>เบี้ยประกันภัยค้างรับจากตัวแทนและนายหน้าประกันภัยราย</w:t>
      </w:r>
      <w:r w:rsidR="00A0556B" w:rsidRPr="00D51344">
        <w:rPr>
          <w:rFonts w:ascii="Angsana New" w:hAnsi="Angsana New"/>
          <w:sz w:val="28"/>
          <w:szCs w:val="28"/>
          <w:cs/>
        </w:rPr>
        <w:t>ใหญ่จำนวน</w:t>
      </w:r>
      <w:r w:rsidR="00A0556B" w:rsidRPr="00D51344">
        <w:rPr>
          <w:rFonts w:ascii="Angsana New" w:hAnsi="Angsana New"/>
          <w:sz w:val="28"/>
          <w:szCs w:val="28"/>
        </w:rPr>
        <w:t xml:space="preserve"> </w:t>
      </w:r>
      <w:r w:rsidR="00F5346E" w:rsidRPr="00D51344">
        <w:rPr>
          <w:rFonts w:ascii="Angsana New" w:hAnsi="Angsana New"/>
          <w:sz w:val="28"/>
          <w:szCs w:val="28"/>
        </w:rPr>
        <w:t xml:space="preserve">5 </w:t>
      </w:r>
      <w:r w:rsidR="00A0556B" w:rsidRPr="00D51344">
        <w:rPr>
          <w:rFonts w:ascii="Angsana New" w:hAnsi="Angsana New"/>
          <w:sz w:val="28"/>
          <w:szCs w:val="28"/>
          <w:cs/>
        </w:rPr>
        <w:t>ราย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pacing w:val="-4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AD041B" w:rsidRPr="00A83C53">
        <w:rPr>
          <w:rFonts w:ascii="Angsana New" w:hAnsi="Angsana New"/>
          <w:spacing w:val="-4"/>
          <w:sz w:val="28"/>
          <w:szCs w:val="28"/>
        </w:rPr>
        <w:t>256</w:t>
      </w:r>
      <w:r w:rsidR="00D32142" w:rsidRPr="00A83C53">
        <w:rPr>
          <w:rFonts w:ascii="Angsana New" w:hAnsi="Angsana New"/>
          <w:spacing w:val="-4"/>
          <w:sz w:val="28"/>
          <w:szCs w:val="28"/>
        </w:rPr>
        <w:t>6</w:t>
      </w:r>
      <w:r w:rsidR="00AD041B" w:rsidRPr="00A83C53">
        <w:rPr>
          <w:rFonts w:ascii="Angsana New" w:hAnsi="Angsana New"/>
          <w:spacing w:val="-4"/>
          <w:sz w:val="28"/>
          <w:szCs w:val="28"/>
        </w:rPr>
        <w:t xml:space="preserve"> </w:t>
      </w:r>
      <w:r w:rsidR="003F2EAF" w:rsidRPr="00A83C53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A83C53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1D5FAA" w:rsidRPr="00A83C5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C56585" w:rsidRPr="00A83C53">
        <w:rPr>
          <w:rFonts w:ascii="Angsana New" w:hAnsi="Angsana New"/>
          <w:spacing w:val="-4"/>
          <w:sz w:val="28"/>
          <w:szCs w:val="28"/>
        </w:rPr>
        <w:t xml:space="preserve"> </w:t>
      </w:r>
      <w:r w:rsidR="00F95DBA" w:rsidRPr="00A83C53">
        <w:rPr>
          <w:rFonts w:ascii="Angsana New" w:hAnsi="Angsana New"/>
          <w:spacing w:val="-4"/>
          <w:sz w:val="28"/>
          <w:szCs w:val="28"/>
        </w:rPr>
        <w:t>109</w:t>
      </w:r>
      <w:r w:rsidR="00F457F8" w:rsidRPr="00A83C53">
        <w:rPr>
          <w:rFonts w:ascii="Angsana New" w:hAnsi="Angsana New"/>
          <w:spacing w:val="-4"/>
          <w:sz w:val="28"/>
          <w:szCs w:val="28"/>
        </w:rPr>
        <w:t>.</w:t>
      </w:r>
      <w:r w:rsidR="00F95DBA" w:rsidRPr="00A83C53">
        <w:rPr>
          <w:rFonts w:ascii="Angsana New" w:hAnsi="Angsana New"/>
          <w:spacing w:val="-4"/>
          <w:sz w:val="28"/>
          <w:szCs w:val="28"/>
        </w:rPr>
        <w:t>7</w:t>
      </w:r>
      <w:r w:rsidR="00F457F8" w:rsidRPr="00A83C53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A83C53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A83C53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A83C53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A83C5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A83C53">
        <w:rPr>
          <w:rFonts w:ascii="Angsana New" w:hAnsi="Angsana New"/>
          <w:spacing w:val="-4"/>
          <w:sz w:val="28"/>
          <w:szCs w:val="28"/>
        </w:rPr>
        <w:t>256</w:t>
      </w:r>
      <w:r w:rsidR="00D32142" w:rsidRPr="00A83C53">
        <w:rPr>
          <w:rFonts w:ascii="Angsana New" w:hAnsi="Angsana New"/>
          <w:spacing w:val="-4"/>
          <w:sz w:val="28"/>
          <w:szCs w:val="28"/>
        </w:rPr>
        <w:t>5</w:t>
      </w:r>
      <w:r w:rsidR="0038653F" w:rsidRPr="00A83C53">
        <w:rPr>
          <w:rFonts w:ascii="Angsana New" w:hAnsi="Angsana New"/>
          <w:spacing w:val="-4"/>
          <w:sz w:val="28"/>
          <w:szCs w:val="28"/>
        </w:rPr>
        <w:t xml:space="preserve">: </w:t>
      </w:r>
      <w:r w:rsidR="001D5FAA" w:rsidRPr="00A83C53">
        <w:rPr>
          <w:rFonts w:ascii="Angsana New" w:hAnsi="Angsana New" w:hint="cs"/>
          <w:spacing w:val="-4"/>
          <w:sz w:val="28"/>
          <w:szCs w:val="28"/>
          <w:cs/>
        </w:rPr>
        <w:t xml:space="preserve">จำนวนรวม </w:t>
      </w:r>
      <w:r w:rsidR="00D32142" w:rsidRPr="00A83C53">
        <w:rPr>
          <w:rFonts w:ascii="Angsana New" w:hAnsi="Angsana New"/>
          <w:spacing w:val="-4"/>
          <w:sz w:val="28"/>
          <w:szCs w:val="28"/>
        </w:rPr>
        <w:t>37</w:t>
      </w:r>
      <w:r w:rsidR="00157522" w:rsidRPr="00A83C53">
        <w:rPr>
          <w:rFonts w:ascii="Angsana New" w:hAnsi="Angsana New"/>
          <w:spacing w:val="-4"/>
          <w:sz w:val="28"/>
          <w:szCs w:val="28"/>
        </w:rPr>
        <w:t>.</w:t>
      </w:r>
      <w:r w:rsidR="00D32142" w:rsidRPr="00A83C53">
        <w:rPr>
          <w:rFonts w:ascii="Angsana New" w:hAnsi="Angsana New"/>
          <w:spacing w:val="-4"/>
          <w:sz w:val="28"/>
          <w:szCs w:val="28"/>
        </w:rPr>
        <w:t>0</w:t>
      </w:r>
      <w:r w:rsidR="0038653F" w:rsidRPr="00A83C53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A83C5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A83C53">
        <w:rPr>
          <w:rFonts w:ascii="Angsana New" w:hAnsi="Angsana New"/>
          <w:spacing w:val="-4"/>
          <w:sz w:val="28"/>
          <w:szCs w:val="28"/>
        </w:rPr>
        <w:t>)</w:t>
      </w:r>
      <w:r w:rsidR="00A0556B" w:rsidRPr="00A83C5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A83C53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A83C53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A83C53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A83C53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A83C53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A83C53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A83C53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D041B" w:rsidRPr="00A83C53">
        <w:rPr>
          <w:rFonts w:ascii="Angsana New" w:hAnsi="Angsana New"/>
          <w:spacing w:val="-4"/>
          <w:sz w:val="28"/>
          <w:szCs w:val="28"/>
        </w:rPr>
        <w:t xml:space="preserve">31 </w:t>
      </w:r>
      <w:r w:rsidR="00AD041B" w:rsidRPr="00A83C53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AD041B" w:rsidRPr="00A83C53">
        <w:rPr>
          <w:rFonts w:ascii="Angsana New" w:hAnsi="Angsana New"/>
          <w:spacing w:val="-4"/>
          <w:sz w:val="28"/>
          <w:szCs w:val="28"/>
        </w:rPr>
        <w:t>256</w:t>
      </w:r>
      <w:r w:rsidR="00D32142" w:rsidRPr="00A83C53">
        <w:rPr>
          <w:rFonts w:ascii="Angsana New" w:hAnsi="Angsana New"/>
          <w:spacing w:val="-4"/>
          <w:sz w:val="28"/>
          <w:szCs w:val="28"/>
        </w:rPr>
        <w:t>6</w:t>
      </w:r>
      <w:r w:rsidR="00AD041B" w:rsidRPr="00A83C53">
        <w:rPr>
          <w:rFonts w:ascii="Angsana New" w:hAnsi="Angsana New"/>
          <w:spacing w:val="-4"/>
          <w:sz w:val="28"/>
          <w:szCs w:val="28"/>
        </w:rPr>
        <w:t xml:space="preserve"> </w:t>
      </w:r>
      <w:r w:rsidR="008C2803" w:rsidRPr="00A83C53">
        <w:rPr>
          <w:rFonts w:ascii="Angsana New" w:hAnsi="Angsana New"/>
          <w:spacing w:val="-4"/>
          <w:sz w:val="28"/>
          <w:szCs w:val="28"/>
        </w:rPr>
        <w:t xml:space="preserve"> </w:t>
      </w:r>
      <w:r w:rsidRPr="00A83C53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</w:t>
      </w:r>
      <w:r w:rsidR="001D5FAA" w:rsidRPr="00A83C53">
        <w:rPr>
          <w:rFonts w:ascii="Angsana New" w:hAnsi="Angsana New" w:hint="cs"/>
          <w:spacing w:val="2"/>
          <w:sz w:val="28"/>
          <w:szCs w:val="28"/>
          <w:cs/>
        </w:rPr>
        <w:t>รวม</w:t>
      </w:r>
      <w:r w:rsidR="00874152" w:rsidRPr="00A83C53">
        <w:rPr>
          <w:rFonts w:ascii="Angsana New" w:hAnsi="Angsana New"/>
          <w:spacing w:val="2"/>
          <w:sz w:val="28"/>
          <w:szCs w:val="28"/>
        </w:rPr>
        <w:t xml:space="preserve"> </w:t>
      </w:r>
      <w:r w:rsidR="00F95DBA" w:rsidRPr="00A83C53">
        <w:rPr>
          <w:rFonts w:ascii="Angsana New" w:hAnsi="Angsana New"/>
          <w:spacing w:val="2"/>
          <w:sz w:val="28"/>
          <w:szCs w:val="28"/>
        </w:rPr>
        <w:t>5</w:t>
      </w:r>
      <w:r w:rsidR="00B40B34" w:rsidRPr="00A83C53">
        <w:rPr>
          <w:rFonts w:ascii="Angsana New" w:hAnsi="Angsana New"/>
          <w:spacing w:val="2"/>
          <w:sz w:val="28"/>
          <w:szCs w:val="28"/>
        </w:rPr>
        <w:t>.</w:t>
      </w:r>
      <w:r w:rsidR="00F95DBA" w:rsidRPr="00A83C53">
        <w:rPr>
          <w:rFonts w:ascii="Angsana New" w:hAnsi="Angsana New"/>
          <w:spacing w:val="2"/>
          <w:sz w:val="28"/>
          <w:szCs w:val="28"/>
        </w:rPr>
        <w:t>2</w:t>
      </w:r>
      <w:r w:rsidR="00B40B34" w:rsidRPr="00A83C53">
        <w:rPr>
          <w:rFonts w:ascii="Angsana New" w:hAnsi="Angsana New"/>
          <w:spacing w:val="2"/>
          <w:sz w:val="28"/>
          <w:szCs w:val="28"/>
        </w:rPr>
        <w:t xml:space="preserve"> </w:t>
      </w:r>
      <w:r w:rsidRPr="00A83C53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A83C53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A83C53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A83C53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A83C5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A83C53">
        <w:rPr>
          <w:rFonts w:ascii="Angsana New" w:hAnsi="Angsana New"/>
          <w:spacing w:val="2"/>
          <w:sz w:val="28"/>
          <w:szCs w:val="28"/>
        </w:rPr>
        <w:t>256</w:t>
      </w:r>
      <w:r w:rsidR="00D32142" w:rsidRPr="00A83C53">
        <w:rPr>
          <w:rFonts w:ascii="Angsana New" w:hAnsi="Angsana New"/>
          <w:spacing w:val="2"/>
          <w:sz w:val="28"/>
          <w:szCs w:val="28"/>
        </w:rPr>
        <w:t>5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1D5FAA">
        <w:rPr>
          <w:rFonts w:ascii="Angsana New" w:hAnsi="Angsana New" w:hint="cs"/>
          <w:spacing w:val="2"/>
          <w:sz w:val="28"/>
          <w:szCs w:val="28"/>
          <w:cs/>
        </w:rPr>
        <w:t xml:space="preserve">จำนวนรวม </w:t>
      </w:r>
      <w:r w:rsidR="00D32142">
        <w:rPr>
          <w:rFonts w:ascii="Angsana New" w:hAnsi="Angsana New"/>
          <w:spacing w:val="2"/>
          <w:sz w:val="28"/>
          <w:szCs w:val="28"/>
        </w:rPr>
        <w:t>3</w:t>
      </w:r>
      <w:r w:rsidR="004671E3">
        <w:rPr>
          <w:rFonts w:ascii="Angsana New" w:hAnsi="Angsana New"/>
          <w:spacing w:val="2"/>
          <w:sz w:val="28"/>
          <w:szCs w:val="28"/>
        </w:rPr>
        <w:t>.</w:t>
      </w:r>
      <w:r w:rsidR="00D32142">
        <w:rPr>
          <w:rFonts w:ascii="Angsana New" w:hAnsi="Angsana New"/>
          <w:spacing w:val="2"/>
          <w:sz w:val="28"/>
          <w:szCs w:val="28"/>
        </w:rPr>
        <w:t>9</w:t>
      </w:r>
      <w:r w:rsidR="002F1C4F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5B97321" w:rsidR="00F06D23" w:rsidRPr="001F3F4C" w:rsidRDefault="002E6FF6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0129CED0" w:rsidR="00F06D23" w:rsidRPr="001F3F4C" w:rsidRDefault="00AD041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3214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73FE8974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3214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D32142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31C7A48F" w:rsidR="00D32142" w:rsidRPr="001F3F4C" w:rsidRDefault="00AD3127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290,300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34533C15" w:rsidR="00D32142" w:rsidRPr="001F3F4C" w:rsidRDefault="00D32142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255,321</w:t>
            </w:r>
          </w:p>
        </w:tc>
      </w:tr>
      <w:tr w:rsidR="00D32142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D32142" w:rsidRPr="001F3F4C" w:rsidRDefault="00D32142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D32142" w:rsidRPr="001F3F4C" w14:paraId="10FFF598" w14:textId="77777777" w:rsidTr="002A1C2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5DDCE82D" w:rsidR="00D32142" w:rsidRPr="001F3F4C" w:rsidRDefault="00AD3127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287,835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1A4C64D7" w:rsidR="00D32142" w:rsidRPr="001F3F4C" w:rsidRDefault="00D32142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181,617</w:t>
            </w:r>
          </w:p>
        </w:tc>
      </w:tr>
      <w:tr w:rsidR="00D32142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33431A64" w:rsidR="00D32142" w:rsidRPr="001F3F4C" w:rsidRDefault="00AD3127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578,135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D32142" w:rsidRPr="001F3F4C" w:rsidRDefault="00D32142" w:rsidP="00D32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4F6F6E6B" w:rsidR="00D32142" w:rsidRPr="00A12BCE" w:rsidRDefault="00D32142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436,938</w:t>
            </w:r>
          </w:p>
        </w:tc>
      </w:tr>
    </w:tbl>
    <w:p w14:paraId="02DDBEEC" w14:textId="1F3A9839" w:rsidR="008877F8" w:rsidRPr="00C45BAD" w:rsidRDefault="008877F8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388DAD25" w:rsidR="003075BB" w:rsidRPr="00EA2538" w:rsidRDefault="00AD041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49DE261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55DD" w:rsidRPr="00EA2538" w14:paraId="0AAB3C77" w14:textId="77777777" w:rsidTr="00A12BC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4055DD" w:rsidRPr="00EA2538" w:rsidRDefault="004055DD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B8899" w14:textId="1837CDBD" w:rsidR="004055DD" w:rsidRPr="00EA2538" w:rsidRDefault="00AD3127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4055DD" w:rsidRPr="00EA2538" w:rsidRDefault="004055DD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1B28B" w14:textId="2A1B7C1C" w:rsidR="004055DD" w:rsidRPr="00A12BCE" w:rsidRDefault="004055DD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sz w:val="28"/>
                <w:szCs w:val="28"/>
              </w:rPr>
              <w:t>64,857</w:t>
            </w:r>
          </w:p>
        </w:tc>
      </w:tr>
      <w:tr w:rsidR="00A12BCE" w:rsidRPr="00EA2538" w14:paraId="13111A0B" w14:textId="77777777" w:rsidTr="00A12BC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55455A" w14:textId="50951632" w:rsidR="00A12BCE" w:rsidRPr="00EA2538" w:rsidRDefault="00A12BCE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26687" w14:textId="27BA0869" w:rsidR="00A12BCE" w:rsidRPr="00A12BCE" w:rsidRDefault="00AD3127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90,1</w:t>
            </w:r>
            <w:r w:rsidR="00354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33F630" w14:textId="77777777" w:rsidR="00A12BCE" w:rsidRPr="00EA2538" w:rsidRDefault="00A12BCE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7866EB" w14:textId="716382DD" w:rsidR="00A12BCE" w:rsidRPr="00A12BCE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11AABDCA" w14:textId="395BD534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4055DD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F5346E">
        <w:rPr>
          <w:rFonts w:ascii="Angsana New" w:hAnsi="Angsana New"/>
          <w:sz w:val="28"/>
          <w:szCs w:val="28"/>
        </w:rPr>
        <w:t xml:space="preserve"> </w:t>
      </w:r>
      <w:r w:rsidR="002F1C4F">
        <w:rPr>
          <w:rFonts w:ascii="Angsana New" w:hAnsi="Angsana New"/>
          <w:sz w:val="28"/>
          <w:szCs w:val="28"/>
        </w:rPr>
        <w:t>256</w:t>
      </w:r>
      <w:r w:rsidR="004055DD">
        <w:rPr>
          <w:rFonts w:ascii="Angsana New" w:hAnsi="Angsana New"/>
          <w:sz w:val="28"/>
          <w:szCs w:val="28"/>
        </w:rPr>
        <w:t>5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055DD" w:rsidRPr="00EA2538" w14:paraId="0F20A2EB" w14:textId="77777777" w:rsidTr="004621D8">
        <w:tc>
          <w:tcPr>
            <w:tcW w:w="5850" w:type="dxa"/>
          </w:tcPr>
          <w:p w14:paraId="09099B98" w14:textId="77777777" w:rsidR="004055DD" w:rsidRPr="00EA2538" w:rsidRDefault="004055DD" w:rsidP="004055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0CCE1708" w:rsidR="004055DD" w:rsidRPr="00EA2538" w:rsidRDefault="004055DD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4055DD" w:rsidRPr="00EA2538" w:rsidRDefault="004055DD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4C30CFC2" w:rsidR="004055DD" w:rsidRPr="00EA2538" w:rsidRDefault="004055DD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6B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12BCE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A12BCE" w:rsidRPr="00EA2538" w:rsidRDefault="00A12BCE" w:rsidP="00A12BCE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05161DF5" w:rsidR="00A12BCE" w:rsidRPr="00EA2538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50,364</w:t>
            </w:r>
          </w:p>
        </w:tc>
        <w:tc>
          <w:tcPr>
            <w:tcW w:w="270" w:type="dxa"/>
          </w:tcPr>
          <w:p w14:paraId="579EFB59" w14:textId="77777777" w:rsidR="00A12BCE" w:rsidRPr="00EA2538" w:rsidRDefault="00A12BCE" w:rsidP="00A12BC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765AF9DD" w:rsidR="00A12BCE" w:rsidRPr="00A12BCE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sz w:val="28"/>
                <w:szCs w:val="28"/>
              </w:rPr>
              <w:t>33,479</w:t>
            </w:r>
          </w:p>
        </w:tc>
      </w:tr>
      <w:tr w:rsidR="00A12BCE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A12BCE" w:rsidRPr="00EA2538" w:rsidRDefault="00A12BCE" w:rsidP="00A12BCE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01F149CA" w:rsidR="00A12BCE" w:rsidRPr="00EA2538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37,509</w:t>
            </w:r>
          </w:p>
        </w:tc>
        <w:tc>
          <w:tcPr>
            <w:tcW w:w="270" w:type="dxa"/>
          </w:tcPr>
          <w:p w14:paraId="6477EEF2" w14:textId="77777777" w:rsidR="00A12BCE" w:rsidRPr="00EA2538" w:rsidRDefault="00A12BCE" w:rsidP="00A12BC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2FA88A67" w:rsidR="00A12BCE" w:rsidRPr="00A12BCE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sz w:val="28"/>
                <w:szCs w:val="28"/>
              </w:rPr>
              <w:t>29,157</w:t>
            </w:r>
          </w:p>
        </w:tc>
      </w:tr>
      <w:tr w:rsidR="00A12BCE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A12BCE" w:rsidRPr="00EA2538" w:rsidRDefault="00A12BCE" w:rsidP="00A12BCE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517E4AB1" w:rsidR="00A12BCE" w:rsidRPr="00EA2538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  <w:tc>
          <w:tcPr>
            <w:tcW w:w="270" w:type="dxa"/>
          </w:tcPr>
          <w:p w14:paraId="06056269" w14:textId="77777777" w:rsidR="00A12BCE" w:rsidRPr="00EA2538" w:rsidRDefault="00A12BCE" w:rsidP="00A12BC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74614C0E" w:rsidR="00A12BCE" w:rsidRPr="00A12BCE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sz w:val="28"/>
                <w:szCs w:val="28"/>
              </w:rPr>
              <w:t>642</w:t>
            </w:r>
          </w:p>
        </w:tc>
      </w:tr>
      <w:tr w:rsidR="00A12BCE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A12BCE" w:rsidRPr="00EA2538" w:rsidRDefault="00A12BCE" w:rsidP="00A12BCE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5BB9081D" w:rsidR="00A12BCE" w:rsidRPr="00EA2538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</w:tcPr>
          <w:p w14:paraId="24FF3B37" w14:textId="77777777" w:rsidR="00A12BCE" w:rsidRPr="00EA2538" w:rsidRDefault="00A12BCE" w:rsidP="00A12BC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13890F23" w:rsidR="00A12BCE" w:rsidRPr="00A12BCE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sz w:val="28"/>
                <w:szCs w:val="28"/>
              </w:rPr>
              <w:t>1,579</w:t>
            </w:r>
          </w:p>
        </w:tc>
      </w:tr>
      <w:tr w:rsidR="00A12BCE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A12BCE" w:rsidRPr="009F4578" w:rsidRDefault="00A12BCE" w:rsidP="00A12BCE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072EEDE4" w:rsidR="00A12BCE" w:rsidRPr="00EA2538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90,193</w:t>
            </w:r>
          </w:p>
        </w:tc>
        <w:tc>
          <w:tcPr>
            <w:tcW w:w="270" w:type="dxa"/>
          </w:tcPr>
          <w:p w14:paraId="671BBFBC" w14:textId="77777777" w:rsidR="00A12BCE" w:rsidRPr="00EA2538" w:rsidRDefault="00A12BCE" w:rsidP="00A12BCE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540F2522" w:rsidR="00A12BCE" w:rsidRPr="00A12BCE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12BC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5BC4A3DF" w14:textId="77777777" w:rsidR="00DC0E0C" w:rsidRPr="00DC0E0C" w:rsidRDefault="00DC0E0C" w:rsidP="00DC0E0C">
      <w:pPr>
        <w:pStyle w:val="FSNoteNumbered"/>
        <w:spacing w:after="120"/>
        <w:ind w:left="540"/>
        <w:rPr>
          <w:rFonts w:asciiTheme="majorBidi" w:hAnsiTheme="majorBidi"/>
          <w:b/>
          <w:bCs/>
          <w:u w:val="none"/>
        </w:rPr>
      </w:pPr>
    </w:p>
    <w:p w14:paraId="75F97ABB" w14:textId="2E8913AD" w:rsidR="002F1C4F" w:rsidRPr="00057D2D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F7436" w:rsidRPr="00E809E9" w14:paraId="76B20AE7" w14:textId="77777777" w:rsidTr="004B6E0F">
        <w:tc>
          <w:tcPr>
            <w:tcW w:w="5850" w:type="dxa"/>
          </w:tcPr>
          <w:p w14:paraId="3387BEC3" w14:textId="77777777" w:rsidR="00BF7436" w:rsidRPr="00E809E9" w:rsidRDefault="00BF7436" w:rsidP="00BF7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024B2404" w:rsidR="00BF7436" w:rsidRPr="00E809E9" w:rsidRDefault="00BF7436" w:rsidP="00BF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BF7436" w:rsidRPr="00E809E9" w:rsidRDefault="00BF7436" w:rsidP="00BF74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0A0BA5B5" w:rsidR="00BF7436" w:rsidRPr="00E809E9" w:rsidRDefault="00BF7436" w:rsidP="00BF743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BCE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A12BCE" w:rsidRPr="00E809E9" w:rsidRDefault="00A12BCE" w:rsidP="00A12BCE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2F81566F" w:rsidR="00A12BCE" w:rsidRPr="00E809E9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  <w:tc>
          <w:tcPr>
            <w:tcW w:w="270" w:type="dxa"/>
          </w:tcPr>
          <w:p w14:paraId="54CA7D69" w14:textId="77777777" w:rsidR="00A12BCE" w:rsidRPr="00E809E9" w:rsidRDefault="00A12BCE" w:rsidP="00A12B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2C718876" w:rsidR="00A12BCE" w:rsidRPr="009D7796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A12BCE" w:rsidRPr="00E809E9" w14:paraId="1FB111B3" w14:textId="77777777" w:rsidTr="00E3058E">
        <w:tc>
          <w:tcPr>
            <w:tcW w:w="5850" w:type="dxa"/>
          </w:tcPr>
          <w:p w14:paraId="218224D9" w14:textId="0C37E2D4" w:rsidR="00A12BCE" w:rsidRPr="00E809E9" w:rsidRDefault="00A12BCE" w:rsidP="00A12BCE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419C8BC8" w:rsidR="00A12BCE" w:rsidRPr="00E809E9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123,221</w:t>
            </w:r>
          </w:p>
        </w:tc>
        <w:tc>
          <w:tcPr>
            <w:tcW w:w="270" w:type="dxa"/>
          </w:tcPr>
          <w:p w14:paraId="742A5B3E" w14:textId="77777777" w:rsidR="00A12BCE" w:rsidRPr="00E809E9" w:rsidRDefault="00A12BCE" w:rsidP="00A12B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290CE32E" w:rsidR="00A12BCE" w:rsidRPr="009D7796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A12BCE" w:rsidRPr="00E809E9" w14:paraId="4424A5F1" w14:textId="77777777" w:rsidTr="00E43BC1">
        <w:tc>
          <w:tcPr>
            <w:tcW w:w="5850" w:type="dxa"/>
          </w:tcPr>
          <w:p w14:paraId="7F5B62EA" w14:textId="77777777" w:rsidR="00A12BCE" w:rsidRPr="00E809E9" w:rsidRDefault="00A12BCE" w:rsidP="00A12B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033DD9DC" w:rsidR="00A12BCE" w:rsidRPr="00E809E9" w:rsidRDefault="00AD3127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243,370</w:t>
            </w:r>
          </w:p>
        </w:tc>
        <w:tc>
          <w:tcPr>
            <w:tcW w:w="270" w:type="dxa"/>
          </w:tcPr>
          <w:p w14:paraId="316A70F5" w14:textId="77777777" w:rsidR="00A12BCE" w:rsidRPr="00E809E9" w:rsidRDefault="00A12BCE" w:rsidP="00A12B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7B5C9236" w:rsidR="00A12BCE" w:rsidRPr="009D7796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0F856C9B" w14:textId="0C9724E7" w:rsidR="00B57166" w:rsidRPr="00C25F8D" w:rsidRDefault="00B57166" w:rsidP="00C25F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Theme="majorBidi" w:hAnsiTheme="majorBidi" w:cstheme="majorBidi"/>
          <w:sz w:val="28"/>
          <w:szCs w:val="28"/>
        </w:rPr>
        <w:t xml:space="preserve">31 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 w:cstheme="majorBidi"/>
          <w:sz w:val="28"/>
          <w:szCs w:val="28"/>
        </w:rPr>
        <w:t>256</w:t>
      </w:r>
      <w:r w:rsidR="004055DD">
        <w:rPr>
          <w:rFonts w:asciiTheme="majorBidi" w:hAnsiTheme="majorBidi" w:cstheme="majorBidi"/>
          <w:sz w:val="28"/>
          <w:szCs w:val="28"/>
        </w:rPr>
        <w:t>6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Pr="00C25F8D">
        <w:rPr>
          <w:rFonts w:ascii="Angsana New" w:hAnsi="Angsana New" w:hint="cs"/>
          <w:sz w:val="28"/>
          <w:szCs w:val="28"/>
          <w:cs/>
        </w:rPr>
        <w:t>และ</w:t>
      </w:r>
      <w:r w:rsidRPr="00C25F8D">
        <w:rPr>
          <w:rFonts w:ascii="Angsana New" w:hAnsi="Angsana New"/>
          <w:sz w:val="28"/>
          <w:szCs w:val="28"/>
          <w:cs/>
        </w:rPr>
        <w:t xml:space="preserve"> </w:t>
      </w:r>
      <w:r w:rsidRPr="00C25F8D">
        <w:rPr>
          <w:rFonts w:ascii="Angsana New" w:hAnsi="Angsana New"/>
          <w:sz w:val="28"/>
          <w:szCs w:val="28"/>
        </w:rPr>
        <w:t>256</w:t>
      </w:r>
      <w:r w:rsidR="004055DD">
        <w:rPr>
          <w:rFonts w:ascii="Angsana New" w:hAnsi="Angsana New"/>
          <w:sz w:val="28"/>
          <w:szCs w:val="28"/>
        </w:rPr>
        <w:t>5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74E53476" w:rsidR="00173871" w:rsidRPr="00735725" w:rsidRDefault="00AD041B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2C262C6C" w:rsidR="00173871" w:rsidRPr="00735725" w:rsidRDefault="003540AA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111,149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70387DA4" w:rsidR="00173871" w:rsidRPr="00735725" w:rsidRDefault="003540A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D3127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0E951915" w:rsidR="00173871" w:rsidRPr="00735725" w:rsidRDefault="00AD3127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2138A697" w:rsidR="00173871" w:rsidRPr="00735725" w:rsidRDefault="003540AA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</w:tr>
      <w:tr w:rsidR="00E00140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E00140" w:rsidRPr="00735725" w:rsidRDefault="00E00140" w:rsidP="00E00140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5F2DD6FB" w:rsidR="00E00140" w:rsidRPr="00735725" w:rsidRDefault="00AD312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</w:t>
            </w:r>
            <w:r w:rsidR="003540A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5415EBA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006A2970" w:rsidR="00E00140" w:rsidRPr="00735725" w:rsidRDefault="00AD312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08EFEC9C" w:rsidR="00E00140" w:rsidRPr="00735725" w:rsidRDefault="00AD312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2752CD22" w:rsidR="00E00140" w:rsidRPr="00735725" w:rsidRDefault="00AD312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</w:t>
            </w:r>
            <w:r w:rsidR="003540AA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E00140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E00140" w:rsidRPr="00735725" w:rsidRDefault="00E00140" w:rsidP="00E00140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00F55BD0" w:rsidR="00E00140" w:rsidRPr="00735725" w:rsidRDefault="003540A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234,370</w:t>
            </w:r>
          </w:p>
        </w:tc>
        <w:tc>
          <w:tcPr>
            <w:tcW w:w="270" w:type="dxa"/>
            <w:vAlign w:val="bottom"/>
          </w:tcPr>
          <w:p w14:paraId="4F939777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46A6CA69" w:rsidR="00E00140" w:rsidRPr="00735725" w:rsidRDefault="003540A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D31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70" w:type="dxa"/>
            <w:vAlign w:val="bottom"/>
          </w:tcPr>
          <w:p w14:paraId="1F46524C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7754D610" w:rsidR="00E00140" w:rsidRPr="00735725" w:rsidRDefault="00AD3127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3CA36F35" w:rsidR="00E00140" w:rsidRPr="00735725" w:rsidRDefault="003540A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243,370</w:t>
            </w:r>
          </w:p>
        </w:tc>
      </w:tr>
    </w:tbl>
    <w:p w14:paraId="41ADF909" w14:textId="77777777" w:rsidR="00173871" w:rsidRPr="00475FEA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66757EB8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BCE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A12BCE" w:rsidRPr="00735725" w:rsidRDefault="00A12BCE" w:rsidP="00A12BCE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238EF104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6,016</w:t>
            </w:r>
          </w:p>
        </w:tc>
        <w:tc>
          <w:tcPr>
            <w:tcW w:w="270" w:type="dxa"/>
            <w:vAlign w:val="bottom"/>
          </w:tcPr>
          <w:p w14:paraId="048DA76E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2DB40BC2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08072574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3583F7D9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7228E62B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A12BCE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A12BCE" w:rsidRPr="00735725" w:rsidRDefault="00A12BCE" w:rsidP="00A12BCE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430106FC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270" w:type="dxa"/>
            <w:vAlign w:val="bottom"/>
          </w:tcPr>
          <w:p w14:paraId="24A7BF96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56369014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3235ADBC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2BE6DF7D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A12BCE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A12BCE" w:rsidRPr="00735725" w:rsidRDefault="00A12BCE" w:rsidP="00A12BCE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6F651A23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129,140</w:t>
            </w:r>
          </w:p>
        </w:tc>
        <w:tc>
          <w:tcPr>
            <w:tcW w:w="270" w:type="dxa"/>
            <w:vAlign w:val="bottom"/>
          </w:tcPr>
          <w:p w14:paraId="0ADFE1A0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26391D76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1C70B774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4D17C548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02444143" w:rsidR="00A12BCE" w:rsidRPr="00D04031" w:rsidRDefault="00A12BCE" w:rsidP="00A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3A393922" w14:textId="1CA8DE51" w:rsidR="00180CE2" w:rsidRDefault="00F06D23" w:rsidP="00A745E1">
      <w:pPr>
        <w:pStyle w:val="FSNoteNumbered"/>
        <w:spacing w:after="120"/>
        <w:ind w:left="547"/>
        <w:rPr>
          <w:u w:val="none"/>
          <w:lang w:val="en-US"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AD041B">
        <w:rPr>
          <w:spacing w:val="-2"/>
          <w:u w:val="none"/>
          <w:lang w:val="en-US"/>
        </w:rPr>
        <w:t xml:space="preserve">31 </w:t>
      </w:r>
      <w:r w:rsidR="00AD041B">
        <w:rPr>
          <w:spacing w:val="-2"/>
          <w:u w:val="none"/>
          <w:cs/>
          <w:lang w:val="en-US"/>
        </w:rPr>
        <w:t xml:space="preserve">ธันวาคม </w:t>
      </w:r>
      <w:r w:rsidR="00AD041B">
        <w:rPr>
          <w:spacing w:val="-2"/>
          <w:u w:val="none"/>
          <w:lang w:val="en-US"/>
        </w:rPr>
        <w:t>256</w:t>
      </w:r>
      <w:r w:rsidR="004055DD">
        <w:rPr>
          <w:spacing w:val="-2"/>
          <w:u w:val="none"/>
          <w:lang w:val="en-US"/>
        </w:rPr>
        <w:t>6</w:t>
      </w:r>
      <w:r w:rsidR="00AD041B">
        <w:rPr>
          <w:spacing w:val="-2"/>
          <w:u w:val="none"/>
          <w:lang w:val="en-US"/>
        </w:rPr>
        <w:t xml:space="preserve">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</w:t>
      </w:r>
      <w:r w:rsidRPr="00034CD7">
        <w:rPr>
          <w:rFonts w:asciiTheme="majorBidi" w:eastAsia="Cordia New" w:hAnsiTheme="majorBidi" w:cstheme="majorBidi"/>
          <w:spacing w:val="-2"/>
          <w:u w:val="none"/>
          <w:cs/>
        </w:rPr>
        <w:t>เดือน</w:t>
      </w:r>
      <w:r w:rsidRPr="00A83C53">
        <w:rPr>
          <w:spacing w:val="-2"/>
          <w:u w:val="none"/>
          <w:cs/>
        </w:rPr>
        <w:t>จำนวน</w:t>
      </w:r>
      <w:r w:rsidR="00034CD7" w:rsidRPr="00A83C53">
        <w:rPr>
          <w:rFonts w:hint="cs"/>
          <w:spacing w:val="-2"/>
          <w:u w:val="none"/>
          <w:cs/>
        </w:rPr>
        <w:t xml:space="preserve"> </w:t>
      </w:r>
      <w:r w:rsidR="00CE60EA" w:rsidRPr="00A83C53">
        <w:rPr>
          <w:spacing w:val="-2"/>
          <w:u w:val="none"/>
          <w:lang w:val="en-US"/>
        </w:rPr>
        <w:t>100</w:t>
      </w:r>
      <w:r w:rsidR="00F22DBE" w:rsidRPr="00A83C53">
        <w:rPr>
          <w:spacing w:val="-2"/>
          <w:u w:val="none"/>
          <w:lang w:val="en-US"/>
        </w:rPr>
        <w:t>.3</w:t>
      </w:r>
      <w:r w:rsidR="00FC1D38" w:rsidRPr="00A83C53">
        <w:rPr>
          <w:rFonts w:hint="cs"/>
          <w:spacing w:val="-2"/>
          <w:u w:val="none"/>
          <w:cs/>
        </w:rPr>
        <w:t xml:space="preserve"> </w:t>
      </w:r>
      <w:r w:rsidRPr="00A83C53">
        <w:rPr>
          <w:rFonts w:hint="cs"/>
          <w:spacing w:val="-2"/>
          <w:u w:val="none"/>
          <w:cs/>
        </w:rPr>
        <w:t xml:space="preserve">ล้านบาท </w:t>
      </w:r>
      <w:r w:rsidR="005C7C2F" w:rsidRPr="00A83C53">
        <w:rPr>
          <w:spacing w:val="-2"/>
          <w:u w:val="none"/>
          <w:cs/>
        </w:rPr>
        <w:t>(</w:t>
      </w:r>
      <w:r w:rsidR="00F551FB" w:rsidRPr="00A83C53">
        <w:rPr>
          <w:spacing w:val="-2"/>
          <w:u w:val="none"/>
          <w:lang w:val="en-US"/>
        </w:rPr>
        <w:t>31</w:t>
      </w:r>
      <w:r w:rsidR="004243B7" w:rsidRPr="00A83C53">
        <w:rPr>
          <w:rFonts w:hint="cs"/>
          <w:spacing w:val="-2"/>
          <w:u w:val="none"/>
          <w:cs/>
        </w:rPr>
        <w:t xml:space="preserve"> </w:t>
      </w:r>
      <w:r w:rsidR="005C7C2F" w:rsidRPr="00A83C53">
        <w:rPr>
          <w:spacing w:val="-2"/>
          <w:u w:val="none"/>
          <w:cs/>
        </w:rPr>
        <w:t>ธันวาคม</w:t>
      </w:r>
      <w:r w:rsidR="005C7C2F" w:rsidRPr="00A83C53">
        <w:rPr>
          <w:rFonts w:hint="cs"/>
          <w:spacing w:val="-2"/>
          <w:u w:val="none"/>
          <w:cs/>
        </w:rPr>
        <w:t xml:space="preserve"> </w:t>
      </w:r>
      <w:r w:rsidR="00F551FB" w:rsidRPr="00A83C53">
        <w:rPr>
          <w:spacing w:val="-2"/>
          <w:u w:val="none"/>
          <w:lang w:val="en-US"/>
        </w:rPr>
        <w:t>256</w:t>
      </w:r>
      <w:r w:rsidR="004055DD" w:rsidRPr="00A83C53">
        <w:rPr>
          <w:spacing w:val="-2"/>
          <w:u w:val="none"/>
          <w:lang w:val="en-US"/>
        </w:rPr>
        <w:t>5</w:t>
      </w:r>
      <w:r w:rsidR="005C7C2F" w:rsidRPr="00A83C53">
        <w:rPr>
          <w:u w:val="none"/>
          <w:cs/>
        </w:rPr>
        <w:t xml:space="preserve">: </w:t>
      </w:r>
      <w:r w:rsidR="00D113BC" w:rsidRPr="00A83C53">
        <w:rPr>
          <w:u w:val="none"/>
          <w:lang w:val="en-US"/>
        </w:rPr>
        <w:t xml:space="preserve">100.3 </w:t>
      </w:r>
      <w:r w:rsidR="005C7C2F" w:rsidRPr="00A83C53">
        <w:rPr>
          <w:rFonts w:hint="cs"/>
          <w:u w:val="none"/>
          <w:cs/>
        </w:rPr>
        <w:t>ล้านบาท</w:t>
      </w:r>
      <w:r w:rsidR="005C7C2F" w:rsidRPr="00A83C53">
        <w:rPr>
          <w:u w:val="none"/>
          <w:cs/>
        </w:rPr>
        <w:t xml:space="preserve">) </w:t>
      </w:r>
      <w:r w:rsidRPr="00A83C53">
        <w:rPr>
          <w:u w:val="none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2E6B7E" w:rsidRPr="00A83C53">
        <w:rPr>
          <w:u w:val="none"/>
          <w:lang w:val="en-US"/>
        </w:rPr>
        <w:t>30</w:t>
      </w:r>
      <w:r w:rsidR="00AA473C" w:rsidRPr="00A83C53">
        <w:rPr>
          <w:u w:val="none"/>
          <w:lang w:val="en-US"/>
        </w:rPr>
        <w:t xml:space="preserve"> </w:t>
      </w:r>
      <w:r w:rsidR="00AA473C" w:rsidRPr="00A83C53">
        <w:rPr>
          <w:rFonts w:hint="cs"/>
          <w:u w:val="none"/>
          <w:cs/>
          <w:lang w:val="en-US"/>
        </w:rPr>
        <w:t>และ</w:t>
      </w:r>
      <w:r w:rsidR="00AA473C" w:rsidRPr="002E6B7E">
        <w:rPr>
          <w:rFonts w:hint="cs"/>
          <w:u w:val="none"/>
          <w:cs/>
          <w:lang w:val="en-US"/>
        </w:rPr>
        <w:t xml:space="preserve"> </w:t>
      </w:r>
      <w:r w:rsidR="002E6B7E">
        <w:rPr>
          <w:u w:val="none"/>
          <w:lang w:val="en-US"/>
        </w:rPr>
        <w:t>31</w:t>
      </w:r>
    </w:p>
    <w:p w14:paraId="60819F8D" w14:textId="77777777" w:rsidR="00DC0E0C" w:rsidRDefault="00DC0E0C" w:rsidP="00DC0E0C"/>
    <w:p w14:paraId="201380F6" w14:textId="77777777" w:rsidR="00DC0E0C" w:rsidRDefault="00DC0E0C" w:rsidP="00DC0E0C"/>
    <w:p w14:paraId="707A10CE" w14:textId="77777777" w:rsidR="00DC0E0C" w:rsidRDefault="00DC0E0C" w:rsidP="00DC0E0C"/>
    <w:p w14:paraId="58DBFA1B" w14:textId="77777777" w:rsidR="00DC0E0C" w:rsidRDefault="00DC0E0C" w:rsidP="00DC0E0C"/>
    <w:p w14:paraId="25CF3EA0" w14:textId="77777777" w:rsidR="00DC0E0C" w:rsidRDefault="00DC0E0C" w:rsidP="00DC0E0C"/>
    <w:p w14:paraId="5C014859" w14:textId="77777777" w:rsidR="00DC0E0C" w:rsidRPr="00DC0E0C" w:rsidRDefault="00DC0E0C" w:rsidP="00DC0E0C">
      <w:pPr>
        <w:rPr>
          <w:cs/>
        </w:rPr>
      </w:pPr>
    </w:p>
    <w:p w14:paraId="3F16C78A" w14:textId="028B8847" w:rsidR="002F1C4F" w:rsidRPr="00B93E0B" w:rsidRDefault="002F1C4F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6A033F">
        <w:trPr>
          <w:trHeight w:val="350"/>
        </w:trPr>
        <w:tc>
          <w:tcPr>
            <w:tcW w:w="576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5B7A12B2" w:rsidR="00757A2F" w:rsidRPr="00E809E9" w:rsidRDefault="00AD041B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0E506F5D" w:rsidR="00757A2F" w:rsidRPr="00E809E9" w:rsidRDefault="00757A2F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55D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55DD" w:rsidRPr="00E809E9" w14:paraId="46763C42" w14:textId="77777777" w:rsidTr="00624C3E">
        <w:trPr>
          <w:trHeight w:val="89"/>
        </w:trPr>
        <w:tc>
          <w:tcPr>
            <w:tcW w:w="5760" w:type="dxa"/>
            <w:hideMark/>
          </w:tcPr>
          <w:p w14:paraId="6FAF75AA" w14:textId="77777777" w:rsidR="004055DD" w:rsidRPr="00E809E9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5CC1A887" w:rsidR="004055DD" w:rsidRPr="00E809E9" w:rsidRDefault="00AD3127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57,524</w:t>
            </w:r>
          </w:p>
        </w:tc>
        <w:tc>
          <w:tcPr>
            <w:tcW w:w="270" w:type="dxa"/>
          </w:tcPr>
          <w:p w14:paraId="317F558C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D01BB2A" w14:textId="053867AB" w:rsidR="004055DD" w:rsidRPr="00E809E9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74,511</w:t>
            </w:r>
          </w:p>
        </w:tc>
      </w:tr>
      <w:tr w:rsidR="004055DD" w:rsidRPr="00E809E9" w14:paraId="6E29D95E" w14:textId="77777777" w:rsidTr="00055899">
        <w:tc>
          <w:tcPr>
            <w:tcW w:w="5760" w:type="dxa"/>
          </w:tcPr>
          <w:p w14:paraId="40F28F83" w14:textId="77777777" w:rsidR="004055DD" w:rsidRPr="00E809E9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5739DB44" w:rsidR="004055DD" w:rsidRDefault="00AD3127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26,129</w:t>
            </w:r>
          </w:p>
        </w:tc>
        <w:tc>
          <w:tcPr>
            <w:tcW w:w="270" w:type="dxa"/>
          </w:tcPr>
          <w:p w14:paraId="08D87EAA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800417" w14:textId="40BE0DD9" w:rsidR="004055DD" w:rsidRPr="00E809E9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30,497</w:t>
            </w:r>
          </w:p>
        </w:tc>
      </w:tr>
      <w:tr w:rsidR="004055DD" w:rsidRPr="00E809E9" w14:paraId="6748936D" w14:textId="77777777" w:rsidTr="00055899">
        <w:tc>
          <w:tcPr>
            <w:tcW w:w="5760" w:type="dxa"/>
          </w:tcPr>
          <w:p w14:paraId="5684E475" w14:textId="77777777" w:rsidR="004055DD" w:rsidRPr="00E809E9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5218EFAB" w:rsidR="004055DD" w:rsidRPr="00E809E9" w:rsidRDefault="00AD3127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8,222</w:t>
            </w:r>
          </w:p>
        </w:tc>
        <w:tc>
          <w:tcPr>
            <w:tcW w:w="270" w:type="dxa"/>
          </w:tcPr>
          <w:p w14:paraId="1ECD9A78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0ABBB98" w14:textId="0BC9314B" w:rsidR="004055DD" w:rsidRPr="00E809E9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7,084</w:t>
            </w:r>
          </w:p>
        </w:tc>
      </w:tr>
      <w:tr w:rsidR="004055DD" w:rsidRPr="00E809E9" w14:paraId="388019AF" w14:textId="77777777" w:rsidTr="00055899">
        <w:tc>
          <w:tcPr>
            <w:tcW w:w="5760" w:type="dxa"/>
            <w:hideMark/>
          </w:tcPr>
          <w:p w14:paraId="664CBB4D" w14:textId="77777777" w:rsidR="004055DD" w:rsidRPr="00C752C3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5ECD7144" w:rsidR="004055DD" w:rsidRPr="00C752C3" w:rsidRDefault="00AD3127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91,875</w:t>
            </w:r>
          </w:p>
        </w:tc>
        <w:tc>
          <w:tcPr>
            <w:tcW w:w="270" w:type="dxa"/>
          </w:tcPr>
          <w:p w14:paraId="0FEADD05" w14:textId="77777777" w:rsidR="004055DD" w:rsidRPr="00C752C3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59B912B7" w:rsidR="004055DD" w:rsidRPr="00C752C3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112,092</w:t>
            </w:r>
          </w:p>
        </w:tc>
      </w:tr>
      <w:tr w:rsidR="004055DD" w:rsidRPr="00E809E9" w14:paraId="40134344" w14:textId="77777777" w:rsidTr="00153B2E">
        <w:tc>
          <w:tcPr>
            <w:tcW w:w="5760" w:type="dxa"/>
          </w:tcPr>
          <w:p w14:paraId="256610AA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4055DD" w:rsidRPr="00E809E9" w:rsidRDefault="004055DD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55DD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4055DD" w:rsidRPr="00E809E9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4055DD" w:rsidRPr="00E809E9" w:rsidRDefault="004055DD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55DD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4055DD" w:rsidRPr="00E809E9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63C1D790" w:rsidR="004055DD" w:rsidRPr="00E809E9" w:rsidRDefault="00B6686A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33,426</w:t>
            </w:r>
          </w:p>
        </w:tc>
        <w:tc>
          <w:tcPr>
            <w:tcW w:w="270" w:type="dxa"/>
          </w:tcPr>
          <w:p w14:paraId="662A4CA7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5D74A09" w:rsidR="004055DD" w:rsidRPr="00E809E9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67,184</w:t>
            </w:r>
          </w:p>
        </w:tc>
      </w:tr>
      <w:tr w:rsidR="004055DD" w:rsidRPr="00E809E9" w14:paraId="1FC98D46" w14:textId="77777777" w:rsidTr="00055899">
        <w:tc>
          <w:tcPr>
            <w:tcW w:w="5760" w:type="dxa"/>
          </w:tcPr>
          <w:p w14:paraId="3EB7AF79" w14:textId="77777777" w:rsidR="004055DD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1B8A23FA" w:rsidR="004055DD" w:rsidRDefault="00B6686A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121,20</w:t>
            </w:r>
            <w:r w:rsidR="003540A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9A41F15" w14:textId="77777777" w:rsidR="004055DD" w:rsidRPr="00E809E9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495188" w14:textId="3D19CF6F" w:rsidR="004055DD" w:rsidRPr="00E809E9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156,109</w:t>
            </w:r>
          </w:p>
        </w:tc>
      </w:tr>
      <w:tr w:rsidR="004055DD" w:rsidRPr="00E809E9" w14:paraId="6C9EE515" w14:textId="77777777" w:rsidTr="00055899">
        <w:tc>
          <w:tcPr>
            <w:tcW w:w="5760" w:type="dxa"/>
            <w:hideMark/>
          </w:tcPr>
          <w:p w14:paraId="123D791E" w14:textId="77777777" w:rsidR="004055DD" w:rsidRPr="00C752C3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29AE51B1" w:rsidR="004055DD" w:rsidRPr="00C752C3" w:rsidRDefault="00B6686A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154,63</w:t>
            </w:r>
            <w:r w:rsidR="003540A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D2AF3D5" w14:textId="77777777" w:rsidR="004055DD" w:rsidRPr="00C752C3" w:rsidRDefault="004055DD" w:rsidP="004055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4B1CE8E4" w:rsidR="004055DD" w:rsidRPr="00C752C3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223,293</w:t>
            </w:r>
          </w:p>
        </w:tc>
      </w:tr>
      <w:tr w:rsidR="004055DD" w:rsidRPr="00E809E9" w14:paraId="719359F1" w14:textId="77777777" w:rsidTr="00055899">
        <w:tc>
          <w:tcPr>
            <w:tcW w:w="5760" w:type="dxa"/>
            <w:hideMark/>
          </w:tcPr>
          <w:p w14:paraId="26C74EBE" w14:textId="77777777" w:rsidR="004055DD" w:rsidRPr="00E809E9" w:rsidRDefault="004055DD" w:rsidP="004055DD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4E1C34C9" w:rsidR="004055DD" w:rsidRPr="00A530B2" w:rsidRDefault="00B6686A" w:rsidP="004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246,5</w:t>
            </w:r>
            <w:r w:rsidR="00354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FAC2ECA" w14:textId="77777777" w:rsidR="004055DD" w:rsidRPr="00A530B2" w:rsidRDefault="004055DD" w:rsidP="004055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5D320049" w:rsidR="004055DD" w:rsidRPr="00A530B2" w:rsidRDefault="004055DD" w:rsidP="004055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335,385</w:t>
            </w:r>
          </w:p>
        </w:tc>
      </w:tr>
    </w:tbl>
    <w:p w14:paraId="24B30286" w14:textId="52B89A71" w:rsidR="00A745E1" w:rsidRPr="00A745E1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t>เงินให้กู้ยืม</w:t>
      </w:r>
    </w:p>
    <w:p w14:paraId="04598DC6" w14:textId="63EE9897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4055DD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4055DD">
        <w:rPr>
          <w:rFonts w:ascii="Angsana New" w:hAnsi="Angsana New"/>
          <w:spacing w:val="-2"/>
          <w:sz w:val="28"/>
          <w:szCs w:val="28"/>
        </w:rPr>
        <w:t>5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4C966712" w:rsidR="00757A2F" w:rsidRPr="00E809E9" w:rsidRDefault="00AD041B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B413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0E24A43B" w:rsidR="00757A2F" w:rsidRPr="00E809E9" w:rsidRDefault="00757A2F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B41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7B413A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7B413A" w:rsidRDefault="007B413A" w:rsidP="007B413A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7B413A" w:rsidRPr="00985105" w:rsidRDefault="007B413A" w:rsidP="007B413A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7B413A" w:rsidRPr="00E809E9" w:rsidRDefault="007B413A" w:rsidP="007B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1782A8BB" w:rsidR="007B413A" w:rsidRPr="00E809E9" w:rsidRDefault="00B6686A" w:rsidP="007B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49,800</w:t>
            </w:r>
          </w:p>
        </w:tc>
        <w:tc>
          <w:tcPr>
            <w:tcW w:w="260" w:type="dxa"/>
          </w:tcPr>
          <w:p w14:paraId="4BC959C3" w14:textId="77777777" w:rsidR="007B413A" w:rsidRPr="00E809E9" w:rsidRDefault="007B413A" w:rsidP="007B413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7571D792" w:rsidR="007B413A" w:rsidRPr="00E809E9" w:rsidRDefault="007B413A" w:rsidP="007B413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7B413A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7B413A" w:rsidRPr="00E809E9" w:rsidRDefault="007B413A" w:rsidP="007B413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7B413A" w:rsidRPr="00A530B2" w:rsidRDefault="007B413A" w:rsidP="007B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17971634" w:rsidR="007B413A" w:rsidRPr="00A530B2" w:rsidRDefault="00B6686A" w:rsidP="007B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49,800</w:t>
            </w:r>
          </w:p>
        </w:tc>
        <w:tc>
          <w:tcPr>
            <w:tcW w:w="260" w:type="dxa"/>
          </w:tcPr>
          <w:p w14:paraId="0180FCE9" w14:textId="77777777" w:rsidR="007B413A" w:rsidRPr="00A530B2" w:rsidRDefault="007B413A" w:rsidP="007B41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4EF42BE4" w:rsidR="007B413A" w:rsidRPr="00A530B2" w:rsidRDefault="007B413A" w:rsidP="007B413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</w:tr>
    </w:tbl>
    <w:p w14:paraId="32A00CED" w14:textId="4EC014BD" w:rsidR="007B413A" w:rsidRPr="00B6686A" w:rsidRDefault="007B413A" w:rsidP="007B41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bookmarkStart w:id="8" w:name="_Hlk142421012"/>
      <w:r w:rsidRPr="00B6686A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B6686A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B6686A">
        <w:rPr>
          <w:rFonts w:asciiTheme="majorBidi" w:hAnsiTheme="majorBidi" w:cstheme="majorBidi"/>
          <w:sz w:val="28"/>
          <w:szCs w:val="28"/>
        </w:rPr>
        <w:t>31</w:t>
      </w:r>
      <w:r w:rsidRPr="00B668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86A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6686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686A">
        <w:rPr>
          <w:rFonts w:asciiTheme="majorBidi" w:hAnsiTheme="majorBidi" w:cstheme="majorBidi"/>
          <w:sz w:val="28"/>
          <w:szCs w:val="28"/>
        </w:rPr>
        <w:t>2566</w:t>
      </w:r>
      <w:r w:rsidRPr="00B6686A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เงินให้กู้ยืมจำนวน </w:t>
      </w:r>
      <w:r w:rsidR="00B6686A" w:rsidRPr="00B6686A">
        <w:rPr>
          <w:rFonts w:asciiTheme="majorBidi" w:hAnsiTheme="majorBidi" w:cstheme="majorBidi"/>
          <w:sz w:val="28"/>
          <w:szCs w:val="28"/>
        </w:rPr>
        <w:t>49</w:t>
      </w:r>
      <w:r w:rsidRPr="00B6686A">
        <w:rPr>
          <w:rFonts w:asciiTheme="majorBidi" w:hAnsiTheme="majorBidi" w:cstheme="majorBidi"/>
          <w:sz w:val="28"/>
          <w:szCs w:val="28"/>
        </w:rPr>
        <w:t>.</w:t>
      </w:r>
      <w:r w:rsidR="00B6686A" w:rsidRPr="00B6686A">
        <w:rPr>
          <w:rFonts w:asciiTheme="majorBidi" w:hAnsiTheme="majorBidi" w:cstheme="majorBidi"/>
          <w:sz w:val="28"/>
          <w:szCs w:val="28"/>
        </w:rPr>
        <w:t>8</w:t>
      </w:r>
      <w:r w:rsidRPr="00B6686A">
        <w:rPr>
          <w:rFonts w:asciiTheme="majorBidi" w:hAnsiTheme="majorBidi" w:cstheme="majorBidi"/>
          <w:sz w:val="28"/>
          <w:szCs w:val="28"/>
          <w:cs/>
        </w:rPr>
        <w:t xml:space="preserve"> ล้านบาท เป็นเงินให้กู้ยืมแก่บุคคลภายนอกส</w:t>
      </w:r>
      <w:r w:rsidR="008F5DCE">
        <w:rPr>
          <w:rFonts w:asciiTheme="majorBidi" w:hAnsiTheme="majorBidi" w:cstheme="majorBidi" w:hint="cs"/>
          <w:sz w:val="28"/>
          <w:szCs w:val="28"/>
          <w:cs/>
        </w:rPr>
        <w:t>อง</w:t>
      </w:r>
      <w:r w:rsidRPr="00B6686A">
        <w:rPr>
          <w:rFonts w:asciiTheme="majorBidi" w:hAnsiTheme="majorBidi" w:cstheme="majorBidi"/>
          <w:sz w:val="28"/>
          <w:szCs w:val="28"/>
          <w:cs/>
        </w:rPr>
        <w:t>ราย</w:t>
      </w:r>
      <w:r w:rsidR="008F5DCE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และบริษัทอื่น</w:t>
      </w:r>
      <w:r w:rsidR="000A07CA">
        <w:rPr>
          <w:rFonts w:asciiTheme="majorBidi" w:hAnsiTheme="majorBidi" w:cstheme="majorBidi" w:hint="cs"/>
          <w:sz w:val="28"/>
          <w:szCs w:val="28"/>
          <w:cs/>
        </w:rPr>
        <w:t>หนึ่งราย</w:t>
      </w:r>
      <w:r w:rsidR="008F5DCE">
        <w:rPr>
          <w:rFonts w:asciiTheme="majorBidi" w:hAnsiTheme="majorBidi" w:cstheme="majorBidi" w:hint="cs"/>
          <w:sz w:val="28"/>
          <w:szCs w:val="28"/>
          <w:cs/>
        </w:rPr>
        <w:t xml:space="preserve"> โดยมีรายละเอียดดังต่อไปนี้</w:t>
      </w:r>
      <w:r w:rsidRPr="00B6686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11CBEF5" w14:textId="74742EE3" w:rsidR="007B413A" w:rsidRPr="00B6686A" w:rsidRDefault="007B413A" w:rsidP="007B41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9" w:name="_Hlk158034809"/>
      <w:bookmarkEnd w:id="8"/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22.0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ล้านบาท ระยะเวลากู้ยืม</w:t>
      </w:r>
      <w:r w:rsidRPr="00B6686A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ปี สัญญามีกำหนดชำระคืนวันที่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โดยบริษัทได้</w:t>
      </w:r>
      <w:r w:rsidRPr="00B6686A">
        <w:rPr>
          <w:rFonts w:asciiTheme="majorBidi" w:hAnsiTheme="majorBidi"/>
          <w:spacing w:val="-2"/>
          <w:sz w:val="28"/>
          <w:szCs w:val="28"/>
        </w:rPr>
        <w:br/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ตกลงขยายระยะเวลาสัญญาเงินให้กู้ยืมออกไปอีก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ปี และจะครบกำหนดจ่ายชำระคืนในวันที่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ทั้งนี้การให้สินเชื่อแก่บุคคลดังกล่าวได้รับการอนุมัติและเป็นไปตามมติการประชุมของคณะกรรมการสินเชื่อ</w:t>
      </w:r>
      <w:r w:rsidRPr="00B6686A">
        <w:rPr>
          <w:rFonts w:asciiTheme="majorBidi" w:hAnsiTheme="majorBidi" w:hint="cs"/>
          <w:spacing w:val="-2"/>
          <w:sz w:val="28"/>
          <w:szCs w:val="28"/>
          <w:cs/>
        </w:rPr>
        <w:t>ครั้งที่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3/2566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เมื่อวันที่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13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สัญญามีอัตราดอกเบี้ยร้อยละ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 เงินให้กู้ยืมดังกล่าวค้ำประกันโดยอสังหาริมทรัพย์ซึ่งได้มีการจดจำนองหลักประกันเรียบร้อยแล้ว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</w:t>
      </w:r>
      <w:r w:rsidRPr="00B6686A">
        <w:rPr>
          <w:rFonts w:asciiTheme="majorBidi" w:hAnsiTheme="majorBidi"/>
          <w:spacing w:val="-2"/>
          <w:sz w:val="28"/>
          <w:szCs w:val="28"/>
        </w:rPr>
        <w:br/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ค้ำประกันจากการประเมินโดยผู้ประเมินราคาอิสระเมื่อวันที่ </w:t>
      </w:r>
      <w:r w:rsidR="000F2CDD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0F2CDD">
        <w:rPr>
          <w:rFonts w:asciiTheme="majorBidi" w:hAnsiTheme="majorBidi" w:hint="cs"/>
          <w:spacing w:val="-2"/>
          <w:sz w:val="28"/>
          <w:szCs w:val="28"/>
          <w:cs/>
        </w:rPr>
        <w:t>ธันวาคม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F2CDD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0F2CDD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0F2CDD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</w:t>
      </w:r>
    </w:p>
    <w:bookmarkEnd w:id="9"/>
    <w:p w14:paraId="06D69533" w14:textId="77777777" w:rsidR="007B413A" w:rsidRPr="00B6686A" w:rsidRDefault="007B413A" w:rsidP="007B41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6686A">
        <w:rPr>
          <w:rFonts w:asciiTheme="majorBidi" w:hAnsiTheme="majorBidi"/>
          <w:spacing w:val="-2"/>
          <w:sz w:val="28"/>
          <w:szCs w:val="28"/>
          <w:cs/>
        </w:rPr>
        <w:lastRenderedPageBreak/>
        <w:t xml:space="preserve">เงินให้กู้ยืมจำนวน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12.0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ล้านบาท ระยะเวลากู้ยืม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ปี สัญญามีอัตราดอกเบี้ยร้อยละ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 เงินให้กู้ยืมดังกล่าวมีกำหนดชำระคืนภายในวันที่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พฤษภาคม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และค้ำประกันโดยอสังหาริมทรัพย์ซึ่งได้มีการจดจำนองหลักประกันเรียบร้อยแล้ว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โดยราคาประเมินหลักทรัพย์ค้ำประกันจากการประเมินโดยผู้ประเมินราคาอิสระเมื่อวันที่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</w:t>
      </w:r>
      <w:r w:rsidRPr="00B6686A">
        <w:rPr>
          <w:rFonts w:asciiTheme="majorBidi" w:hAnsiTheme="majorBidi" w:hint="cs"/>
          <w:spacing w:val="-2"/>
          <w:sz w:val="28"/>
          <w:szCs w:val="28"/>
          <w:cs/>
        </w:rPr>
        <w:t>ม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ษายน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15.0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 ทั้งนี้การให้สินเชื่อแก่บุคคลดังกล่าวได้รับการอนุมัติและเป็นไปตามมติการประชุมของคณะกรรมการสินเชื่อครั้ง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2/2566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เมื่อวันที่ </w:t>
      </w:r>
      <w:r w:rsidRPr="00B6686A">
        <w:rPr>
          <w:rFonts w:asciiTheme="majorBidi" w:hAnsiTheme="majorBidi"/>
          <w:spacing w:val="-2"/>
          <w:sz w:val="28"/>
          <w:szCs w:val="28"/>
        </w:rPr>
        <w:br/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เมษายน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</w:p>
    <w:p w14:paraId="365491DC" w14:textId="77777777" w:rsidR="00A01104" w:rsidRDefault="00B90C49" w:rsidP="00A0110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15.8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ล้านบาท ระยะเวลากู้ยืม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ปี สัญญามีอัตราดอกเบี้ยร้อยละ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 เงินให้กู้ยืมดังกล่าวมีกำหนดชำระคืนภายในวันที่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พฤ</w:t>
      </w:r>
      <w:r w:rsidR="008F5DCE">
        <w:rPr>
          <w:rFonts w:asciiTheme="majorBidi" w:hAnsiTheme="majorBidi" w:hint="cs"/>
          <w:spacing w:val="-2"/>
          <w:sz w:val="28"/>
          <w:szCs w:val="28"/>
          <w:cs/>
        </w:rPr>
        <w:t xml:space="preserve">ศจิกายน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และค้ำประกันโดย</w:t>
      </w:r>
      <w:r w:rsidR="00D82FDB" w:rsidRPr="00B6686A">
        <w:rPr>
          <w:rFonts w:asciiTheme="majorBidi" w:hAnsiTheme="majorBidi"/>
          <w:spacing w:val="-2"/>
          <w:sz w:val="28"/>
          <w:szCs w:val="28"/>
        </w:rPr>
        <w:t xml:space="preserve">    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อสังหาริมทรัพย์ซึ่งได้มีการจดจำนองหลักประกันเรียบร้อยแล้ว โดยราคาประเมินหลักทรัพย์ค้ำประกันจากการประเมินโดยผู้ประเมินราคาอิสระเมื่อวันที่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6686A">
        <w:rPr>
          <w:rFonts w:asciiTheme="majorBidi" w:hAnsiTheme="majorBidi" w:hint="cs"/>
          <w:spacing w:val="-2"/>
          <w:sz w:val="28"/>
          <w:szCs w:val="28"/>
          <w:cs/>
        </w:rPr>
        <w:t>กันยายน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22.6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 ทั้งนี้การให้สินเชื่อแก่</w:t>
      </w:r>
      <w:r w:rsidR="008F5DCE">
        <w:rPr>
          <w:rFonts w:asciiTheme="majorBidi" w:hAnsiTheme="majorBidi" w:hint="cs"/>
          <w:spacing w:val="-2"/>
          <w:sz w:val="28"/>
          <w:szCs w:val="28"/>
          <w:cs/>
        </w:rPr>
        <w:t>บริษัท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ดังกล่าวได้รับการอนุมัติและเป็นไปตามมติการประชุมของคณะกรรมการสินเชื่อครั้งที่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4/2566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เมื่อวันที่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E62BD3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6686A">
        <w:rPr>
          <w:rFonts w:asciiTheme="majorBidi" w:hAnsiTheme="majorBidi" w:hint="cs"/>
          <w:spacing w:val="-2"/>
          <w:sz w:val="28"/>
          <w:szCs w:val="28"/>
          <w:cs/>
        </w:rPr>
        <w:t>ตุลาคม</w:t>
      </w:r>
      <w:r w:rsidRPr="00B6686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6686A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</w:p>
    <w:p w14:paraId="712670FC" w14:textId="3DBA7CDA" w:rsidR="007B413A" w:rsidRPr="00A01104" w:rsidRDefault="007B413A" w:rsidP="00A0110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ณ 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วันที่ </w:t>
      </w:r>
      <w:r w:rsidRPr="00A01104">
        <w:rPr>
          <w:rFonts w:asciiTheme="majorBidi" w:hAnsiTheme="majorBidi"/>
          <w:spacing w:val="-2"/>
          <w:sz w:val="28"/>
          <w:szCs w:val="28"/>
        </w:rPr>
        <w:t>31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ธันวาคม </w:t>
      </w:r>
      <w:r w:rsidRPr="00A01104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A01104">
        <w:rPr>
          <w:rFonts w:asciiTheme="majorBidi" w:hAnsiTheme="majorBidi"/>
          <w:spacing w:val="-2"/>
          <w:sz w:val="28"/>
          <w:szCs w:val="28"/>
        </w:rPr>
        <w:t>22.0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>กหนึ่ง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>ราย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ซึ่งสัญญาหลักมีกำหนดจ่ายชำระคืนวันที่ </w:t>
      </w:r>
      <w:r w:rsidRPr="00A01104">
        <w:rPr>
          <w:rFonts w:asciiTheme="majorBidi" w:hAnsiTheme="majorBidi"/>
          <w:spacing w:val="-2"/>
          <w:sz w:val="28"/>
          <w:szCs w:val="28"/>
        </w:rPr>
        <w:t>1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กรกฎาคม </w:t>
      </w:r>
      <w:r w:rsidRPr="00A01104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แต่บริษัทได้ตกลงขยายระยะเวลาสัญญาให้กู้ยืมออกไปอีก </w:t>
      </w:r>
      <w:r w:rsidRPr="00A01104">
        <w:rPr>
          <w:rFonts w:asciiTheme="majorBidi" w:hAnsiTheme="majorBidi"/>
          <w:spacing w:val="-2"/>
          <w:sz w:val="28"/>
          <w:szCs w:val="28"/>
        </w:rPr>
        <w:t>1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ปี โดยจะครบกำหนดจ่ายชำระคืนในวันที่ </w:t>
      </w:r>
      <w:r w:rsidRPr="00A01104">
        <w:rPr>
          <w:rFonts w:asciiTheme="majorBidi" w:hAnsiTheme="majorBidi"/>
          <w:spacing w:val="-2"/>
          <w:sz w:val="28"/>
          <w:szCs w:val="28"/>
        </w:rPr>
        <w:t>1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กรกฎาคม </w:t>
      </w:r>
      <w:r w:rsidRPr="00A01104">
        <w:rPr>
          <w:rFonts w:asciiTheme="majorBidi" w:hAnsiTheme="majorBidi"/>
          <w:spacing w:val="-2"/>
          <w:sz w:val="28"/>
          <w:szCs w:val="28"/>
        </w:rPr>
        <w:t>2566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สัญญามีอัตราดอกเบี้ยร้อยละ </w:t>
      </w:r>
      <w:r w:rsidRPr="00A01104">
        <w:rPr>
          <w:rFonts w:asciiTheme="majorBidi" w:hAnsiTheme="majorBidi"/>
          <w:spacing w:val="-2"/>
          <w:sz w:val="28"/>
          <w:szCs w:val="28"/>
        </w:rPr>
        <w:t>8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 เงินให้กู้ยืมดังกล่าวค้ำประกันโดยอสังหาริมทรัพย์ซึ่งได้มีการจดจำนองหลักประกันเรียบร้อยแล้ว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โดยราคาประเมินหลักทรัพย์ค้ำประกันจากการประเมินโดยผู้ประเมินราคาอิสระเมื่อวันที่ </w:t>
      </w:r>
      <w:r w:rsidRPr="00A01104">
        <w:rPr>
          <w:rFonts w:asciiTheme="majorBidi" w:hAnsiTheme="majorBidi"/>
          <w:spacing w:val="-2"/>
          <w:sz w:val="28"/>
          <w:szCs w:val="28"/>
        </w:rPr>
        <w:t>10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Pr="00A01104">
        <w:rPr>
          <w:rFonts w:asciiTheme="majorBidi" w:hAnsiTheme="majorBidi"/>
          <w:spacing w:val="-2"/>
          <w:sz w:val="28"/>
          <w:szCs w:val="28"/>
        </w:rPr>
        <w:t>2563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A01104">
        <w:rPr>
          <w:rFonts w:asciiTheme="majorBidi" w:hAnsiTheme="majorBidi"/>
          <w:spacing w:val="-2"/>
          <w:sz w:val="28"/>
          <w:szCs w:val="28"/>
        </w:rPr>
        <w:t>25.0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ทั้งนี้การขยายระยะเวลาสัญญาให้กู้ยืมดังกล่าวเป็นไปตามการพิจารณาของคณะกรรมการสินเชื่อ เมื่อคณะกรรมการสินเชื่อได้จัดตั้งขึ้นตามประกาศของสำนักงานกำกับและส่งเสริมการประกอบธุรกิจประกันภัย ลงวันที่ </w:t>
      </w:r>
      <w:r w:rsidRPr="00A01104">
        <w:rPr>
          <w:rFonts w:asciiTheme="majorBidi" w:hAnsiTheme="majorBidi"/>
          <w:spacing w:val="-2"/>
          <w:sz w:val="28"/>
          <w:szCs w:val="28"/>
        </w:rPr>
        <w:t>2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มิถุนายน </w:t>
      </w:r>
      <w:r w:rsidRPr="00A01104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ซึ่งบริษัทได้จัดตั้งคณะกรรมการสินเชื่อแล้วเสร็จเมื่อวันที่ </w:t>
      </w:r>
      <w:r w:rsidRPr="00A01104">
        <w:rPr>
          <w:rFonts w:asciiTheme="majorBidi" w:hAnsiTheme="majorBidi"/>
          <w:spacing w:val="-2"/>
          <w:sz w:val="28"/>
          <w:szCs w:val="28"/>
        </w:rPr>
        <w:t>11</w:t>
      </w:r>
      <w:r w:rsidRPr="00A01104">
        <w:rPr>
          <w:rFonts w:asciiTheme="majorBidi" w:hAnsiTheme="majorBidi" w:hint="cs"/>
          <w:spacing w:val="-2"/>
          <w:sz w:val="28"/>
          <w:szCs w:val="28"/>
          <w:cs/>
        </w:rPr>
        <w:t xml:space="preserve"> พฤศจิกายน </w:t>
      </w:r>
      <w:r w:rsidRPr="00A01104">
        <w:rPr>
          <w:rFonts w:asciiTheme="majorBidi" w:hAnsiTheme="majorBidi"/>
          <w:spacing w:val="-2"/>
          <w:sz w:val="28"/>
          <w:szCs w:val="28"/>
        </w:rPr>
        <w:t>2565</w:t>
      </w:r>
      <w:r w:rsidRPr="00A0110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</w:p>
    <w:p w14:paraId="6AD3A812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5571D15F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08E1C2B6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4C3F92B3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17013241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3A4CF893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4419436E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6B845D38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22E561BF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3CE1571E" w14:textId="77777777" w:rsidR="00B3428B" w:rsidRDefault="00B3428B" w:rsidP="00B34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9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16397E73" w14:textId="7ECE72E1" w:rsidR="000218DE" w:rsidRPr="009A4F71" w:rsidRDefault="00AF3B4A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</w:rPr>
      </w:pPr>
      <w:r w:rsidRPr="009A4F71">
        <w:rPr>
          <w:b/>
          <w:bCs/>
          <w:u w:val="none"/>
          <w:cs/>
        </w:rPr>
        <w:lastRenderedPageBreak/>
        <w:t>ที่ดิน อาคาร</w:t>
      </w:r>
      <w:r w:rsidR="0038653F" w:rsidRPr="009A4F71">
        <w:rPr>
          <w:rFonts w:hint="cs"/>
          <w:b/>
          <w:bCs/>
          <w:u w:val="none"/>
          <w:cs/>
        </w:rPr>
        <w:t xml:space="preserve"> </w:t>
      </w:r>
      <w:r w:rsidRPr="009A4F71">
        <w:rPr>
          <w:b/>
          <w:bCs/>
          <w:u w:val="none"/>
          <w:cs/>
        </w:rPr>
        <w:t xml:space="preserve">และอุปกรณ์ </w:t>
      </w:r>
    </w:p>
    <w:tbl>
      <w:tblPr>
        <w:tblpPr w:leftFromText="180" w:rightFromText="180" w:vertAnchor="text" w:tblpX="-90" w:tblpY="1"/>
        <w:tblOverlap w:val="never"/>
        <w:tblW w:w="963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900"/>
        <w:gridCol w:w="180"/>
        <w:gridCol w:w="900"/>
        <w:gridCol w:w="181"/>
        <w:gridCol w:w="989"/>
        <w:gridCol w:w="180"/>
        <w:gridCol w:w="1080"/>
        <w:gridCol w:w="180"/>
        <w:gridCol w:w="989"/>
        <w:gridCol w:w="182"/>
        <w:gridCol w:w="989"/>
        <w:gridCol w:w="180"/>
        <w:gridCol w:w="810"/>
      </w:tblGrid>
      <w:tr w:rsidR="005D6470" w:rsidRPr="00011576" w14:paraId="5E04667A" w14:textId="77777777" w:rsidTr="005D6470">
        <w:trPr>
          <w:cantSplit/>
          <w:tblHeader/>
        </w:trPr>
        <w:tc>
          <w:tcPr>
            <w:tcW w:w="1890" w:type="dxa"/>
          </w:tcPr>
          <w:p w14:paraId="4BF9816D" w14:textId="77777777" w:rsidR="005D6470" w:rsidRPr="00011576" w:rsidRDefault="005D6470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0" w:type="dxa"/>
            <w:gridSpan w:val="13"/>
            <w:tcBorders>
              <w:top w:val="nil"/>
              <w:bottom w:val="single" w:sz="4" w:space="0" w:color="auto"/>
            </w:tcBorders>
          </w:tcPr>
          <w:p w14:paraId="1EF2A72F" w14:textId="56D29C36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B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D6470" w:rsidRPr="00011576" w14:paraId="7843052E" w14:textId="77777777" w:rsidTr="004101FC">
        <w:trPr>
          <w:cantSplit/>
          <w:tblHeader/>
        </w:trPr>
        <w:tc>
          <w:tcPr>
            <w:tcW w:w="1890" w:type="dxa"/>
          </w:tcPr>
          <w:p w14:paraId="62DC1FE8" w14:textId="77777777" w:rsidR="005D6470" w:rsidRPr="00011576" w:rsidRDefault="005D6470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C0E8C4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50AE66BE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DA8621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  <w:tcBorders>
              <w:top w:val="single" w:sz="4" w:space="0" w:color="auto"/>
              <w:bottom w:val="nil"/>
            </w:tcBorders>
            <w:vAlign w:val="bottom"/>
          </w:tcPr>
          <w:p w14:paraId="4FC6CDE3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bottom"/>
          </w:tcPr>
          <w:p w14:paraId="18D561A6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D0FCB29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71F1C406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2FA1C1B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bottom"/>
          </w:tcPr>
          <w:p w14:paraId="30151073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single" w:sz="4" w:space="0" w:color="auto"/>
              <w:bottom w:val="nil"/>
            </w:tcBorders>
          </w:tcPr>
          <w:p w14:paraId="721DFDF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03A3C558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3324E10C" w14:textId="2B22D3A4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09540B52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6470" w:rsidRPr="00011576" w14:paraId="3565E6A6" w14:textId="77777777" w:rsidTr="004101FC">
        <w:trPr>
          <w:cantSplit/>
          <w:tblHeader/>
        </w:trPr>
        <w:tc>
          <w:tcPr>
            <w:tcW w:w="1890" w:type="dxa"/>
          </w:tcPr>
          <w:p w14:paraId="3E2A9EFC" w14:textId="77777777" w:rsidR="005D6470" w:rsidRPr="00011576" w:rsidRDefault="005D6470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220B55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1970EE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00E2504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49AEDA07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3EF14A2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F77FBE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EC5D49" w14:textId="1782DF49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11576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C39B6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7B2C9441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7FFC9B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80A7823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406E68" w14:textId="3CD67CD6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9EBC80A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6470" w:rsidRPr="00011576" w14:paraId="55F1CCF2" w14:textId="77777777" w:rsidTr="004101FC">
        <w:trPr>
          <w:cantSplit/>
          <w:tblHeader/>
        </w:trPr>
        <w:tc>
          <w:tcPr>
            <w:tcW w:w="1890" w:type="dxa"/>
          </w:tcPr>
          <w:p w14:paraId="214E3EEE" w14:textId="77777777" w:rsidR="005D6470" w:rsidRPr="00011576" w:rsidRDefault="005D6470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D0F505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54A25F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1E60362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301C9D85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4D3C5C4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"/>
              </w:tabs>
              <w:autoSpaceDE w:val="0"/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56D0DC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C976DE7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85FF29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23E94845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1E17718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1A2C01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7863D42" w14:textId="54AFA889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77A9D5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6470" w:rsidRPr="00011576" w14:paraId="26E0BA49" w14:textId="77777777" w:rsidTr="004101FC">
        <w:trPr>
          <w:cantSplit/>
          <w:tblHeader/>
        </w:trPr>
        <w:tc>
          <w:tcPr>
            <w:tcW w:w="1890" w:type="dxa"/>
          </w:tcPr>
          <w:p w14:paraId="3850334F" w14:textId="77777777" w:rsidR="005D6470" w:rsidRPr="00011576" w:rsidRDefault="005D6470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7CD3DE7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CCCFD1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74D3302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57AAA266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bottom"/>
          </w:tcPr>
          <w:p w14:paraId="4825189E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22E3F03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3343938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83FF19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bottom"/>
          </w:tcPr>
          <w:p w14:paraId="03DE2F3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7584FF6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</w:tcPr>
          <w:p w14:paraId="72006D20" w14:textId="16C9E5F5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D6470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C4F463" w14:textId="0BAF18D5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5F930982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6470" w:rsidRPr="00011576" w14:paraId="18B321D5" w14:textId="77777777" w:rsidTr="004101FC">
        <w:trPr>
          <w:cantSplit/>
        </w:trPr>
        <w:tc>
          <w:tcPr>
            <w:tcW w:w="1890" w:type="dxa"/>
          </w:tcPr>
          <w:p w14:paraId="1657583E" w14:textId="77777777" w:rsidR="005D6470" w:rsidRPr="00011576" w:rsidRDefault="005D6470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FE0EE35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1F3D1F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078AE3F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70C17483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489FA652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BC84D0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E3FDE0D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36854C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7DA46FB9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9D6334C" w14:textId="77777777" w:rsidR="005D6470" w:rsidRPr="00011576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697ACE69" w14:textId="77777777" w:rsidR="005D6470" w:rsidRPr="00011576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5F1879" w14:textId="15675FE3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1B43F24D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6470" w:rsidRPr="00011576" w14:paraId="08B1A731" w14:textId="77777777" w:rsidTr="004101FC">
        <w:trPr>
          <w:cantSplit/>
        </w:trPr>
        <w:tc>
          <w:tcPr>
            <w:tcW w:w="1890" w:type="dxa"/>
            <w:vAlign w:val="bottom"/>
          </w:tcPr>
          <w:p w14:paraId="2B25A226" w14:textId="77777777" w:rsidR="005D6470" w:rsidRPr="00011576" w:rsidRDefault="005D6470" w:rsidP="00111DD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tcBorders>
              <w:bottom w:val="nil"/>
            </w:tcBorders>
          </w:tcPr>
          <w:p w14:paraId="5DCA675E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8EC59A4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E37AFE9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1964547D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390A06E4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0B73D9B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0C348EA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ED0F82B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31CD8E8C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65A3B59F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547B94D0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5E24D54" w14:textId="274D9040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A3599D" w14:textId="77777777" w:rsidR="005D6470" w:rsidRPr="00011576" w:rsidRDefault="005D647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6470" w:rsidRPr="00011576" w14:paraId="4239B50A" w14:textId="77777777" w:rsidTr="004101FC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2267BD66" w14:textId="4D039C68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sz w:val="24"/>
                <w:szCs w:val="24"/>
              </w:rPr>
              <w:t>1</w:t>
            </w:r>
            <w:r w:rsidRPr="0001157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011576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011576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9A72F" w14:textId="115C7B7C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29,264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F613C" w14:textId="77777777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20640" w14:textId="7BF76031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67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6A72E" w14:textId="77777777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87910" w14:textId="435CA3A7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33,865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91D47" w14:textId="77777777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4E4B2" w14:textId="32205618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12,376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6211B" w14:textId="77777777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0FB9A" w14:textId="49516631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5,885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2930A08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DF47C04" w14:textId="7B3EE0D3" w:rsidR="005D6470" w:rsidRPr="005D6470" w:rsidRDefault="004101FC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100EA" w14:textId="2408D9AA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8C064" w14:textId="2FD99211" w:rsidR="005D6470" w:rsidRPr="00011576" w:rsidRDefault="005D6470" w:rsidP="00B61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81,457</w:t>
            </w:r>
          </w:p>
        </w:tc>
      </w:tr>
      <w:tr w:rsidR="005D6470" w:rsidRPr="00011576" w14:paraId="3DC467BD" w14:textId="77777777" w:rsidTr="004101FC">
        <w:trPr>
          <w:cantSplit/>
        </w:trPr>
        <w:tc>
          <w:tcPr>
            <w:tcW w:w="1890" w:type="dxa"/>
          </w:tcPr>
          <w:p w14:paraId="3AE30C03" w14:textId="34DE0262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09E97" w14:textId="4906B0ED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0D5FB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7DD0D4" w14:textId="3DAE933C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13C44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1E215" w14:textId="798F466B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B1053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E320B" w14:textId="1CB9A065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2AD70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44235" w14:textId="038233D5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B3FD2DD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93C5B" w14:textId="3643F903" w:rsidR="005D6470" w:rsidRPr="005D6470" w:rsidRDefault="004101FC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CBEA6" w14:textId="07469E9E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E3F1EA" w14:textId="39A360BD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745</w:t>
            </w:r>
          </w:p>
        </w:tc>
      </w:tr>
      <w:tr w:rsidR="005D6470" w:rsidRPr="00011576" w14:paraId="16D4B139" w14:textId="77777777" w:rsidTr="004101FC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554D4E9" w14:textId="314DE772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8BB4B" w14:textId="18272A95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29,264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6257C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8B5A1" w14:textId="5985EDBC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CA214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2A2C5" w14:textId="3A42A7E0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33,865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B40AD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CEFE8" w14:textId="61F93C85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12,507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C86ED" w14:textId="77777777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0FE4D" w14:textId="6A6C721E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6,499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C1D3E6B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0669D" w14:textId="68B4B364" w:rsidR="005D6470" w:rsidRPr="005102B0" w:rsidRDefault="004101FC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5102B0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89F65" w14:textId="1DDD4142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3807B" w14:textId="6ECE9435" w:rsidR="005D6470" w:rsidRPr="00011576" w:rsidRDefault="005D6470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82,202</w:t>
            </w:r>
          </w:p>
        </w:tc>
      </w:tr>
      <w:tr w:rsidR="005D6470" w:rsidRPr="00011576" w14:paraId="5707A9AE" w14:textId="77777777" w:rsidTr="004101FC">
        <w:trPr>
          <w:cantSplit/>
        </w:trPr>
        <w:tc>
          <w:tcPr>
            <w:tcW w:w="1890" w:type="dxa"/>
          </w:tcPr>
          <w:p w14:paraId="789F9692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04817" w14:textId="2C5B0C4C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A674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A0A15" w14:textId="1ACCA4BD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18CE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8ADB4" w14:textId="1162FA65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960C" w14:textId="77777777" w:rsidR="005D6470" w:rsidRPr="00011576" w:rsidRDefault="005D6470" w:rsidP="00FC4964">
            <w:pPr>
              <w:tabs>
                <w:tab w:val="clear" w:pos="2807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54B63" w14:textId="1C110C0F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9E6B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4B47B" w14:textId="6DBE4D9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1,763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5FB8CD6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E56B17B" w14:textId="7752F238" w:rsidR="005D6470" w:rsidRPr="005D6470" w:rsidRDefault="004101FC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C766C" w14:textId="599D6369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D17D2" w14:textId="6B6D0A12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2,060</w:t>
            </w:r>
          </w:p>
        </w:tc>
      </w:tr>
      <w:tr w:rsidR="005D6470" w:rsidRPr="00011576" w14:paraId="1A20C330" w14:textId="77777777" w:rsidTr="004101FC">
        <w:trPr>
          <w:cantSplit/>
        </w:trPr>
        <w:tc>
          <w:tcPr>
            <w:tcW w:w="1890" w:type="dxa"/>
            <w:vAlign w:val="bottom"/>
          </w:tcPr>
          <w:p w14:paraId="24F39A56" w14:textId="77777777" w:rsidR="005D6470" w:rsidRPr="00011576" w:rsidRDefault="005D6470" w:rsidP="00FC4964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>รับโอนจากสินทรัพย์</w:t>
            </w:r>
            <w:r w:rsidRPr="00011576">
              <w:rPr>
                <w:rFonts w:ascii="Angsana New" w:hAnsi="Angsana New" w:hint="cs"/>
                <w:sz w:val="24"/>
                <w:szCs w:val="24"/>
              </w:rPr>
              <w:t xml:space="preserve">  </w:t>
            </w:r>
          </w:p>
          <w:p w14:paraId="708415B0" w14:textId="26C66324" w:rsidR="005D6470" w:rsidRPr="00011576" w:rsidRDefault="005D6470" w:rsidP="00FC4964">
            <w:pPr>
              <w:spacing w:line="240" w:lineRule="auto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0FD65" w14:textId="3BF38CA3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5DA4A" w14:textId="77777777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4377A" w14:textId="37D8A1A1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210D" w14:textId="77777777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F8D7" w14:textId="1D2CA7DF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3989" w14:textId="77777777" w:rsidR="005D6470" w:rsidRPr="00011576" w:rsidRDefault="005D6470" w:rsidP="004101FC">
            <w:pPr>
              <w:tabs>
                <w:tab w:val="clear" w:pos="2807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DFB0" w14:textId="5508682D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12F24" w14:textId="77777777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5302" w14:textId="38B31463" w:rsidR="005D6470" w:rsidRPr="00011576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73C1D" w14:textId="77777777" w:rsidR="005D6470" w:rsidRPr="005D6470" w:rsidRDefault="005D6470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A1DD8" w14:textId="69440AB9" w:rsidR="005D6470" w:rsidRPr="005D6470" w:rsidRDefault="004101FC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3,650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F2422" w14:textId="7EE376F3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9ECDD" w14:textId="5829F1ED" w:rsidR="005D6470" w:rsidRPr="00011576" w:rsidRDefault="004101FC" w:rsidP="0041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3,650</w:t>
            </w:r>
          </w:p>
        </w:tc>
      </w:tr>
      <w:tr w:rsidR="005D6470" w:rsidRPr="00011576" w14:paraId="7680DB76" w14:textId="77777777" w:rsidTr="004101FC">
        <w:trPr>
          <w:cantSplit/>
        </w:trPr>
        <w:tc>
          <w:tcPr>
            <w:tcW w:w="1890" w:type="dxa"/>
          </w:tcPr>
          <w:p w14:paraId="1B9205F7" w14:textId="77E0EFE5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B83C9" w14:textId="5761FE7C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29,264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B928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237EF" w14:textId="41D42D30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D0AC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A3245" w14:textId="4C07AE13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33,865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76E7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58634" w14:textId="0246CC1E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12,804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A2A7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D070E" w14:textId="43F52F2C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8,262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942C033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43287" w14:textId="5B17A93B" w:rsidR="005D6470" w:rsidRPr="004101FC" w:rsidRDefault="004101FC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4101FC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3,650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47169" w14:textId="6147C44E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A439F" w14:textId="2B60EF1F" w:rsidR="005D6470" w:rsidRPr="004101FC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4101FC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87,912</w:t>
            </w:r>
          </w:p>
        </w:tc>
      </w:tr>
      <w:tr w:rsidR="005D6470" w:rsidRPr="00011576" w14:paraId="6EF2CE33" w14:textId="77777777" w:rsidTr="004101FC">
        <w:trPr>
          <w:cantSplit/>
        </w:trPr>
        <w:tc>
          <w:tcPr>
            <w:tcW w:w="1890" w:type="dxa"/>
            <w:tcBorders>
              <w:bottom w:val="nil"/>
            </w:tcBorders>
          </w:tcPr>
          <w:p w14:paraId="4870409E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56BC5E4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2938328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01B92BC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4CD92424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414C5DDB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9B9802A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C768A6C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AA92FCA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479B616D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D318FF5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616C6366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F574FB" w14:textId="57A34241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5FB90E8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6470" w:rsidRPr="00011576" w14:paraId="71DBE885" w14:textId="77777777" w:rsidTr="004101FC">
        <w:trPr>
          <w:cantSplit/>
        </w:trPr>
        <w:tc>
          <w:tcPr>
            <w:tcW w:w="1890" w:type="dxa"/>
            <w:vAlign w:val="bottom"/>
          </w:tcPr>
          <w:p w14:paraId="73DD640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F5330CB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83A3E8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633ABB0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274E3F74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FE507AC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645D14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538B0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095F51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7F9A5CE5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26D6ED1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3B40E706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EABF6A" w14:textId="162E1F2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5921FD5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6470" w:rsidRPr="00011576" w14:paraId="446D51EE" w14:textId="77777777" w:rsidTr="004101FC">
        <w:trPr>
          <w:cantSplit/>
        </w:trPr>
        <w:tc>
          <w:tcPr>
            <w:tcW w:w="1890" w:type="dxa"/>
          </w:tcPr>
          <w:p w14:paraId="1C7434B9" w14:textId="373CA153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sz w:val="24"/>
                <w:szCs w:val="24"/>
              </w:rPr>
              <w:t>1</w:t>
            </w:r>
            <w:r w:rsidRPr="0001157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011576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17612B" w14:textId="790ACF9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F77ECB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C81938" w14:textId="4199EE2C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C7C73A1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D6CABC0" w14:textId="1685DDE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26,202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05AA6E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D683B52" w14:textId="235DBEB8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6,062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867EB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277785E1" w14:textId="5E6A5A8E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4,193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F7D907D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F1CDDC1" w14:textId="6A2AAA51" w:rsidR="005D6470" w:rsidRPr="005D6470" w:rsidRDefault="00E83F61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57C49B" w14:textId="43EB9345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A6F762" w14:textId="3120DEE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36,509</w:t>
            </w:r>
          </w:p>
        </w:tc>
      </w:tr>
      <w:tr w:rsidR="005D6470" w:rsidRPr="00011576" w14:paraId="0FB1CA66" w14:textId="77777777" w:rsidTr="004101FC">
        <w:trPr>
          <w:cantSplit/>
        </w:trPr>
        <w:tc>
          <w:tcPr>
            <w:tcW w:w="1890" w:type="dxa"/>
          </w:tcPr>
          <w:p w14:paraId="5E7089E3" w14:textId="2E9C21D0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6A75A" w14:textId="4AE04CE8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EF20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7B137" w14:textId="0A77F3A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64713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1714F" w14:textId="6959A80B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149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48929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EE333" w14:textId="7A6C27E6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2,102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F1EB9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AA183" w14:textId="22439965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869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0036F10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86193" w14:textId="01D4DD9D" w:rsidR="005D6470" w:rsidRPr="005D6470" w:rsidRDefault="00E83F61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2CD45" w14:textId="217426DB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A0940" w14:textId="16606E78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eastAsia="Cordia New" w:hAnsi="Angsana New"/>
                <w:sz w:val="24"/>
                <w:szCs w:val="24"/>
              </w:rPr>
              <w:t>3,121</w:t>
            </w:r>
          </w:p>
        </w:tc>
      </w:tr>
      <w:tr w:rsidR="005D6470" w:rsidRPr="00011576" w14:paraId="1D363FF7" w14:textId="77777777" w:rsidTr="004101FC">
        <w:trPr>
          <w:cantSplit/>
        </w:trPr>
        <w:tc>
          <w:tcPr>
            <w:tcW w:w="1890" w:type="dxa"/>
          </w:tcPr>
          <w:p w14:paraId="303D0519" w14:textId="7353FF9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969D9" w14:textId="6DF19C2B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E748A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98947" w14:textId="260B4D9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45D01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0E4FF" w14:textId="6A5ADF66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26,351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E11BC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B1FF5" w14:textId="3B394DAE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8,164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5B87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3A658" w14:textId="2065EF32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5,062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D051C70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0B430" w14:textId="5E4690FF" w:rsidR="005D6470" w:rsidRPr="005102B0" w:rsidRDefault="00E83F61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5102B0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15F61" w14:textId="0854170E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64F20" w14:textId="0196029F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39,630</w:t>
            </w:r>
          </w:p>
        </w:tc>
      </w:tr>
      <w:tr w:rsidR="005D6470" w:rsidRPr="00011576" w14:paraId="5B04B805" w14:textId="77777777" w:rsidTr="004101FC">
        <w:trPr>
          <w:cantSplit/>
        </w:trPr>
        <w:tc>
          <w:tcPr>
            <w:tcW w:w="1890" w:type="dxa"/>
          </w:tcPr>
          <w:p w14:paraId="4540A931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79B0F" w14:textId="40C24D28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47B9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74F30" w14:textId="73DE78CC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5C8C5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3E95C" w14:textId="1DD1DE5F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C464F" w14:textId="77777777" w:rsidR="005D6470" w:rsidRPr="00011576" w:rsidRDefault="005D6470" w:rsidP="00FC4964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24760" w14:textId="74B7C85F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2,149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8FF53" w14:textId="77777777" w:rsidR="005D6470" w:rsidRPr="00011576" w:rsidRDefault="005D6470" w:rsidP="00FC4964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7D7A2" w14:textId="34D2CA14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1,140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201AFB57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290CE6" w14:textId="226001F5" w:rsidR="005D6470" w:rsidRPr="005D6470" w:rsidRDefault="00E83F61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862CE" w14:textId="49AD802C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A1CB" w14:textId="64CF22F9" w:rsidR="005D6470" w:rsidRPr="00011576" w:rsidRDefault="005102B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4,054</w:t>
            </w:r>
          </w:p>
        </w:tc>
      </w:tr>
      <w:tr w:rsidR="005D6470" w:rsidRPr="00011576" w14:paraId="696E86C3" w14:textId="77777777" w:rsidTr="00E83F61">
        <w:trPr>
          <w:cantSplit/>
        </w:trPr>
        <w:tc>
          <w:tcPr>
            <w:tcW w:w="1890" w:type="dxa"/>
          </w:tcPr>
          <w:p w14:paraId="1DAEA62A" w14:textId="6B7AC21A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</w:rPr>
            </w:pP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>รับโอนจากสินทรัพย์</w:t>
            </w:r>
            <w:r w:rsidRPr="0001157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  <w:p w14:paraId="797D1629" w14:textId="5F754E0A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108" w:firstLine="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0F8A" w14:textId="7916C9A6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909A8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5AC8" w14:textId="38CD2584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8219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AD1F3" w14:textId="174CACD8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51B17" w14:textId="77777777" w:rsidR="005D6470" w:rsidRPr="00011576" w:rsidRDefault="005D6470" w:rsidP="00FC4964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D0398" w14:textId="498EC9D1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A793" w14:textId="77777777" w:rsidR="005D6470" w:rsidRPr="00011576" w:rsidRDefault="005D6470" w:rsidP="00FC4964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8592" w14:textId="159F3E54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659679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A78D2" w14:textId="20179BE8" w:rsidR="005D6470" w:rsidRPr="005D647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2,950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23B4" w14:textId="2FE0BAA8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9F49" w14:textId="3230B4A0" w:rsidR="005D6470" w:rsidRPr="00011576" w:rsidRDefault="005102B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2,950</w:t>
            </w:r>
          </w:p>
        </w:tc>
      </w:tr>
      <w:tr w:rsidR="005D6470" w:rsidRPr="00011576" w14:paraId="68E7B9DA" w14:textId="77777777" w:rsidTr="004101FC">
        <w:trPr>
          <w:cantSplit/>
        </w:trPr>
        <w:tc>
          <w:tcPr>
            <w:tcW w:w="1890" w:type="dxa"/>
          </w:tcPr>
          <w:p w14:paraId="6A6EA516" w14:textId="1208A608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03208" w14:textId="7A42E880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C2C1B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4E16C" w14:textId="77403C8D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8CF5D" w14:textId="77777777" w:rsidR="005D6470" w:rsidRPr="00011576" w:rsidRDefault="005D6470" w:rsidP="00FC4964">
            <w:pPr>
              <w:tabs>
                <w:tab w:val="clear" w:pos="2807"/>
              </w:tabs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8088A" w14:textId="1331DEB1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26,503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C633C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7CB1D" w14:textId="019596BF" w:rsidR="005D6470" w:rsidRPr="00011576" w:rsidRDefault="004101FC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10,313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7FAF7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3B0FF" w14:textId="57F19695" w:rsidR="005D6470" w:rsidRPr="00011576" w:rsidRDefault="00E83F61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6,202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8DA6979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CE9F3" w14:textId="6F678977" w:rsidR="005D6470" w:rsidRPr="00E83F61" w:rsidRDefault="00E83F61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E83F61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9E340" w14:textId="3B09FA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A5EE8" w14:textId="69BC0AE7" w:rsidR="005D6470" w:rsidRPr="00011576" w:rsidRDefault="00E83F61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</w:t>
            </w:r>
            <w:r w:rsidR="005102B0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6,634</w:t>
            </w:r>
          </w:p>
        </w:tc>
      </w:tr>
      <w:tr w:rsidR="005D6470" w:rsidRPr="00011576" w14:paraId="497B23F6" w14:textId="77777777" w:rsidTr="004101FC"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CD1DCA7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A0AC132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9A25C6D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4C0A373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1D4B7B8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73CE8A2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5982A5A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99DB382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1FC62E2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0A6A5E15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2372114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77FCEB28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A80746" w14:textId="1077E273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881753A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D6470" w:rsidRPr="00011576" w14:paraId="6F1BB930" w14:textId="77777777" w:rsidTr="004101F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41F71CE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5DB2B9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9E103D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E1D45E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A9CFCAE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0396739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DCE2D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F6FF10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A3E20D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523F361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5D9D26E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106A6AFB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C7DDF" w14:textId="3CD6572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D7566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5D6470" w:rsidRPr="00011576" w14:paraId="448EBB84" w14:textId="77777777" w:rsidTr="004101F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59C509D" w14:textId="45265132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sz w:val="24"/>
                <w:szCs w:val="24"/>
              </w:rPr>
              <w:t>1</w:t>
            </w:r>
            <w:r w:rsidRPr="00011576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011576">
              <w:rPr>
                <w:rFonts w:ascii="Angsana New" w:hAnsi="Angsan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D5959" w14:textId="1D25051F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97BA7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9AB14" w14:textId="304231FC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5104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F6BB6" w14:textId="7684521B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3</w:t>
            </w: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,795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3E3C2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55DA0" w14:textId="4D4ED38A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58CEE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5D13" w14:textId="6416272D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C8FC0E9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31E8A3A8" w14:textId="4C66EE47" w:rsidR="005D6470" w:rsidRPr="005D6470" w:rsidRDefault="00A82774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EBA135" w14:textId="5D96C851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602596" w14:textId="40E9E59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6,064</w:t>
            </w:r>
          </w:p>
        </w:tc>
      </w:tr>
      <w:tr w:rsidR="005D6470" w:rsidRPr="00011576" w14:paraId="28A2464D" w14:textId="77777777" w:rsidTr="004101F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5EEDA291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>โอนกลับรายการขาดทุน</w:t>
            </w:r>
          </w:p>
          <w:p w14:paraId="7671F755" w14:textId="5D8285E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0115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11576">
              <w:rPr>
                <w:rFonts w:ascii="Angsana New" w:hAnsi="Angsana New" w:hint="cs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A644E" w14:textId="73576746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(1,016)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B185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50319" w14:textId="7B21D466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B05F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F01A2" w14:textId="5BDE438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(70)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E6485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2EC6C" w14:textId="78D0FF88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EE96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1B402" w14:textId="04E809C8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627109F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</w:tcPr>
          <w:p w14:paraId="7DD62798" w14:textId="77777777" w:rsid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43B57043" w14:textId="1BB9F6D8" w:rsidR="00A82774" w:rsidRPr="005D6470" w:rsidRDefault="00A82774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6835717" w14:textId="44DB24FE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07B0E733" w14:textId="54CBFD6B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Theme="majorBidi" w:eastAsia="Cordia New" w:hAnsiTheme="majorBidi" w:cstheme="majorBidi"/>
                <w:sz w:val="24"/>
                <w:szCs w:val="24"/>
              </w:rPr>
              <w:t>(1,086)</w:t>
            </w:r>
          </w:p>
        </w:tc>
      </w:tr>
      <w:tr w:rsidR="005D6470" w:rsidRPr="00011576" w14:paraId="0AEFDCDD" w14:textId="77777777" w:rsidTr="004101F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237D821" w14:textId="3274D0A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B2A5B" w14:textId="0D22D1F9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1,253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499A9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7AF7F" w14:textId="5F9E4DE5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4A9CD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2F152" w14:textId="641751A6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3,725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09415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DB36F" w14:textId="51417CCA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97FF0" w14:textId="77777777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197D" w14:textId="0955BB20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7FF3C41" w14:textId="77777777" w:rsidR="005D6470" w:rsidRPr="005D6470" w:rsidRDefault="005D6470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73B83" w14:textId="72F2B08A" w:rsidR="005D6470" w:rsidRPr="00E83F61" w:rsidRDefault="00E83F61" w:rsidP="005D6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E83F61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4C18D" w14:textId="22A0A5A4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222DA" w14:textId="2C573C1F" w:rsidR="005D6470" w:rsidRPr="00011576" w:rsidRDefault="005D6470" w:rsidP="00FC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4,978</w:t>
            </w:r>
          </w:p>
        </w:tc>
      </w:tr>
      <w:tr w:rsidR="00E83F61" w:rsidRPr="00011576" w14:paraId="250B79C3" w14:textId="77777777" w:rsidTr="009C2C4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32BC907E" w14:textId="0C487481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00DF0" w14:textId="7E649534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1,253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373B3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A66C0" w14:textId="73BCEE5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4D3F4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40964" w14:textId="03C26562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3,725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FB52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E6941" w14:textId="53B80923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8D51A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43543" w14:textId="564367D1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62FCF3A" w14:textId="77777777" w:rsidR="00E83F61" w:rsidRPr="005D647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DD0CB" w14:textId="636B8263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E83F61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3E0E" w14:textId="41730FBE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7E8D0" w14:textId="124FDC88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4,978</w:t>
            </w:r>
          </w:p>
        </w:tc>
      </w:tr>
      <w:tr w:rsidR="00E83F61" w:rsidRPr="00011576" w14:paraId="0A417647" w14:textId="77777777" w:rsidTr="004101F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C0A4FFB" w14:textId="52AA32A2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2AAF833" w14:textId="57B6D234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4006FDA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FCFE84C" w14:textId="34D7D944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tcBorders>
              <w:bottom w:val="nil"/>
            </w:tcBorders>
          </w:tcPr>
          <w:p w14:paraId="760F7DF4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4B5FEB62" w14:textId="49469BE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9D5DE40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CBC1A4F" w14:textId="403195A4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74A3978" w14:textId="6E4F09E4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358B723B" w14:textId="7ACDB1F9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51DCA23" w14:textId="77777777" w:rsidR="00E83F61" w:rsidRPr="005D647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14:paraId="62E05623" w14:textId="77777777" w:rsidR="00E83F61" w:rsidRPr="005D647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AA1FC5" w14:textId="2FAFC4CD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6919658" w14:textId="343BF25D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E83F61" w:rsidRPr="00011576" w14:paraId="5D398294" w14:textId="77777777" w:rsidTr="004101F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9EE6455" w14:textId="66654C69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มูลค่าทุนสุทธิ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8BEE9C" w14:textId="4D14541D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4DDFCB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E8F31CF" w14:textId="32F07063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6769B7B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4F3789E3" w14:textId="161EB41D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B198E4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432AFC" w14:textId="0FD5BF75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D4DC51" w14:textId="77777777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3814CFF1" w14:textId="1D884542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ED49582" w14:textId="77777777" w:rsidR="00E83F61" w:rsidRPr="005D647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</w:tcPr>
          <w:p w14:paraId="0C784DD5" w14:textId="77777777" w:rsidR="00E83F61" w:rsidRPr="005D647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7A1317" w14:textId="53556A1C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D64C07E" w14:textId="5629D2C9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E83F61" w:rsidRPr="00011576" w14:paraId="260116EF" w14:textId="77777777" w:rsidTr="004101FC">
        <w:tblPrEx>
          <w:tblCellMar>
            <w:left w:w="72" w:type="dxa"/>
            <w:right w:w="72" w:type="dxa"/>
          </w:tblCellMar>
        </w:tblPrEx>
        <w:trPr>
          <w:cantSplit/>
          <w:trHeight w:val="137"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2535BAF" w14:textId="1AE36256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F0FBF9" w14:textId="20402DB9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28,011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1FF7088" w14:textId="77777777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CB932" w14:textId="5926D9B0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</w:tcPr>
          <w:p w14:paraId="14A977F4" w14:textId="77777777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B8C61" w14:textId="427A19B7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3,789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CF53CAD" w14:textId="77777777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5B814" w14:textId="61396715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4,343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D139B3A" w14:textId="77777777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6D03F" w14:textId="72347627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1,437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98EADF0" w14:textId="77777777" w:rsidR="00E83F61" w:rsidRPr="005D647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</w:tcPr>
          <w:p w14:paraId="61B3950B" w14:textId="3A402696" w:rsidR="00E83F61" w:rsidRPr="005102B0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5102B0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DFC201" w14:textId="7E4EA14B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C6E51" w14:textId="61A5BB17" w:rsidR="00E83F61" w:rsidRPr="00FF2CEE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37,594</w:t>
            </w:r>
          </w:p>
        </w:tc>
      </w:tr>
      <w:tr w:rsidR="00E83F61" w:rsidRPr="00011576" w14:paraId="5489E4E9" w14:textId="77777777" w:rsidTr="00E83F6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12D98BD2" w14:textId="67CFAF51" w:rsidR="00E83F61" w:rsidRPr="00011576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1157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D5A538" w14:textId="40ECD4D3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011576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28,011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5303C72" w14:textId="77777777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B8DB" w14:textId="528F7D18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3F826C" w14:textId="77777777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B5369" w14:textId="4EE4EFA3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3,637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BA574" w14:textId="77777777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49D4" w14:textId="61E7A3E1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2,491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81910" w14:textId="77777777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66CDA" w14:textId="26AC4783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2,060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1A165FD" w14:textId="77777777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24CF6" w14:textId="27307FE6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5AD2B7" w14:textId="4169C46D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CB85E" w14:textId="1C80C742" w:rsidR="00E83F61" w:rsidRPr="00E83F61" w:rsidRDefault="00E83F61" w:rsidP="00E83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</w:t>
            </w:r>
            <w:r w:rsidR="005102B0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6,300</w:t>
            </w:r>
          </w:p>
        </w:tc>
      </w:tr>
    </w:tbl>
    <w:p w14:paraId="511A113B" w14:textId="683FB8A6" w:rsidR="00A565E8" w:rsidRDefault="00A565E8" w:rsidP="00A565E8">
      <w:pPr>
        <w:rPr>
          <w:lang w:val="th-TH"/>
        </w:rPr>
      </w:pPr>
    </w:p>
    <w:p w14:paraId="5E32012E" w14:textId="3F642810" w:rsidR="00701FA8" w:rsidRPr="00091346" w:rsidRDefault="00701FA8" w:rsidP="00A565E8">
      <w:pPr>
        <w:rPr>
          <w:cs/>
        </w:rPr>
      </w:pPr>
    </w:p>
    <w:tbl>
      <w:tblPr>
        <w:tblpPr w:leftFromText="180" w:rightFromText="180" w:vertAnchor="text" w:tblpX="-99" w:tblpY="1"/>
        <w:tblOverlap w:val="never"/>
        <w:tblW w:w="990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900"/>
        <w:gridCol w:w="180"/>
        <w:gridCol w:w="90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80"/>
      </w:tblGrid>
      <w:tr w:rsidR="00E41947" w:rsidRPr="00CC4B19" w14:paraId="18B59045" w14:textId="77777777" w:rsidTr="002D4084">
        <w:trPr>
          <w:cantSplit/>
          <w:tblHeader/>
        </w:trPr>
        <w:tc>
          <w:tcPr>
            <w:tcW w:w="1890" w:type="dxa"/>
          </w:tcPr>
          <w:p w14:paraId="506904FF" w14:textId="77777777" w:rsidR="00E41947" w:rsidRPr="00CC4B19" w:rsidRDefault="00E41947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0" w:type="dxa"/>
            <w:gridSpan w:val="13"/>
            <w:tcBorders>
              <w:top w:val="nil"/>
              <w:bottom w:val="nil"/>
            </w:tcBorders>
          </w:tcPr>
          <w:p w14:paraId="6A13E7EE" w14:textId="1ACCA2CF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1947">
              <w:rPr>
                <w:rFonts w:asciiTheme="majorBidi" w:hAnsiTheme="majorBidi"/>
                <w:sz w:val="24"/>
                <w:szCs w:val="24"/>
                <w:cs/>
              </w:rPr>
              <w:t>พันบาท</w:t>
            </w:r>
          </w:p>
        </w:tc>
      </w:tr>
      <w:tr w:rsidR="00E41947" w:rsidRPr="00CC4B19" w14:paraId="37C9CA91" w14:textId="77777777" w:rsidTr="00E41947">
        <w:trPr>
          <w:cantSplit/>
          <w:tblHeader/>
        </w:trPr>
        <w:tc>
          <w:tcPr>
            <w:tcW w:w="1890" w:type="dxa"/>
          </w:tcPr>
          <w:p w14:paraId="171DEBC6" w14:textId="77777777" w:rsidR="00E41947" w:rsidRPr="00CC4B19" w:rsidRDefault="00E41947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1EAC63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56C26001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9E9D94E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B428877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279EBE9" w14:textId="77777777" w:rsidR="00E41947" w:rsidRPr="00CC4B19" w:rsidRDefault="00E41947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A5C29B3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CB8B2FC" w14:textId="77777777" w:rsidR="00E41947" w:rsidRPr="00CC4B19" w:rsidRDefault="00E41947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4B74A3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6A7ADB9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0B38C82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C63B02D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79C06872" w14:textId="773018EA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AF36DD9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1947" w:rsidRPr="00CC4B19" w14:paraId="0D396361" w14:textId="77777777" w:rsidTr="00E41947">
        <w:trPr>
          <w:cantSplit/>
          <w:tblHeader/>
        </w:trPr>
        <w:tc>
          <w:tcPr>
            <w:tcW w:w="1890" w:type="dxa"/>
          </w:tcPr>
          <w:p w14:paraId="536CE102" w14:textId="77777777" w:rsidR="00E41947" w:rsidRPr="00CC4B19" w:rsidRDefault="00E41947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00FCBF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ECD7E5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42341F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A73991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5581B10" w14:textId="77777777" w:rsidR="00E41947" w:rsidRPr="00CC4B19" w:rsidRDefault="00E41947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12EECF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60454E" w14:textId="12BCA127" w:rsidR="00E41947" w:rsidRPr="00CC4B19" w:rsidRDefault="00E41947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4F8D77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7F2D6B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1760B6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E5D6D3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22EA37" w14:textId="376A7BAD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7FD5C9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41947" w:rsidRPr="00CC4B19" w14:paraId="2B2B0E93" w14:textId="77777777" w:rsidTr="00E41947">
        <w:trPr>
          <w:cantSplit/>
          <w:tblHeader/>
        </w:trPr>
        <w:tc>
          <w:tcPr>
            <w:tcW w:w="1890" w:type="dxa"/>
          </w:tcPr>
          <w:p w14:paraId="6DA62E2B" w14:textId="77777777" w:rsidR="00E41947" w:rsidRPr="00CC4B19" w:rsidRDefault="00E41947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460EB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AFA6A5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299072C" w14:textId="77777777" w:rsidR="00E41947" w:rsidRPr="00CC4B19" w:rsidRDefault="00E41947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B4E6C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E06E259" w14:textId="77777777" w:rsidR="00E41947" w:rsidRPr="00CC4B19" w:rsidRDefault="00E41947" w:rsidP="00111DD7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92639B1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A7FE81C" w14:textId="77777777" w:rsidR="00E41947" w:rsidRPr="00CC4B19" w:rsidRDefault="00E41947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F8457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8E21DA" w14:textId="77777777" w:rsidR="00E41947" w:rsidRPr="00CC4B19" w:rsidRDefault="00E41947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2C4F44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E9A41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B57B71" w14:textId="7E6F12AC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B7F3BF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41947" w:rsidRPr="00CC4B19" w14:paraId="04E61DE3" w14:textId="77777777" w:rsidTr="00E41947">
        <w:trPr>
          <w:cantSplit/>
          <w:tblHeader/>
        </w:trPr>
        <w:tc>
          <w:tcPr>
            <w:tcW w:w="1890" w:type="dxa"/>
          </w:tcPr>
          <w:p w14:paraId="2DDAF392" w14:textId="77777777" w:rsidR="00E41947" w:rsidRPr="00CC4B19" w:rsidRDefault="00E41947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3BEFD8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112DE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5B1B25E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B88E13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D3592FE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54C5BB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E327E4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222965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3EDBAA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7A5B56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F0EC21D" w14:textId="51056CFE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1947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1E83F8" w14:textId="5A47FB23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3D6076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1947" w:rsidRPr="00CC4B19" w14:paraId="2AA9AE9A" w14:textId="77777777" w:rsidTr="00E41947">
        <w:trPr>
          <w:cantSplit/>
        </w:trPr>
        <w:tc>
          <w:tcPr>
            <w:tcW w:w="1890" w:type="dxa"/>
          </w:tcPr>
          <w:p w14:paraId="0B15346E" w14:textId="77777777" w:rsidR="00E41947" w:rsidRPr="00CC4B19" w:rsidRDefault="00E41947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8924D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356635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2E767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1582CBE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D54A9D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29C3FE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4B623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A03E346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32C1AE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573446F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3D4EB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3D1477" w14:textId="2439C481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65F220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41947" w:rsidRPr="00CC4B19" w14:paraId="4D16CE77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4A9C2309" w14:textId="77777777" w:rsidR="00E41947" w:rsidRPr="00CC4B19" w:rsidRDefault="00E41947" w:rsidP="00111D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มูลค่าที่ตีเพิ่ม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F8E8F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0EE7CA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DED48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8AFB1B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D02C07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35CDA0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D1E5F1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33121B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4A6F5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5FDE17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1D8091F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9E857E" w14:textId="415BE4A8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CEB58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E41947" w:rsidRPr="00CC4B19" w14:paraId="3E92DBCA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7EFB7D93" w14:textId="0464AEA5" w:rsidR="00E41947" w:rsidRPr="00091346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D6226" w14:textId="2A25D955" w:rsidR="00E41947" w:rsidRPr="00091346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91346">
              <w:rPr>
                <w:rFonts w:asciiTheme="majorBidi" w:eastAsia="Cordia New" w:hAnsiTheme="majorBidi" w:cstheme="majorBidi"/>
                <w:sz w:val="24"/>
                <w:szCs w:val="24"/>
              </w:rPr>
              <w:t>40,642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AF517" w14:textId="77777777" w:rsidR="00E41947" w:rsidRPr="00091346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9506B" w14:textId="2B1AF7C4" w:rsidR="00E41947" w:rsidRPr="00091346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9134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EE347" w14:textId="77777777" w:rsidR="00E41947" w:rsidRPr="00091346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1DC6E" w14:textId="43DB8447" w:rsidR="00E41947" w:rsidRPr="00091346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91346">
              <w:rPr>
                <w:rFonts w:asciiTheme="majorBidi" w:eastAsia="Cordia New" w:hAnsiTheme="majorBidi" w:cstheme="majorBidi"/>
                <w:sz w:val="24"/>
                <w:szCs w:val="24"/>
              </w:rPr>
              <w:t>15,288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464B" w14:textId="77777777" w:rsidR="00E41947" w:rsidRPr="00091346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F9F63" w14:textId="416C3826" w:rsidR="00E41947" w:rsidRPr="00091346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9134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26145" w14:textId="77777777" w:rsidR="00E41947" w:rsidRPr="00091346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78C6" w14:textId="39B4E691" w:rsidR="00E41947" w:rsidRPr="00091346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91346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AC128C" w14:textId="77777777" w:rsidR="00E41947" w:rsidRPr="00091346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504E83" w14:textId="58333399" w:rsidR="00E41947" w:rsidRPr="00091346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77FC33" w14:textId="37E2D257" w:rsidR="00E41947" w:rsidRPr="00091346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A01D59" w14:textId="0EA47D75" w:rsidR="00E41947" w:rsidRPr="00091346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91346">
              <w:rPr>
                <w:rFonts w:asciiTheme="majorBidi" w:eastAsia="Cordia New" w:hAnsiTheme="majorBidi" w:cstheme="majorBidi"/>
                <w:sz w:val="24"/>
                <w:szCs w:val="24"/>
              </w:rPr>
              <w:t>55,930</w:t>
            </w:r>
          </w:p>
        </w:tc>
      </w:tr>
      <w:tr w:rsidR="00E41947" w:rsidRPr="00CC4B19" w14:paraId="085F8024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76CACF60" w14:textId="4D01AEA3" w:rsidR="00E41947" w:rsidRPr="00160F1F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27C01" w14:textId="7957730E" w:rsidR="00E41947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3,688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C12F1" w14:textId="77777777" w:rsidR="00E41947" w:rsidRPr="00CC4B19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FACED" w14:textId="4FA96AE7" w:rsidR="00E41947" w:rsidRPr="00160F1F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9BFDD" w14:textId="77777777" w:rsidR="00E41947" w:rsidRPr="00CC4B19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24ADE" w14:textId="3D5DED61" w:rsidR="00E41947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2,515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EE85C" w14:textId="77777777" w:rsidR="00E41947" w:rsidRPr="00CC4B19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4F6B9" w14:textId="5FA62ED7" w:rsidR="00E41947" w:rsidRPr="00160F1F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A073A" w14:textId="77777777" w:rsidR="00E41947" w:rsidRPr="00CC4B19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404C0" w14:textId="48216E18" w:rsidR="00E41947" w:rsidRPr="00160F1F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FCB608" w14:textId="77777777" w:rsidR="00E41947" w:rsidRPr="0095442D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0414D" w14:textId="3F4F60EE" w:rsidR="00E41947" w:rsidRPr="0095442D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71AEE" w14:textId="62E0E6A2" w:rsidR="00E41947" w:rsidRPr="0095442D" w:rsidRDefault="00E41947" w:rsidP="0009134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A496B" w14:textId="41580053" w:rsidR="00E41947" w:rsidRDefault="00E41947" w:rsidP="0009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6,203</w:t>
            </w:r>
          </w:p>
        </w:tc>
      </w:tr>
      <w:tr w:rsidR="00E41947" w:rsidRPr="00CC4B19" w14:paraId="143D6774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2306A2E9" w14:textId="2023C902" w:rsidR="00E41947" w:rsidRPr="00160F1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C4B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85E8" w14:textId="7CB12780" w:rsidR="00E41947" w:rsidRPr="00160F1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44,330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1F723" w14:textId="77777777" w:rsidR="00E41947" w:rsidRPr="00160F1F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2DC19" w14:textId="334562FF" w:rsidR="00E41947" w:rsidRPr="00160F1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27184" w14:textId="77777777" w:rsidR="00E41947" w:rsidRPr="00160F1F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9A4E6" w14:textId="07F3901B" w:rsidR="00E41947" w:rsidRPr="00160F1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17,803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8047D" w14:textId="77777777" w:rsidR="00E41947" w:rsidRPr="00160F1F" w:rsidRDefault="00E41947" w:rsidP="0017022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0FB1" w14:textId="25EC0984" w:rsidR="00E41947" w:rsidRPr="00160F1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3E2CD" w14:textId="77777777" w:rsidR="00E41947" w:rsidRPr="00160F1F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0A2B8" w14:textId="6B35DF26" w:rsidR="00E41947" w:rsidRPr="00160F1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B0A0ED" w14:textId="77777777" w:rsidR="00E41947" w:rsidRPr="0095442D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A965D" w14:textId="634656F6" w:rsidR="00E41947" w:rsidRPr="00E41947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41947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F5B4A" w14:textId="5335EC21" w:rsidR="00E41947" w:rsidRPr="0095442D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6508F" w14:textId="0CBE989D" w:rsidR="00E41947" w:rsidRPr="00160F1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62,133</w:t>
            </w:r>
          </w:p>
        </w:tc>
      </w:tr>
      <w:tr w:rsidR="00E41947" w:rsidRPr="00CC4B19" w14:paraId="360C4601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E3D4E75" w14:textId="0075B214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7A024" w14:textId="5DEAE769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44,330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7636A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DA748" w14:textId="3878D504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763D3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D7A5B" w14:textId="76640691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17,803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BD3B1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516F3" w14:textId="61F4F8CC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E4676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20312" w14:textId="3D0A9C1E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B7FFB2" w14:textId="77777777" w:rsidR="00E41947" w:rsidRPr="00C173DC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9070A" w14:textId="69A385CA" w:rsidR="00E41947" w:rsidRPr="00C173DC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C9A17" w14:textId="2672F1EE" w:rsidR="00E41947" w:rsidRPr="00C173DC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BC5B6D" w14:textId="5D6B5C43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62,133</w:t>
            </w:r>
          </w:p>
        </w:tc>
      </w:tr>
      <w:tr w:rsidR="00E41947" w:rsidRPr="003A2B76" w14:paraId="36B4DBF4" w14:textId="77777777" w:rsidTr="00E41947">
        <w:tblPrEx>
          <w:tblCellMar>
            <w:left w:w="72" w:type="dxa"/>
            <w:right w:w="72" w:type="dxa"/>
          </w:tblCellMar>
        </w:tblPrEx>
        <w:trPr>
          <w:cantSplit/>
          <w:trHeight w:val="84"/>
        </w:trPr>
        <w:tc>
          <w:tcPr>
            <w:tcW w:w="1890" w:type="dxa"/>
            <w:vAlign w:val="bottom"/>
          </w:tcPr>
          <w:p w14:paraId="0FE6734D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6E209C5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9D9844" w14:textId="77777777" w:rsidR="00E41947" w:rsidRPr="003A2B76" w:rsidRDefault="00E41947" w:rsidP="003A2B7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0E75067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04683E" w14:textId="77777777" w:rsidR="00E41947" w:rsidRPr="003A2B76" w:rsidRDefault="00E41947" w:rsidP="003A2B7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1FF0C9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6515D3" w14:textId="77777777" w:rsidR="00E41947" w:rsidRPr="003A2B76" w:rsidRDefault="00E41947" w:rsidP="003A2B7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2033272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B2FD61" w14:textId="77777777" w:rsidR="00E41947" w:rsidRPr="003A2B76" w:rsidRDefault="00E41947" w:rsidP="003A2B7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0AF5465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B31A75" w14:textId="77777777" w:rsidR="00E41947" w:rsidRPr="003A2B76" w:rsidRDefault="00E41947" w:rsidP="003A2B7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A0AB5D8" w14:textId="77777777" w:rsidR="00E41947" w:rsidRPr="003A2B76" w:rsidRDefault="00E41947" w:rsidP="003A2B7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457EBC" w14:textId="2BEFC707" w:rsidR="00E41947" w:rsidRPr="003A2B76" w:rsidRDefault="00E41947" w:rsidP="003A2B7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9E37964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947" w:rsidRPr="00CC4B19" w14:paraId="70CC40E9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5366E553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สะสม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787825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A5F8DD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48EC75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A42ADC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0CFD81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6637EC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7C2E86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11CA0F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817331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CFE48A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47F7EAB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2D2585" w14:textId="07EF1A48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9993E9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E41947" w:rsidRPr="00CC4B19" w14:paraId="2F952172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66E320CE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ของมูลค่าที่ตีเพิ่ม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E69E9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E1D8C6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46089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C32D9E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B9CDCF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194CA6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9E5CF6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612F58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6224F9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E0DB7F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517147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3154C6" w14:textId="7A2B1566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E0CFE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E41947" w:rsidRPr="00CC4B19" w14:paraId="1C299F4A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730D94D" w14:textId="0301061A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80D0C00" w14:textId="6D37CA58" w:rsidR="00E41947" w:rsidRPr="00170221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022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926293" w14:textId="77777777" w:rsidR="00E41947" w:rsidRPr="00170221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DC5D92" w14:textId="7D58E588" w:rsidR="00E41947" w:rsidRPr="00170221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022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FE7E68" w14:textId="77777777" w:rsidR="00E41947" w:rsidRPr="00170221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4449D9" w14:textId="502B6C24" w:rsidR="00E41947" w:rsidRPr="00170221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0221">
              <w:rPr>
                <w:rFonts w:asciiTheme="majorBidi" w:eastAsia="Cordia New" w:hAnsiTheme="majorBidi" w:cstheme="majorBidi"/>
                <w:sz w:val="24"/>
                <w:szCs w:val="24"/>
              </w:rPr>
              <w:t>5,660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D20385" w14:textId="77777777" w:rsidR="00E41947" w:rsidRPr="00170221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DDB831" w14:textId="3CDAE3E5" w:rsidR="00E41947" w:rsidRPr="00170221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022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F01674" w14:textId="77777777" w:rsidR="00E41947" w:rsidRPr="00170221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9A3423" w14:textId="38A44E7C" w:rsidR="00E41947" w:rsidRPr="00170221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0221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CE7AB9" w14:textId="77777777" w:rsidR="00E41947" w:rsidRPr="00170221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D47015F" w14:textId="04D60D2F" w:rsidR="00E41947" w:rsidRPr="00170221" w:rsidRDefault="004B1948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CEEDF1" w14:textId="717377F9" w:rsidR="00E41947" w:rsidRPr="00170221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7002D7" w14:textId="19AD1CD2" w:rsidR="00E41947" w:rsidRPr="00170221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0221">
              <w:rPr>
                <w:rFonts w:asciiTheme="majorBidi" w:eastAsia="Cordia New" w:hAnsiTheme="majorBidi" w:cstheme="majorBidi"/>
                <w:sz w:val="24"/>
                <w:szCs w:val="24"/>
              </w:rPr>
              <w:t>5,660</w:t>
            </w:r>
          </w:p>
        </w:tc>
      </w:tr>
      <w:tr w:rsidR="00E41947" w:rsidRPr="00CC4B19" w14:paraId="738FD41D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3D0A1AB" w14:textId="77777777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5D6D10B" w14:textId="3B994E6C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1E8E7A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4CC559" w14:textId="036247A0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3BB7CF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0736D3" w14:textId="6C62760D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CF0017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43381D" w14:textId="1857C204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CC8E7E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8836F6F" w14:textId="79BADF81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8779D7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159EB60" w14:textId="22C47CCC" w:rsidR="00E41947" w:rsidRPr="00CC4B19" w:rsidRDefault="004B1948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6D23D" w14:textId="780C5E38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18EEFBC" w14:textId="111D3FB8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490</w:t>
            </w:r>
          </w:p>
        </w:tc>
      </w:tr>
      <w:tr w:rsidR="00E41947" w:rsidRPr="00CC4B19" w14:paraId="2423E06E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2E03F42" w14:textId="41C5F91E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221">
              <w:rPr>
                <w:rFonts w:asciiTheme="majorBidi" w:hAnsiTheme="majorBidi"/>
                <w:sz w:val="24"/>
                <w:szCs w:val="24"/>
                <w:cs/>
              </w:rPr>
              <w:t>เพิ่มขึ้นจากการตีราคา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E78790" w14:textId="2A222008" w:rsidR="00E41947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488F2E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A9B8D2" w14:textId="7A33907E" w:rsidR="00E41947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24135A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072CF9" w14:textId="273B3DD1" w:rsidR="00E41947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1,864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553F06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E5F98AE" w14:textId="26BF4123" w:rsidR="00E41947" w:rsidRPr="001728B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711A56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0C27E3" w14:textId="123296C3" w:rsidR="00E41947" w:rsidRPr="001728B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FA731E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61F23B6" w14:textId="66F464D7" w:rsidR="00E41947" w:rsidRPr="00CC4B19" w:rsidRDefault="004B1948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6316B7" w14:textId="11A7732E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076E6B" w14:textId="39CE6F69" w:rsidR="00E41947" w:rsidRPr="001728BF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1,864</w:t>
            </w:r>
          </w:p>
        </w:tc>
      </w:tr>
      <w:tr w:rsidR="00E41947" w:rsidRPr="00CC4B19" w14:paraId="3F7FF9F8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FC94E0D" w14:textId="7AF260B6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8C429C2" w14:textId="52F3ED92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82B3A5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9329550" w14:textId="72EDDFB7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96E5C4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BF989E3" w14:textId="2AAC5BFA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8,014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2BA2B5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80DBA0C" w14:textId="31516043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A70BFD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083DA80" w14:textId="19E6A709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49ED79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9281D0A" w14:textId="48CD77ED" w:rsidR="00E41947" w:rsidRPr="00CC4B19" w:rsidRDefault="004B1948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62486D" w14:textId="13A9C07B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C6C3D7E" w14:textId="40A2BCB1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8,014</w:t>
            </w:r>
          </w:p>
        </w:tc>
      </w:tr>
      <w:tr w:rsidR="00E41947" w:rsidRPr="00CC4B19" w14:paraId="7DB2BCE2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2BA567D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8DD7FD" w14:textId="010CFBD2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A3A474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E8E209" w14:textId="6A2548DB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3462AF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BAD799" w14:textId="3449246E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DE486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3649749" w14:textId="3368E1C9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0CA49C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13CD62" w14:textId="59AAB45C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1FDCE4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169E3C8" w14:textId="0D7EA78D" w:rsidR="00E41947" w:rsidRPr="00CC4B19" w:rsidRDefault="004B1948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B2B34" w14:textId="32EED9A2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E506801" w14:textId="5212CFD4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509</w:t>
            </w:r>
          </w:p>
        </w:tc>
      </w:tr>
      <w:tr w:rsidR="00E41947" w:rsidRPr="00CC4B19" w14:paraId="48DF1420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25F01576" w14:textId="3A51B938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6740AB1" w14:textId="5287614C" w:rsidR="00E41947" w:rsidRPr="00CC4B19" w:rsidRDefault="007C3487" w:rsidP="0077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CACBF8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AFFAE40" w14:textId="2EAC7B33" w:rsidR="00E41947" w:rsidRPr="00CC4B19" w:rsidRDefault="007C348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CCC031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2F5E3DA" w14:textId="4AE2FCE7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8,523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330A0B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7153EE8" w14:textId="29FF1E28" w:rsidR="00E41947" w:rsidRPr="00CC4B19" w:rsidRDefault="007C348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1B2E3D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EC99979" w14:textId="3B34BB13" w:rsidR="00E41947" w:rsidRPr="00CC4B19" w:rsidRDefault="007C348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F69CF1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EFA411" w14:textId="70F999DF" w:rsidR="00E41947" w:rsidRPr="00CC4B19" w:rsidRDefault="007C348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711A374" w14:textId="46543809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0027214" w14:textId="05E67DF1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8,523</w:t>
            </w:r>
          </w:p>
        </w:tc>
      </w:tr>
      <w:tr w:rsidR="00E41947" w:rsidRPr="003A2B76" w14:paraId="12A85EEA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113E592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35AD2A0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4F33FF" w14:textId="77777777" w:rsidR="00E41947" w:rsidRPr="003A2B76" w:rsidRDefault="00E41947" w:rsidP="003A2B76">
            <w:pPr>
              <w:pStyle w:val="acctfourfigures"/>
              <w:tabs>
                <w:tab w:val="clear" w:pos="765"/>
                <w:tab w:val="left" w:pos="28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F8A7862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390AA9" w14:textId="77777777" w:rsidR="00E41947" w:rsidRPr="003A2B76" w:rsidRDefault="00E41947" w:rsidP="003A2B76">
            <w:pPr>
              <w:pStyle w:val="acctfourfigures"/>
              <w:tabs>
                <w:tab w:val="clear" w:pos="765"/>
                <w:tab w:val="left" w:pos="28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D5AE50A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117CFC" w14:textId="77777777" w:rsidR="00E41947" w:rsidRPr="003A2B76" w:rsidRDefault="00E41947" w:rsidP="003A2B76">
            <w:pPr>
              <w:pStyle w:val="acctfourfigures"/>
              <w:tabs>
                <w:tab w:val="clear" w:pos="765"/>
                <w:tab w:val="left" w:pos="28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0F4ACE9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9A2690" w14:textId="77777777" w:rsidR="00E41947" w:rsidRPr="003A2B76" w:rsidRDefault="00E41947" w:rsidP="003A2B76">
            <w:pPr>
              <w:pStyle w:val="acctfourfigures"/>
              <w:tabs>
                <w:tab w:val="clear" w:pos="765"/>
                <w:tab w:val="left" w:pos="28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5C61377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B26368" w14:textId="77777777" w:rsidR="00E41947" w:rsidRPr="003A2B76" w:rsidRDefault="00E41947" w:rsidP="003A2B76">
            <w:pPr>
              <w:pStyle w:val="acctfourfigures"/>
              <w:tabs>
                <w:tab w:val="clear" w:pos="765"/>
                <w:tab w:val="left" w:pos="28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D9C5E61" w14:textId="77777777" w:rsidR="00E41947" w:rsidRPr="003A2B76" w:rsidRDefault="00E41947" w:rsidP="003A2B76">
            <w:pPr>
              <w:pStyle w:val="acctfourfigures"/>
              <w:tabs>
                <w:tab w:val="clear" w:pos="765"/>
                <w:tab w:val="left" w:pos="28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59C11" w14:textId="1675E3D7" w:rsidR="00E41947" w:rsidRPr="003A2B76" w:rsidRDefault="00E41947" w:rsidP="003A2B76">
            <w:pPr>
              <w:pStyle w:val="acctfourfigures"/>
              <w:tabs>
                <w:tab w:val="clear" w:pos="765"/>
                <w:tab w:val="left" w:pos="28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A964A2D" w14:textId="77777777" w:rsidR="00E41947" w:rsidRPr="003A2B76" w:rsidRDefault="00E41947" w:rsidP="003A2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947" w:rsidRPr="00CC4B19" w14:paraId="7B6AF3A4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04E042F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มูลค่าที่ตีเพิ่มสุทธิ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035C5D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FB14B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572593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318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FCBEB7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D2D2355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B15E33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77C123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394A3D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C402BD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8A9FE6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E1B691" w14:textId="62DD81A8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0BD5B79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E41947" w:rsidRPr="00CC4B19" w14:paraId="4EDA1D5C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5111CDBE" w14:textId="6425AC2B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EDE72" w14:textId="6338EF78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44,330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88EE2" w14:textId="77777777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E5B48" w14:textId="4D0C59DB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09133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5F4CA2" w14:textId="4359F34C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9,789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BCD79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68700" w14:textId="254B6712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6085C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B608D" w14:textId="057B52F5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A4FA7E" w14:textId="77777777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AACC8" w14:textId="63DF5F68" w:rsidR="00E41947" w:rsidRPr="00CC4B19" w:rsidRDefault="004B1948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3E4BB" w14:textId="7C9184EA" w:rsidR="00E41947" w:rsidRPr="00CC4B19" w:rsidRDefault="00E41947" w:rsidP="00170221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96D11" w14:textId="5765F8CA" w:rsidR="00E41947" w:rsidRPr="00CC4B19" w:rsidRDefault="00E41947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54,119</w:t>
            </w:r>
          </w:p>
        </w:tc>
      </w:tr>
      <w:tr w:rsidR="00E41947" w:rsidRPr="00CC4B19" w14:paraId="59CD5C89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20A539C0" w14:textId="17BDFE68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540BB" w14:textId="4B58A179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44,330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138C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DCD57B" w14:textId="22376EE8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6B4B0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7E9815" w14:textId="595A1A36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9,280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D36CC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BE96E" w14:textId="70AC7FC7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6F914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E4A9E" w14:textId="24AEE04B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5C9889" w14:textId="77777777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465E9" w14:textId="0B5C0189" w:rsidR="00E41947" w:rsidRPr="00CC4B19" w:rsidRDefault="004B1948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18989" w14:textId="61335BFB" w:rsidR="00E41947" w:rsidRPr="00CC4B19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DF92E" w14:textId="58F1B266" w:rsidR="00E41947" w:rsidRPr="00CC4B19" w:rsidRDefault="004B194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53,610</w:t>
            </w:r>
          </w:p>
        </w:tc>
      </w:tr>
      <w:tr w:rsidR="00E41947" w:rsidRPr="003A2B76" w14:paraId="3E874120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663D34E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AE2184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48980C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0FDEF0F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C8DF1A" w14:textId="77777777" w:rsidR="00E41947" w:rsidRPr="003A2B76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D23BB51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D5E838" w14:textId="77777777" w:rsidR="00E41947" w:rsidRPr="003A2B76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3A855C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1AEC2A" w14:textId="77777777" w:rsidR="00E41947" w:rsidRPr="003A2B76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AE30DFA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43EBCD" w14:textId="77777777" w:rsidR="00E41947" w:rsidRPr="003A2B76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8B9EFBE" w14:textId="77777777" w:rsidR="00E41947" w:rsidRPr="003A2B76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9C2071" w14:textId="49D66094" w:rsidR="00E41947" w:rsidRPr="003A2B76" w:rsidRDefault="00E41947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AF61B6F" w14:textId="77777777" w:rsidR="00E41947" w:rsidRPr="003A2B76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1947" w:rsidRPr="00CC4B19" w14:paraId="6ACDB607" w14:textId="77777777" w:rsidTr="00E4194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5DA2D4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E072580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36883F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15D6B2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DA1D3D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A09E4E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E5D49A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19EF9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0A2171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5B1C9EF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E464FC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602DDE8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9CC685" w14:textId="602EFE73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8307C4" w14:textId="77777777" w:rsidR="00E41947" w:rsidRPr="00CC4B19" w:rsidRDefault="00E4194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E41947" w:rsidRPr="004E2B26" w14:paraId="0AE2F242" w14:textId="77777777" w:rsidTr="007A0425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70CD23D9" w14:textId="14C2A7AC" w:rsidR="00E41947" w:rsidRPr="00CC4B19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8E53F09" w14:textId="6C22738A" w:rsidR="00E41947" w:rsidRPr="00CC4B19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DAFF1D7" w14:textId="77777777" w:rsidR="00E41947" w:rsidRPr="00CC4B19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DDC070" w14:textId="15B35D4F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32C61C6" w14:textId="77777777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8AFE803" w14:textId="6EF6EE07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13,578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F6470F6" w14:textId="77777777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4E7E36" w14:textId="043C9FB1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4,343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D4CA638" w14:textId="77777777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91B2ED" w14:textId="003E1715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1,437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B39F08" w14:textId="77777777" w:rsidR="00E41947" w:rsidRPr="004E2B26" w:rsidRDefault="00E41947" w:rsidP="00E419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FE8D5D1" w14:textId="22590E52" w:rsidR="00E41947" w:rsidRPr="004E2B26" w:rsidRDefault="004B1948" w:rsidP="00E419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089D5E2" w14:textId="5707D643" w:rsidR="00E41947" w:rsidRPr="004E2B26" w:rsidRDefault="00E41947" w:rsidP="00E4194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7C4800" w14:textId="7A2B6855" w:rsidR="00E41947" w:rsidRPr="004E2B26" w:rsidRDefault="00E41947" w:rsidP="00E4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91,713</w:t>
            </w:r>
          </w:p>
        </w:tc>
      </w:tr>
      <w:tr w:rsidR="004B1948" w:rsidRPr="00CC4B19" w14:paraId="3F28AC00" w14:textId="77777777" w:rsidTr="00F57876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3F7481AD" w14:textId="4CB15B77" w:rsidR="004B1948" w:rsidRPr="00CC4B19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9FB06C" w14:textId="5695E7FF" w:rsidR="004B1948" w:rsidRPr="00CC4B19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04012A0" w14:textId="77777777" w:rsidR="004B1948" w:rsidRPr="00CC4B19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175379" w14:textId="149662F9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AEA3082" w14:textId="77777777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53C61D" w14:textId="10650BCF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12,917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9E42D0A" w14:textId="77777777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1A09EB1" w14:textId="67654024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2,491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9F4BFC5" w14:textId="77777777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6DCFBE" w14:textId="6130A5E4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2,060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C82DFB" w14:textId="77777777" w:rsidR="004B1948" w:rsidRPr="004E2B26" w:rsidRDefault="004B1948" w:rsidP="004B1948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198E2C2" w14:textId="551FC52A" w:rsidR="004B1948" w:rsidRPr="004E2B26" w:rsidRDefault="004B1948" w:rsidP="004B1948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8C78A82" w14:textId="425F7995" w:rsidR="004B1948" w:rsidRPr="004E2B26" w:rsidRDefault="004B1948" w:rsidP="004B1948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49ED7D" w14:textId="197CC42E" w:rsidR="004B1948" w:rsidRPr="004E2B26" w:rsidRDefault="004B1948" w:rsidP="004B1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89,910</w:t>
            </w:r>
          </w:p>
        </w:tc>
      </w:tr>
    </w:tbl>
    <w:p w14:paraId="5F85A6EA" w14:textId="77777777" w:rsidR="003A2B76" w:rsidRPr="00B50D72" w:rsidRDefault="009B35CC" w:rsidP="003A2B7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11E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170221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37290C" w:rsidRPr="00B50D72">
        <w:rPr>
          <w:rFonts w:ascii="Angsana New" w:hAnsi="Angsana New"/>
          <w:sz w:val="28"/>
          <w:szCs w:val="28"/>
          <w:cs/>
        </w:rPr>
        <w:t>และ</w:t>
      </w:r>
      <w:r w:rsidR="00DC4BAE" w:rsidRPr="00B50D72">
        <w:rPr>
          <w:rFonts w:ascii="Angsana New" w:hAnsi="Angsana New" w:hint="cs"/>
          <w:sz w:val="28"/>
          <w:szCs w:val="28"/>
          <w:cs/>
        </w:rPr>
        <w:t xml:space="preserve"> </w:t>
      </w:r>
      <w:r w:rsidR="00AF629A" w:rsidRPr="00B50D72">
        <w:rPr>
          <w:rFonts w:ascii="Angsana New" w:hAnsi="Angsana New"/>
          <w:sz w:val="28"/>
          <w:szCs w:val="28"/>
        </w:rPr>
        <w:t>256</w:t>
      </w:r>
      <w:r w:rsidR="00170221">
        <w:rPr>
          <w:rFonts w:ascii="Angsana New" w:hAnsi="Angsana New"/>
          <w:sz w:val="28"/>
          <w:szCs w:val="28"/>
        </w:rPr>
        <w:t>5</w:t>
      </w:r>
      <w:r w:rsidR="001264BB">
        <w:rPr>
          <w:rFonts w:ascii="Angsana New" w:hAnsi="Angsana New" w:hint="cs"/>
          <w:sz w:val="28"/>
          <w:szCs w:val="28"/>
          <w:cs/>
        </w:rPr>
        <w:t xml:space="preserve"> </w:t>
      </w:r>
      <w:r w:rsidR="003A2B76" w:rsidRPr="001D7FCA">
        <w:rPr>
          <w:rFonts w:ascii="Angsana New" w:hAnsi="Angsana New" w:hint="cs"/>
          <w:spacing w:val="-4"/>
          <w:sz w:val="28"/>
          <w:szCs w:val="28"/>
          <w:cs/>
        </w:rPr>
        <w:t>สินทรัพย์บางรายการซึ่งคิดค่าเสื่อมราคาเต็มมูลค่าแล้ว แต่ยังใช้งานอยู่ รวมถึงสินทรัพย์ที่มีภาระผูกพัน</w:t>
      </w:r>
      <w:r w:rsidR="003A2B76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14:paraId="25615925" w14:textId="77777777" w:rsidR="003A2B76" w:rsidRPr="004B1948" w:rsidRDefault="003A2B76" w:rsidP="003A2B7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B41DF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4B1948">
        <w:rPr>
          <w:rFonts w:asciiTheme="majorBidi" w:hAnsiTheme="majorBidi"/>
          <w:sz w:val="28"/>
          <w:szCs w:val="28"/>
          <w:cs/>
        </w:rPr>
        <w:t>อุปกรณ์จำนวน</w:t>
      </w:r>
      <w:r w:rsidRPr="004B1948">
        <w:rPr>
          <w:rFonts w:asciiTheme="majorBidi" w:hAnsiTheme="majorBidi"/>
          <w:sz w:val="28"/>
          <w:szCs w:val="28"/>
        </w:rPr>
        <w:t xml:space="preserve"> 11.3 </w:t>
      </w:r>
      <w:r w:rsidRPr="004B1948">
        <w:rPr>
          <w:rFonts w:asciiTheme="majorBidi" w:hAnsiTheme="majorBidi"/>
          <w:sz w:val="28"/>
          <w:szCs w:val="28"/>
          <w:cs/>
        </w:rPr>
        <w:t>ล้านบาท</w:t>
      </w:r>
      <w:r w:rsidRPr="004B1948">
        <w:rPr>
          <w:rFonts w:asciiTheme="majorBidi" w:hAnsiTheme="majorBidi"/>
          <w:sz w:val="28"/>
          <w:szCs w:val="28"/>
        </w:rPr>
        <w:t xml:space="preserve"> </w:t>
      </w:r>
      <w:r w:rsidRPr="004B1948">
        <w:rPr>
          <w:rFonts w:asciiTheme="majorBidi" w:hAnsiTheme="majorBidi" w:hint="cs"/>
          <w:sz w:val="28"/>
          <w:szCs w:val="28"/>
          <w:cs/>
        </w:rPr>
        <w:t xml:space="preserve">และจำนวน </w:t>
      </w:r>
      <w:r w:rsidRPr="004B1948">
        <w:rPr>
          <w:rFonts w:asciiTheme="majorBidi" w:hAnsiTheme="majorBidi"/>
          <w:sz w:val="28"/>
          <w:szCs w:val="28"/>
        </w:rPr>
        <w:t xml:space="preserve">10.8 </w:t>
      </w:r>
      <w:r w:rsidRPr="004B1948">
        <w:rPr>
          <w:rFonts w:asciiTheme="majorBidi" w:hAnsiTheme="majorBidi" w:hint="cs"/>
          <w:sz w:val="28"/>
          <w:szCs w:val="28"/>
          <w:cs/>
        </w:rPr>
        <w:t xml:space="preserve">ล้านบาท ตามลำดับ </w:t>
      </w:r>
      <w:r w:rsidRPr="004B1948">
        <w:rPr>
          <w:rFonts w:asciiTheme="majorBidi" w:hAnsi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ได้ตัดค่าเสื่อมราคาเต็มจำนวนแล้วแต่บริษัทยังสามารถใช้ประโยชน์จากสินทรัพย์เหล่านั้นได้</w:t>
      </w:r>
    </w:p>
    <w:p w14:paraId="22A596C4" w14:textId="27AD2F67" w:rsidR="003A2B76" w:rsidRPr="004470DA" w:rsidRDefault="003A2B76" w:rsidP="003A2B76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Hlk119575573"/>
      <w:r w:rsidRPr="004B1948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มูลค่าสุทธิตามบัญชีของที่ดินและอาคารจำนวน</w:t>
      </w:r>
      <w:r w:rsidRPr="004B1948">
        <w:rPr>
          <w:rFonts w:asciiTheme="majorBidi" w:hAnsiTheme="majorBidi"/>
          <w:sz w:val="28"/>
          <w:szCs w:val="28"/>
        </w:rPr>
        <w:t xml:space="preserve"> 36.</w:t>
      </w:r>
      <w:r w:rsidR="004B1948" w:rsidRPr="004B1948">
        <w:rPr>
          <w:rFonts w:asciiTheme="majorBidi" w:hAnsiTheme="majorBidi"/>
          <w:sz w:val="28"/>
          <w:szCs w:val="28"/>
        </w:rPr>
        <w:t>6</w:t>
      </w:r>
      <w:r w:rsidRPr="004B1948">
        <w:rPr>
          <w:rFonts w:asciiTheme="majorBidi" w:hAnsiTheme="majorBidi"/>
          <w:sz w:val="28"/>
          <w:szCs w:val="28"/>
        </w:rPr>
        <w:t xml:space="preserve"> </w:t>
      </w:r>
      <w:r w:rsidRPr="004B1948">
        <w:rPr>
          <w:rFonts w:asciiTheme="majorBidi" w:hAnsiTheme="majorBidi"/>
          <w:sz w:val="28"/>
          <w:szCs w:val="28"/>
          <w:cs/>
        </w:rPr>
        <w:t>ล้านบาท และ</w:t>
      </w:r>
      <w:r w:rsidRPr="004B1948">
        <w:rPr>
          <w:rFonts w:asciiTheme="majorBidi" w:hAnsiTheme="majorBidi" w:hint="cs"/>
          <w:sz w:val="28"/>
          <w:szCs w:val="28"/>
          <w:cs/>
        </w:rPr>
        <w:t>จำนวน</w:t>
      </w:r>
      <w:r w:rsidRPr="00F87CF5">
        <w:rPr>
          <w:rFonts w:asciiTheme="majorBidi" w:hAnsiTheme="majorBidi"/>
          <w:sz w:val="28"/>
          <w:szCs w:val="28"/>
          <w:cs/>
        </w:rPr>
        <w:t xml:space="preserve"> </w:t>
      </w:r>
      <w:r w:rsidRPr="00F87CF5">
        <w:rPr>
          <w:rFonts w:asciiTheme="majorBidi" w:hAnsiTheme="majorBidi" w:cstheme="majorBidi"/>
          <w:sz w:val="28"/>
          <w:szCs w:val="28"/>
        </w:rPr>
        <w:t>36.8</w:t>
      </w:r>
      <w:r w:rsidRPr="00F87CF5">
        <w:rPr>
          <w:rFonts w:asciiTheme="majorBidi" w:hAnsiTheme="majorBidi"/>
          <w:sz w:val="28"/>
          <w:szCs w:val="28"/>
          <w:cs/>
        </w:rPr>
        <w:t xml:space="preserve"> ล้านบาท ตามลำดับ ได้ถูกจดจำนอง/จำนำ</w:t>
      </w:r>
      <w:bookmarkEnd w:id="10"/>
      <w:r w:rsidRPr="00F87CF5">
        <w:rPr>
          <w:rFonts w:asciiTheme="majorBidi" w:hAnsiTheme="majorBidi"/>
          <w:sz w:val="28"/>
          <w:szCs w:val="28"/>
          <w:cs/>
        </w:rPr>
        <w:t>เป็นหลักทรัพย์ค้ำประกันวงเงินสินเชื่อกับธนาคารในประเทศ ตามที่</w:t>
      </w:r>
      <w:r w:rsidRPr="006B41DF">
        <w:rPr>
          <w:rFonts w:asciiTheme="majorBidi" w:hAnsiTheme="majorBidi"/>
          <w:sz w:val="28"/>
          <w:szCs w:val="28"/>
          <w:cs/>
        </w:rPr>
        <w:t>กล่าวไว้ใน</w:t>
      </w:r>
      <w:r w:rsidRPr="0083302C">
        <w:rPr>
          <w:rFonts w:asciiTheme="majorBidi" w:hAnsiTheme="majorBidi"/>
          <w:sz w:val="28"/>
          <w:szCs w:val="28"/>
          <w:cs/>
        </w:rPr>
        <w:t xml:space="preserve">หมายเหตุ </w:t>
      </w:r>
      <w:r w:rsidRPr="0083302C">
        <w:rPr>
          <w:rFonts w:asciiTheme="majorBidi" w:hAnsiTheme="majorBidi"/>
          <w:sz w:val="28"/>
          <w:szCs w:val="28"/>
        </w:rPr>
        <w:t>3</w:t>
      </w:r>
      <w:r w:rsidR="0083302C" w:rsidRPr="0083302C">
        <w:rPr>
          <w:rFonts w:asciiTheme="majorBidi" w:hAnsiTheme="majorBidi"/>
          <w:sz w:val="28"/>
          <w:szCs w:val="28"/>
        </w:rPr>
        <w:t>4</w:t>
      </w:r>
      <w:r w:rsidRPr="0083302C">
        <w:rPr>
          <w:rFonts w:asciiTheme="majorBidi" w:hAnsiTheme="majorBidi"/>
          <w:sz w:val="28"/>
          <w:szCs w:val="28"/>
          <w:cs/>
        </w:rPr>
        <w:t xml:space="preserve"> ข)</w:t>
      </w:r>
    </w:p>
    <w:p w14:paraId="4595AB21" w14:textId="44357EBE" w:rsidR="003A2B76" w:rsidRPr="003A2B76" w:rsidRDefault="003A2B76" w:rsidP="003A2B7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A2B76">
        <w:rPr>
          <w:rFonts w:ascii="Angsana New" w:hAnsi="Angsana New"/>
          <w:sz w:val="28"/>
          <w:szCs w:val="28"/>
          <w:cs/>
        </w:rPr>
        <w:t>บริษัทได้จัดให้มีการประเมินราคาที่ดิน</w:t>
      </w:r>
      <w:r w:rsidRPr="003A2B76">
        <w:rPr>
          <w:rFonts w:ascii="Angsana New" w:hAnsi="Angsana New" w:hint="cs"/>
          <w:sz w:val="28"/>
          <w:szCs w:val="28"/>
          <w:cs/>
        </w:rPr>
        <w:t>และ</w:t>
      </w:r>
      <w:r w:rsidRPr="003A2B76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Pr="003A2B76">
        <w:rPr>
          <w:rFonts w:asciiTheme="majorBidi" w:hAnsiTheme="majorBidi"/>
          <w:sz w:val="28"/>
          <w:szCs w:val="28"/>
        </w:rPr>
        <w:t>2565</w:t>
      </w:r>
      <w:r w:rsidRPr="003A2B76">
        <w:rPr>
          <w:rFonts w:ascii="Angsana New" w:hAnsi="Angsana New"/>
          <w:sz w:val="28"/>
          <w:szCs w:val="28"/>
        </w:rPr>
        <w:t xml:space="preserve"> </w:t>
      </w:r>
      <w:r w:rsidRPr="003A2B76">
        <w:rPr>
          <w:rFonts w:ascii="Angsana New" w:hAnsi="Angsana New"/>
          <w:sz w:val="28"/>
          <w:szCs w:val="28"/>
          <w:cs/>
        </w:rPr>
        <w:t>ซึ</w:t>
      </w:r>
      <w:r w:rsidRPr="003A2B76">
        <w:rPr>
          <w:rFonts w:ascii="Angsana New" w:hAnsi="Angsana New" w:hint="cs"/>
          <w:sz w:val="28"/>
          <w:szCs w:val="28"/>
          <w:cs/>
        </w:rPr>
        <w:t>่</w:t>
      </w:r>
      <w:r w:rsidRPr="003A2B76">
        <w:rPr>
          <w:rFonts w:ascii="Angsana New" w:hAnsi="Angsana New"/>
          <w:sz w:val="28"/>
          <w:szCs w:val="28"/>
          <w:cs/>
        </w:rPr>
        <w:t>งใช้วิธีพิจารณา</w:t>
      </w:r>
      <w:r w:rsidRPr="003A2B76">
        <w:rPr>
          <w:rFonts w:ascii="Angsana New" w:hAnsi="Angsana New" w:hint="cs"/>
          <w:sz w:val="28"/>
          <w:szCs w:val="28"/>
          <w:cs/>
        </w:rPr>
        <w:t>มูลค่าตลาดของทรัพย์สินเปรียบเทียบกับราคาตามบัญชีของสินทรัพย์ตามรายงานลงวันที่</w:t>
      </w:r>
      <w:r w:rsidRPr="003A2B76">
        <w:rPr>
          <w:rFonts w:ascii="Angsana New" w:hAnsi="Angsana New"/>
          <w:sz w:val="28"/>
          <w:szCs w:val="28"/>
        </w:rPr>
        <w:t xml:space="preserve"> </w:t>
      </w:r>
      <w:r w:rsidRPr="003A2B76">
        <w:rPr>
          <w:rFonts w:asciiTheme="majorBidi" w:hAnsiTheme="majorBidi"/>
          <w:sz w:val="28"/>
          <w:szCs w:val="28"/>
        </w:rPr>
        <w:t>31</w:t>
      </w:r>
      <w:r w:rsidRPr="003A2B76">
        <w:rPr>
          <w:rFonts w:ascii="Angsana New" w:hAnsi="Angsana New"/>
          <w:sz w:val="28"/>
          <w:szCs w:val="28"/>
        </w:rPr>
        <w:t xml:space="preserve"> </w:t>
      </w:r>
      <w:r w:rsidRPr="003A2B7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3A2B76">
        <w:rPr>
          <w:rFonts w:asciiTheme="majorBidi" w:hAnsiTheme="majorBidi"/>
          <w:sz w:val="28"/>
          <w:szCs w:val="28"/>
        </w:rPr>
        <w:t>2565</w:t>
      </w:r>
    </w:p>
    <w:p w14:paraId="463739C6" w14:textId="37FB212C" w:rsidR="008455F9" w:rsidRPr="003A2B76" w:rsidRDefault="00E04485" w:rsidP="003A2B7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A2B76">
        <w:rPr>
          <w:rFonts w:ascii="Angsana New" w:hAnsi="Angsana New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A80558" w:rsidRPr="003A2B76">
        <w:rPr>
          <w:rFonts w:ascii="Angsana New" w:hAnsi="Angsana New"/>
          <w:sz w:val="28"/>
          <w:szCs w:val="28"/>
          <w:cs/>
        </w:rPr>
        <w:t>สำหรับ</w:t>
      </w:r>
      <w:r w:rsidR="00E57CF9" w:rsidRPr="003A2B76">
        <w:rPr>
          <w:rFonts w:ascii="Angsana New" w:hAnsi="Angsana New" w:hint="cs"/>
          <w:sz w:val="28"/>
          <w:szCs w:val="28"/>
          <w:cs/>
        </w:rPr>
        <w:t>ปี</w:t>
      </w:r>
      <w:r w:rsidR="00A80558" w:rsidRPr="003A2B7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 w:rsidRPr="003A2B76">
        <w:rPr>
          <w:rFonts w:ascii="Angsana New" w:hAnsi="Angsana New"/>
          <w:sz w:val="28"/>
          <w:szCs w:val="28"/>
        </w:rPr>
        <w:t xml:space="preserve">31 </w:t>
      </w:r>
      <w:r w:rsidR="00AD041B" w:rsidRPr="003A2B76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 w:rsidRPr="003A2B76">
        <w:rPr>
          <w:rFonts w:ascii="Angsana New" w:hAnsi="Angsana New"/>
          <w:sz w:val="28"/>
          <w:szCs w:val="28"/>
        </w:rPr>
        <w:t>256</w:t>
      </w:r>
      <w:r w:rsidR="00170221" w:rsidRPr="003A2B76">
        <w:rPr>
          <w:rFonts w:ascii="Angsana New" w:hAnsi="Angsana New"/>
          <w:sz w:val="28"/>
          <w:szCs w:val="28"/>
        </w:rPr>
        <w:t>6</w:t>
      </w:r>
      <w:r w:rsidR="00AD041B" w:rsidRPr="003A2B76">
        <w:rPr>
          <w:rFonts w:ascii="Angsana New" w:hAnsi="Angsana New"/>
          <w:sz w:val="28"/>
          <w:szCs w:val="28"/>
        </w:rPr>
        <w:t xml:space="preserve"> </w:t>
      </w:r>
      <w:r w:rsidR="0037290C" w:rsidRPr="003A2B76">
        <w:rPr>
          <w:rFonts w:ascii="Angsana New" w:hAnsi="Angsana New"/>
          <w:sz w:val="28"/>
          <w:szCs w:val="28"/>
          <w:cs/>
        </w:rPr>
        <w:t xml:space="preserve">และ </w:t>
      </w:r>
      <w:r w:rsidR="0037290C" w:rsidRPr="003A2B76">
        <w:rPr>
          <w:rFonts w:asciiTheme="majorBidi" w:hAnsiTheme="majorBidi"/>
          <w:sz w:val="28"/>
          <w:szCs w:val="28"/>
        </w:rPr>
        <w:t>256</w:t>
      </w:r>
      <w:r w:rsidR="00170221" w:rsidRPr="003A2B76">
        <w:rPr>
          <w:rFonts w:asciiTheme="majorBidi" w:hAnsiTheme="majorBidi"/>
          <w:sz w:val="28"/>
          <w:szCs w:val="28"/>
        </w:rPr>
        <w:t>5</w:t>
      </w:r>
      <w:r w:rsidR="006913A7" w:rsidRPr="003A2B76">
        <w:rPr>
          <w:rFonts w:ascii="Angsana New" w:hAnsi="Angsana New" w:hint="cs"/>
          <w:sz w:val="28"/>
          <w:szCs w:val="28"/>
          <w:cs/>
        </w:rPr>
        <w:t xml:space="preserve"> </w:t>
      </w:r>
      <w:r w:rsidR="006913A7" w:rsidRPr="003A2B76">
        <w:rPr>
          <w:rFonts w:asciiTheme="majorBidi" w:hAnsiTheme="majorBidi"/>
          <w:sz w:val="28"/>
          <w:szCs w:val="28"/>
          <w:cs/>
        </w:rPr>
        <w:t>จำนวน</w:t>
      </w:r>
      <w:r w:rsidR="006913A7" w:rsidRPr="003A2B76">
        <w:rPr>
          <w:rFonts w:asciiTheme="majorBidi" w:hAnsiTheme="majorBidi" w:hint="cs"/>
          <w:sz w:val="28"/>
          <w:szCs w:val="28"/>
          <w:cs/>
        </w:rPr>
        <w:t xml:space="preserve"> </w:t>
      </w:r>
      <w:r w:rsidR="009264E5" w:rsidRPr="003A2B76">
        <w:rPr>
          <w:rFonts w:asciiTheme="majorBidi" w:hAnsiTheme="majorBidi"/>
          <w:sz w:val="28"/>
          <w:szCs w:val="28"/>
        </w:rPr>
        <w:t xml:space="preserve">0.4 </w:t>
      </w:r>
      <w:r w:rsidR="00C47093">
        <w:rPr>
          <w:rFonts w:asciiTheme="majorBidi" w:hAnsiTheme="majorBidi"/>
          <w:sz w:val="28"/>
          <w:szCs w:val="28"/>
        </w:rPr>
        <w:t xml:space="preserve">    </w:t>
      </w:r>
      <w:r w:rsidR="00C426F6" w:rsidRPr="00187E3F">
        <w:rPr>
          <w:rFonts w:ascii="Angsana New" w:hAnsi="Angsana New" w:hint="cs"/>
          <w:sz w:val="28"/>
          <w:szCs w:val="28"/>
          <w:cs/>
        </w:rPr>
        <w:t>ล้านบาท</w:t>
      </w:r>
      <w:r w:rsidR="00181740">
        <w:rPr>
          <w:rFonts w:ascii="Angsana New" w:hAnsi="Angsana New"/>
          <w:sz w:val="28"/>
          <w:szCs w:val="28"/>
        </w:rPr>
        <w:t xml:space="preserve"> </w:t>
      </w:r>
      <w:r w:rsidR="003A5021" w:rsidRPr="00187E3F">
        <w:rPr>
          <w:rFonts w:ascii="Angsana New" w:hAnsi="Angsana New" w:hint="cs"/>
          <w:sz w:val="28"/>
          <w:szCs w:val="28"/>
          <w:cs/>
        </w:rPr>
        <w:t>เท่ากันทั้งสอง</w:t>
      </w:r>
      <w:r w:rsidR="00E57CF9" w:rsidRPr="00187E3F">
        <w:rPr>
          <w:rFonts w:ascii="Angsana New" w:hAnsi="Angsana New" w:hint="cs"/>
          <w:sz w:val="28"/>
          <w:szCs w:val="28"/>
          <w:cs/>
        </w:rPr>
        <w:t>ปี</w:t>
      </w:r>
      <w:r w:rsidR="003A5021" w:rsidRPr="003A2B76">
        <w:rPr>
          <w:rFonts w:ascii="Angsana New" w:hAnsi="Angsana New" w:hint="cs"/>
          <w:sz w:val="28"/>
          <w:szCs w:val="28"/>
          <w:cs/>
        </w:rPr>
        <w:t xml:space="preserve"> </w:t>
      </w:r>
      <w:r w:rsidR="006403CB" w:rsidRPr="003A2B76">
        <w:rPr>
          <w:rFonts w:ascii="Angsana New" w:hAnsi="Angsana New" w:hint="cs"/>
          <w:sz w:val="28"/>
          <w:szCs w:val="28"/>
          <w:cs/>
        </w:rPr>
        <w:t>ได้โอนไปยังขาดทุนสะสม</w:t>
      </w:r>
    </w:p>
    <w:p w14:paraId="050E6C2F" w14:textId="2BC3BA05" w:rsidR="00FA0DEC" w:rsidRDefault="00FA0DEC" w:rsidP="00B82B03">
      <w:pPr>
        <w:pStyle w:val="FSNoteNumbered"/>
        <w:numPr>
          <w:ilvl w:val="0"/>
          <w:numId w:val="16"/>
        </w:numPr>
        <w:tabs>
          <w:tab w:val="left" w:pos="540"/>
        </w:tabs>
        <w:spacing w:after="120"/>
        <w:ind w:left="540" w:hanging="540"/>
        <w:rPr>
          <w:b/>
          <w:bCs/>
          <w:u w:val="none"/>
        </w:rPr>
      </w:pPr>
      <w:r w:rsidRPr="00E511EC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350"/>
        <w:gridCol w:w="180"/>
        <w:gridCol w:w="1350"/>
        <w:gridCol w:w="180"/>
        <w:gridCol w:w="1260"/>
      </w:tblGrid>
      <w:tr w:rsidR="00186934" w:rsidRPr="0052118C" w14:paraId="6EB90653" w14:textId="77777777" w:rsidTr="00EC7A7B">
        <w:trPr>
          <w:cantSplit/>
        </w:trPr>
        <w:tc>
          <w:tcPr>
            <w:tcW w:w="4680" w:type="dxa"/>
            <w:vAlign w:val="bottom"/>
          </w:tcPr>
          <w:p w14:paraId="292DF8EC" w14:textId="77777777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63B3405C" w14:textId="77777777" w:rsidR="00186934" w:rsidRPr="0052118C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86934" w14:paraId="32A72EEC" w14:textId="77777777" w:rsidTr="00EC7A7B">
        <w:trPr>
          <w:cantSplit/>
        </w:trPr>
        <w:tc>
          <w:tcPr>
            <w:tcW w:w="4680" w:type="dxa"/>
            <w:vAlign w:val="bottom"/>
          </w:tcPr>
          <w:p w14:paraId="4B34967D" w14:textId="77777777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E0876" w14:textId="697F2065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</w:t>
            </w:r>
            <w:r w:rsidR="00DD2D0A">
              <w:rPr>
                <w:rFonts w:asciiTheme="majorBidi" w:eastAsia="Cordia New" w:hAnsiTheme="majorBidi" w:hint="cs"/>
                <w:sz w:val="28"/>
                <w:szCs w:val="28"/>
                <w:cs/>
              </w:rPr>
              <w:t xml:space="preserve"> </w:t>
            </w: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และ</w:t>
            </w:r>
          </w:p>
          <w:p w14:paraId="6D17628B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2C59D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07EBB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8A80A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78E9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186934" w14:paraId="299ED044" w14:textId="77777777" w:rsidTr="00170221">
        <w:trPr>
          <w:cantSplit/>
        </w:trPr>
        <w:tc>
          <w:tcPr>
            <w:tcW w:w="4680" w:type="dxa"/>
            <w:vAlign w:val="bottom"/>
          </w:tcPr>
          <w:p w14:paraId="52BFE04F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60D28F7" w14:textId="77777777" w:rsidR="00186934" w:rsidRPr="0052118C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1E965A5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1ED4395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6468066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9B897A8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170221" w14:paraId="0E1518FA" w14:textId="77777777" w:rsidTr="00170221">
        <w:trPr>
          <w:cantSplit/>
        </w:trPr>
        <w:tc>
          <w:tcPr>
            <w:tcW w:w="4680" w:type="dxa"/>
            <w:vAlign w:val="bottom"/>
          </w:tcPr>
          <w:p w14:paraId="4CA87813" w14:textId="22B3BFAD" w:rsidR="00170221" w:rsidRPr="0052118C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61353A8" w14:textId="7374560E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70221">
              <w:rPr>
                <w:rFonts w:asciiTheme="majorBidi" w:eastAsia="Cordia New" w:hAnsiTheme="majorBidi" w:cstheme="majorBidi"/>
                <w:sz w:val="28"/>
                <w:szCs w:val="28"/>
              </w:rPr>
              <w:t>52,112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7D3D4E" w14:textId="77777777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5A5BB1F" w14:textId="51163AF7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70221">
              <w:rPr>
                <w:rFonts w:asciiTheme="majorBidi" w:eastAsia="Cordia New" w:hAnsiTheme="majorBidi" w:cstheme="majorBidi"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084950" w14:textId="77777777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F14C9E" w14:textId="5CE0F483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70221">
              <w:rPr>
                <w:rFonts w:asciiTheme="majorBidi" w:eastAsia="Cordia New" w:hAnsiTheme="majorBidi" w:cstheme="majorBidi"/>
                <w:sz w:val="28"/>
                <w:szCs w:val="28"/>
              </w:rPr>
              <w:t>55,762</w:t>
            </w:r>
          </w:p>
        </w:tc>
      </w:tr>
      <w:tr w:rsidR="00170221" w14:paraId="481EAD64" w14:textId="77777777" w:rsidTr="00170221">
        <w:trPr>
          <w:cantSplit/>
        </w:trPr>
        <w:tc>
          <w:tcPr>
            <w:tcW w:w="4680" w:type="dxa"/>
            <w:vAlign w:val="bottom"/>
          </w:tcPr>
          <w:p w14:paraId="573EFAA4" w14:textId="062CEEFD" w:rsidR="00170221" w:rsidRPr="0095442D" w:rsidRDefault="0083302C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6224590" w14:textId="50D90E4A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(756)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BD372F1" w14:textId="77777777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9ED41EB" w14:textId="32060A65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06C151" w14:textId="77777777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4331E4F" w14:textId="2CC9928B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(756)</w:t>
            </w:r>
          </w:p>
        </w:tc>
      </w:tr>
      <w:tr w:rsidR="00170221" w:rsidRPr="007B1D35" w14:paraId="42F4AA26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5A6BDE8C" w14:textId="7C330F37" w:rsidR="00170221" w:rsidRPr="0052118C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774595BF" w14:textId="4C07ADC5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8EA803" w14:textId="77777777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2D05D05" w14:textId="5DA23F26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8D722B" w14:textId="77777777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3619DEF" w14:textId="345D73D1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20,001</w:t>
            </w:r>
          </w:p>
        </w:tc>
      </w:tr>
      <w:tr w:rsidR="00170221" w:rsidRPr="007B1D35" w14:paraId="2DAD971E" w14:textId="77777777" w:rsidTr="00170221">
        <w:trPr>
          <w:cantSplit/>
        </w:trPr>
        <w:tc>
          <w:tcPr>
            <w:tcW w:w="4680" w:type="dxa"/>
          </w:tcPr>
          <w:p w14:paraId="3F3042DB" w14:textId="289AD21A" w:rsidR="00170221" w:rsidRPr="0052118C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981973D" w14:textId="6773BE3B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71,357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B93C42B" w14:textId="7777777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ED98AA0" w14:textId="5E55C68E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A7F044" w14:textId="7777777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7B9603B" w14:textId="1BAF2FB9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75,007</w:t>
            </w:r>
          </w:p>
        </w:tc>
      </w:tr>
      <w:tr w:rsidR="008C7CD3" w:rsidRPr="007B1D35" w14:paraId="1ED24115" w14:textId="77777777" w:rsidTr="00170221">
        <w:trPr>
          <w:cantSplit/>
        </w:trPr>
        <w:tc>
          <w:tcPr>
            <w:tcW w:w="4680" w:type="dxa"/>
          </w:tcPr>
          <w:p w14:paraId="6853E743" w14:textId="0024F3DD" w:rsidR="008C7CD3" w:rsidRDefault="008C7CD3" w:rsidP="001B30EA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</w:t>
            </w:r>
            <w:r w:rsidRPr="008C7CD3">
              <w:rPr>
                <w:rFonts w:asciiTheme="majorBidi" w:hAnsiTheme="majorBidi" w:hint="cs"/>
                <w:sz w:val="28"/>
                <w:szCs w:val="28"/>
                <w:cs/>
              </w:rPr>
              <w:t>พิ่มขึ้น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5DBF0BE" w14:textId="62AACCFE" w:rsidR="008C7CD3" w:rsidRDefault="008C7CD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AFAF73" w14:textId="77777777" w:rsidR="008C7CD3" w:rsidRPr="006469E7" w:rsidRDefault="008C7CD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BEA7D29" w14:textId="7579541A" w:rsidR="008C7CD3" w:rsidRDefault="008C7CD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D05215" w14:textId="77777777" w:rsidR="008C7CD3" w:rsidRPr="006469E7" w:rsidRDefault="008C7CD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BE9AE59" w14:textId="5BC37DBE" w:rsidR="008C7CD3" w:rsidRPr="006469E7" w:rsidRDefault="008C7CD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488</w:t>
            </w:r>
          </w:p>
        </w:tc>
      </w:tr>
      <w:tr w:rsidR="001B30EA" w:rsidRPr="007B1D35" w14:paraId="67693984" w14:textId="77777777" w:rsidTr="00F30363">
        <w:trPr>
          <w:cantSplit/>
        </w:trPr>
        <w:tc>
          <w:tcPr>
            <w:tcW w:w="4680" w:type="dxa"/>
          </w:tcPr>
          <w:p w14:paraId="778B3203" w14:textId="4AA1632F" w:rsidR="001B30EA" w:rsidRPr="006469E7" w:rsidRDefault="00575993" w:rsidP="001B30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</w:t>
            </w:r>
            <w:r w:rsidR="001B30EA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20A8E4F" w14:textId="644C71BC" w:rsidR="001B30EA" w:rsidRPr="006469E7" w:rsidRDefault="00187E3F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A83C53">
              <w:rPr>
                <w:rFonts w:asciiTheme="majorBidi" w:eastAsia="Cordia New" w:hAnsiTheme="majorBidi" w:cstheme="majorBidi"/>
                <w:sz w:val="28"/>
                <w:szCs w:val="28"/>
              </w:rPr>
              <w:t>755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0231DB" w14:textId="77777777" w:rsidR="001B30EA" w:rsidRPr="006469E7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13F9180" w14:textId="2A3C1CBE" w:rsidR="001B30EA" w:rsidRPr="006469E7" w:rsidRDefault="00936AC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BDA768" w14:textId="77777777" w:rsidR="001B30EA" w:rsidRPr="006469E7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CBF454" w14:textId="1EC8563D" w:rsidR="001B30EA" w:rsidRPr="006469E7" w:rsidRDefault="00F3036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A83C53">
              <w:rPr>
                <w:rFonts w:asciiTheme="majorBidi" w:eastAsia="Cordia New" w:hAnsiTheme="majorBidi" w:cstheme="majorBidi"/>
                <w:sz w:val="28"/>
                <w:szCs w:val="28"/>
              </w:rPr>
              <w:t>755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F30363" w:rsidRPr="007B1D35" w14:paraId="728356E2" w14:textId="77777777" w:rsidTr="00F30363">
        <w:trPr>
          <w:cantSplit/>
        </w:trPr>
        <w:tc>
          <w:tcPr>
            <w:tcW w:w="4680" w:type="dxa"/>
          </w:tcPr>
          <w:p w14:paraId="1F14F3E2" w14:textId="6E17210F" w:rsidR="00F30363" w:rsidRDefault="00F30363" w:rsidP="001B30EA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โอนออกไปยังที่ดิน อาคาร และอุปกรณ์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DCD6A2" w14:textId="6B762EA6" w:rsidR="00F30363" w:rsidRDefault="00F3036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22BACE" w14:textId="77777777" w:rsidR="00F30363" w:rsidRPr="00925449" w:rsidRDefault="00F3036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F651BED" w14:textId="038245F1" w:rsidR="00F30363" w:rsidRDefault="00F3036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(3,650)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4ED083A" w14:textId="77777777" w:rsidR="00F30363" w:rsidRPr="00925449" w:rsidRDefault="00F3036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461443B" w14:textId="00E2F87C" w:rsidR="00F30363" w:rsidRPr="00925449" w:rsidRDefault="00F30363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(3,650)</w:t>
            </w:r>
          </w:p>
        </w:tc>
      </w:tr>
      <w:tr w:rsidR="00186934" w:rsidRPr="007B1D35" w14:paraId="53C473C3" w14:textId="77777777" w:rsidTr="00EC7A7B">
        <w:trPr>
          <w:cantSplit/>
        </w:trPr>
        <w:tc>
          <w:tcPr>
            <w:tcW w:w="4680" w:type="dxa"/>
          </w:tcPr>
          <w:p w14:paraId="2643C345" w14:textId="45B06EC4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70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70729" w14:textId="7442776C" w:rsidR="00186934" w:rsidRPr="00380A64" w:rsidRDefault="00187E3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71,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090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CA623E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7E71F" w14:textId="6A036A05" w:rsidR="00186934" w:rsidRDefault="008C7CD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DA812D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A9149" w14:textId="34DF83D4" w:rsidR="0018693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71,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090</w:t>
            </w:r>
          </w:p>
        </w:tc>
      </w:tr>
      <w:tr w:rsidR="00186934" w:rsidRPr="007B1D35" w14:paraId="30F2EFA5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3299DC4D" w14:textId="77777777" w:rsidR="00186934" w:rsidRPr="00FA7D12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3A5555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C866A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B176319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4179A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9E568D1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186934" w:rsidRPr="007B1D35" w14:paraId="6688043B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2E05EFC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4A8E5C8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83E36C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4B8A829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180589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3992E0A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170221" w:rsidRPr="007B1D35" w14:paraId="623076DD" w14:textId="77777777" w:rsidTr="00170221">
        <w:trPr>
          <w:cantSplit/>
        </w:trPr>
        <w:tc>
          <w:tcPr>
            <w:tcW w:w="4680" w:type="dxa"/>
            <w:vAlign w:val="bottom"/>
          </w:tcPr>
          <w:p w14:paraId="0B173A08" w14:textId="648E0701" w:rsidR="00170221" w:rsidRPr="0095442D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519FC48" w14:textId="5322A7C9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70221">
              <w:rPr>
                <w:rFonts w:asciiTheme="majorBidi" w:eastAsia="Cordia New" w:hAnsiTheme="majorBidi" w:cstheme="majorBidi"/>
                <w:sz w:val="28"/>
                <w:szCs w:val="28"/>
              </w:rPr>
              <w:t>17,846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F0128D" w14:textId="77777777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5046E22" w14:textId="738BBD2E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70221">
              <w:rPr>
                <w:rFonts w:asciiTheme="majorBidi" w:eastAsia="Cordia New" w:hAnsiTheme="majorBidi" w:cstheme="majorBidi"/>
                <w:sz w:val="28"/>
                <w:szCs w:val="28"/>
              </w:rPr>
              <w:t>2,102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01F010" w14:textId="77777777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36343E5" w14:textId="52E594E1" w:rsidR="00170221" w:rsidRP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70221">
              <w:rPr>
                <w:rFonts w:asciiTheme="majorBidi" w:eastAsia="Cordia New" w:hAnsiTheme="majorBidi" w:cstheme="majorBidi"/>
                <w:sz w:val="28"/>
                <w:szCs w:val="28"/>
              </w:rPr>
              <w:t>19,948</w:t>
            </w:r>
          </w:p>
        </w:tc>
      </w:tr>
      <w:tr w:rsidR="00170221" w:rsidRPr="007B1D35" w14:paraId="1F6A07AF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03340C5A" w14:textId="21E2372A" w:rsidR="00170221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ECA9CA7" w14:textId="6DCEA238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8,513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DE8A935" w14:textId="77777777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1B02E72" w14:textId="2B322020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F29D3B" w14:textId="77777777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C86EE20" w14:textId="3D07471D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9,243</w:t>
            </w:r>
          </w:p>
        </w:tc>
      </w:tr>
      <w:tr w:rsidR="00170221" w:rsidRPr="007B1D35" w14:paraId="7BEE8A63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84CF1D8" w14:textId="6B9EF493" w:rsidR="00170221" w:rsidRPr="0095442D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3AE6EB72" w14:textId="5B3FF50E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E3578B" w14:textId="77777777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77A2553F" w14:textId="3FA90BE7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AD455A" w14:textId="77777777" w:rsidR="00170221" w:rsidRPr="007B1D3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74A6416" w14:textId="533A7362" w:rsidR="00170221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(515)</w:t>
            </w:r>
          </w:p>
        </w:tc>
      </w:tr>
      <w:tr w:rsidR="00170221" w:rsidRPr="007B1D35" w14:paraId="7A64FE1C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C66EB98" w14:textId="688CACBF" w:rsidR="00170221" w:rsidRPr="0095442D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369017C" w14:textId="5DEFE47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25,844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E6AAEAB" w14:textId="7777777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BB8793" w14:textId="571C89E3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2,832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4CE7C0" w14:textId="7777777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7635FF5" w14:textId="7CE2AF70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28,676</w:t>
            </w:r>
          </w:p>
        </w:tc>
      </w:tr>
      <w:tr w:rsidR="00F30363" w:rsidRPr="007B1D35" w14:paraId="67E386E2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113BB5D0" w14:textId="3C0D244A" w:rsidR="00F30363" w:rsidRDefault="00F30363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BAB791" w14:textId="1FCB511E" w:rsidR="00F30363" w:rsidRPr="00227B72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7,879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82108B3" w14:textId="77777777" w:rsidR="00F30363" w:rsidRPr="00380A6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6577866" w14:textId="0762E4F3" w:rsidR="00F30363" w:rsidRPr="001B30EA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4B28B77" w14:textId="77777777" w:rsidR="00F30363" w:rsidRPr="00380A6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09D26BA" w14:textId="6EB9CEE4" w:rsidR="00F30363" w:rsidRPr="001B30EA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 w:rsidR="007C3487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997</w:t>
            </w:r>
          </w:p>
        </w:tc>
      </w:tr>
      <w:tr w:rsidR="00186934" w:rsidRPr="007B1D35" w14:paraId="7FDEFC50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0F757CA6" w14:textId="5E2D99F8" w:rsidR="00186934" w:rsidRPr="0095442D" w:rsidRDefault="00F30363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93BA52D" w14:textId="5F1267D9" w:rsidR="00186934" w:rsidRPr="00227B72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A83C53">
              <w:rPr>
                <w:rFonts w:asciiTheme="majorBidi" w:eastAsia="Cordia New" w:hAnsiTheme="majorBidi" w:cstheme="majorBidi"/>
                <w:sz w:val="28"/>
                <w:szCs w:val="28"/>
              </w:rPr>
              <w:t>561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3C8404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CA17108" w14:textId="77F5F1AD" w:rsidR="00186934" w:rsidRPr="001B30EA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7A292E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8AAB6B" w14:textId="29E3A438" w:rsidR="00186934" w:rsidRPr="001B30EA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A83C53">
              <w:rPr>
                <w:rFonts w:asciiTheme="majorBidi" w:eastAsia="Cordia New" w:hAnsiTheme="majorBidi" w:cstheme="majorBidi"/>
                <w:sz w:val="28"/>
                <w:szCs w:val="28"/>
              </w:rPr>
              <w:t>561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227B72" w:rsidRPr="007B1D35" w14:paraId="5DE9D259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45337DC" w14:textId="2055CB93" w:rsidR="00227B72" w:rsidRDefault="00F30363" w:rsidP="00F30363">
            <w:pPr>
              <w:tabs>
                <w:tab w:val="clear" w:pos="2807"/>
                <w:tab w:val="left" w:pos="2898"/>
                <w:tab w:val="left" w:pos="31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30363">
              <w:rPr>
                <w:rFonts w:asciiTheme="majorBidi" w:hAnsiTheme="majorBidi"/>
                <w:sz w:val="28"/>
                <w:szCs w:val="28"/>
                <w:cs/>
              </w:rPr>
              <w:t>โอนออกไปยังที่ดิน อาคาร และอุปกรณ์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3792F8BF" w14:textId="39A4C11D" w:rsidR="00227B72" w:rsidRPr="001B30EA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C5D7AC0" w14:textId="77777777" w:rsidR="00227B72" w:rsidRPr="001B30EA" w:rsidRDefault="00227B7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493AD68A" w14:textId="5D8E2738" w:rsidR="00227B72" w:rsidRPr="001B30EA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(2,950)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454E36" w14:textId="77777777" w:rsidR="00227B72" w:rsidRPr="001B30EA" w:rsidRDefault="00227B7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AD664E8" w14:textId="3CF098C7" w:rsidR="00227B72" w:rsidRPr="001B30EA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(2,950)</w:t>
            </w:r>
          </w:p>
        </w:tc>
      </w:tr>
      <w:tr w:rsidR="00186934" w:rsidRPr="007B1D35" w14:paraId="1E265EB0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28827E1A" w14:textId="6720FD04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70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C7ACC" w14:textId="35AB5550" w:rsidR="0018693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33,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26FA54D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52F7F" w14:textId="31838129" w:rsidR="0018693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9C01A4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7B6A3" w14:textId="478FF977" w:rsidR="0018693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</w:tr>
      <w:tr w:rsidR="00186934" w:rsidRPr="007B1D35" w14:paraId="05143EF7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10B46C0" w14:textId="77777777" w:rsidR="00186934" w:rsidRPr="00FA7D12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8A61228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61383A3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DEEC3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AD93E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A107990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186934" w:rsidRPr="007B1D35" w14:paraId="5063C57C" w14:textId="77777777" w:rsidTr="00170221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4C03F4D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49684F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335194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8CD5B0F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2AFC15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157CDC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170221" w:rsidRPr="007B1D35" w14:paraId="603F700E" w14:textId="77777777" w:rsidTr="00170221">
        <w:trPr>
          <w:cantSplit/>
        </w:trPr>
        <w:tc>
          <w:tcPr>
            <w:tcW w:w="4680" w:type="dxa"/>
            <w:tcBorders>
              <w:top w:val="nil"/>
              <w:bottom w:val="nil"/>
            </w:tcBorders>
          </w:tcPr>
          <w:p w14:paraId="1E9BFD6A" w14:textId="071FACF5" w:rsidR="00170221" w:rsidRPr="0095442D" w:rsidRDefault="00170221" w:rsidP="00170221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A0D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59D67" w14:textId="17080A93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45,513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466B7" w14:textId="7777777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653C57" w14:textId="19C66DA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C8C8D9" w14:textId="77777777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CDEE64" w14:textId="22C6A02A" w:rsidR="00170221" w:rsidRPr="00380A64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46,331</w:t>
            </w:r>
          </w:p>
        </w:tc>
      </w:tr>
      <w:tr w:rsidR="00186934" w:rsidRPr="007B1D35" w14:paraId="126F42EE" w14:textId="77777777" w:rsidTr="00544934">
        <w:trPr>
          <w:cantSplit/>
          <w:trHeight w:val="389"/>
        </w:trPr>
        <w:tc>
          <w:tcPr>
            <w:tcW w:w="4680" w:type="dxa"/>
            <w:tcBorders>
              <w:top w:val="nil"/>
              <w:bottom w:val="nil"/>
            </w:tcBorders>
          </w:tcPr>
          <w:p w14:paraId="7CBAC17E" w14:textId="20160971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A0D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702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9DFB02" w14:textId="638720E1" w:rsidR="00186934" w:rsidRPr="00380A6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B3357E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1824B3" w14:textId="21B71E9A" w:rsidR="00186934" w:rsidRPr="00380A6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44BFAC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79D864" w14:textId="284FDB20" w:rsidR="00186934" w:rsidRPr="00380A64" w:rsidRDefault="00F30363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="00A83C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</w:tbl>
    <w:p w14:paraId="7823AB6F" w14:textId="483F836D" w:rsidR="00735B7D" w:rsidRDefault="00A80558" w:rsidP="001543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  <w:cs/>
        </w:rPr>
        <w:t>สำหรับ</w:t>
      </w:r>
      <w:r w:rsidR="005E01AA">
        <w:rPr>
          <w:rFonts w:ascii="Angsana New" w:hAnsi="Angsana New" w:hint="cs"/>
          <w:spacing w:val="2"/>
          <w:sz w:val="28"/>
          <w:szCs w:val="28"/>
          <w:cs/>
        </w:rPr>
        <w:t>ปี</w:t>
      </w:r>
      <w:r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170221">
        <w:rPr>
          <w:rFonts w:ascii="Angsana New" w:hAnsi="Angsana New"/>
          <w:sz w:val="28"/>
          <w:szCs w:val="28"/>
        </w:rPr>
        <w:t>6</w:t>
      </w:r>
      <w:r w:rsidR="003A2B7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A2B76">
        <w:rPr>
          <w:rFonts w:ascii="Angsana New" w:hAnsi="Angsana New"/>
          <w:sz w:val="28"/>
          <w:szCs w:val="28"/>
        </w:rPr>
        <w:t>2565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735B7D" w:rsidRPr="008A1A69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8A1A69">
        <w:rPr>
          <w:rFonts w:ascii="Angsana New" w:hAnsi="Angsana New"/>
          <w:sz w:val="28"/>
          <w:szCs w:val="28"/>
          <w:cs/>
        </w:rPr>
        <w:t>ค่าเช่าจากสัญญาเช่าซึ่งสินทรัพย์มีมูลค่</w:t>
      </w:r>
      <w:r w:rsidR="00735B7D" w:rsidRPr="00A44F7F">
        <w:rPr>
          <w:rFonts w:ascii="Angsana New" w:hAnsi="Angsana New"/>
          <w:sz w:val="28"/>
          <w:szCs w:val="28"/>
          <w:cs/>
        </w:rPr>
        <w:t>าต่ำ</w:t>
      </w:r>
      <w:r w:rsidR="00735B7D" w:rsidRPr="009E4718">
        <w:rPr>
          <w:rFonts w:ascii="Angsana New" w:hAnsi="Angsana New"/>
          <w:sz w:val="28"/>
          <w:szCs w:val="28"/>
          <w:cs/>
        </w:rPr>
        <w:t>จำนวน</w:t>
      </w:r>
      <w:r w:rsidR="0075033D" w:rsidRPr="009E4718">
        <w:rPr>
          <w:rFonts w:ascii="Angsana New" w:hAnsi="Angsana New"/>
          <w:sz w:val="28"/>
          <w:szCs w:val="28"/>
        </w:rPr>
        <w:t xml:space="preserve"> </w:t>
      </w:r>
      <w:r w:rsidR="001B30EA" w:rsidRPr="00F30363">
        <w:rPr>
          <w:rFonts w:ascii="Angsana New" w:hAnsi="Angsana New"/>
          <w:sz w:val="28"/>
          <w:szCs w:val="28"/>
        </w:rPr>
        <w:t>0.</w:t>
      </w:r>
      <w:r w:rsidR="00F30363" w:rsidRPr="00F30363">
        <w:rPr>
          <w:rFonts w:ascii="Angsana New" w:hAnsi="Angsana New"/>
          <w:sz w:val="28"/>
          <w:szCs w:val="28"/>
        </w:rPr>
        <w:t>5</w:t>
      </w:r>
      <w:r w:rsidR="001B30EA" w:rsidRPr="009E4718">
        <w:rPr>
          <w:rFonts w:ascii="Angsana New" w:hAnsi="Angsana New"/>
          <w:sz w:val="28"/>
          <w:szCs w:val="28"/>
        </w:rPr>
        <w:t xml:space="preserve"> </w:t>
      </w:r>
      <w:r w:rsidR="00735B7D" w:rsidRPr="009E4718">
        <w:rPr>
          <w:rFonts w:ascii="Angsana New" w:hAnsi="Angsana New"/>
          <w:sz w:val="28"/>
          <w:szCs w:val="28"/>
          <w:cs/>
        </w:rPr>
        <w:t>ล้านบาท</w:t>
      </w:r>
      <w:r w:rsidR="003A2B76">
        <w:rPr>
          <w:rFonts w:ascii="Angsana New" w:hAnsi="Angsana New"/>
          <w:sz w:val="28"/>
          <w:szCs w:val="28"/>
        </w:rPr>
        <w:t xml:space="preserve"> </w:t>
      </w:r>
      <w:r w:rsidR="003A2B76">
        <w:rPr>
          <w:rFonts w:ascii="Angsana New" w:hAnsi="Angsana New" w:hint="cs"/>
          <w:sz w:val="28"/>
          <w:szCs w:val="28"/>
          <w:cs/>
        </w:rPr>
        <w:t>และ</w:t>
      </w:r>
      <w:r w:rsidR="003A2B76" w:rsidRPr="008010E3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3A2B76">
        <w:rPr>
          <w:rFonts w:ascii="Angsana New" w:hAnsi="Angsana New"/>
          <w:spacing w:val="-2"/>
          <w:sz w:val="28"/>
          <w:szCs w:val="28"/>
        </w:rPr>
        <w:t xml:space="preserve"> 0.8</w:t>
      </w:r>
      <w:r w:rsidR="003A2B76" w:rsidRPr="008010E3">
        <w:rPr>
          <w:rFonts w:ascii="Angsana New" w:hAnsi="Angsana New"/>
          <w:spacing w:val="-2"/>
          <w:sz w:val="28"/>
          <w:szCs w:val="28"/>
        </w:rPr>
        <w:t xml:space="preserve"> </w:t>
      </w:r>
      <w:r w:rsidR="003A2B76" w:rsidRPr="008010E3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3A2B76">
        <w:rPr>
          <w:rFonts w:ascii="Angsana New" w:hAnsi="Angsana New"/>
          <w:spacing w:val="-2"/>
          <w:sz w:val="28"/>
          <w:szCs w:val="28"/>
        </w:rPr>
        <w:t xml:space="preserve"> </w:t>
      </w:r>
      <w:r w:rsidR="003A2B76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1B90FC27" w14:textId="77777777" w:rsidR="002F441A" w:rsidRDefault="002F441A" w:rsidP="001543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A711BE" w14:textId="77777777" w:rsidR="002F441A" w:rsidRDefault="002F441A" w:rsidP="001543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8F59EF" w14:textId="77777777" w:rsidR="009964D9" w:rsidRDefault="007D0B63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0E1724">
        <w:rPr>
          <w:b/>
          <w:bCs/>
          <w:u w:val="none"/>
          <w:cs/>
        </w:rPr>
        <w:lastRenderedPageBreak/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3A2B76" w:rsidRPr="00317F1C" w14:paraId="63DF90B7" w14:textId="77777777" w:rsidTr="005C062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4C8CB0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E340C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A2B76" w:rsidRPr="00317F1C" w14:paraId="79371714" w14:textId="77777777" w:rsidTr="005C062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2BFACF3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AB267" w14:textId="5A89F8F2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7B083C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7D871" w14:textId="0EF8826B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A2B76" w:rsidRPr="00317F1C" w14:paraId="510D20BD" w14:textId="77777777" w:rsidTr="005C062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7D44AA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01BFA" w14:textId="78C7BC46" w:rsidR="003A2B76" w:rsidRPr="00317F1C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E2713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DFB43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3A2B76" w:rsidRPr="00317F1C" w14:paraId="27BEA08D" w14:textId="77777777" w:rsidTr="005C062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83D7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1B7C7" w14:textId="58A0FCE9" w:rsidR="003A2B76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443FA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0C33B" w14:textId="77777777" w:rsidR="003A2B76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3,874</w:t>
            </w:r>
          </w:p>
        </w:tc>
      </w:tr>
      <w:tr w:rsidR="003A2B76" w:rsidRPr="00317F1C" w14:paraId="1BD43380" w14:textId="77777777" w:rsidTr="005C062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0D33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13E69" w14:textId="3040C38A" w:rsidR="003A2B76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A416AA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64D66" w14:textId="77777777" w:rsidR="003A2B76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1,797</w:t>
            </w:r>
          </w:p>
        </w:tc>
      </w:tr>
      <w:tr w:rsidR="003A2B76" w:rsidRPr="00317F1C" w14:paraId="15B0478A" w14:textId="77777777" w:rsidTr="005C062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6920" w14:textId="77777777" w:rsidR="003A2B76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D03C" w14:textId="4C1D711E" w:rsidR="003A2B76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25EF1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138E4" w14:textId="77777777" w:rsidR="003A2B76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1,267</w:t>
            </w:r>
          </w:p>
        </w:tc>
      </w:tr>
      <w:tr w:rsidR="003A2B76" w:rsidRPr="00317F1C" w14:paraId="1C439FB3" w14:textId="77777777" w:rsidTr="005C062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4244" w14:textId="77777777" w:rsidR="003A2B76" w:rsidRPr="0063044C" w:rsidRDefault="003A2B76" w:rsidP="005C0628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เงินสำรอง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ค่าสินไหมทดแทนที่วางไว้กับ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E8F9" w14:textId="51C113D2" w:rsidR="003A2B76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549C2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853E" w14:textId="77777777" w:rsidR="003A2B76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6D7A"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</w:tr>
      <w:tr w:rsidR="003A2B76" w:rsidRPr="00317F1C" w14:paraId="3DE7923E" w14:textId="77777777" w:rsidTr="000A07C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5963" w14:textId="77777777" w:rsidR="003A2B76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C101F" w14:textId="77224DE1" w:rsidR="003A2B76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330FA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ADE1C" w14:textId="77777777" w:rsidR="003A2B76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8,028</w:t>
            </w:r>
          </w:p>
        </w:tc>
      </w:tr>
      <w:tr w:rsidR="000A07CA" w:rsidRPr="00317F1C" w14:paraId="16BE64BD" w14:textId="77777777" w:rsidTr="000A07C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0C8A" w14:textId="5A48CAB9" w:rsidR="000A07CA" w:rsidRPr="002B08E3" w:rsidRDefault="000A07CA" w:rsidP="000A07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BC567" w14:textId="3595F951" w:rsidR="000A07C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0CDE5" w14:textId="77777777" w:rsidR="000A07CA" w:rsidRPr="00317F1C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79CFC" w14:textId="2E5C5BE1" w:rsidR="000A07C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9,136</w:t>
            </w:r>
          </w:p>
        </w:tc>
      </w:tr>
      <w:tr w:rsidR="003A2B76" w:rsidRPr="00317F1C" w14:paraId="19878F58" w14:textId="77777777" w:rsidTr="000A07C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2598" w14:textId="77777777" w:rsidR="003A2B76" w:rsidRPr="002B08E3" w:rsidRDefault="003A2B76" w:rsidP="005C062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92697" w14:textId="47A633BC" w:rsidR="003A2B76" w:rsidRPr="00317F1C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A37C2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A0390" w14:textId="4A0C02A8" w:rsidR="003A2B76" w:rsidRPr="00317F1C" w:rsidRDefault="000A07CA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3,108</w:t>
            </w:r>
          </w:p>
        </w:tc>
      </w:tr>
      <w:tr w:rsidR="003A2B76" w:rsidRPr="005067F3" w14:paraId="6BCA7CF0" w14:textId="77777777" w:rsidTr="005C0628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E955" w14:textId="77777777" w:rsidR="003A2B76" w:rsidRPr="00317F1C" w:rsidRDefault="003A2B76" w:rsidP="005C0628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E0480" w14:textId="35016747" w:rsidR="003A2B76" w:rsidRPr="00317F1C" w:rsidRDefault="009138F4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F52D4" w14:textId="77777777" w:rsidR="003A2B76" w:rsidRPr="00317F1C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A97A6C" w14:textId="77777777" w:rsidR="003A2B76" w:rsidRPr="006342B5" w:rsidRDefault="003A2B7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33,043</w:t>
            </w:r>
          </w:p>
        </w:tc>
      </w:tr>
    </w:tbl>
    <w:p w14:paraId="2CDE483E" w14:textId="1F1619D9" w:rsidR="00E253F0" w:rsidRPr="00577254" w:rsidRDefault="00E253F0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577254">
        <w:rPr>
          <w:b/>
          <w:bCs/>
          <w:u w:val="none"/>
          <w:cs/>
        </w:rPr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79214A53" w:rsidR="00535FC2" w:rsidRPr="00680864" w:rsidRDefault="00AD041B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702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5377156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8330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5DAA9587" w:rsidR="001F74FD" w:rsidRPr="00680864" w:rsidRDefault="00221F60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0966B31A" w:rsidR="001F74FD" w:rsidRPr="00680864" w:rsidRDefault="00221F6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(247,451)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4A961D22" w:rsidR="001F74FD" w:rsidRPr="00680864" w:rsidRDefault="00221F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78,264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23744CC3" w:rsidR="001F74FD" w:rsidRPr="00680864" w:rsidRDefault="00221F6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7FECFFC3" w:rsidR="001F74FD" w:rsidRPr="00680864" w:rsidRDefault="00221F6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(42,849)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694BBF36" w:rsidR="001F74FD" w:rsidRPr="00680864" w:rsidRDefault="00221F60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43,280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6E2F48E6" w:rsidR="001F74FD" w:rsidRPr="00680864" w:rsidRDefault="00221F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0619440E" w:rsidR="001F74FD" w:rsidRPr="00680864" w:rsidRDefault="00221F6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(290,300)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26C5C1F9" w:rsidR="001F74FD" w:rsidRPr="00680864" w:rsidRDefault="00221F60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121,544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323FDF21" w:rsidR="001F74FD" w:rsidRPr="00680864" w:rsidRDefault="00221F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603,616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65CEA3BA" w:rsidR="001F74FD" w:rsidRPr="00680864" w:rsidRDefault="00221F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(287,835)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73D5C7FF" w:rsidR="001F74FD" w:rsidRPr="00680864" w:rsidRDefault="00221F60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315,781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75AEB9F6" w:rsidR="001F74FD" w:rsidRPr="0083585F" w:rsidRDefault="00221F60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1,015,460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6C93E19E" w:rsidR="001F74FD" w:rsidRPr="0083585F" w:rsidRDefault="00221F60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(578,135)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05D3DA33" w:rsidR="001F74FD" w:rsidRPr="0083585F" w:rsidRDefault="00221F6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437,325</w:t>
            </w:r>
          </w:p>
        </w:tc>
      </w:tr>
    </w:tbl>
    <w:p w14:paraId="7D2A9769" w14:textId="751546AD" w:rsidR="00B50D72" w:rsidRDefault="00B50D72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AEF104C" w14:textId="6050E56F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9EA2334" w14:textId="77777777" w:rsidR="003A2B76" w:rsidRDefault="003A2B76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4FF13FD" w14:textId="77777777" w:rsidR="002F441A" w:rsidRDefault="002F441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4B8E15E" w14:textId="77777777" w:rsidR="002F441A" w:rsidRDefault="002F441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755FC73" w14:textId="77777777" w:rsidR="003A2B76" w:rsidRDefault="003A2B76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7D1405B" w14:textId="77777777" w:rsidR="003A2B76" w:rsidRDefault="003A2B76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269D866" w14:textId="77777777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2E5151FA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7022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44E7DFCC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084B9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221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170221" w:rsidRPr="005067F3" w:rsidRDefault="00170221" w:rsidP="0017022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2E43C7D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7D5BAE12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(234,250)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326A1664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73,359</w:t>
            </w:r>
          </w:p>
        </w:tc>
      </w:tr>
      <w:tr w:rsidR="00170221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170221" w:rsidRPr="005067F3" w:rsidRDefault="00170221" w:rsidP="00170221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6882DB86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6A117AE4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(21,071)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2C3B9D2C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39,422</w:t>
            </w:r>
          </w:p>
        </w:tc>
      </w:tr>
      <w:tr w:rsidR="00170221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170221" w:rsidRPr="005067F3" w:rsidRDefault="00170221" w:rsidP="0017022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31F6A224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50E567D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(255,321)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667B535C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112,781</w:t>
            </w:r>
          </w:p>
        </w:tc>
      </w:tr>
      <w:tr w:rsidR="00170221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170221" w:rsidRPr="005067F3" w:rsidRDefault="00170221" w:rsidP="0017022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590E32A1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2CC718C1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(181,617)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371668CD" w:rsidR="00170221" w:rsidRPr="005067F3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209,745</w:t>
            </w:r>
          </w:p>
        </w:tc>
      </w:tr>
      <w:tr w:rsidR="00170221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170221" w:rsidRPr="00287A7B" w:rsidRDefault="00170221" w:rsidP="00170221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5201A2E0" w:rsidR="00170221" w:rsidRPr="006342B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170221" w:rsidRPr="006342B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56BB895F" w:rsidR="00170221" w:rsidRPr="006342B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(436,938)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170221" w:rsidRPr="006342B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4158F22C" w:rsidR="00170221" w:rsidRPr="006342B5" w:rsidRDefault="00170221" w:rsidP="0017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322,526</w:t>
            </w:r>
          </w:p>
        </w:tc>
      </w:tr>
    </w:tbl>
    <w:p w14:paraId="6C497280" w14:textId="3B4EDBD9" w:rsidR="009B41EA" w:rsidRPr="00575062" w:rsidRDefault="00F26ADA" w:rsidP="00D7264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403" w:hanging="54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75062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8BA836C" w14:textId="76A11CAE" w:rsidR="00F26ADA" w:rsidRPr="00BC4E91" w:rsidRDefault="00F26ADA" w:rsidP="00D7264C">
      <w:pPr>
        <w:pStyle w:val="ListParagraph"/>
        <w:numPr>
          <w:ilvl w:val="2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0" w:right="403" w:hanging="54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7F03" w:rsidRPr="00824832" w14:paraId="52D16C0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0E38D696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79766413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86390" w:rsidRPr="00824832" w14:paraId="674A02F9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33D15F44" w:rsidR="00086390" w:rsidRPr="00824832" w:rsidRDefault="00086390" w:rsidP="000863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3110E254" w:rsidR="00086390" w:rsidRPr="00FC3859" w:rsidRDefault="00221F6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6F6A15EC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4E5"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</w:tr>
      <w:tr w:rsidR="00086390" w:rsidRPr="00824832" w14:paraId="4A78417F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30ACE049" w:rsidR="00086390" w:rsidRPr="00824832" w:rsidRDefault="00086390" w:rsidP="000863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00DC4C34" w:rsidR="00086390" w:rsidRPr="00FC3859" w:rsidRDefault="00221F6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492,369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1C12005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494,164</w:t>
            </w:r>
          </w:p>
        </w:tc>
      </w:tr>
      <w:tr w:rsidR="00086390" w:rsidRPr="00824832" w14:paraId="284A68EA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3151F9DC" w:rsidR="00086390" w:rsidRPr="00824832" w:rsidRDefault="00086390" w:rsidP="000863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3E97D027" w:rsidR="00086390" w:rsidRPr="00FC3859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390" w:rsidRPr="00824832" w14:paraId="1E4977BC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086390" w:rsidRPr="00824832" w:rsidRDefault="00086390" w:rsidP="000863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398380E6" w:rsidR="00086390" w:rsidRPr="00FC3859" w:rsidRDefault="00811609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1AC772B9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086390" w:rsidRPr="00824832" w14:paraId="57F1A935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AC2A136" w:rsidR="00086390" w:rsidRPr="00824832" w:rsidRDefault="00086390" w:rsidP="000863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181AF46C" w:rsidR="00086390" w:rsidRPr="00FC3859" w:rsidRDefault="00811609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(474,263)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50B71A2C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(359,286)</w:t>
            </w:r>
          </w:p>
        </w:tc>
      </w:tr>
      <w:tr w:rsidR="00086390" w:rsidRPr="00824832" w14:paraId="3C084676" w14:textId="77777777" w:rsidTr="00E27E8F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424D7317" w:rsidR="00086390" w:rsidRPr="00824832" w:rsidRDefault="00086390" w:rsidP="0008639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5C651C60" w:rsidR="00086390" w:rsidRPr="00824832" w:rsidRDefault="00811609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4756EE91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368,102</w:t>
            </w:r>
          </w:p>
        </w:tc>
      </w:tr>
    </w:tbl>
    <w:p w14:paraId="2483E8C6" w14:textId="77777777" w:rsidR="00F26ADA" w:rsidRPr="00455856" w:rsidRDefault="00F26ADA" w:rsidP="00D7264C">
      <w:pPr>
        <w:pStyle w:val="ListParagraph"/>
        <w:numPr>
          <w:ilvl w:val="2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5585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7F03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36BC4464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469B0C1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86390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3FE9D5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21042749" w:rsidR="00086390" w:rsidRPr="00493BF8" w:rsidRDefault="00811609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001446F4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E5"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</w:tr>
      <w:tr w:rsidR="00086390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2BF1B225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249ACE5C" w:rsidR="00086390" w:rsidRPr="00824832" w:rsidRDefault="00811609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1,057,122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E2C34A0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792,679</w:t>
            </w:r>
          </w:p>
        </w:tc>
      </w:tr>
      <w:tr w:rsidR="00086390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1D136B11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6D069542" w:rsidR="00086390" w:rsidRPr="00824832" w:rsidRDefault="00811609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(844,868)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02547D02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7A8DB7F9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(741,567)</w:t>
            </w:r>
          </w:p>
        </w:tc>
      </w:tr>
      <w:tr w:rsidR="00086390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5E61BBB9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0FBE6AD9" w:rsidR="00086390" w:rsidRPr="00824832" w:rsidRDefault="00811609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603,616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55DDED74" w:rsidR="00086390" w:rsidRPr="00824832" w:rsidRDefault="00086390" w:rsidP="0008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391,362</w:t>
            </w:r>
          </w:p>
        </w:tc>
      </w:tr>
    </w:tbl>
    <w:p w14:paraId="39F142BC" w14:textId="1F4ADC53" w:rsidR="00E27E8F" w:rsidRDefault="00E27E8F" w:rsidP="00CA29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left="36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5F3206A" w14:textId="4D0AAA9E" w:rsidR="00C90F4A" w:rsidRDefault="00C90F4A" w:rsidP="00C90F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  <w:cs/>
        </w:rPr>
      </w:pPr>
    </w:p>
    <w:p w14:paraId="0CB5A9F2" w14:textId="77777777" w:rsidR="00A83C53" w:rsidRDefault="00A83C53" w:rsidP="00C90F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6AAA5183" w14:textId="77777777" w:rsidR="00154388" w:rsidRPr="00154388" w:rsidRDefault="00154388" w:rsidP="00D7264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5438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ตารางพัฒนาการค่าสินไหมทดแทน</w:t>
      </w:r>
    </w:p>
    <w:p w14:paraId="230603A1" w14:textId="5D8940D6" w:rsidR="00154388" w:rsidRDefault="00154388" w:rsidP="00D7264C">
      <w:pPr>
        <w:pStyle w:val="ListParagraph"/>
        <w:numPr>
          <w:ilvl w:val="2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54388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ตารางค่าสินไหมทดแทนก่อนการประกันภัยต่อ</w:t>
      </w:r>
    </w:p>
    <w:tbl>
      <w:tblPr>
        <w:tblW w:w="97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700"/>
        <w:gridCol w:w="106"/>
        <w:gridCol w:w="883"/>
        <w:gridCol w:w="106"/>
        <w:gridCol w:w="869"/>
        <w:gridCol w:w="106"/>
        <w:gridCol w:w="884"/>
        <w:gridCol w:w="106"/>
        <w:gridCol w:w="884"/>
        <w:gridCol w:w="106"/>
        <w:gridCol w:w="884"/>
        <w:gridCol w:w="107"/>
        <w:gridCol w:w="883"/>
        <w:gridCol w:w="106"/>
        <w:gridCol w:w="990"/>
      </w:tblGrid>
      <w:tr w:rsidR="00154388" w:rsidRPr="00BF63C1" w14:paraId="3BA57E9B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36C3FC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09792F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4" w:type="dxa"/>
            <w:gridSpan w:val="13"/>
            <w:tcBorders>
              <w:top w:val="nil"/>
              <w:left w:val="nil"/>
              <w:right w:val="nil"/>
            </w:tcBorders>
          </w:tcPr>
          <w:p w14:paraId="777AC35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0405F" w:rsidRPr="00BF63C1" w14:paraId="2E5E28C3" w14:textId="77777777" w:rsidTr="0060405F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6E696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F8E002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5EB68C8F" w14:textId="7772BD7C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3B3001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5AD58FA" w14:textId="268F3789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63B34A8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85FCF99" w14:textId="71762F5B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EABEDC1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4CD08C4" w14:textId="4DBC2DF3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8D60039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4D36D4F" w14:textId="53CE07AA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</w:tcPr>
          <w:p w14:paraId="6E157166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47AC4014" w14:textId="34C28530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231A01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A970ED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405F" w:rsidRPr="00BF63C1" w14:paraId="53B08C81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4E93A2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82A309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593C6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F2BE03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063F1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B6D43D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91123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1331A0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38CA9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17F873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3170" w14:textId="77777777" w:rsidR="0060405F" w:rsidRPr="00BF63C1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DAC717A" w14:textId="77777777" w:rsidR="0060405F" w:rsidRPr="00BF63C1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A1C5A" w14:textId="77777777" w:rsidR="0060405F" w:rsidRPr="00BF63C1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6E8A08" w14:textId="77777777" w:rsidR="0060405F" w:rsidRPr="00BF63C1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20683" w14:textId="77777777" w:rsidR="0060405F" w:rsidRPr="00BF63C1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BF63C1" w14:paraId="4625EB35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0B248E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862072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78C7B" w14:textId="2EE257D5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52712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B5F5" w14:textId="6ECAE114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385D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4491C" w14:textId="72CE892B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B02F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BBF7" w14:textId="2B7C00F3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347,206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2BB1BE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4EBD02" w14:textId="7C6B0491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514,398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1B5E0A6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97821DD" w14:textId="1671EA96" w:rsidR="0060405F" w:rsidRPr="00943302" w:rsidRDefault="006B31D5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474,871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B7E1CB" w14:textId="77777777" w:rsidR="0060405F" w:rsidRPr="005A4776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5DFFAA" w14:textId="77777777" w:rsidR="0060405F" w:rsidRPr="005A4776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BF63C1" w14:paraId="7DF4955E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BD30EA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0A409F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DF5C4" w14:textId="309B2E6E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A5086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FE2DF" w14:textId="5A83DD0F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55B5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7F2A6" w14:textId="7F095F60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401,170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8160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2D1F" w14:textId="0DE02E4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362,368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A3D1A9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DAEFA3D" w14:textId="69EE1F4E" w:rsidR="0060405F" w:rsidRPr="0060405F" w:rsidRDefault="006B31D5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547,526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1CC2D8B1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9FFD2AB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41D830" w14:textId="77777777" w:rsidR="0060405F" w:rsidRPr="005A4776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FA333" w14:textId="77777777" w:rsidR="0060405F" w:rsidRPr="005A4776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BF63C1" w14:paraId="7490F26D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13400B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8CBA71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94FB9" w14:textId="2192CBF5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461C4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79C2F" w14:textId="05AC85CE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234,919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73D8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BE4DD" w14:textId="7DF69479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367,467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9905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5180" w14:textId="39F2D5E8" w:rsidR="0060405F" w:rsidRPr="0060405F" w:rsidRDefault="006B31D5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355,030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B15891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F9F8DF0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715132C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E8D3070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880E09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8F1E7A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BF63C1" w14:paraId="7E4B2BF3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B14411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8D45C5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A91AC" w14:textId="73A5751F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35E09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B3DFC" w14:textId="4A2DA492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228,383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5C7A8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7370" w14:textId="64BC7016" w:rsidR="0060405F" w:rsidRPr="0060405F" w:rsidRDefault="006B31D5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367,696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6FC0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C6FB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1B67CB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369C410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B939A8A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89C7C5F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5C12FE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5162E1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BF63C1" w14:paraId="3AC63A93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E1FDCB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D2199C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D265F" w14:textId="689A1332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040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349,295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60D43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79BD5" w14:textId="73D91992" w:rsidR="0060405F" w:rsidRPr="0060405F" w:rsidRDefault="006B31D5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228,303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201B7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879F6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99D9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9FE9D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798C46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073EF5" w14:textId="77777777" w:rsidR="0060405F" w:rsidRPr="0060405F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F073290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22BBE4B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300003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7D58D8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BF63C1" w14:paraId="64745E2F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C1E6A7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BA78EC" w14:textId="77777777" w:rsidR="0060405F" w:rsidRPr="00BF63C1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DD0ED" w14:textId="2288DAF6" w:rsidR="0060405F" w:rsidRPr="00943302" w:rsidRDefault="006B31D5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349,261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04C9BE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8052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93C532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0EF4C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E9122B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AFA7A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17E1BA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B7A61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7BD2C4F5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AF685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302E8B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68FB8" w14:textId="77777777" w:rsidR="0060405F" w:rsidRPr="00BF63C1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66A3F" w:rsidRPr="005A4776" w14:paraId="5BA24BF9" w14:textId="77777777" w:rsidTr="00A2034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4E10D5" w14:textId="77777777" w:rsidR="00066A3F" w:rsidRPr="00E27E8F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E89A76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A8DF7" w14:textId="0D44D50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349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261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50231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D3E4" w14:textId="2422C899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228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303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A8D40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9854E" w14:textId="08D1941D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367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696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BA586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9FB9E" w14:textId="0953C639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355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6C97E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D298" w14:textId="01C83829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547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526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F9AB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F6E7" w14:textId="3C1C835C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474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871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9D754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A270" w14:textId="63693583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2,322,687</w:t>
            </w:r>
          </w:p>
        </w:tc>
      </w:tr>
      <w:tr w:rsidR="00066A3F" w:rsidRPr="005A4776" w14:paraId="2DC06613" w14:textId="77777777" w:rsidTr="00046C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496C84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D4F4B9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D1EEC" w14:textId="14CCF534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(349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909)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02AE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6B7081" w14:textId="714C99EF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(228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583)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7CD8B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52EAD" w14:textId="2895349D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(371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30</w:t>
            </w:r>
            <w:r w:rsidR="00DF20C6">
              <w:rPr>
                <w:rFonts w:asciiTheme="majorBidi" w:hAnsi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C933D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976AE" w14:textId="6B5F1B8D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(349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857)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AE427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F7839" w14:textId="2F01CE6C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(347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293)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3E433" w14:textId="77777777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62290" w14:textId="2EF2016F" w:rsidR="00066A3F" w:rsidRPr="00943302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(274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314)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8C454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50B870" w14:textId="1B52AD89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6"/>
                <w:szCs w:val="26"/>
              </w:rPr>
              <w:t>(1,921,259)</w:t>
            </w:r>
          </w:p>
        </w:tc>
      </w:tr>
      <w:tr w:rsidR="00066A3F" w:rsidRPr="005A4776" w14:paraId="385A5377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18A205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10C7FB8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double" w:sz="4" w:space="0" w:color="auto"/>
              <w:right w:val="nil"/>
            </w:tcBorders>
          </w:tcPr>
          <w:p w14:paraId="678C90E1" w14:textId="2E9388D0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9EFC2E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bottom w:val="double" w:sz="4" w:space="0" w:color="auto"/>
              <w:right w:val="nil"/>
            </w:tcBorders>
          </w:tcPr>
          <w:p w14:paraId="6C3D2E86" w14:textId="4E2FF4D4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(280)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EC544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7527B79" w14:textId="2DF88502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(3,60</w:t>
            </w:r>
            <w:r w:rsidR="00DF20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7AC86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88259CF" w14:textId="7EBF96D3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C3ED4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FC322AF" w14:textId="527D908A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200,233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65AFB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AD2CFF" w14:textId="0AD6FCE2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200,557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A3F5FF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1CCA" w14:textId="2C806E26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401,42</w:t>
            </w:r>
            <w:r w:rsidR="00DF20C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066A3F" w:rsidRPr="005A4776" w14:paraId="7A9FE741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7BE8F" w14:textId="77777777" w:rsidR="00066A3F" w:rsidRPr="00D43D35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ค่าสินไหมทดแทนค้างจ่ายที่เกิดขึ้นก่อน</w:t>
            </w:r>
          </w:p>
          <w:p w14:paraId="4E7F4049" w14:textId="27BD2340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3D3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Pr="00D43D3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D207B3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7E1AB8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E3A1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D07FB7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5C5B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A3F6D5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13940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3E06FF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27B2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2D2C6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BA31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1FAF7D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FF09" w14:textId="77777777" w:rsidR="00066A3F" w:rsidRPr="005A4776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F80D" w14:textId="08D54379" w:rsidR="00066A3F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(1,208)</w:t>
            </w:r>
          </w:p>
        </w:tc>
      </w:tr>
      <w:tr w:rsidR="00066A3F" w:rsidRPr="005A4776" w14:paraId="672A1A52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40CD26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0B3199" w14:textId="77777777" w:rsidR="00066A3F" w:rsidRPr="00BF63C1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AB219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F11B2" w14:textId="77777777" w:rsidR="00066A3F" w:rsidRPr="006E6094" w:rsidRDefault="00066A3F" w:rsidP="00066A3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69E5F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69201" w14:textId="77777777" w:rsidR="00066A3F" w:rsidRPr="006E6094" w:rsidRDefault="00066A3F" w:rsidP="00066A3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C14FE" w14:textId="77777777" w:rsidR="00066A3F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E2C03" w14:textId="77777777" w:rsidR="00066A3F" w:rsidRPr="00BF63C1" w:rsidRDefault="00066A3F" w:rsidP="00066A3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B63D5" w14:textId="77777777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195B5" w14:textId="77777777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047D" w14:textId="77777777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E110B" w14:textId="77777777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0A079" w14:textId="77777777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D914C1" w14:textId="77777777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FEEF" w14:textId="3B9EDFA6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2,991</w:t>
            </w:r>
          </w:p>
        </w:tc>
      </w:tr>
      <w:tr w:rsidR="00066A3F" w:rsidRPr="005A4776" w14:paraId="3D3A934B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40B399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36DF6E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A26598E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4640D9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E32C1BD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3F41B4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1C8929F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ADBDE6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25AD5C2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C7259B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FFA72A5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60CD46B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53DFAB8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C82343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8094" w14:textId="4747D98B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66A3F" w:rsidRPr="005A4776" w14:paraId="7F634615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3182CF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73FB85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D84D942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8F9ECD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CCC18E8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CE44EA1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A941DE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50B125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A8CDEE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F0F61B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1E510F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721891D3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39F42A4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CC5222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7EA45" w14:textId="4697D05E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8,633</w:t>
            </w:r>
          </w:p>
        </w:tc>
      </w:tr>
      <w:tr w:rsidR="00066A3F" w:rsidRPr="005A4776" w14:paraId="1D92C1BA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849ED9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CEB130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4706DC7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30685A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141FFE51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6C370E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488CE75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652516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4C9AE1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DE7412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179136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B2A80B7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8989384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602126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45B63" w14:textId="77777777" w:rsidR="00066A3F" w:rsidRPr="005A4776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66A3F" w:rsidRPr="005A4776" w14:paraId="5659FB33" w14:textId="77777777" w:rsidTr="0060405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1ED177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56945B" w14:textId="77777777" w:rsidR="00066A3F" w:rsidRPr="00E72627" w:rsidRDefault="00066A3F" w:rsidP="0006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B861D87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27C644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7EE1338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3641021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CB9216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B03680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F27A48A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E02C61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1374F5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5A7AAE2C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F78BFA7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5D3233" w14:textId="77777777" w:rsidR="00066A3F" w:rsidRPr="00E72627" w:rsidRDefault="00066A3F" w:rsidP="00066A3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5BA1C7" w14:textId="4043555C" w:rsidR="00066A3F" w:rsidRPr="00BE72BE" w:rsidRDefault="00066A3F" w:rsidP="00066A3F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B31D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411,844</w:t>
            </w:r>
          </w:p>
        </w:tc>
      </w:tr>
    </w:tbl>
    <w:p w14:paraId="73C7F60A" w14:textId="20AAB2EC" w:rsidR="00154388" w:rsidRDefault="00154388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F9EC1BA" w14:textId="187AED0A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EE464C3" w14:textId="5AFA554B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0A710E3" w14:textId="343FAADC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98A7DF6" w14:textId="210EF726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62C29CC" w14:textId="774C4B67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4F59585" w14:textId="3DBF8AD8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4B79153" w14:textId="3C578645" w:rsidR="00E27E8F" w:rsidRDefault="00E27E8F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7"/>
        <w:gridCol w:w="109"/>
        <w:gridCol w:w="883"/>
        <w:gridCol w:w="106"/>
        <w:gridCol w:w="869"/>
        <w:gridCol w:w="106"/>
        <w:gridCol w:w="884"/>
        <w:gridCol w:w="106"/>
        <w:gridCol w:w="884"/>
        <w:gridCol w:w="106"/>
        <w:gridCol w:w="884"/>
        <w:gridCol w:w="107"/>
        <w:gridCol w:w="883"/>
        <w:gridCol w:w="106"/>
        <w:gridCol w:w="990"/>
      </w:tblGrid>
      <w:tr w:rsidR="00154388" w:rsidRPr="00BF63C1" w14:paraId="137CB573" w14:textId="77777777" w:rsidTr="00E27E8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8C606B0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FFB678E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4" w:type="dxa"/>
            <w:gridSpan w:val="13"/>
            <w:tcBorders>
              <w:top w:val="nil"/>
              <w:left w:val="nil"/>
              <w:right w:val="nil"/>
            </w:tcBorders>
          </w:tcPr>
          <w:p w14:paraId="0AC06F5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43302" w:rsidRPr="00BF63C1" w14:paraId="293095D1" w14:textId="77777777" w:rsidTr="00070ACF"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9C9E1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3D2930E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50606384" w14:textId="7BB61F88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D69A38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FE712F5" w14:textId="1EEB501E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ECF3F30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FB7C36B" w14:textId="32892128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7D0B571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CCD7428" w14:textId="42EC7EA5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0EE2702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B5B3098" w14:textId="34B6A40B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</w:tcPr>
          <w:p w14:paraId="24643241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32E8A4FB" w14:textId="28E0574B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0E01F5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6DE681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54388" w:rsidRPr="00BF63C1" w14:paraId="0924EC2C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7F03A2F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5F4ECF2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2F1E2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762925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53333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5A340C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B8866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FC9B4E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EC88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C041B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6767B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181C1478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9F386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100A70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D2B5A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BF63C1" w14:paraId="6E9FEEF3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8850A9B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2F4C61B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0E5EF" w14:textId="305F2D96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1B96D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33588" w14:textId="064F1395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97F5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62942" w14:textId="2BE4E368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92DB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3B925" w14:textId="777A8A65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229556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7C7D65D" w14:textId="5C7DCE8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347,206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8778AA0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D0DD19F" w14:textId="14BF26F8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514,398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2FB520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4469E9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BF63C1" w14:paraId="2EEA4D6D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89EE248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25B9D53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F69B2" w14:textId="28AC1522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6A4C3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B912E" w14:textId="3BCFE243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D3800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A2AE0" w14:textId="684EA55C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B82CF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5F1D9" w14:textId="7D82E696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401,170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7C09F2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B9642FC" w14:textId="066A9304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362,368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E948E9F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43031C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F21B65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11E0D0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BF63C1" w14:paraId="27796113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DA91B79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B8FD8BC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A6DCE" w14:textId="4DD4DF62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3329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4130" w14:textId="2F7FC521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9BE28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0D7C6" w14:textId="2F5FC480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234,919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2BF9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BE23C" w14:textId="55E648E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367,467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02F95B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124DE9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E7B3798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81090AC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8AD0C7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84845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BF63C1" w14:paraId="0B8453B6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768DDFDB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BD1B91D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75E61" w14:textId="338FEC95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CAF1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4F486" w14:textId="7E03C1DF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567E3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F3394" w14:textId="1152599D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228,383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A6C8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1BCD2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55BF52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2999086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84A0F17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C31B7DA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66FF82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650BD9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BF63C1" w14:paraId="66A3FBD6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E8C125B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EA91177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FC4FF" w14:textId="26141150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5180C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83AAE" w14:textId="05E62203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349,295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0198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F30D3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C2A8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85CC2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71B3B0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AB3FFAB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663F63A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3E9BDE7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270E8C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660393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BF63C1" w14:paraId="58EED76A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C012DFD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44E164F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A8E8C" w14:textId="47FF1BDE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481,514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FB4D08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6D9E9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A2ADB6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F18CC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59749B7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3B1D9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FA866F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4176E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003BF44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D4130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4A8BBC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5C91" w14:textId="77777777" w:rsidR="00943302" w:rsidRPr="00BF63C1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5A4776" w14:paraId="4FC80989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5DCAF08F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D7B8773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81707" w14:textId="55DD6E19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481,514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2FA0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7DCED" w14:textId="61931A78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349,295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34BB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AD276" w14:textId="277D6988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228,383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BB4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5D483E7" w14:textId="4F0D5A6D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367,467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52635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7B1AC" w14:textId="5EE3FD3C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362,368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7D4F8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24DB" w14:textId="47726BBF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514,398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CBB9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E453" w14:textId="087B748A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2,303,425</w:t>
            </w:r>
          </w:p>
        </w:tc>
      </w:tr>
      <w:tr w:rsidR="00943302" w:rsidRPr="005A4776" w14:paraId="1D31E4F6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822AE40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583B326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587CBA34" w14:textId="43454E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(481,672)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005167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B3FC790" w14:textId="327CDD3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(349,944)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D7D5C6" w14:textId="77777777" w:rsidR="00943302" w:rsidRPr="006E6094" w:rsidRDefault="00943302" w:rsidP="00943302">
            <w:pPr>
              <w:tabs>
                <w:tab w:val="left" w:pos="720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B30ED70" w14:textId="455EB8E8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(228,476)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11B9BB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60EFED1" w14:textId="39F155F8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(369,350)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52877F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124D85F" w14:textId="7D2A4094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(327,407)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D8D880E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69A96F3A" w14:textId="692FFC86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(185,081)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1D04E0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C212" w14:textId="66BE7174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(1,941,930)</w:t>
            </w:r>
          </w:p>
        </w:tc>
      </w:tr>
      <w:tr w:rsidR="00943302" w:rsidRPr="005A4776" w14:paraId="40C92A6E" w14:textId="77777777" w:rsidTr="009D4C45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1E298298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983B0CD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double" w:sz="4" w:space="0" w:color="auto"/>
              <w:right w:val="nil"/>
            </w:tcBorders>
          </w:tcPr>
          <w:p w14:paraId="0C226910" w14:textId="081CBD41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255452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bottom w:val="double" w:sz="4" w:space="0" w:color="auto"/>
              <w:right w:val="nil"/>
            </w:tcBorders>
          </w:tcPr>
          <w:p w14:paraId="76208888" w14:textId="5E78C8A6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(649)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2B2D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3335EBC" w14:textId="248098DA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62579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09837E6" w14:textId="3CAA5DC5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(1,883)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53B16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FD88E3D" w14:textId="0FECE51C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34,961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58C6E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87942BD" w14:textId="35A21598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329,317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01F9EB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D7B1E" w14:textId="32174635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361,495</w:t>
            </w:r>
          </w:p>
        </w:tc>
      </w:tr>
      <w:tr w:rsidR="00943302" w:rsidRPr="005A4776" w14:paraId="433E64D2" w14:textId="77777777" w:rsidTr="00D4709E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186ADD0" w14:textId="77777777" w:rsidR="00943302" w:rsidRPr="00D43D3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ค่าสินไหมทดแทนค้างจ่ายที่เกิดขึ้นก่อน</w:t>
            </w:r>
          </w:p>
          <w:p w14:paraId="5773FC90" w14:textId="19F5FCCF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3D3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Pr="00D43D3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</w:t>
            </w:r>
            <w:r w:rsidR="00084B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60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7ACF403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9C67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D576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AFE5BC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3D47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F4C0C9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996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CD57E8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6388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A122D0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4734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D54DDE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F091" w14:textId="77777777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19B44" w14:textId="2C1DA8E1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(1,921)</w:t>
            </w:r>
          </w:p>
        </w:tc>
      </w:tr>
      <w:tr w:rsidR="00943302" w:rsidRPr="005A4776" w14:paraId="27C46D41" w14:textId="77777777" w:rsidTr="00731C32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06D939C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6C46C64" w14:textId="77777777" w:rsidR="00943302" w:rsidRPr="00BF63C1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EEBF5" w14:textId="77777777" w:rsidR="009433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EDABF" w14:textId="77777777" w:rsidR="00943302" w:rsidRPr="006E6094" w:rsidRDefault="00943302" w:rsidP="0094330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AD782" w14:textId="77777777" w:rsidR="009433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A7576" w14:textId="77777777" w:rsidR="00943302" w:rsidRPr="006E6094" w:rsidRDefault="00943302" w:rsidP="0094330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9048A" w14:textId="77777777" w:rsidR="009433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DF5A" w14:textId="77777777" w:rsidR="00943302" w:rsidRPr="00BF63C1" w:rsidRDefault="00943302" w:rsidP="0094330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84288" w14:textId="77777777" w:rsidR="00943302" w:rsidRPr="005A4776" w:rsidRDefault="00943302" w:rsidP="0094330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D3625" w14:textId="77777777" w:rsidR="00943302" w:rsidRPr="005A4776" w:rsidRDefault="00943302" w:rsidP="0094330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30202" w14:textId="77777777" w:rsidR="00943302" w:rsidRPr="005A4776" w:rsidRDefault="00943302" w:rsidP="0094330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0D506" w14:textId="77777777" w:rsidR="00943302" w:rsidRPr="005A4776" w:rsidRDefault="00943302" w:rsidP="0094330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94043" w14:textId="77777777" w:rsidR="00943302" w:rsidRPr="005A4776" w:rsidRDefault="00943302" w:rsidP="0094330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A3388F" w14:textId="77777777" w:rsidR="00943302" w:rsidRPr="005A4776" w:rsidRDefault="00943302" w:rsidP="0094330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A736" w14:textId="426C30E4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943302" w:rsidRPr="005A4776" w14:paraId="495CC1E4" w14:textId="77777777" w:rsidTr="00731C32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5A017A7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9B82E9E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9E15225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191AC1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72241243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DD7E5C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459087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FC63D51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32B480F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783633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4C418B1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1F43A29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67F41D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0CBF5E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67A41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5A4776" w14:paraId="5B7274EF" w14:textId="77777777" w:rsidTr="00731C32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6871D1A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87416AF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896FFCE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E05F93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51BF46CB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0BC306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457887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2D811F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BF774D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509452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256F557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D0EE57E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F86F946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15DEDB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324AA" w14:textId="4A06EEE2" w:rsidR="00943302" w:rsidRPr="005A4776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8,513</w:t>
            </w:r>
          </w:p>
        </w:tc>
      </w:tr>
      <w:tr w:rsidR="00943302" w:rsidRPr="005A4776" w14:paraId="67A2107B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50FCD33C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E40798B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A838DAE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DF314B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472BEFF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1611AE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6B12045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2FCBA8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A4EF01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71E6B0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ABA1F1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9705046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4C47056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166418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A9FD2" w14:textId="77777777" w:rsidR="00943302" w:rsidRPr="005A4776" w:rsidRDefault="00943302" w:rsidP="0094330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BC6F8B" w14:paraId="1155F22B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F5F2CAD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141DB91" w14:textId="77777777" w:rsidR="00943302" w:rsidRPr="00E7262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69100AD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D3ACC3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A978C5C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F05EE4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A7536E2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C73EDD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FC3780D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E18DC6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08B2EE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8C531AC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00F6BD3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A85D69" w14:textId="77777777" w:rsidR="00943302" w:rsidRPr="00E72627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14643B" w14:textId="387D539B" w:rsidR="00943302" w:rsidRPr="00BC6F8B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368,102</w:t>
            </w:r>
          </w:p>
        </w:tc>
      </w:tr>
    </w:tbl>
    <w:p w14:paraId="238F5679" w14:textId="10DCD5B7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2FF933E" w14:textId="21C0691F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D8D9B8F" w14:textId="6C95B0DC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5AEE820" w14:textId="620BE55F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D6B4DDE" w14:textId="18972E1E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AD10119" w14:textId="3F2411DF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5CE602A" w14:textId="394C2864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9B644D8" w14:textId="207BD502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9A76C97" w14:textId="36FDC5E8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09E2215" w14:textId="4FEDE3ED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DDF2B30" w14:textId="77777777" w:rsidR="002430FA" w:rsidRDefault="002430FA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C00FD9B" w14:textId="77777777" w:rsidR="002430FA" w:rsidRDefault="002430FA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44DCFEA" w14:textId="682E3586" w:rsidR="00D43D35" w:rsidRDefault="00D43D35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C9F7186" w14:textId="4CF5306E" w:rsidR="00154388" w:rsidRDefault="00154388" w:rsidP="00D7264C">
      <w:pPr>
        <w:pStyle w:val="ListParagraph"/>
        <w:numPr>
          <w:ilvl w:val="2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A27D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ตารางค่าสินไหมทดแทน</w:t>
      </w:r>
      <w:r w:rsidRPr="00AA27D3">
        <w:rPr>
          <w:rFonts w:asciiTheme="majorBidi" w:hAnsiTheme="majorBidi" w:cstheme="majorBidi" w:hint="cs"/>
          <w:b/>
          <w:bCs/>
          <w:sz w:val="28"/>
          <w:szCs w:val="28"/>
          <w:cs/>
        </w:rPr>
        <w:t>หลังการประกันภัยต่อ</w:t>
      </w:r>
    </w:p>
    <w:tbl>
      <w:tblPr>
        <w:tblW w:w="972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85"/>
        <w:gridCol w:w="106"/>
        <w:gridCol w:w="897"/>
        <w:gridCol w:w="109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74"/>
      </w:tblGrid>
      <w:tr w:rsidR="00154388" w:rsidRPr="00615AD4" w14:paraId="3767297E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5BD2E869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2AEFF7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3"/>
            <w:tcBorders>
              <w:top w:val="nil"/>
              <w:left w:val="nil"/>
              <w:right w:val="nil"/>
            </w:tcBorders>
          </w:tcPr>
          <w:p w14:paraId="1B44BF2F" w14:textId="77777777" w:rsidR="00154388" w:rsidRPr="00615AD4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0405F" w:rsidRPr="00615AD4" w14:paraId="7520DE30" w14:textId="77777777" w:rsidTr="00E27E8F"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FA231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EDD5FD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E3740DA" w14:textId="449449C1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8BF9B13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9AD045C" w14:textId="7872275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D8D432A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F56AB4E" w14:textId="41F57FDC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AF68B5B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F4CE87E" w14:textId="12CB7DD5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47FF9B9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C9C00C7" w14:textId="5AA5DC91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7D6B294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28D9AE7" w14:textId="5F7E74E5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7C602B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178219B4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405F" w:rsidRPr="00615AD4" w14:paraId="73AF1C54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8F8C270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A4804D9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EE195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250E86C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14229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841150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8EB8C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91509E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EB9C7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B9F537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10471" w14:textId="77777777" w:rsidR="0060405F" w:rsidRPr="00084B98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5142523" w14:textId="77777777" w:rsidR="0060405F" w:rsidRPr="00615AD4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9180" w14:textId="77777777" w:rsidR="0060405F" w:rsidRPr="00615AD4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97908C" w14:textId="77777777" w:rsidR="0060405F" w:rsidRPr="00615AD4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13BC8" w14:textId="77777777" w:rsidR="0060405F" w:rsidRPr="00615AD4" w:rsidRDefault="0060405F" w:rsidP="0060405F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615AD4" w14:paraId="6D289BC9" w14:textId="77777777" w:rsidTr="00A13FBB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FDEB6F5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1D92F8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C1641" w14:textId="35AE672F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E6D23" w14:textId="77777777" w:rsidR="0060405F" w:rsidRPr="00084B98" w:rsidRDefault="0060405F" w:rsidP="0060405F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DDA64" w14:textId="25F3B8EA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147,850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FFC7" w14:textId="77777777" w:rsidR="0060405F" w:rsidRPr="00084B98" w:rsidRDefault="0060405F" w:rsidP="0060405F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39C8" w14:textId="19A7A5FA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D961E1" w14:textId="77777777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C8CE5BC" w14:textId="71F6902D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165,919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560D7B" w14:textId="77777777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44FD34B" w14:textId="51AB5181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189,881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69B325" w14:textId="77777777" w:rsidR="0060405F" w:rsidRPr="009433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0A768D" w14:textId="7038CC0A" w:rsidR="0060405F" w:rsidRPr="00943302" w:rsidRDefault="0043638D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211</w:t>
            </w: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22</w:t>
            </w:r>
            <w:r w:rsidR="00AC7806">
              <w:rPr>
                <w:rFonts w:asciiTheme="majorBidi" w:hAnsiTheme="majorBidi"/>
                <w:color w:val="000000"/>
                <w:sz w:val="26"/>
                <w:szCs w:val="26"/>
              </w:rPr>
              <w:t>4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72A61C" w14:textId="77777777" w:rsidR="0060405F" w:rsidRPr="00615AD4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05B646E" w14:textId="77777777" w:rsidR="0060405F" w:rsidRPr="00615AD4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615AD4" w14:paraId="0940821E" w14:textId="77777777" w:rsidTr="00A13FBB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9ED6754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A1DE5A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BFE8E" w14:textId="3462A5AB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230,529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181F4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3247D" w14:textId="3E15B4A9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BA7C1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5083" w14:textId="338ABCBA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212,030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606A4F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DB45CC" w14:textId="2E42515E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176,791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116892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E56B20" w14:textId="75B38B95" w:rsidR="0060405F" w:rsidRPr="00084B98" w:rsidRDefault="0043638D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201</w:t>
            </w: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410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4B8C69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564D32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DC41B7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ED1FF6A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615AD4" w14:paraId="01B57831" w14:textId="77777777" w:rsidTr="00A13FBB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ACC6F13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CDEBE4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F684F" w14:textId="294BB37B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1A0C7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1B25B" w14:textId="7606E1E2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131,370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3283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2A32E" w14:textId="0F09CBEA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194,599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5B0283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E7C3D85" w14:textId="1FCA59EC" w:rsidR="0060405F" w:rsidRPr="00084B98" w:rsidRDefault="0043638D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166</w:t>
            </w: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5100BE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1964261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7D566A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68C573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6B954F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74BCAF3" w14:textId="77777777" w:rsidR="0060405F" w:rsidRPr="00615AD4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027F02" w14:paraId="4F8AA5E6" w14:textId="77777777" w:rsidTr="00A13FBB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9D08DD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DE9174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EF4E5" w14:textId="106631A1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sz w:val="26"/>
                <w:szCs w:val="26"/>
              </w:rPr>
              <w:t>202,230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5C24A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B8D90" w14:textId="5254CE0F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127,513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B0BE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3444A" w14:textId="3715ADA6" w:rsidR="0060405F" w:rsidRPr="00084B98" w:rsidRDefault="0043638D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195</w:t>
            </w: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0F8780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2CE1152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7B25C5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64CC23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F835D5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335DB0F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21AE8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B3085D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027F02" w14:paraId="73431597" w14:textId="77777777" w:rsidTr="00A13FBB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50B55E1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EA4CBC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ECAC0" w14:textId="208854F6" w:rsidR="0060405F" w:rsidRPr="00084B98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84B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202,520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4E45E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9C1F8" w14:textId="3C1EE3CE" w:rsidR="0060405F" w:rsidRPr="00084B98" w:rsidRDefault="0043638D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127</w:t>
            </w: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F613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0C78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664211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101644A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7123C1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7577C8" w14:textId="77777777" w:rsidR="0060405F" w:rsidRPr="00084B98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8122BC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1E7E2E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DB9C87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E10BD8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027F02" w14:paraId="7234D865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FA03B3D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0D76E3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6D9AD" w14:textId="61F13671" w:rsidR="0060405F" w:rsidRPr="00943302" w:rsidRDefault="0043638D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202</w:t>
            </w: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503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2299B63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0121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A7127F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D853A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6CE761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51788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948515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7E2D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6F4E74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18445" w14:textId="77777777" w:rsidR="0060405F" w:rsidRPr="009433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DC1386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5C7F6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3638D" w:rsidRPr="00027F02" w14:paraId="7AC709E4" w14:textId="77777777" w:rsidTr="000242C4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705E8516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249A7F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7DD92" w14:textId="0A190717" w:rsidR="0043638D" w:rsidRPr="009433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202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503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BDF04" w14:textId="77777777" w:rsidR="0043638D" w:rsidRPr="009433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7600B" w14:textId="7D31ACA2" w:rsidR="0043638D" w:rsidRPr="00943302" w:rsidRDefault="0043638D" w:rsidP="0043638D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127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C3353" w14:textId="77777777" w:rsidR="0043638D" w:rsidRPr="009433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9F33C" w14:textId="75B8B44A" w:rsidR="0043638D" w:rsidRPr="00943302" w:rsidRDefault="0043638D" w:rsidP="0043638D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195</w:t>
            </w:r>
            <w:r w:rsidRPr="00AA7D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516D7" w14:textId="77777777" w:rsidR="0043638D" w:rsidRPr="00943302" w:rsidRDefault="0043638D" w:rsidP="0043638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A3257" w14:textId="49E97B62" w:rsidR="0043638D" w:rsidRPr="00943302" w:rsidRDefault="0043638D" w:rsidP="0043638D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166</w:t>
            </w:r>
            <w:r w:rsidRPr="00AA7D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9ED3B" w14:textId="77777777" w:rsidR="0043638D" w:rsidRPr="00943302" w:rsidRDefault="0043638D" w:rsidP="0043638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97B2" w14:textId="1D2F4C39" w:rsidR="0043638D" w:rsidRPr="00943302" w:rsidRDefault="0043638D" w:rsidP="0043638D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201</w:t>
            </w:r>
            <w:r w:rsidRPr="00AA7D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410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E6865" w14:textId="77777777" w:rsidR="0043638D" w:rsidRPr="00943302" w:rsidRDefault="0043638D" w:rsidP="0043638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7D7A3" w14:textId="50F026FF" w:rsidR="0043638D" w:rsidRPr="00943302" w:rsidRDefault="0043638D" w:rsidP="0043638D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211</w:t>
            </w:r>
            <w:r w:rsidRPr="00AA7D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22</w:t>
            </w:r>
            <w:r w:rsidR="00AC7806">
              <w:rPr>
                <w:rFonts w:asciiTheme="majorBidi" w:hAnsi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8663F" w14:textId="77777777" w:rsidR="0043638D" w:rsidRPr="00027F02" w:rsidRDefault="0043638D" w:rsidP="0043638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77D83" w14:textId="14DC1D7B" w:rsidR="0043638D" w:rsidRPr="00027F02" w:rsidRDefault="0043638D" w:rsidP="0043638D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7D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1,103,75</w:t>
            </w:r>
            <w:r w:rsidR="00AC78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43638D" w:rsidRPr="00027F02" w14:paraId="2679A880" w14:textId="77777777" w:rsidTr="00576DDA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0D3610C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3ECE86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590E4" w14:textId="14CD2CCE" w:rsidR="0043638D" w:rsidRPr="009433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(202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838)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46D18" w14:textId="77777777" w:rsidR="0043638D" w:rsidRPr="009433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A0BB5" w14:textId="1E3CAA56" w:rsidR="0043638D" w:rsidRPr="00943302" w:rsidRDefault="0043638D" w:rsidP="0043638D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(127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562)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FFE5D" w14:textId="77777777" w:rsidR="0043638D" w:rsidRPr="009433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E06EE" w14:textId="548E9380" w:rsidR="0043638D" w:rsidRPr="00943302" w:rsidRDefault="0043638D" w:rsidP="0043638D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(195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92</w:t>
            </w:r>
            <w:r w:rsidR="00062972">
              <w:rPr>
                <w:rFonts w:asciiTheme="majorBidi" w:hAnsiTheme="majorBidi"/>
                <w:color w:val="000000"/>
                <w:sz w:val="26"/>
                <w:szCs w:val="26"/>
              </w:rPr>
              <w:t>1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CCDCD" w14:textId="77777777" w:rsidR="0043638D" w:rsidRPr="009433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6FF655" w14:textId="21000CCC" w:rsidR="0043638D" w:rsidRPr="00943302" w:rsidRDefault="0043638D" w:rsidP="0043638D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(164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739)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9F1F2" w14:textId="77777777" w:rsidR="0043638D" w:rsidRPr="009433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3AD4D" w14:textId="19F7AF00" w:rsidR="0043638D" w:rsidRPr="00943302" w:rsidRDefault="0043638D" w:rsidP="0043638D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(175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C3B63" w14:textId="77777777" w:rsidR="0043638D" w:rsidRPr="009433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F2BB1" w14:textId="4268AE59" w:rsidR="0043638D" w:rsidRPr="00943302" w:rsidRDefault="0043638D" w:rsidP="0043638D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(126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05</w:t>
            </w:r>
            <w:r w:rsidR="00AC7806">
              <w:rPr>
                <w:rFonts w:asciiTheme="majorBidi" w:hAnsiTheme="majorBidi"/>
                <w:color w:val="000000"/>
                <w:sz w:val="26"/>
                <w:szCs w:val="26"/>
              </w:rPr>
              <w:t>4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C0044" w14:textId="77777777" w:rsidR="0043638D" w:rsidRPr="00027F02" w:rsidRDefault="0043638D" w:rsidP="0043638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D2F7CF" w14:textId="6A0F19C8" w:rsidR="0043638D" w:rsidRPr="00027F02" w:rsidRDefault="0043638D" w:rsidP="0043638D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A7D4E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(992,65</w:t>
            </w:r>
            <w:r w:rsidR="00EE5A4A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8</w:t>
            </w:r>
            <w:r w:rsidRPr="00AA7D4E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43638D" w:rsidRPr="00027F02" w14:paraId="4FAC1755" w14:textId="77777777" w:rsidTr="00613493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4420A59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93B5A0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AB84EF" w14:textId="1663D9A2" w:rsidR="0043638D" w:rsidRPr="00027F02" w:rsidRDefault="00745852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43638D" w:rsidRPr="00AA7D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77514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F35936" w14:textId="3543B362" w:rsidR="0043638D" w:rsidRPr="00027F02" w:rsidRDefault="00745852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43638D" w:rsidRPr="00AA7D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2280A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B6BCAF" w14:textId="0F487547" w:rsidR="0043638D" w:rsidRPr="00062972" w:rsidRDefault="00745852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629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43638D" w:rsidRPr="000629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780</w:t>
            </w:r>
            <w:r w:rsidRPr="000629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15021" w14:textId="77777777" w:rsidR="0043638D" w:rsidRPr="0006297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1BD191" w14:textId="3182BC7B" w:rsidR="0043638D" w:rsidRPr="0006297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629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1,297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35768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7CFF4E" w14:textId="7F858AEE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25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B3AF7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F1D13A" w14:textId="412FBAE8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85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45A16" w14:textId="77777777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0EAC9" w14:textId="5F22263A" w:rsidR="0043638D" w:rsidRPr="00027F02" w:rsidRDefault="0043638D" w:rsidP="004363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111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</w:rPr>
              <w:t>,</w:t>
            </w:r>
            <w:r w:rsidRPr="00AA7D4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094</w:t>
            </w:r>
          </w:p>
        </w:tc>
      </w:tr>
      <w:tr w:rsidR="0060405F" w:rsidRPr="00027F02" w14:paraId="6799FE89" w14:textId="77777777" w:rsidTr="00D4709E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CB9C2CE" w14:textId="77777777" w:rsidR="0060405F" w:rsidRPr="00D43D3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ค่าสินไหมทดแทนค้างจ่ายที่เกิดขึ้นก่อน</w:t>
            </w:r>
          </w:p>
          <w:p w14:paraId="3551CF94" w14:textId="0D5F5544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3D3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Pr="00D43D3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256</w:t>
            </w:r>
            <w:r w:rsidR="00084B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951EF5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D16DB3" w14:textId="77777777" w:rsidR="0060405F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5DEB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A1DDCE" w14:textId="77777777" w:rsidR="0060405F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1515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809A07" w14:textId="0BEC1CB1" w:rsidR="0060405F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1B86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2B907F" w14:textId="77777777" w:rsidR="0060405F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2C95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E21ECF" w14:textId="77777777" w:rsidR="0060405F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940A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6FF6E2" w14:textId="7CBD7987" w:rsidR="0060405F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1F3B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E002F" w14:textId="5D98C7B7" w:rsidR="0060405F" w:rsidRDefault="0043638D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</w:rPr>
              <w:t>(</w:t>
            </w:r>
            <w:r w:rsidRPr="004363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821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)</w:t>
            </w:r>
          </w:p>
        </w:tc>
      </w:tr>
      <w:tr w:rsidR="0060405F" w:rsidRPr="00027F02" w14:paraId="53CCB89F" w14:textId="77777777" w:rsidTr="009E5582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807EA74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 w:rsidRPr="00027F02"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BA1E10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00EF3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508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02A21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FAB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B50AA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27236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43D0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65DB0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4CD2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E3A90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936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E89A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04466" w14:textId="4D25E9F9" w:rsidR="0060405F" w:rsidRPr="00027F02" w:rsidRDefault="0043638D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2,638</w:t>
            </w:r>
          </w:p>
        </w:tc>
      </w:tr>
      <w:tr w:rsidR="0060405F" w:rsidRPr="00027F02" w14:paraId="05B6EEC6" w14:textId="77777777" w:rsidTr="00AB0D15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FD3951C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0C4750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29189085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E6D0A9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3C3F9D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612E1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D313FAE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64D99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8FB641E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3CC7F0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9CF1164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DADC94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24CFCE5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8EC2F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98B05" w14:textId="05B8DF2D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027F02" w14:paraId="03EC325A" w14:textId="77777777" w:rsidTr="00AB0D15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55F2DEFF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61B7E6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7CD8D58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584C096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0DD0FD5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B55A4F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7567353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92FCE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FD549B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A38F9C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5C90A3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99E92D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7932D3A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3AE7A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D5ECDA" w14:textId="0C33BC21" w:rsidR="0060405F" w:rsidRPr="00027F02" w:rsidRDefault="0043638D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363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8,633</w:t>
            </w:r>
          </w:p>
        </w:tc>
      </w:tr>
      <w:tr w:rsidR="0060405F" w:rsidRPr="00027F02" w14:paraId="3F7FECC8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754614B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252F5F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7C97210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CDB21B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DA98CC1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8973B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0294F1C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CCA2EA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492B844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B3AE9F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73EB9CB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6A64C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A923CC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CF2C77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9A587" w14:textId="77777777" w:rsidR="0060405F" w:rsidRPr="00027F02" w:rsidRDefault="0060405F" w:rsidP="0060405F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405F" w:rsidRPr="00615AD4" w14:paraId="21445D71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9AB8C1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หลัง</w:t>
            </w: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52A73F3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38AEF517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AFD3598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FDD193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5DC792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ABE1DB4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86715B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B7B0B6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030B3D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BD2E3D3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7AE621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9DB369D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CAE879" w14:textId="77777777" w:rsidR="0060405F" w:rsidRPr="00027F02" w:rsidRDefault="0060405F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8452FB7" w14:textId="6000E4D6" w:rsidR="0060405F" w:rsidRPr="00027F02" w:rsidRDefault="0043638D" w:rsidP="00604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363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121,544</w:t>
            </w:r>
          </w:p>
        </w:tc>
      </w:tr>
    </w:tbl>
    <w:p w14:paraId="612B63CC" w14:textId="77777777" w:rsidR="008450EF" w:rsidRDefault="0084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972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85"/>
        <w:gridCol w:w="106"/>
        <w:gridCol w:w="900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74"/>
      </w:tblGrid>
      <w:tr w:rsidR="009D2977" w:rsidRPr="00615AD4" w14:paraId="4DE44837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0A1115F" w14:textId="77777777" w:rsidR="009D2977" w:rsidRPr="00BF63C1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243749" w14:textId="77777777" w:rsidR="009D2977" w:rsidRPr="00BF63C1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3"/>
            <w:tcBorders>
              <w:top w:val="nil"/>
              <w:left w:val="nil"/>
              <w:right w:val="nil"/>
            </w:tcBorders>
          </w:tcPr>
          <w:p w14:paraId="4E69DA30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43302" w:rsidRPr="00615AD4" w14:paraId="6A19672F" w14:textId="77777777" w:rsidTr="00E27E8F"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4B95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6778A7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8CA397" w14:textId="642AAD44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86CBAB0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E42BBD2" w14:textId="1B50797A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2C1E83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49B5C6A" w14:textId="3326BD48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734F34C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5668B92" w14:textId="36E3D2DE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A051529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009BDC7" w14:textId="4A4FEB53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0C26D1B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DE0A1A3" w14:textId="65230B2A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A5DBBB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3EEB75F7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D2977" w:rsidRPr="00615AD4" w14:paraId="3A2346A2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B9869D6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12128EF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C2BC6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980154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7C86A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5044A6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692B5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171401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73392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322D47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FA9FA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28A399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9253C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B643FD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B2EE7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615AD4" w14:paraId="52D96112" w14:textId="77777777" w:rsidTr="00E040BC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76599249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4DE7C3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11DBF" w14:textId="7D38BB23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F1689" w14:textId="77777777" w:rsidR="00943302" w:rsidRPr="00FA00DA" w:rsidRDefault="00943302" w:rsidP="00943302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039D9" w14:textId="5FAC95F6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F686" w14:textId="77777777" w:rsidR="00943302" w:rsidRPr="00FA00DA" w:rsidRDefault="00943302" w:rsidP="00943302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95177" w14:textId="113A9625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147,850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271375" w14:textId="77777777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C221F16" w14:textId="57D95402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0F4F95" w14:textId="77777777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6CD0A3" w14:textId="7BF205CF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165,919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8CB7F6" w14:textId="77777777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07A1B6D" w14:textId="3BF985E4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189,881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7B143D" w14:textId="77777777" w:rsidR="00943302" w:rsidRPr="00615AD4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7C45ABA" w14:textId="77777777" w:rsidR="00943302" w:rsidRPr="00615AD4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615AD4" w14:paraId="30ABEF55" w14:textId="77777777" w:rsidTr="00E040BC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786DBEA9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385268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E20BE" w14:textId="7D8602F5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B055F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9DA2A" w14:textId="55A7368A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230,529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35022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5D7C8" w14:textId="6E9CE719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D3ECAC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B2B543A" w14:textId="7540A478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212,030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4B3BCB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941A501" w14:textId="30671AC1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176,791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63CB11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720B64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2BC85C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9B21A69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615AD4" w14:paraId="43468406" w14:textId="77777777" w:rsidTr="00E040BC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F096AC4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51C7B5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730D0" w14:textId="325F7633" w:rsidR="00943302" w:rsidRPr="00FA00DA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264,384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86F09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86D16" w14:textId="0DCB0E64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D9D09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E5D60" w14:textId="42B5A1F4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131,370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C311680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238F22E" w14:textId="67FF7A19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194,599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AFCC12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347DAC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C5EC9F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13985B" w14:textId="77777777" w:rsidR="00943302" w:rsidRPr="00FA00DA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C8B9FE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994246E" w14:textId="77777777" w:rsidR="00943302" w:rsidRPr="00615AD4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027F02" w14:paraId="08848382" w14:textId="77777777" w:rsidTr="00E040BC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343C1F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749D6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88577" w14:textId="32C921E3" w:rsidR="00943302" w:rsidRPr="00027F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5046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73CB5" w14:textId="6CEACA8A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202,230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0E2A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77B6" w14:textId="05711E5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127,513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D166C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261663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9C32F5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C5BEA6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3D102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AA220D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D3463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C3A02A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027F02" w14:paraId="74A45F84" w14:textId="77777777" w:rsidTr="00E040BC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5EB5C69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90DA8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BA1E5" w14:textId="71B8BF6D" w:rsidR="00943302" w:rsidRPr="00027F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263,021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7AA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31AF3" w14:textId="7D68DA53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202,520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DB969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EE8E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38E3C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186C2D9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EDE75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6D176C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C7BA7D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4A3EC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572B5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7257FC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027F02" w14:paraId="7E00D2DF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0F143F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C91BB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841A6" w14:textId="40AD69D6" w:rsidR="00943302" w:rsidRPr="00027F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264,024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3B49C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B4F2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67A96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A133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20976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C08A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C4D325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5228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6AB16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532E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1FC53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E2A11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027F02" w14:paraId="70BD53ED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0A6A93B" w14:textId="77777777" w:rsidR="00943302" w:rsidRPr="00E27E8F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B6E56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C216C" w14:textId="4BF18B11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264,024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B129F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652F4" w14:textId="6278F757" w:rsidR="00943302" w:rsidRPr="00027F02" w:rsidRDefault="00943302" w:rsidP="00943302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202,520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91169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DE0E1" w14:textId="33A06C2F" w:rsidR="00943302" w:rsidRPr="00027F02" w:rsidRDefault="00943302" w:rsidP="0094330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127,513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FBC5" w14:textId="77777777" w:rsidR="00943302" w:rsidRPr="00027F02" w:rsidRDefault="00943302" w:rsidP="009433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F7AED" w14:textId="6D8E953E" w:rsidR="00943302" w:rsidRPr="00027F02" w:rsidRDefault="00943302" w:rsidP="0094330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194,599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9F13" w14:textId="77777777" w:rsidR="00943302" w:rsidRPr="00027F02" w:rsidRDefault="00943302" w:rsidP="009433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298F5" w14:textId="3523310A" w:rsidR="00943302" w:rsidRPr="00027F02" w:rsidRDefault="00943302" w:rsidP="0094330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176,791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CEEA" w14:textId="77777777" w:rsidR="00943302" w:rsidRPr="00027F02" w:rsidRDefault="00943302" w:rsidP="009433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ADAA" w14:textId="52B5E900" w:rsidR="00943302" w:rsidRPr="00027F02" w:rsidRDefault="00943302" w:rsidP="0094330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189,881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B379D" w14:textId="77777777" w:rsidR="00943302" w:rsidRPr="00027F02" w:rsidRDefault="00943302" w:rsidP="009433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1483E" w14:textId="6C8AA867" w:rsidR="00943302" w:rsidRPr="00027F02" w:rsidRDefault="00943302" w:rsidP="0094330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1,155,328</w:t>
            </w:r>
          </w:p>
        </w:tc>
      </w:tr>
      <w:tr w:rsidR="00943302" w:rsidRPr="00027F02" w14:paraId="632F4AD2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A49B06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00F1E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DE5C5" w14:textId="1B128982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(264,103)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473C8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8AA8DB" w14:textId="68C2FF7E" w:rsidR="00943302" w:rsidRPr="00027F02" w:rsidRDefault="00943302" w:rsidP="00943302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(202,855)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CB44C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DA02C" w14:textId="29761D66" w:rsidR="00943302" w:rsidRPr="00027F02" w:rsidRDefault="00943302" w:rsidP="00943302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(127,445)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6ACA5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A2F19" w14:textId="041AF311" w:rsidR="00943302" w:rsidRPr="00027F02" w:rsidRDefault="00943302" w:rsidP="00943302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(194,490)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DC759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F55F12" w14:textId="202ED41B" w:rsidR="00943302" w:rsidRPr="00027F02" w:rsidRDefault="00943302" w:rsidP="00943302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(158,146)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D2928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0A16C" w14:textId="74A68173" w:rsidR="00943302" w:rsidRPr="00027F02" w:rsidRDefault="00943302" w:rsidP="00943302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(103,115)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D876C" w14:textId="77777777" w:rsidR="00943302" w:rsidRPr="00027F0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center"/>
          </w:tcPr>
          <w:p w14:paraId="5131163F" w14:textId="331F1B6B" w:rsidR="00943302" w:rsidRPr="00027F02" w:rsidRDefault="00943302" w:rsidP="00943302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(1,050,154)</w:t>
            </w:r>
          </w:p>
        </w:tc>
      </w:tr>
      <w:tr w:rsidR="00943302" w:rsidRPr="00027F02" w14:paraId="2ECE5C5C" w14:textId="77777777" w:rsidTr="00D4709E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856559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1F8DD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C91BCE9" w14:textId="7DF20042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912E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D263294" w14:textId="668EDB40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(335)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F46B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0F97495" w14:textId="2C404839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A739D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F320EB3" w14:textId="09C18FA6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AB98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F5B407D" w14:textId="4B971F2F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18,645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5BED9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F375096" w14:textId="6FF782C2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86,766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B8ED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center"/>
          </w:tcPr>
          <w:p w14:paraId="2442B960" w14:textId="578AA210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105,174</w:t>
            </w:r>
          </w:p>
        </w:tc>
      </w:tr>
      <w:tr w:rsidR="00943302" w:rsidRPr="00027F02" w14:paraId="3CA90AD8" w14:textId="77777777" w:rsidTr="00D4709E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7D68089" w14:textId="44D24BF8" w:rsidR="00943302" w:rsidRPr="00B1352E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highlight w:val="yellow"/>
                <w:cs/>
              </w:rPr>
            </w:pPr>
            <w:r w:rsidRPr="00B1352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ค่าสินไหมทดแทนค้างจ่ายที่เกิดขึ้นก่อน</w:t>
            </w:r>
            <w:r w:rsidRPr="00B1352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br/>
            </w:r>
            <w:r w:rsidRPr="00B135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1352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Pr="00B1352E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</w:t>
            </w:r>
            <w:r w:rsidR="00084B9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0DEEF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94985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7CE5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5847BD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02B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06E7D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4BE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2594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C9A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4F721D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C51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69BA7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38E9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3B5C" w14:textId="037882F2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(921)</w:t>
            </w:r>
          </w:p>
        </w:tc>
      </w:tr>
      <w:tr w:rsidR="00943302" w:rsidRPr="00027F02" w14:paraId="1AA91819" w14:textId="77777777" w:rsidTr="007461C9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3DBA100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 w:rsidRPr="00027F02"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050DB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C226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001F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7231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E71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3775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5DC2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ADF8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9AF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BF88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CF0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6EDD1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E5B51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23507" w14:textId="6E4A70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943302" w:rsidRPr="00027F02" w14:paraId="07784846" w14:textId="77777777" w:rsidTr="007461C9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40E46A7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B9712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35A72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5A446D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A0011E5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BB4141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DC323E5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44D46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94F61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B2A50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672F7D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9B6A5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C4C81D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1F2D2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867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027F02" w14:paraId="62D1E7F0" w14:textId="77777777" w:rsidTr="007461C9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C79574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1550C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C9897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AA53A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158B9F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E3E3D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8A8B38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FB3F9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C37AFE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5234C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5BF42E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759F5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C6F5C4B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349B3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34B05" w14:textId="250850F9" w:rsidR="00943302" w:rsidRPr="00027F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8,513</w:t>
            </w:r>
          </w:p>
        </w:tc>
      </w:tr>
      <w:tr w:rsidR="00943302" w:rsidRPr="00027F02" w14:paraId="010BB183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9BBDC6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02F259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80A2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49B755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0B10D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91131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9557A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5091C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7F4B57D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E3597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9EC585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06C6B7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02601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2CB402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29B46" w14:textId="77777777" w:rsidR="00943302" w:rsidRPr="00027F02" w:rsidRDefault="00943302" w:rsidP="00943302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3302" w:rsidRPr="00615AD4" w14:paraId="58F08883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38A5A357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หลัง</w:t>
            </w: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7815A6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36CD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D2CD97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260C1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ABDB40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90705DC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789A1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6BB738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4B53AA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4D569E4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4C0E18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C58663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C14B5F" w14:textId="77777777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8755952" w14:textId="4FB22601" w:rsidR="00943302" w:rsidRPr="00027F02" w:rsidRDefault="00943302" w:rsidP="00943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112,781</w:t>
            </w:r>
          </w:p>
        </w:tc>
      </w:tr>
    </w:tbl>
    <w:p w14:paraId="091530C8" w14:textId="77777777" w:rsidR="00154388" w:rsidRPr="00523C4D" w:rsidRDefault="00154388" w:rsidP="00E27E8F">
      <w:pPr>
        <w:pStyle w:val="FSNoteNumbered"/>
        <w:spacing w:before="120" w:after="120"/>
        <w:ind w:left="450" w:firstLine="90"/>
        <w:rPr>
          <w:rFonts w:asciiTheme="majorBidi" w:hAnsiTheme="majorBidi"/>
          <w:b/>
          <w:bCs/>
          <w:u w:val="none"/>
          <w:cs/>
        </w:rPr>
      </w:pPr>
      <w:r w:rsidRPr="00523C4D">
        <w:rPr>
          <w:rFonts w:asciiTheme="majorBidi" w:hAnsiTheme="majorBidi"/>
          <w:b/>
          <w:bCs/>
          <w:u w:val="none"/>
          <w:cs/>
        </w:rPr>
        <w:t>วิธีการและข้อสมมติ</w:t>
      </w:r>
    </w:p>
    <w:p w14:paraId="0CFD1325" w14:textId="77777777" w:rsidR="00154388" w:rsidRPr="007E3539" w:rsidRDefault="00154388" w:rsidP="007E35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  <w:cs/>
        </w:rPr>
      </w:pPr>
      <w:r w:rsidRPr="007E3539">
        <w:rPr>
          <w:rFonts w:ascii="Angsana New" w:hAnsi="Angsana New"/>
          <w:spacing w:val="2"/>
          <w:sz w:val="28"/>
          <w:szCs w:val="28"/>
          <w:cs/>
        </w:rPr>
        <w:t>วิธีการและข้อสมมติที่ใช้ในการประมาณมูลค่าหนี้สินจากสัญญาประกันภัย - 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14:paraId="63D4258A" w14:textId="77777777" w:rsidR="00154388" w:rsidRDefault="00154388" w:rsidP="00E27E8F">
      <w:pPr>
        <w:pStyle w:val="FSNoteNumbered"/>
        <w:numPr>
          <w:ilvl w:val="0"/>
          <w:numId w:val="31"/>
        </w:numPr>
        <w:spacing w:before="120" w:after="12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ประมาณการสำรองค่าสินไหมทดแทน</w:t>
      </w:r>
    </w:p>
    <w:p w14:paraId="5CB11AB0" w14:textId="77777777" w:rsidR="00154388" w:rsidRDefault="00154388" w:rsidP="005126F1">
      <w:pPr>
        <w:pStyle w:val="FSNoteNumbered"/>
        <w:numPr>
          <w:ilvl w:val="1"/>
          <w:numId w:val="31"/>
        </w:numPr>
        <w:spacing w:before="120" w:after="120"/>
        <w:ind w:left="1170" w:hanging="270"/>
        <w:rPr>
          <w:rFonts w:asciiTheme="majorBidi" w:hAnsiTheme="majorBidi"/>
          <w:u w:val="none"/>
          <w:cs/>
        </w:rPr>
      </w:pPr>
      <w:r>
        <w:rPr>
          <w:rFonts w:asciiTheme="majorBidi" w:hAnsiTheme="majorBidi"/>
          <w:u w:val="none"/>
          <w:cs/>
        </w:rPr>
        <w:t>การรับประกันภัยโดยตรง</w:t>
      </w:r>
      <w:r w:rsidRPr="003A0876">
        <w:rPr>
          <w:rFonts w:asciiTheme="majorBidi" w:hAnsiTheme="majorBidi"/>
          <w:u w:val="none"/>
          <w:cs/>
        </w:rPr>
        <w:t>และการรับประกันภัยต่อเฉพาะราย</w:t>
      </w:r>
    </w:p>
    <w:p w14:paraId="1159BFEF" w14:textId="77777777" w:rsidR="00154388" w:rsidRDefault="00154388" w:rsidP="00154388">
      <w:pPr>
        <w:pStyle w:val="FSNoteNumbered"/>
        <w:spacing w:before="120" w:after="120"/>
        <w:ind w:left="1170"/>
        <w:rPr>
          <w:rFonts w:asciiTheme="majorBidi" w:hAnsiTheme="majorBidi"/>
          <w:u w:val="none"/>
          <w:cs/>
        </w:rPr>
      </w:pPr>
      <w:r w:rsidRPr="00670F8E">
        <w:rPr>
          <w:rFonts w:asciiTheme="majorBidi" w:hAnsiTheme="majorBidi"/>
          <w:u w:val="none"/>
          <w:cs/>
        </w:rPr>
        <w:t xml:space="preserve">บริษัทใช้วิธีการทางคณิตศาสตร์ประกันภัย </w:t>
      </w:r>
      <w:r>
        <w:rPr>
          <w:rFonts w:asciiTheme="majorBidi" w:hAnsiTheme="majorBidi"/>
          <w:u w:val="none"/>
          <w:lang w:val="en-US"/>
        </w:rPr>
        <w:t>3</w:t>
      </w:r>
      <w:r w:rsidRPr="00670F8E">
        <w:rPr>
          <w:rFonts w:asciiTheme="majorBidi" w:hAnsiTheme="majorBidi"/>
          <w:u w:val="none"/>
          <w:cs/>
        </w:rPr>
        <w:t xml:space="preserve"> วิธีดังนี้</w:t>
      </w:r>
    </w:p>
    <w:p w14:paraId="3B25002D" w14:textId="77777777" w:rsidR="00154388" w:rsidRPr="00DD7A7A" w:rsidRDefault="00154388" w:rsidP="005126F1">
      <w:pPr>
        <w:pStyle w:val="FSNoteNumbered"/>
        <w:numPr>
          <w:ilvl w:val="1"/>
          <w:numId w:val="32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วิธีบันไดลูกโซ่ (Chain Ladder) สำหรับข้อมูลค่าสินไหมทดแทนจ่ายและค่าสินไหมทดแทนที่เกิดขึ้น</w:t>
      </w:r>
    </w:p>
    <w:p w14:paraId="15849BB6" w14:textId="77777777" w:rsidR="00154388" w:rsidRPr="00DD7A7A" w:rsidRDefault="00154388" w:rsidP="005126F1">
      <w:pPr>
        <w:pStyle w:val="FSNoteNumbered"/>
        <w:numPr>
          <w:ilvl w:val="1"/>
          <w:numId w:val="32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8D2DBB">
        <w:rPr>
          <w:rFonts w:asciiTheme="majorBidi" w:hAnsiTheme="majorBidi"/>
          <w:u w:val="none"/>
          <w:cs/>
        </w:rPr>
        <w:t>วิธีเบอร์นฮุตเตอร์เฟอร์กูสัน (Bornhuetter-Ferguson method หรือ “BF”) สำหรับข้อมูลสินไหมทดแทนจ่าย</w:t>
      </w:r>
      <w:r w:rsidRPr="00731A1F">
        <w:rPr>
          <w:rFonts w:asciiTheme="majorBidi" w:hAnsiTheme="majorBidi"/>
          <w:u w:val="none"/>
          <w:cs/>
        </w:rPr>
        <w:t>และค่า</w:t>
      </w:r>
      <w:r w:rsidRPr="00DD7A7A">
        <w:rPr>
          <w:rFonts w:asciiTheme="majorBidi" w:hAnsiTheme="majorBidi"/>
          <w:u w:val="none"/>
          <w:cs/>
        </w:rPr>
        <w:t>สินไหมทดแทนที่เกิดขึ้น</w:t>
      </w:r>
    </w:p>
    <w:p w14:paraId="1B565509" w14:textId="77777777" w:rsidR="00154388" w:rsidRDefault="00154388" w:rsidP="005126F1">
      <w:pPr>
        <w:pStyle w:val="FSNoteNumbered"/>
        <w:numPr>
          <w:ilvl w:val="1"/>
          <w:numId w:val="32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วิธีค่าคาดหวังอัตราส่วนค่าสินไหมทดแทน (Expected Loss Ratio หรือ “ELR”)</w:t>
      </w:r>
    </w:p>
    <w:p w14:paraId="6B2C2C31" w14:textId="37A768AE" w:rsidR="00154388" w:rsidRPr="009D2977" w:rsidRDefault="00154388" w:rsidP="009D2977">
      <w:pPr>
        <w:pStyle w:val="FSNoteNumbered"/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โดยปกติบริษัทใช้วิธี Chain Ladder ในการประมาณมูลค่าสินไหมทดแทนที่เกิดขึ้น ซึ่งถูกพิจารณาว่าเป็นวิธีที่ดีที่สุด ในขณะที่วิธี BF และ ELR จะถูกนำมาปรับใช้ตามความเหมาะสม แล้วแต่กรณี</w:t>
      </w:r>
    </w:p>
    <w:p w14:paraId="6ED3A574" w14:textId="77777777" w:rsidR="00EA26D9" w:rsidRDefault="00EA26D9" w:rsidP="00C90F4A">
      <w:pPr>
        <w:pStyle w:val="FSNoteNumbered"/>
        <w:spacing w:before="0" w:after="120"/>
        <w:ind w:left="1170"/>
        <w:rPr>
          <w:rFonts w:asciiTheme="majorBidi" w:hAnsiTheme="majorBidi"/>
          <w:u w:val="none"/>
        </w:rPr>
      </w:pPr>
    </w:p>
    <w:p w14:paraId="18A838BB" w14:textId="520A43B0" w:rsidR="00154388" w:rsidRPr="00C90F4A" w:rsidRDefault="00154388" w:rsidP="00C90F4A">
      <w:pPr>
        <w:pStyle w:val="FSNoteNumbered"/>
        <w:spacing w:before="0" w:after="120"/>
        <w:ind w:left="1170"/>
        <w:rPr>
          <w:rFonts w:asciiTheme="majorBidi" w:hAnsiTheme="majorBidi"/>
          <w:u w:val="none"/>
          <w:cs/>
        </w:rPr>
      </w:pPr>
      <w:r w:rsidRPr="00C90F4A">
        <w:rPr>
          <w:rFonts w:asciiTheme="majorBidi" w:hAnsiTheme="majorBidi"/>
          <w:u w:val="none"/>
          <w:cs/>
        </w:rPr>
        <w:lastRenderedPageBreak/>
        <w:t>ในการคัดเลือกปัจจัยการพัฒนาค่าสินไหมทดแทน (Loss Development Factors หรือ “LDF”) คำนึงถึงรูปแบบการจ่ายค่าสินไหมทดแทนและค่าสินไหมที่เกิดขึ้นในอดีต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จะขึ้นอยู่กับปัจจัยการพัฒนาค่าสินไหมทดแทนโดยเฉลี่ยต่าง ๆ ของแต่ละปี บริษัทอาจพิจารณาไม่รวมรายการที่อาจไม่เหมาะสม เช่น รายการที่ไม่ได้สะท้อนถึงการเปลี่ยนแปลงในการดำเนินงานของบริษัท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14:paraId="08952B30" w14:textId="77777777" w:rsidR="00154388" w:rsidRPr="00C90F4A" w:rsidRDefault="00154388" w:rsidP="00C90F4A">
      <w:pPr>
        <w:pStyle w:val="FSNoteNumbered"/>
        <w:spacing w:before="0" w:after="120"/>
        <w:ind w:left="1170"/>
        <w:rPr>
          <w:rFonts w:asciiTheme="majorBidi" w:hAnsiTheme="majorBidi"/>
          <w:u w:val="none"/>
          <w:cs/>
        </w:rPr>
      </w:pPr>
      <w:r w:rsidRPr="00C90F4A">
        <w:rPr>
          <w:rFonts w:asciiTheme="majorBidi" w:hAnsiTheme="majorBidi"/>
          <w:u w:val="none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14:paraId="5DA68E54" w14:textId="77777777" w:rsidR="00154388" w:rsidRPr="00754A66" w:rsidRDefault="00154388" w:rsidP="00C90F4A">
      <w:pPr>
        <w:pStyle w:val="FSNoteNumbered"/>
        <w:numPr>
          <w:ilvl w:val="1"/>
          <w:numId w:val="31"/>
        </w:numPr>
        <w:spacing w:before="120" w:after="120"/>
        <w:ind w:left="1170" w:hanging="2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การรับประกันภัยต่อตามสัญญา</w:t>
      </w:r>
    </w:p>
    <w:p w14:paraId="59AF07B4" w14:textId="2C67ACCF" w:rsidR="00154388" w:rsidRDefault="00154388" w:rsidP="00154388">
      <w:pPr>
        <w:pStyle w:val="FSNoteNumbered"/>
        <w:spacing w:before="0" w:after="120"/>
        <w:ind w:left="1170"/>
      </w:pPr>
      <w:r w:rsidRPr="00754A66">
        <w:rPr>
          <w:rFonts w:asciiTheme="majorBidi" w:hAnsiTheme="majorBidi"/>
          <w:u w:val="none"/>
          <w:cs/>
        </w:rPr>
        <w:t>บริษัทใช้วิธีการพื้นฐานในการประมาณสำรองค่าสินไหมทดแทนสำหรับธุรกิจการรับประกันภัยต่อตามสัญญา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  <w:r w:rsidRPr="00754A66">
        <w:rPr>
          <w:cs/>
        </w:rPr>
        <w:t xml:space="preserve"> </w:t>
      </w:r>
    </w:p>
    <w:p w14:paraId="2AC76067" w14:textId="77777777" w:rsidR="00154388" w:rsidRDefault="00154388" w:rsidP="003E10E2">
      <w:pPr>
        <w:pStyle w:val="FSNoteNumbered"/>
        <w:numPr>
          <w:ilvl w:val="0"/>
          <w:numId w:val="31"/>
        </w:numPr>
        <w:spacing w:before="120" w:after="120"/>
        <w:ind w:hanging="45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การประมาณการค่าใช้จ่ายในการจัดการสินไหมทดแทนที่ไม่สามารถจัดสรรได้</w:t>
      </w:r>
    </w:p>
    <w:p w14:paraId="3DCA2B5B" w14:textId="77777777" w:rsidR="00154388" w:rsidRPr="008D2DBB" w:rsidRDefault="00154388" w:rsidP="00154388">
      <w:pPr>
        <w:pStyle w:val="FSNoteNumbered"/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 xml:space="preserve">การประมาณการค่าใช้จ่ายในการจัดการสินไหมทดแทนที่ไม่สามารถจัดสรรได้ (Unallocated Loss Adjustment Expenses - </w:t>
      </w:r>
      <w:r w:rsidRPr="009C40E8">
        <w:rPr>
          <w:rFonts w:asciiTheme="majorBidi" w:hAnsiTheme="majorBidi"/>
          <w:spacing w:val="-8"/>
          <w:u w:val="none"/>
          <w:cs/>
        </w:rPr>
        <w:t>ULAE)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</w:t>
      </w:r>
      <w:r w:rsidRPr="008D2DBB">
        <w:rPr>
          <w:rFonts w:asciiTheme="majorBidi" w:hAnsiTheme="majorBidi"/>
          <w:u w:val="none"/>
          <w:cs/>
        </w:rPr>
        <w:t>ประมาณการ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รายงานความ</w:t>
      </w:r>
      <w:r>
        <w:rPr>
          <w:rFonts w:asciiTheme="majorBidi" w:hAnsiTheme="majorBidi"/>
          <w:u w:val="none"/>
          <w:cs/>
        </w:rPr>
        <w:t>เสียหาย</w:t>
      </w:r>
      <w:r w:rsidRPr="008D2DBB">
        <w:rPr>
          <w:rFonts w:asciiTheme="majorBidi" w:hAnsiTheme="majorBidi"/>
          <w:u w:val="none"/>
          <w:cs/>
        </w:rPr>
        <w:t>และเกิดขึ้นอีกครึ่งหนึ่งเมื่อมีการจ่ายค่าความเสียหายนั้น</w:t>
      </w:r>
    </w:p>
    <w:p w14:paraId="0FEE1708" w14:textId="77777777" w:rsidR="00154388" w:rsidRDefault="00154388" w:rsidP="00154388">
      <w:pPr>
        <w:pStyle w:val="FSNoteNumbered"/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(Motor) และงานรับประกันภัยที่ไม่ใช่รถยนต์ (Non-Motor) และจะถูกนำไปประยุกต์ใช้กับ</w:t>
      </w:r>
      <w:r w:rsidRPr="00421A51">
        <w:rPr>
          <w:rFonts w:asciiTheme="majorBidi" w:hAnsiTheme="majorBidi"/>
          <w:spacing w:val="-2"/>
          <w:u w:val="none"/>
          <w:cs/>
        </w:rPr>
        <w:t>ค่าประมาณการที่ดีที่สุดของหนี้สินค่าสินไหมทดแทนรวมเพื่อประมาณการสำรองค่าใช้จ่ายที่ไม่สามารถจัดสรรได้</w:t>
      </w:r>
      <w:r w:rsidRPr="00AB0303">
        <w:rPr>
          <w:rFonts w:asciiTheme="majorBidi" w:hAnsiTheme="majorBidi"/>
          <w:spacing w:val="6"/>
          <w:u w:val="none"/>
          <w:cs/>
        </w:rPr>
        <w:t>สำหรับหนี้สิน</w:t>
      </w:r>
      <w:r w:rsidRPr="00754A66">
        <w:rPr>
          <w:rFonts w:asciiTheme="majorBidi" w:hAnsiTheme="majorBidi"/>
          <w:u w:val="none"/>
          <w:cs/>
        </w:rPr>
        <w:t>ค่าสินไหมทดแทน</w:t>
      </w:r>
    </w:p>
    <w:p w14:paraId="69833C39" w14:textId="60670656" w:rsidR="00154388" w:rsidRDefault="00154388" w:rsidP="009D2977">
      <w:pPr>
        <w:pStyle w:val="FSNoteNumbered"/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</w:rPr>
      </w:pPr>
      <w:r w:rsidRPr="00DF5916">
        <w:rPr>
          <w:rFonts w:asciiTheme="majorBidi" w:hAnsiTheme="majorBidi"/>
          <w:u w:val="none"/>
          <w:cs/>
        </w:rPr>
        <w:t>การประมาณการค่าใช้จ่ายที่ไม่สามารถจัดสรรได้คำนวณจากอัตราส่วนค่าใช้จ่ายที่ไม่สามารถจัดสรรได้มาคูณกับครึ่งหนึ่ง</w:t>
      </w:r>
      <w:r w:rsidRPr="00DF5916">
        <w:rPr>
          <w:rFonts w:asciiTheme="majorBidi" w:hAnsiTheme="majorBidi"/>
          <w:spacing w:val="6"/>
          <w:u w:val="none"/>
          <w:cs/>
        </w:rPr>
        <w:t>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</w:t>
      </w:r>
      <w:r w:rsidRPr="00DF5916">
        <w:rPr>
          <w:rFonts w:asciiTheme="majorBidi" w:hAnsiTheme="majorBidi"/>
          <w:u w:val="none"/>
          <w:cs/>
        </w:rPr>
        <w:t>สินไหมที่เกิดขึ้นแล้วแต่ยังไม่ได้รับรายงาน</w:t>
      </w:r>
    </w:p>
    <w:p w14:paraId="6B6B07ED" w14:textId="041C0484" w:rsidR="00C90F4A" w:rsidRDefault="00C90F4A" w:rsidP="00C90F4A">
      <w:pPr>
        <w:rPr>
          <w:lang w:val="th-TH"/>
        </w:rPr>
      </w:pPr>
    </w:p>
    <w:p w14:paraId="41E5E158" w14:textId="2B02B8F3" w:rsidR="00C90F4A" w:rsidRDefault="00C90F4A" w:rsidP="00C90F4A">
      <w:pPr>
        <w:rPr>
          <w:lang w:val="th-TH"/>
        </w:rPr>
      </w:pPr>
    </w:p>
    <w:p w14:paraId="227DFCCC" w14:textId="5657F2A1" w:rsidR="00C90F4A" w:rsidRDefault="00C90F4A" w:rsidP="00C90F4A">
      <w:pPr>
        <w:rPr>
          <w:lang w:val="th-TH"/>
        </w:rPr>
      </w:pPr>
    </w:p>
    <w:p w14:paraId="0703E023" w14:textId="3ADB4B27" w:rsidR="00C90F4A" w:rsidRDefault="00C90F4A" w:rsidP="00C90F4A">
      <w:pPr>
        <w:rPr>
          <w:lang w:val="th-TH"/>
        </w:rPr>
      </w:pPr>
    </w:p>
    <w:p w14:paraId="09DEE552" w14:textId="5DE4746E" w:rsidR="00D4709E" w:rsidRDefault="00D4709E" w:rsidP="00C90F4A">
      <w:pPr>
        <w:rPr>
          <w:lang w:val="th-TH"/>
        </w:rPr>
      </w:pPr>
    </w:p>
    <w:p w14:paraId="205378FA" w14:textId="3D54E091" w:rsidR="00EA26D9" w:rsidRDefault="00EA26D9" w:rsidP="00C90F4A">
      <w:pPr>
        <w:rPr>
          <w:lang w:val="th-TH"/>
        </w:rPr>
      </w:pPr>
    </w:p>
    <w:p w14:paraId="7C37FB08" w14:textId="0AA65261" w:rsidR="00EA26D9" w:rsidRDefault="00EA26D9" w:rsidP="00C90F4A">
      <w:pPr>
        <w:rPr>
          <w:lang w:val="th-TH"/>
        </w:rPr>
      </w:pPr>
    </w:p>
    <w:p w14:paraId="29B2F914" w14:textId="77777777" w:rsidR="00EA26D9" w:rsidRDefault="00EA26D9" w:rsidP="00C90F4A">
      <w:pPr>
        <w:rPr>
          <w:cs/>
          <w:lang w:val="th-TH"/>
        </w:rPr>
      </w:pPr>
    </w:p>
    <w:p w14:paraId="56A3F88F" w14:textId="07515A18" w:rsidR="00F26ADA" w:rsidRPr="008B5A70" w:rsidRDefault="00F26ADA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lastRenderedPageBreak/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503CCCBE" w:rsidR="006672A5" w:rsidRPr="00824832" w:rsidRDefault="00AD041B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32980A21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43302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943302" w:rsidRPr="00824832" w:rsidRDefault="00943302" w:rsidP="00943302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6CE0B3B5" w:rsidR="00943302" w:rsidRPr="00824832" w:rsidRDefault="00B70043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943302" w:rsidRPr="008D2DBB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4529920F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185,528</w:t>
            </w:r>
          </w:p>
        </w:tc>
      </w:tr>
      <w:tr w:rsidR="00943302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943302" w:rsidRPr="00824832" w:rsidRDefault="00943302" w:rsidP="00943302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78331FCF" w:rsidR="00943302" w:rsidRPr="00824832" w:rsidRDefault="00B70043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1B05108E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32,005</w:t>
            </w:r>
          </w:p>
        </w:tc>
      </w:tr>
      <w:tr w:rsidR="00943302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943302" w:rsidRPr="00824832" w:rsidRDefault="00943302" w:rsidP="00943302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505361A7" w:rsidR="00943302" w:rsidRPr="00824832" w:rsidRDefault="00B70043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87B1390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217,533</w:t>
            </w:r>
          </w:p>
        </w:tc>
      </w:tr>
    </w:tbl>
    <w:p w14:paraId="356BD968" w14:textId="6F70289C" w:rsidR="006616AE" w:rsidRPr="00DB5369" w:rsidRDefault="006616AE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DB5369">
        <w:rPr>
          <w:b/>
          <w:bCs/>
          <w:u w:val="none"/>
          <w:cs/>
        </w:rPr>
        <w:t>ภาระผูกพันผลประโยชน์พนักงาน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6616AE" w:rsidRPr="00C661D0" w14:paraId="23FBCF93" w14:textId="77777777" w:rsidTr="00C90F4A">
        <w:tc>
          <w:tcPr>
            <w:tcW w:w="5850" w:type="dxa"/>
          </w:tcPr>
          <w:p w14:paraId="17815E4D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30883635"/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90B5D01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16AE" w:rsidRPr="00C661D0" w14:paraId="1483A132" w14:textId="77777777" w:rsidTr="00C90F4A">
        <w:tc>
          <w:tcPr>
            <w:tcW w:w="5850" w:type="dxa"/>
          </w:tcPr>
          <w:p w14:paraId="0E56F693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3E1369" w14:textId="79A3CB5F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433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7B6ADA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BF0085" w14:textId="61B9554C" w:rsidR="006616AE" w:rsidRPr="00C661D0" w:rsidRDefault="006616AE" w:rsidP="006616AE">
            <w:pPr>
              <w:tabs>
                <w:tab w:val="left" w:pos="504"/>
              </w:tabs>
              <w:overflowPunct w:val="0"/>
              <w:autoSpaceDE w:val="0"/>
              <w:autoSpaceDN w:val="0"/>
              <w:adjustRightInd w:val="0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4330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43302" w:rsidRPr="00C661D0" w14:paraId="45D1BAB0" w14:textId="77777777" w:rsidTr="00C90F4A">
        <w:tc>
          <w:tcPr>
            <w:tcW w:w="5850" w:type="dxa"/>
          </w:tcPr>
          <w:p w14:paraId="18CBBB75" w14:textId="77777777" w:rsidR="00943302" w:rsidRPr="00C661D0" w:rsidRDefault="00943302" w:rsidP="00943302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 ณ วันที่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32522" w14:textId="49EC5B64" w:rsidR="00943302" w:rsidRPr="00C661D0" w:rsidRDefault="00B70043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6,959</w:t>
            </w:r>
          </w:p>
        </w:tc>
        <w:tc>
          <w:tcPr>
            <w:tcW w:w="270" w:type="dxa"/>
          </w:tcPr>
          <w:p w14:paraId="57147AF1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D577A" w14:textId="7213B713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4E5">
              <w:rPr>
                <w:rFonts w:asciiTheme="majorBidi" w:hAnsiTheme="majorBidi" w:cstheme="majorBidi"/>
                <w:sz w:val="28"/>
                <w:szCs w:val="28"/>
              </w:rPr>
              <w:t>5,773</w:t>
            </w:r>
          </w:p>
        </w:tc>
      </w:tr>
      <w:tr w:rsidR="00943302" w:rsidRPr="00C661D0" w14:paraId="2D219033" w14:textId="77777777" w:rsidTr="00C90F4A">
        <w:tc>
          <w:tcPr>
            <w:tcW w:w="5850" w:type="dxa"/>
          </w:tcPr>
          <w:p w14:paraId="19F3C3D6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AD2D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37ACB0AD" w14:textId="77777777" w:rsidR="00943302" w:rsidRPr="00DB1269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029EB5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F78FF" w14:textId="77777777" w:rsidR="00943302" w:rsidRPr="008D2DBB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943302" w:rsidRPr="00C661D0" w14:paraId="27044228" w14:textId="77777777" w:rsidTr="00C90F4A">
        <w:tc>
          <w:tcPr>
            <w:tcW w:w="5850" w:type="dxa"/>
          </w:tcPr>
          <w:p w14:paraId="7BA5CBE4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228BE217" w14:textId="0862BD02" w:rsidR="00943302" w:rsidRPr="00C661D0" w:rsidRDefault="00B70043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70" w:type="dxa"/>
          </w:tcPr>
          <w:p w14:paraId="6B6D545C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4A3C9D" w14:textId="72DABEC3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1,024</w:t>
            </w:r>
          </w:p>
        </w:tc>
      </w:tr>
      <w:tr w:rsidR="00943302" w:rsidRPr="00C661D0" w14:paraId="3EE039CF" w14:textId="77777777" w:rsidTr="00C90F4A">
        <w:tc>
          <w:tcPr>
            <w:tcW w:w="5850" w:type="dxa"/>
          </w:tcPr>
          <w:p w14:paraId="696ABA51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3E7AA1B3" w14:textId="1467C669" w:rsidR="00943302" w:rsidRPr="00C661D0" w:rsidRDefault="00B70043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837D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19A1591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39FE5F" w14:textId="2A596C55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943302" w:rsidRPr="00C661D0" w14:paraId="51033B91" w14:textId="77777777" w:rsidTr="00C90F4A">
        <w:tc>
          <w:tcPr>
            <w:tcW w:w="5850" w:type="dxa"/>
          </w:tcPr>
          <w:p w14:paraId="3B16A17D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ขาดทุนเบ็ดเสร็จอื่นสำหรับ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6E3E0E20" w14:textId="77777777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0DA09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A96136" w14:textId="77777777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302" w:rsidRPr="00C661D0" w14:paraId="79D9A018" w14:textId="77777777" w:rsidTr="00C90F4A">
        <w:tc>
          <w:tcPr>
            <w:tcW w:w="5850" w:type="dxa"/>
          </w:tcPr>
          <w:p w14:paraId="0411198C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AF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613AF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440" w:type="dxa"/>
            <w:vAlign w:val="bottom"/>
          </w:tcPr>
          <w:p w14:paraId="1F0DCA9B" w14:textId="5167AC99" w:rsidR="00943302" w:rsidRPr="00C661D0" w:rsidRDefault="00544934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70" w:type="dxa"/>
            <w:vAlign w:val="bottom"/>
          </w:tcPr>
          <w:p w14:paraId="6F225F5E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B188CB" w14:textId="1764DD22" w:rsidR="00943302" w:rsidRPr="005D629E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</w:tr>
      <w:tr w:rsidR="00943302" w:rsidRPr="00C661D0" w14:paraId="3801661E" w14:textId="77777777" w:rsidTr="00C90F4A">
        <w:tc>
          <w:tcPr>
            <w:tcW w:w="5850" w:type="dxa"/>
          </w:tcPr>
          <w:p w14:paraId="2CDFBC72" w14:textId="77777777" w:rsidR="00943302" w:rsidRPr="00613AF7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4D217B" w14:textId="3F0B4056" w:rsidR="00943302" w:rsidRDefault="00AE72D4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37D1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0A2AC7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7C585" w14:textId="4DDAB248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(1,338)</w:t>
            </w:r>
          </w:p>
        </w:tc>
      </w:tr>
      <w:tr w:rsidR="00943302" w:rsidRPr="00B43A1F" w14:paraId="626015D9" w14:textId="77777777" w:rsidTr="00C90F4A">
        <w:tc>
          <w:tcPr>
            <w:tcW w:w="5850" w:type="dxa"/>
          </w:tcPr>
          <w:p w14:paraId="28B76ED5" w14:textId="77777777" w:rsidR="00943302" w:rsidRPr="00C661D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23A45E" w14:textId="1E0D17EC" w:rsidR="00943302" w:rsidRPr="008B5A70" w:rsidRDefault="00544934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6,264</w:t>
            </w:r>
          </w:p>
        </w:tc>
        <w:tc>
          <w:tcPr>
            <w:tcW w:w="270" w:type="dxa"/>
          </w:tcPr>
          <w:p w14:paraId="12656C77" w14:textId="77777777" w:rsidR="00943302" w:rsidRPr="00CE608E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FEBB30" w14:textId="5923A0EB" w:rsidR="00943302" w:rsidRPr="008B5A7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6,959</w:t>
            </w:r>
          </w:p>
        </w:tc>
      </w:tr>
    </w:tbl>
    <w:bookmarkEnd w:id="11"/>
    <w:p w14:paraId="1FEA6F60" w14:textId="58742ED2" w:rsidR="006616AE" w:rsidRPr="006616AE" w:rsidRDefault="006616AE" w:rsidP="006616A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6616AE">
        <w:rPr>
          <w:rFonts w:ascii="Angsana New" w:hAnsi="Angsana New"/>
          <w:spacing w:val="2"/>
          <w:sz w:val="28"/>
          <w:szCs w:val="28"/>
          <w:cs/>
        </w:rPr>
        <w:t>ขาดทุนจากการวัดมูลค่าใหม่ของผลประโยชน์พนักงานที่กำหนดไว้ประกอบด้วย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540"/>
        <w:gridCol w:w="1440"/>
        <w:gridCol w:w="270"/>
        <w:gridCol w:w="1440"/>
      </w:tblGrid>
      <w:tr w:rsidR="006616AE" w:rsidRPr="00C661D0" w14:paraId="5B6BAE48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2BFF13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FE56D92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94292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6616AE" w:rsidRPr="00C661D0" w14:paraId="121174C7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09F8CA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9A4829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EFA27" w14:textId="3F65DB69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F78EA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EA58A" w14:textId="0EE245AC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43302" w:rsidRPr="008B5A70" w14:paraId="7AA7FFC8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9C15F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B3C3380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0951B" w14:textId="746440A6" w:rsidR="00943302" w:rsidRPr="004E02FB" w:rsidRDefault="00AE72D4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2FB">
              <w:rPr>
                <w:rFonts w:asciiTheme="majorBidi" w:hAnsiTheme="majorBidi" w:cstheme="majorBidi"/>
                <w:sz w:val="28"/>
                <w:szCs w:val="28"/>
              </w:rPr>
              <w:t>1,035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52451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F2CD8" w14:textId="7069137B" w:rsidR="00943302" w:rsidRPr="008B5A7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302" w:rsidRPr="008B5A70" w14:paraId="709CDEEC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0C8708" w14:textId="77777777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A4FC9E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C3ADF" w14:textId="3445ACD9" w:rsidR="00943302" w:rsidRPr="004E02FB" w:rsidRDefault="00AE72D4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2F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837D1" w:rsidRPr="004E02F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EB786B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778101" w14:textId="228036B2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943302" w:rsidRPr="008B5A70" w14:paraId="1060FD40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210296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E8F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การปรับปรุงประสบการณ์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6D2244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84227" w14:textId="12708FAA" w:rsidR="00943302" w:rsidRPr="004E02FB" w:rsidRDefault="004E02FB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2FB"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E9587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B4132" w14:textId="5D69EBBC" w:rsidR="00943302" w:rsidRPr="008B5A70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</w:tr>
      <w:tr w:rsidR="00943302" w:rsidRPr="008B5A70" w14:paraId="765E106D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E02ACE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D727A1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84300" w14:textId="5201C7C7" w:rsidR="00943302" w:rsidRPr="004E02FB" w:rsidRDefault="004E02FB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02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CF260D" w14:textId="77777777" w:rsidR="00943302" w:rsidRPr="00AD2D75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38C67" w14:textId="711B0F26" w:rsidR="00943302" w:rsidRPr="00204E8F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1,352</w:t>
            </w:r>
          </w:p>
        </w:tc>
      </w:tr>
    </w:tbl>
    <w:p w14:paraId="374F619D" w14:textId="13E7C3FB" w:rsidR="00396BED" w:rsidRPr="000A07CA" w:rsidRDefault="007C79E0" w:rsidP="006616A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A07CA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บริษัทคาดว่าจะมีการจ่ายชำระผลประโยชน์ระยะยาวแก่พนักงานจำนวน </w:t>
      </w:r>
      <w:r w:rsidR="00544934">
        <w:rPr>
          <w:rFonts w:ascii="Angsana New" w:hAnsi="Angsana New"/>
          <w:spacing w:val="-2"/>
          <w:sz w:val="28"/>
          <w:szCs w:val="28"/>
        </w:rPr>
        <w:t>1.7</w:t>
      </w:r>
      <w:r w:rsidRPr="000A07CA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ล้านบาทใน </w:t>
      </w:r>
      <w:r w:rsidRPr="000A07CA">
        <w:rPr>
          <w:rFonts w:ascii="Angsana New" w:hAnsi="Angsana New"/>
          <w:spacing w:val="-2"/>
          <w:sz w:val="28"/>
          <w:szCs w:val="28"/>
        </w:rPr>
        <w:t>1</w:t>
      </w:r>
      <w:r w:rsidRPr="000A07CA">
        <w:rPr>
          <w:rFonts w:ascii="Angsana New" w:hAnsi="Angsana New" w:hint="cs"/>
          <w:spacing w:val="-2"/>
          <w:sz w:val="28"/>
          <w:szCs w:val="28"/>
          <w:cs/>
        </w:rPr>
        <w:t xml:space="preserve"> ปีข้างหน้า</w:t>
      </w:r>
      <w:r w:rsidRPr="000A07CA">
        <w:rPr>
          <w:rFonts w:ascii="Angsana New" w:hAnsi="Angsana New"/>
          <w:spacing w:val="-2"/>
          <w:sz w:val="28"/>
          <w:szCs w:val="28"/>
        </w:rPr>
        <w:t xml:space="preserve"> (2565: </w:t>
      </w:r>
      <w:r w:rsidR="000A281B" w:rsidRPr="000A281B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0A281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0A07CA">
        <w:rPr>
          <w:rFonts w:ascii="Angsana New" w:hAnsi="Angsana New"/>
          <w:spacing w:val="-2"/>
          <w:sz w:val="28"/>
          <w:szCs w:val="28"/>
        </w:rPr>
        <w:t xml:space="preserve">1.9 </w:t>
      </w:r>
      <w:r w:rsidRPr="000A07CA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0A07CA">
        <w:rPr>
          <w:rFonts w:ascii="Angsana New" w:hAnsi="Angsana New"/>
          <w:spacing w:val="-2"/>
          <w:sz w:val="28"/>
          <w:szCs w:val="28"/>
        </w:rPr>
        <w:t>)</w:t>
      </w:r>
    </w:p>
    <w:p w14:paraId="41EF0A91" w14:textId="77777777" w:rsidR="00396BED" w:rsidRDefault="0039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28"/>
          <w:szCs w:val="28"/>
          <w:cs/>
        </w:rPr>
      </w:pPr>
      <w:r>
        <w:rPr>
          <w:rFonts w:ascii="Angsana New" w:hAnsi="Angsana New"/>
          <w:spacing w:val="2"/>
          <w:sz w:val="28"/>
          <w:szCs w:val="28"/>
          <w:cs/>
        </w:rPr>
        <w:br w:type="page"/>
      </w:r>
    </w:p>
    <w:p w14:paraId="16F083DE" w14:textId="7B608C30" w:rsidR="006616AE" w:rsidRPr="006616AE" w:rsidRDefault="006616AE" w:rsidP="006616A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6616AE">
        <w:rPr>
          <w:rFonts w:ascii="Angsana New" w:hAnsi="Angsana New"/>
          <w:spacing w:val="2"/>
          <w:sz w:val="28"/>
          <w:szCs w:val="28"/>
          <w:cs/>
        </w:rPr>
        <w:lastRenderedPageBreak/>
        <w:t>ข้อสมมติฐานในการประมาณการตามหลักคณิตศาสตร์ประกันภัย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3150"/>
        <w:gridCol w:w="270"/>
        <w:gridCol w:w="3150"/>
      </w:tblGrid>
      <w:tr w:rsidR="006616AE" w:rsidRPr="00C661D0" w14:paraId="606736F3" w14:textId="77777777" w:rsidTr="002F441A">
        <w:tc>
          <w:tcPr>
            <w:tcW w:w="2430" w:type="dxa"/>
          </w:tcPr>
          <w:p w14:paraId="4F4B2474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10C25142" w14:textId="1DDF06EC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6BE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9B3FFA9" w14:textId="77777777" w:rsidR="006616AE" w:rsidRPr="00C661D0" w:rsidRDefault="006616AE" w:rsidP="00111D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5963B017" w14:textId="5C2ED433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6BE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E1F86" w:rsidRPr="00C661D0" w14:paraId="2B7265AE" w14:textId="77777777" w:rsidTr="002F441A">
        <w:tc>
          <w:tcPr>
            <w:tcW w:w="2430" w:type="dxa"/>
          </w:tcPr>
          <w:p w14:paraId="72B3E4E3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7A60C5C8" w14:textId="069112A1" w:rsidR="001E1F86" w:rsidRPr="00B00863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 xml:space="preserve"> 2.5</w:t>
            </w:r>
            <w:r w:rsidR="00AE72D4" w:rsidRPr="00B0086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00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6D908A75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D1C8DA2" w14:textId="7F0F92DA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2.5</w:t>
            </w:r>
            <w:r w:rsidR="00396BE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1E1F86" w:rsidRPr="00C661D0" w14:paraId="374ECAE6" w14:textId="77777777" w:rsidTr="002F441A">
        <w:tc>
          <w:tcPr>
            <w:tcW w:w="2430" w:type="dxa"/>
          </w:tcPr>
          <w:p w14:paraId="5EB39847" w14:textId="69BE66B1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</w:t>
            </w:r>
            <w:r w:rsidR="00AC0D6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ขึ้นเงินเดือน</w:t>
            </w:r>
          </w:p>
        </w:tc>
        <w:tc>
          <w:tcPr>
            <w:tcW w:w="3150" w:type="dxa"/>
          </w:tcPr>
          <w:p w14:paraId="2AE5D45B" w14:textId="67ABD616" w:rsidR="001E1F86" w:rsidRPr="00B00863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72D4" w:rsidRPr="00B0086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E72D4" w:rsidRPr="00B00863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086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4E106480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5EC5A3D" w14:textId="7AA0436C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396BED">
              <w:rPr>
                <w:rFonts w:asciiTheme="majorBidi" w:hAnsiTheme="majorBidi" w:cstheme="majorBidi"/>
                <w:sz w:val="28"/>
                <w:szCs w:val="28"/>
              </w:rPr>
              <w:t xml:space="preserve"> 2.85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1E1F86" w:rsidRPr="00C661D0" w14:paraId="01DCB86C" w14:textId="77777777" w:rsidTr="002F441A">
        <w:tc>
          <w:tcPr>
            <w:tcW w:w="2430" w:type="dxa"/>
          </w:tcPr>
          <w:p w14:paraId="64CAB33E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3150" w:type="dxa"/>
          </w:tcPr>
          <w:p w14:paraId="4F4B3B9F" w14:textId="69426138" w:rsidR="001E1F86" w:rsidRPr="00B00863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86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AE72D4" w:rsidRPr="00B00863">
              <w:rPr>
                <w:rFonts w:asciiTheme="majorBidi" w:hAnsiTheme="majorBidi" w:cstheme="majorBidi"/>
                <w:sz w:val="28"/>
                <w:szCs w:val="28"/>
              </w:rPr>
              <w:t>1.46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837D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72D4" w:rsidRPr="00B00863">
              <w:rPr>
                <w:rFonts w:asciiTheme="majorBidi" w:hAnsiTheme="majorBidi" w:cstheme="majorBidi"/>
                <w:sz w:val="28"/>
                <w:szCs w:val="28"/>
              </w:rPr>
              <w:t>22.92</w:t>
            </w:r>
            <w:r w:rsidRPr="00B0086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143B2465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BF0042B" w14:textId="4FAE7AA2" w:rsidR="001E1F86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15 - 25</w:t>
            </w: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1E1F86" w:rsidRPr="00C661D0" w14:paraId="66A5473B" w14:textId="77777777" w:rsidTr="002F441A">
        <w:tc>
          <w:tcPr>
            <w:tcW w:w="2430" w:type="dxa"/>
          </w:tcPr>
          <w:p w14:paraId="0B9BAFB3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14:paraId="6EB01CCD" w14:textId="6E6A0FE1" w:rsidR="001E1F86" w:rsidRPr="00B00863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B0086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B008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54DCCD6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4B81FB5" w14:textId="63EED9E1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E1F86" w:rsidRPr="005067F3" w14:paraId="1B243455" w14:textId="77777777" w:rsidTr="002F441A">
        <w:tc>
          <w:tcPr>
            <w:tcW w:w="2430" w:type="dxa"/>
          </w:tcPr>
          <w:p w14:paraId="6DAA9286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14:paraId="43C414B1" w14:textId="75F02FBC" w:rsidR="001E1F86" w:rsidRPr="003149F1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545AA770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4D64510" w14:textId="1C44DFEB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2431C7E5" w14:textId="04C32364" w:rsidR="004C4322" w:rsidRPr="00827B27" w:rsidRDefault="004C4322" w:rsidP="004C43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6"/>
          <w:sz w:val="28"/>
          <w:szCs w:val="28"/>
        </w:rPr>
      </w:pPr>
      <w:r w:rsidRPr="00827B27">
        <w:rPr>
          <w:rFonts w:ascii="Angsana New" w:hAnsi="Angsana New"/>
          <w:i/>
          <w:iCs/>
          <w:spacing w:val="-6"/>
          <w:sz w:val="28"/>
          <w:szCs w:val="28"/>
          <w:cs/>
        </w:rPr>
        <w:t>การทดสอบความอ่อนไหว</w:t>
      </w:r>
    </w:p>
    <w:p w14:paraId="724A2936" w14:textId="1B3A9801" w:rsidR="004C4322" w:rsidRPr="00C90F4A" w:rsidRDefault="004C4322" w:rsidP="00C90F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90F4A">
        <w:rPr>
          <w:rFonts w:ascii="Angsana New" w:hAnsi="Angsana New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จะมีผลกระทบต่อ</w:t>
      </w:r>
      <w:r w:rsidRPr="00C90F4A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90F4A">
        <w:rPr>
          <w:rFonts w:ascii="Angsana New" w:hAnsi="Angsana New"/>
          <w:sz w:val="28"/>
          <w:szCs w:val="28"/>
          <w:cs/>
        </w:rPr>
        <w:t>ผลประโยชน์พนักงานเมื่อเกษียณอายุ</w:t>
      </w:r>
      <w:r w:rsidRPr="00C90F4A">
        <w:rPr>
          <w:rFonts w:ascii="Angsana New" w:hAnsi="Angsana New" w:hint="cs"/>
          <w:sz w:val="28"/>
          <w:szCs w:val="28"/>
          <w:cs/>
        </w:rPr>
        <w:t>ตามที่</w:t>
      </w:r>
      <w:r w:rsidRPr="00C90F4A">
        <w:rPr>
          <w:rFonts w:ascii="Angsana New" w:hAnsi="Angsana New"/>
          <w:sz w:val="28"/>
          <w:szCs w:val="28"/>
          <w:cs/>
        </w:rPr>
        <w:t>แสดงไว้ในตารางด้านล่าง</w:t>
      </w:r>
    </w:p>
    <w:tbl>
      <w:tblPr>
        <w:tblW w:w="900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450"/>
        <w:gridCol w:w="990"/>
        <w:gridCol w:w="270"/>
        <w:gridCol w:w="1440"/>
        <w:gridCol w:w="270"/>
        <w:gridCol w:w="1080"/>
        <w:gridCol w:w="270"/>
        <w:gridCol w:w="1440"/>
      </w:tblGrid>
      <w:tr w:rsidR="004C4322" w:rsidRPr="00C904AC" w14:paraId="184227E1" w14:textId="77777777" w:rsidTr="00EC7A7B">
        <w:trPr>
          <w:tblHeader/>
        </w:trPr>
        <w:tc>
          <w:tcPr>
            <w:tcW w:w="2790" w:type="dxa"/>
          </w:tcPr>
          <w:p w14:paraId="798C433C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4FC53A7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21F513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C3B7B6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6BAAD8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70" w:type="dxa"/>
          </w:tcPr>
          <w:p w14:paraId="7485DF41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D2C90F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81573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4DB9DD1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4C4322" w:rsidRPr="00C904AC" w14:paraId="72953DCD" w14:textId="77777777" w:rsidTr="00EC7A7B">
        <w:trPr>
          <w:tblHeader/>
        </w:trPr>
        <w:tc>
          <w:tcPr>
            <w:tcW w:w="2790" w:type="dxa"/>
          </w:tcPr>
          <w:p w14:paraId="3D00AB1F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DB18992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7808D" w14:textId="77777777" w:rsidR="004C4322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870FC2">
              <w:rPr>
                <w:rFonts w:asciiTheme="majorBidi" w:eastAsia="MS Mincho" w:hAnsiTheme="majorBidi"/>
                <w:sz w:val="28"/>
                <w:szCs w:val="28"/>
                <w:cs/>
              </w:rPr>
              <w:t>ข้อสมมติที่</w:t>
            </w:r>
          </w:p>
          <w:p w14:paraId="780B8B3E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6DE9CA9F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0F34C4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0B68188D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82886E" w14:textId="77777777" w:rsidR="004C4322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ข้อสมมติที่</w:t>
            </w:r>
          </w:p>
          <w:p w14:paraId="31B8A812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141498A7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30F789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4C4322" w:rsidRPr="00C904AC" w14:paraId="1C839F4B" w14:textId="77777777" w:rsidTr="00EC7A7B">
        <w:trPr>
          <w:tblHeader/>
        </w:trPr>
        <w:tc>
          <w:tcPr>
            <w:tcW w:w="2790" w:type="dxa"/>
          </w:tcPr>
          <w:p w14:paraId="6270C533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B4A2CBE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A32821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4728D2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F5C7EB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14:paraId="45037516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FAA5B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5E2724F9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EC23BFA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4C4322" w:rsidRPr="00C904AC" w14:paraId="5BECEB86" w14:textId="77777777" w:rsidTr="00EC7A7B">
        <w:trPr>
          <w:tblHeader/>
        </w:trPr>
        <w:tc>
          <w:tcPr>
            <w:tcW w:w="2790" w:type="dxa"/>
          </w:tcPr>
          <w:p w14:paraId="0082BFF0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30A1CCD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FAA4F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5C3562C4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AD508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2B6B4B34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30E5AD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44E80B3E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42ADC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4C4322" w:rsidRPr="00C904AC" w14:paraId="00B4CA86" w14:textId="77777777" w:rsidTr="00EC7A7B">
        <w:tc>
          <w:tcPr>
            <w:tcW w:w="2790" w:type="dxa"/>
          </w:tcPr>
          <w:p w14:paraId="2B1456F6" w14:textId="0E479E1C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 w:rsidR="009433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50" w:type="dxa"/>
          </w:tcPr>
          <w:p w14:paraId="4658E8B1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E3B986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120BF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21BC6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05358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A3DB2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DB0A1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2DD799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1E1F86" w:rsidRPr="00C904AC" w14:paraId="429AB24A" w14:textId="77777777" w:rsidTr="00EC7A7B">
        <w:tc>
          <w:tcPr>
            <w:tcW w:w="2790" w:type="dxa"/>
          </w:tcPr>
          <w:p w14:paraId="32CA242A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0FDA1C8E" w14:textId="77777777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862287" w14:textId="056BCF80" w:rsidR="001E1F86" w:rsidRPr="00B00863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5DE77A4F" w14:textId="77777777" w:rsidR="001E1F86" w:rsidRPr="00943302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44C0204" w14:textId="5F8A9A2A" w:rsidR="001E1F86" w:rsidRPr="00B00863" w:rsidRDefault="0025794D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(280)</w:t>
            </w:r>
          </w:p>
        </w:tc>
        <w:tc>
          <w:tcPr>
            <w:tcW w:w="270" w:type="dxa"/>
          </w:tcPr>
          <w:p w14:paraId="42F61AB6" w14:textId="77777777" w:rsidR="001E1F86" w:rsidRPr="00B00863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6B87FD" w14:textId="0EDB46F9" w:rsidR="001E1F86" w:rsidRPr="00B00863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164CE6E1" w14:textId="77777777" w:rsidR="001E1F86" w:rsidRPr="00B00863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4203DB" w14:textId="3BD9F7A8" w:rsidR="001E1F86" w:rsidRPr="00B00863" w:rsidRDefault="0025794D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1E1F86" w:rsidRPr="00C904AC" w14:paraId="7F141859" w14:textId="77777777" w:rsidTr="00EC7A7B">
        <w:tc>
          <w:tcPr>
            <w:tcW w:w="2790" w:type="dxa"/>
            <w:hideMark/>
          </w:tcPr>
          <w:p w14:paraId="43B69088" w14:textId="53E5DD50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</w:t>
            </w:r>
            <w:r w:rsidR="00AC0D6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ขึ้นเงินเดือน</w:t>
            </w:r>
          </w:p>
        </w:tc>
        <w:tc>
          <w:tcPr>
            <w:tcW w:w="450" w:type="dxa"/>
          </w:tcPr>
          <w:p w14:paraId="4DD38E77" w14:textId="77777777" w:rsidR="001E1F86" w:rsidRPr="00C904AC" w:rsidRDefault="001E1F86" w:rsidP="00AC0D63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0D5BFF" w14:textId="140403AC" w:rsidR="001E1F86" w:rsidRPr="00B00863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38F2DA3" w14:textId="77777777" w:rsidR="001E1F86" w:rsidRPr="00943302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6D6A48C" w14:textId="096644F6" w:rsidR="001E1F86" w:rsidRPr="00B00863" w:rsidRDefault="00B00863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0" w:type="dxa"/>
          </w:tcPr>
          <w:p w14:paraId="537382FF" w14:textId="77777777" w:rsidR="001E1F86" w:rsidRPr="00B00863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55F4F" w14:textId="0D3E723C" w:rsidR="001E1F86" w:rsidRPr="00B00863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5ED6180A" w14:textId="77777777" w:rsidR="001E1F86" w:rsidRPr="00B00863" w:rsidRDefault="001E1F86" w:rsidP="001E1F8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651644" w14:textId="4F77641D" w:rsidR="001E1F86" w:rsidRPr="00B00863" w:rsidRDefault="0025794D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0863" w:rsidRPr="00B00863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1F86" w:rsidRPr="00C904AC" w14:paraId="07D68A20" w14:textId="77777777" w:rsidTr="00EC7A7B">
        <w:tc>
          <w:tcPr>
            <w:tcW w:w="2790" w:type="dxa"/>
          </w:tcPr>
          <w:p w14:paraId="40F712E1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619C2804" w14:textId="77777777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B7F8F8" w14:textId="7A6AD088" w:rsidR="001E1F86" w:rsidRPr="00B00863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eastAsia="MS Mincho" w:hAnsiTheme="majorBidi" w:cstheme="majorBidi"/>
                <w:sz w:val="28"/>
                <w:szCs w:val="28"/>
              </w:rPr>
              <w:t>+</w:t>
            </w:r>
            <w:r w:rsidR="004E02FB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2D721EE" w14:textId="77777777" w:rsidR="001E1F86" w:rsidRPr="00943302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3D6727" w14:textId="5B53993D" w:rsidR="001E1F86" w:rsidRPr="00B00863" w:rsidRDefault="0025794D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02FB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AB05C8" w14:textId="77777777" w:rsidR="001E1F86" w:rsidRPr="00B00863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098F7E" w14:textId="117FBD39" w:rsidR="001E1F86" w:rsidRPr="00B00863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00863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  <w:r w:rsidR="004E02FB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DD2AA56" w14:textId="77777777" w:rsidR="001E1F86" w:rsidRPr="00B00863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DD5A1B" w14:textId="70B8A90F" w:rsidR="001E1F86" w:rsidRPr="00B00863" w:rsidRDefault="004E02FB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4C4322" w:rsidRPr="00CD7347" w14:paraId="1A7CF944" w14:textId="77777777" w:rsidTr="00EC7A7B">
        <w:trPr>
          <w:trHeight w:val="207"/>
        </w:trPr>
        <w:tc>
          <w:tcPr>
            <w:tcW w:w="2790" w:type="dxa"/>
          </w:tcPr>
          <w:p w14:paraId="14126715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50" w:type="dxa"/>
          </w:tcPr>
          <w:p w14:paraId="21094CA6" w14:textId="77777777" w:rsidR="004C4322" w:rsidRPr="00CD7347" w:rsidRDefault="004C4322" w:rsidP="00111DD7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</w:tcPr>
          <w:p w14:paraId="7CCE42BC" w14:textId="77777777" w:rsidR="004C4322" w:rsidRPr="00CD7347" w:rsidRDefault="004C4322" w:rsidP="00111DD7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0FE31C9D" w14:textId="77777777" w:rsidR="004C4322" w:rsidRPr="00CD7347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highlight w:val="yellow"/>
              </w:rPr>
            </w:pPr>
          </w:p>
        </w:tc>
        <w:tc>
          <w:tcPr>
            <w:tcW w:w="1440" w:type="dxa"/>
          </w:tcPr>
          <w:p w14:paraId="16CD5F52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CE8DAD" w14:textId="77777777" w:rsidR="004C4322" w:rsidRPr="00CD7347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21E0B3B" w14:textId="77777777" w:rsidR="004C4322" w:rsidRPr="00CD7347" w:rsidRDefault="004C4322" w:rsidP="00111DD7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25A180B2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</w:tcPr>
          <w:p w14:paraId="3FD2F139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</w:tr>
      <w:tr w:rsidR="004C4322" w:rsidRPr="00C904AC" w14:paraId="2F58371C" w14:textId="77777777" w:rsidTr="00EC7A7B">
        <w:tc>
          <w:tcPr>
            <w:tcW w:w="2790" w:type="dxa"/>
            <w:hideMark/>
          </w:tcPr>
          <w:p w14:paraId="47736C36" w14:textId="1F7B332D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 w:rsidR="009433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320B2A89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6B9837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BB7D00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74F20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636E91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9598E6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7A2CB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CD2D85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302" w:rsidRPr="00C904AC" w14:paraId="1B5F5B73" w14:textId="77777777" w:rsidTr="00EC7A7B">
        <w:tc>
          <w:tcPr>
            <w:tcW w:w="2790" w:type="dxa"/>
          </w:tcPr>
          <w:p w14:paraId="6647074F" w14:textId="727DCE14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4DF04F3E" w14:textId="77777777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CECCB" w14:textId="40B36387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BB4F778" w14:textId="77777777" w:rsidR="00943302" w:rsidRPr="00C904AC" w:rsidRDefault="00943302" w:rsidP="0094330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8869A9F" w14:textId="7751BA56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  <w:tc>
          <w:tcPr>
            <w:tcW w:w="270" w:type="dxa"/>
          </w:tcPr>
          <w:p w14:paraId="5EE6B268" w14:textId="77777777" w:rsidR="00943302" w:rsidRPr="00C904AC" w:rsidRDefault="00943302" w:rsidP="0094330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7284E" w14:textId="15BD3349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51B22116" w14:textId="77777777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AC2049" w14:textId="44880F48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943302" w:rsidRPr="00C904AC" w14:paraId="1A710E5A" w14:textId="77777777" w:rsidTr="00EC7A7B">
        <w:tc>
          <w:tcPr>
            <w:tcW w:w="2790" w:type="dxa"/>
            <w:hideMark/>
          </w:tcPr>
          <w:p w14:paraId="344416D5" w14:textId="6663A709" w:rsidR="00943302" w:rsidRPr="007228FE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</w:t>
            </w:r>
            <w:r w:rsidR="00AC0D6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ขึ้นเงินเดือน</w:t>
            </w:r>
          </w:p>
        </w:tc>
        <w:tc>
          <w:tcPr>
            <w:tcW w:w="450" w:type="dxa"/>
          </w:tcPr>
          <w:p w14:paraId="332CAADE" w14:textId="77777777" w:rsidR="00943302" w:rsidRPr="00C904AC" w:rsidRDefault="00943302" w:rsidP="00AC0D63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A3D70C" w14:textId="6538C4F5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F7DBD60" w14:textId="77777777" w:rsidR="00943302" w:rsidRPr="00C904AC" w:rsidRDefault="00943302" w:rsidP="0094330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D6F9CC" w14:textId="7866A686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70" w:type="dxa"/>
          </w:tcPr>
          <w:p w14:paraId="4339CC7E" w14:textId="77777777" w:rsidR="00943302" w:rsidRPr="00C904AC" w:rsidRDefault="00943302" w:rsidP="0094330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66DF42" w14:textId="06CD9268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548FA684" w14:textId="77777777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F3F0FE" w14:textId="313F7E55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</w:tr>
      <w:tr w:rsidR="00943302" w:rsidRPr="00C904AC" w14:paraId="428AF1C4" w14:textId="77777777" w:rsidTr="00EC7A7B">
        <w:tc>
          <w:tcPr>
            <w:tcW w:w="2790" w:type="dxa"/>
          </w:tcPr>
          <w:p w14:paraId="7E405082" w14:textId="0A318843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045D85D0" w14:textId="77777777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E33656" w14:textId="490E5941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31A83671" w14:textId="77777777" w:rsidR="00943302" w:rsidRPr="00C904AC" w:rsidRDefault="00943302" w:rsidP="0094330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D3D658B" w14:textId="26B8FB32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(334)</w:t>
            </w:r>
          </w:p>
        </w:tc>
        <w:tc>
          <w:tcPr>
            <w:tcW w:w="270" w:type="dxa"/>
          </w:tcPr>
          <w:p w14:paraId="576D4CD4" w14:textId="77777777" w:rsidR="00943302" w:rsidRPr="00C904AC" w:rsidRDefault="00943302" w:rsidP="0094330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937DC" w14:textId="30D6E806" w:rsidR="00943302" w:rsidRPr="00C904AC" w:rsidRDefault="00943302" w:rsidP="0094330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2350BA68" w14:textId="77777777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0BE632" w14:textId="11E70CA2" w:rsidR="00943302" w:rsidRPr="00C904AC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</w:tbl>
    <w:p w14:paraId="32C2EF39" w14:textId="7B602C87" w:rsidR="00C90F4A" w:rsidRDefault="00C90F4A" w:rsidP="00C90F4A">
      <w:pPr>
        <w:pStyle w:val="FSNoteNumbered"/>
        <w:spacing w:after="0"/>
        <w:rPr>
          <w:b/>
          <w:bCs/>
          <w:u w:val="none"/>
        </w:rPr>
      </w:pPr>
    </w:p>
    <w:p w14:paraId="33993A8B" w14:textId="1867B7F2" w:rsidR="00C90F4A" w:rsidRDefault="00C90F4A" w:rsidP="00C90F4A">
      <w:pPr>
        <w:rPr>
          <w:lang w:val="th-TH"/>
        </w:rPr>
      </w:pPr>
    </w:p>
    <w:p w14:paraId="5E088366" w14:textId="07A5BAA6" w:rsidR="00C90F4A" w:rsidRDefault="00C90F4A" w:rsidP="00C90F4A">
      <w:pPr>
        <w:rPr>
          <w:lang w:val="th-TH"/>
        </w:rPr>
      </w:pPr>
    </w:p>
    <w:p w14:paraId="7BF61691" w14:textId="2ACCB595" w:rsidR="00C90F4A" w:rsidRDefault="00C90F4A" w:rsidP="00C90F4A">
      <w:pPr>
        <w:rPr>
          <w:lang w:val="th-TH"/>
        </w:rPr>
      </w:pPr>
    </w:p>
    <w:p w14:paraId="0A5EE72E" w14:textId="75D77F36" w:rsidR="00C90F4A" w:rsidRDefault="00C90F4A" w:rsidP="00C90F4A">
      <w:pPr>
        <w:rPr>
          <w:lang w:val="th-TH"/>
        </w:rPr>
      </w:pPr>
    </w:p>
    <w:p w14:paraId="673840F6" w14:textId="7421116E" w:rsidR="00C90F4A" w:rsidRDefault="00C90F4A" w:rsidP="00C90F4A">
      <w:pPr>
        <w:rPr>
          <w:lang w:val="th-TH"/>
        </w:rPr>
      </w:pPr>
    </w:p>
    <w:p w14:paraId="33A690AA" w14:textId="18088C39" w:rsidR="00C90F4A" w:rsidRDefault="00C90F4A" w:rsidP="00C90F4A">
      <w:pPr>
        <w:rPr>
          <w:lang w:val="th-TH"/>
        </w:rPr>
      </w:pPr>
    </w:p>
    <w:p w14:paraId="1AF81E9B" w14:textId="3BBAE71E" w:rsidR="00C90F4A" w:rsidRDefault="00C90F4A" w:rsidP="00C90F4A">
      <w:pPr>
        <w:rPr>
          <w:lang w:val="th-TH"/>
        </w:rPr>
      </w:pPr>
    </w:p>
    <w:p w14:paraId="0C413654" w14:textId="3CCDF27B" w:rsidR="00C90F4A" w:rsidRDefault="00C90F4A" w:rsidP="00C90F4A">
      <w:pPr>
        <w:rPr>
          <w:lang w:val="th-TH"/>
        </w:rPr>
      </w:pPr>
    </w:p>
    <w:p w14:paraId="6B7179F4" w14:textId="77777777" w:rsidR="008927A7" w:rsidRDefault="008927A7" w:rsidP="00C90F4A">
      <w:pPr>
        <w:rPr>
          <w:lang w:val="th-TH"/>
        </w:rPr>
      </w:pPr>
    </w:p>
    <w:p w14:paraId="3FF30D1D" w14:textId="77777777" w:rsidR="008927A7" w:rsidRDefault="008927A7" w:rsidP="00C90F4A">
      <w:pPr>
        <w:rPr>
          <w:cs/>
          <w:lang w:val="th-TH"/>
        </w:rPr>
      </w:pPr>
    </w:p>
    <w:p w14:paraId="43DC3AD7" w14:textId="72CA21FE" w:rsidR="00C90F4A" w:rsidRDefault="00C90F4A" w:rsidP="00C90F4A">
      <w:pPr>
        <w:rPr>
          <w:lang w:val="th-TH"/>
        </w:rPr>
      </w:pPr>
    </w:p>
    <w:p w14:paraId="4834B5BC" w14:textId="3AA04D51" w:rsidR="005704D7" w:rsidRPr="00575062" w:rsidRDefault="005704D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575062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623DCA75" w:rsidR="000C0E90" w:rsidRPr="00C90F4A" w:rsidRDefault="0094173A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รายได้ </w:t>
      </w:r>
      <w:r>
        <w:rPr>
          <w:rFonts w:ascii="Angsana New" w:hAnsi="Angsana New"/>
          <w:sz w:val="28"/>
          <w:szCs w:val="28"/>
        </w:rPr>
        <w:t>(</w:t>
      </w:r>
      <w:r w:rsidR="0065563C" w:rsidRPr="00C90F4A">
        <w:rPr>
          <w:rFonts w:ascii="Angsana New" w:hAnsi="Angsana New" w:hint="cs"/>
          <w:sz w:val="28"/>
          <w:szCs w:val="28"/>
          <w:cs/>
        </w:rPr>
        <w:t>ค่าใช้จ่าย</w:t>
      </w:r>
      <w:r>
        <w:rPr>
          <w:rFonts w:ascii="Angsana New" w:hAnsi="Angsana New"/>
          <w:sz w:val="28"/>
          <w:szCs w:val="28"/>
        </w:rPr>
        <w:t xml:space="preserve">) </w:t>
      </w:r>
      <w:r w:rsidR="000125B2" w:rsidRPr="00C90F4A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627F03" w:rsidRPr="00C90F4A">
        <w:rPr>
          <w:rFonts w:ascii="Angsana New" w:hAnsi="Angsana New" w:hint="cs"/>
          <w:sz w:val="28"/>
          <w:szCs w:val="28"/>
          <w:cs/>
        </w:rPr>
        <w:t>ปี</w:t>
      </w:r>
      <w:r w:rsidR="00A80558" w:rsidRPr="00C90F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943302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C90F4A">
        <w:rPr>
          <w:rFonts w:ascii="Angsana New" w:hAnsi="Angsana New"/>
          <w:sz w:val="28"/>
          <w:szCs w:val="28"/>
        </w:rPr>
        <w:t>256</w:t>
      </w:r>
      <w:r w:rsidR="00943302">
        <w:rPr>
          <w:rFonts w:ascii="Angsana New" w:hAnsi="Angsana New"/>
          <w:sz w:val="28"/>
          <w:szCs w:val="28"/>
        </w:rPr>
        <w:t>5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4440F7" w:rsidRPr="00824832" w14:paraId="4BA7FB50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69D51CF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E6DD3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40F7" w:rsidRPr="00824832" w14:paraId="627F29A5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6106BB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BEAEFD5" w14:textId="3A8B218A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F8D82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CE46EE4" w14:textId="3DC7B8D8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943302" w:rsidRPr="00824832" w14:paraId="642C8F80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36D92DB" w14:textId="77777777" w:rsidR="00943302" w:rsidRPr="00824832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9999" w14:textId="1F861AC4" w:rsidR="00943302" w:rsidRPr="00824832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89AE" w14:textId="77777777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EDF" w14:textId="302062CF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302" w:rsidRPr="00824832" w14:paraId="4A40EA81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8A0E13" w14:textId="77777777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490D" w14:textId="1891A881" w:rsidR="00943302" w:rsidRPr="00824832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</w:t>
            </w:r>
            <w:r w:rsidR="006D433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63A8F" w14:textId="77777777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5AB0" w14:textId="62828484" w:rsidR="00943302" w:rsidRPr="00824832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45,808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3302" w:rsidRPr="00824832" w14:paraId="709207B3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71252A" w14:textId="273E63C4" w:rsidR="00943302" w:rsidRPr="00824832" w:rsidRDefault="0094173A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4330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943302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C3BBDF" w14:textId="655128BF" w:rsidR="00943302" w:rsidRPr="00DA7B7F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</w:t>
            </w:r>
            <w:r w:rsidR="006D43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B25B1" w14:textId="77777777" w:rsidR="00943302" w:rsidRPr="0082483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B1BC4F" w14:textId="7E241B0D" w:rsidR="00943302" w:rsidRPr="00824832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433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45,808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DB87B05" w14:textId="11C35FFC" w:rsidR="00B67966" w:rsidRDefault="00B67966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94173A">
        <w:rPr>
          <w:rFonts w:ascii="Angsana New" w:hAnsi="Angsana New" w:hint="cs"/>
          <w:sz w:val="28"/>
          <w:szCs w:val="28"/>
          <w:cs/>
        </w:rPr>
        <w:t>รายได้</w:t>
      </w:r>
      <w:r w:rsidR="0094173A">
        <w:rPr>
          <w:rFonts w:ascii="Angsana New" w:hAnsi="Angsana New"/>
          <w:sz w:val="28"/>
          <w:szCs w:val="28"/>
        </w:rPr>
        <w:t xml:space="preserve"> (</w:t>
      </w:r>
      <w:r w:rsidR="00860AB5" w:rsidRPr="00860AB5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="0094173A">
        <w:rPr>
          <w:rFonts w:asciiTheme="majorBidi" w:hAnsiTheme="majorBidi" w:cstheme="majorBidi"/>
          <w:sz w:val="28"/>
          <w:szCs w:val="28"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="00182167">
        <w:rPr>
          <w:rFonts w:ascii="Angsana New" w:hAnsi="Angsana New" w:hint="cs"/>
          <w:sz w:val="28"/>
          <w:szCs w:val="28"/>
          <w:cs/>
        </w:rPr>
        <w:t>กำไร (</w:t>
      </w:r>
      <w:r w:rsidRPr="003058B7">
        <w:rPr>
          <w:rFonts w:ascii="Angsana New" w:hAnsi="Angsana New"/>
          <w:sz w:val="28"/>
          <w:szCs w:val="28"/>
          <w:cs/>
        </w:rPr>
        <w:t>ขาดทุน</w:t>
      </w:r>
      <w:r w:rsidR="00182167">
        <w:rPr>
          <w:rFonts w:ascii="Angsana New" w:hAnsi="Angsana New" w:hint="cs"/>
          <w:sz w:val="28"/>
          <w:szCs w:val="28"/>
          <w:cs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627F03">
        <w:rPr>
          <w:rFonts w:ascii="Angsana New" w:hAnsi="Angsana New" w:hint="cs"/>
          <w:sz w:val="28"/>
          <w:szCs w:val="28"/>
          <w:cs/>
        </w:rPr>
        <w:t>ปี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943302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943302">
        <w:rPr>
          <w:rFonts w:ascii="Angsana New" w:hAnsi="Angsana New"/>
          <w:sz w:val="28"/>
          <w:szCs w:val="28"/>
        </w:rPr>
        <w:t>5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4440F7" w:rsidRPr="00824832" w14:paraId="3F5EDA33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CA2550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B95CE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40F7" w:rsidRPr="00824832" w14:paraId="5BDDD0DD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4E5B29D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B8543" w14:textId="47957CD8" w:rsidR="004440F7" w:rsidRPr="00627F03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43600" w14:textId="77777777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895F5" w14:textId="45925E71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4440F7" w:rsidRPr="00824832" w14:paraId="625C4DF7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7A287AC" w14:textId="09393C50" w:rsidR="004440F7" w:rsidRPr="00824832" w:rsidRDefault="004440F7" w:rsidP="00627F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182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182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5E945" w14:textId="50F05F03" w:rsidR="004440F7" w:rsidRPr="00824832" w:rsidRDefault="0094173A" w:rsidP="00627F0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(168,478)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2B251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F9462" w14:textId="05AD664B" w:rsidR="004440F7" w:rsidRPr="00824832" w:rsidRDefault="00943302" w:rsidP="00627F0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18,644</w:t>
            </w:r>
          </w:p>
        </w:tc>
      </w:tr>
      <w:tr w:rsidR="004440F7" w:rsidRPr="00824832" w14:paraId="0FCBB40E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A27D8D2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08A95C" w14:textId="77777777" w:rsidR="004440F7" w:rsidRPr="00824832" w:rsidRDefault="004440F7" w:rsidP="00627F0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562123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421926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302" w:rsidRPr="00250566" w14:paraId="63DE67F8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4C72A45" w14:textId="77777777" w:rsidR="00943302" w:rsidRPr="00250566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25056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FB62D" w14:textId="1FB15EC1" w:rsidR="00943302" w:rsidRPr="00250566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B956" w14:textId="77777777" w:rsidR="00943302" w:rsidRPr="00250566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EDBAE" w14:textId="1F9BAB7A" w:rsidR="00943302" w:rsidRPr="00250566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943302" w:rsidRPr="00250566">
              <w:rPr>
                <w:rFonts w:asciiTheme="majorBidi" w:eastAsia="Cordia New" w:hAnsiTheme="majorBidi" w:cstheme="majorBidi"/>
                <w:sz w:val="28"/>
                <w:szCs w:val="28"/>
              </w:rPr>
              <w:t>3,729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943302" w:rsidRPr="00250566" w14:paraId="685CE459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47730D" w14:textId="77777777" w:rsidR="00943302" w:rsidRPr="00250566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2505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E15B162" w14:textId="77777777" w:rsidR="00943302" w:rsidRPr="00250566" w:rsidRDefault="00943302" w:rsidP="0094330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50566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022A" w14:textId="2189A1C9" w:rsidR="00943302" w:rsidRPr="00250566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(2,1</w:t>
            </w:r>
            <w:r w:rsidR="006813A8">
              <w:rPr>
                <w:rFonts w:asciiTheme="majorBidi" w:eastAsia="Cordia New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E1F1" w14:textId="77777777" w:rsidR="00943302" w:rsidRPr="00250566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CED7" w14:textId="173F7549" w:rsidR="00943302" w:rsidRPr="00250566" w:rsidRDefault="0094173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943302" w:rsidRPr="003E2EFC">
              <w:rPr>
                <w:rFonts w:asciiTheme="majorBidi" w:eastAsia="Cordia New" w:hAnsiTheme="majorBidi" w:cstheme="majorBidi"/>
                <w:sz w:val="28"/>
                <w:szCs w:val="28"/>
              </w:rPr>
              <w:t>1,735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084B98" w:rsidRPr="00250566" w14:paraId="62E2EF05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EB106CB" w14:textId="5F6D7DDF" w:rsidR="00084B98" w:rsidRPr="00250566" w:rsidRDefault="00084B98" w:rsidP="00084B9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ตัดจำหน่ายขาดทุนสะสมทางภาษี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4778" w14:textId="17A66975" w:rsidR="00084B98" w:rsidRPr="00250566" w:rsidRDefault="0094173A" w:rsidP="0008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(9,455)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275F3" w14:textId="77777777" w:rsidR="00084B98" w:rsidRPr="00250566" w:rsidRDefault="00084B98" w:rsidP="0008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BD53" w14:textId="590CC95F" w:rsidR="00084B98" w:rsidRPr="00250566" w:rsidRDefault="0094173A" w:rsidP="0008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084B98" w:rsidRPr="0075359C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084B98">
              <w:rPr>
                <w:rFonts w:asciiTheme="majorBidi" w:eastAsia="Cordia New" w:hAnsiTheme="majorBidi" w:cstheme="majorBidi"/>
                <w:sz w:val="28"/>
                <w:szCs w:val="28"/>
              </w:rPr>
              <w:t>2,206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0A07CA" w:rsidRPr="00250566" w14:paraId="0F9FC878" w14:textId="77777777" w:rsidTr="00D7566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18061" w14:textId="3C0AD560" w:rsidR="000A07CA" w:rsidRDefault="000A07CA" w:rsidP="000A07C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25056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6C494" w14:textId="06A89660" w:rsidR="000A07C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173A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</w:t>
            </w:r>
            <w:r w:rsidRPr="0094173A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136</w:t>
            </w:r>
            <w:r w:rsidRPr="0094173A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05C93" w14:textId="77777777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C4215" w14:textId="0C9D93D4" w:rsidR="000A07C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173A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A07CA" w:rsidRPr="00250566" w14:paraId="008B7C72" w14:textId="77777777" w:rsidTr="00BC053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0C8756F" w14:textId="77777777" w:rsidR="000A07CA" w:rsidRDefault="000A07CA" w:rsidP="000A07C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ตัดจำหน่ายค่าเผื่อหนี้สงสัยจะสูญที่เคยรับรู้เป็น</w:t>
            </w:r>
          </w:p>
          <w:p w14:paraId="5485DDEB" w14:textId="5269F0E3" w:rsidR="000A07CA" w:rsidRDefault="000A07CA" w:rsidP="000A07C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07D0" w14:textId="77777777" w:rsidR="000A07C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</w:rPr>
            </w:pPr>
          </w:p>
          <w:p w14:paraId="2E9F5F4E" w14:textId="4F32F1F4" w:rsidR="000A07CA" w:rsidRPr="0094173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</w:rPr>
            </w:pPr>
            <w:r w:rsidRPr="0094173A">
              <w:rPr>
                <w:rFonts w:asciiTheme="majorBidi" w:eastAsia="Cordia New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127F" w14:textId="77777777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7EF6" w14:textId="77777777" w:rsidR="000A07C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3D8A5FD6" w14:textId="4AB867F9" w:rsidR="000A07CA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/>
                <w:sz w:val="28"/>
                <w:szCs w:val="28"/>
              </w:rPr>
              <w:t>(</w:t>
            </w:r>
            <w:r w:rsidRPr="00DD2D0A">
              <w:rPr>
                <w:rFonts w:asciiTheme="majorBidi" w:eastAsia="Cordia New" w:hAnsiTheme="majorBidi"/>
                <w:sz w:val="28"/>
                <w:szCs w:val="28"/>
                <w:cs/>
              </w:rPr>
              <w:t>30</w:t>
            </w:r>
            <w:r w:rsidRPr="00DD2D0A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DD2D0A">
              <w:rPr>
                <w:rFonts w:asciiTheme="majorBidi" w:eastAsia="Cordia New" w:hAnsiTheme="majorBidi"/>
                <w:sz w:val="28"/>
                <w:szCs w:val="28"/>
                <w:cs/>
              </w:rPr>
              <w:t>478</w:t>
            </w:r>
            <w:r>
              <w:rPr>
                <w:rFonts w:asciiTheme="majorBidi" w:eastAsia="Cordia New" w:hAnsiTheme="majorBidi"/>
                <w:sz w:val="28"/>
                <w:szCs w:val="28"/>
              </w:rPr>
              <w:t>)</w:t>
            </w:r>
          </w:p>
        </w:tc>
      </w:tr>
      <w:tr w:rsidR="000A07CA" w:rsidRPr="00250566" w14:paraId="3B0C5BB8" w14:textId="77777777" w:rsidTr="00BC053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6AA295A" w14:textId="6D80D880" w:rsidR="000A07CA" w:rsidRPr="00250566" w:rsidRDefault="000A07CA" w:rsidP="000A07C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ผลแตกต่างชั่วคราวที่ไม่เคยรับรู้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6A10" w14:textId="6E2D9F29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E997" w14:textId="77777777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1068" w14:textId="153663BC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2,340</w:t>
            </w:r>
          </w:p>
        </w:tc>
      </w:tr>
      <w:tr w:rsidR="000A07CA" w:rsidRPr="005067F3" w14:paraId="1D91D673" w14:textId="77777777" w:rsidTr="0010660B">
        <w:trPr>
          <w:trHeight w:val="42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E51096" w14:textId="4625FDA2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505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250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71969" w14:textId="49B94F78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69ED8" w14:textId="77777777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8AC2C" w14:textId="139B5B60" w:rsidR="000A07CA" w:rsidRPr="00250566" w:rsidRDefault="000A07CA" w:rsidP="000A0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(45,808)</w:t>
            </w:r>
          </w:p>
        </w:tc>
      </w:tr>
    </w:tbl>
    <w:p w14:paraId="08A5BF9E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455B660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F137291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528EDF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CD70A0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5470CEF" w14:textId="715FFA00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27DD7D8" w14:textId="77777777" w:rsidR="000A07CA" w:rsidRDefault="000A07CA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2998E3EB" w:rsidR="005704D7" w:rsidRPr="00E4284A" w:rsidRDefault="005704D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12" w:name="OLE_LINK1"/>
      <w:bookmarkStart w:id="13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12"/>
      <w:bookmarkEnd w:id="13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943302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43302">
        <w:rPr>
          <w:rFonts w:ascii="Angsana New" w:hAnsi="Angsana New"/>
          <w:sz w:val="28"/>
          <w:szCs w:val="28"/>
        </w:rPr>
        <w:t>5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7A014C" w:rsidRPr="009A7EE8" w14:paraId="3DD1E755" w14:textId="77777777" w:rsidTr="00226CA5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226CA5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226CA5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7F82218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5E83DC81" w:rsidR="00D72D3E" w:rsidRPr="009A7EE8" w:rsidRDefault="000A07CA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6BD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1EBBDE62" w14:textId="5198DF2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B5312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1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57A3A7E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B5312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527EC" w14:textId="2E073906" w:rsidR="00D72D3E" w:rsidRPr="001A426F" w:rsidRDefault="00AD041B" w:rsidP="0022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72D3E" w:rsidRPr="009A7EE8" w14:paraId="7F56ACA7" w14:textId="77777777" w:rsidTr="00226CA5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302" w:rsidRPr="009A7EE8" w14:paraId="598D1CD2" w14:textId="77777777" w:rsidTr="00243E8E">
        <w:tc>
          <w:tcPr>
            <w:tcW w:w="3330" w:type="dxa"/>
          </w:tcPr>
          <w:p w14:paraId="3B2A8917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9DA0C19" w14:textId="6B985E50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6D0F05A1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74E75FA6" w:rsidR="00943302" w:rsidRPr="009A7EE8" w:rsidRDefault="00CB70B0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15FA1C6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39AC57DA" w:rsidR="00943302" w:rsidRPr="005F2DD4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6DD4E4" w14:textId="7840D9C2" w:rsidR="00943302" w:rsidRPr="009A7EE8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1,043</w:t>
            </w:r>
          </w:p>
        </w:tc>
      </w:tr>
      <w:tr w:rsidR="00943302" w:rsidRPr="009A7EE8" w14:paraId="50B3569B" w14:textId="77777777" w:rsidTr="00E77006">
        <w:tc>
          <w:tcPr>
            <w:tcW w:w="3330" w:type="dxa"/>
          </w:tcPr>
          <w:p w14:paraId="752452B8" w14:textId="77777777" w:rsidR="00943302" w:rsidRPr="004C0B33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D864080" w14:textId="77777777" w:rsidR="00943302" w:rsidRPr="004C0B33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2653874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339EB2" w14:textId="3E5717BD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475BE383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3F20E" w14:textId="68B9D60A" w:rsidR="00943302" w:rsidRPr="009A7EE8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3,279</w:t>
            </w:r>
          </w:p>
        </w:tc>
        <w:tc>
          <w:tcPr>
            <w:tcW w:w="270" w:type="dxa"/>
            <w:vAlign w:val="bottom"/>
          </w:tcPr>
          <w:p w14:paraId="02D9D84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B09C9" w14:textId="23B315C5" w:rsidR="00943302" w:rsidRPr="005F2DD4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356BD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35EA8" w14:textId="4BCFE2D2" w:rsidR="00943302" w:rsidRPr="009A7EE8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4,207</w:t>
            </w:r>
          </w:p>
        </w:tc>
      </w:tr>
      <w:tr w:rsidR="00943302" w:rsidRPr="009A7EE8" w14:paraId="28832F13" w14:textId="77777777" w:rsidTr="00243E8E">
        <w:tc>
          <w:tcPr>
            <w:tcW w:w="3330" w:type="dxa"/>
          </w:tcPr>
          <w:p w14:paraId="59A0B518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40F653" w14:textId="7DFE9F66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  <w:tc>
          <w:tcPr>
            <w:tcW w:w="270" w:type="dxa"/>
            <w:shd w:val="clear" w:color="auto" w:fill="auto"/>
          </w:tcPr>
          <w:p w14:paraId="4136B960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460CA5" w14:textId="51308802" w:rsidR="00943302" w:rsidRPr="00A2365A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FE49E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2509A" w14:textId="2856FCA9" w:rsidR="00943302" w:rsidRPr="00A2365A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AD731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E7C4B" w14:textId="5D8D0EA2" w:rsidR="00943302" w:rsidRPr="00A2365A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22,9</w:t>
            </w:r>
            <w:r w:rsidR="004463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943302" w:rsidRPr="009A7EE8" w14:paraId="48F7CC41" w14:textId="77777777" w:rsidTr="00243E8E">
        <w:trPr>
          <w:trHeight w:val="720"/>
        </w:trPr>
        <w:tc>
          <w:tcPr>
            <w:tcW w:w="3330" w:type="dxa"/>
          </w:tcPr>
          <w:p w14:paraId="4BB1BFF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FA3B7A" w14:textId="31BA638E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868B3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1EBE9" w14:textId="19065B1C" w:rsidR="00943302" w:rsidRPr="00A2365A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404EA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D527B" w14:textId="2C27ADEC" w:rsidR="00943302" w:rsidRPr="00A2365A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231D9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EFA5F" w14:textId="2C0EC1AD" w:rsidR="00943302" w:rsidRPr="00A2365A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6,930</w:t>
            </w:r>
          </w:p>
        </w:tc>
      </w:tr>
      <w:tr w:rsidR="00943302" w:rsidRPr="009A7EE8" w14:paraId="4D852BDB" w14:textId="77777777" w:rsidTr="00243E8E">
        <w:tc>
          <w:tcPr>
            <w:tcW w:w="3330" w:type="dxa"/>
          </w:tcPr>
          <w:p w14:paraId="6D472617" w14:textId="77777777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943302" w:rsidRPr="00AE1CA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EF9952" w14:textId="06B32EFF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9BACD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3B49F" w14:textId="574D924B" w:rsidR="00943302" w:rsidRPr="00A2365A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536D6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5B258" w14:textId="0947F800" w:rsidR="00943302" w:rsidRPr="00A2365A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7A485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F7841" w14:textId="49F7FE54" w:rsidR="00943302" w:rsidRPr="00A2365A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1,727</w:t>
            </w:r>
          </w:p>
        </w:tc>
      </w:tr>
      <w:tr w:rsidR="00943302" w:rsidRPr="009A7EE8" w14:paraId="1065CBE4" w14:textId="77777777" w:rsidTr="00243E8E">
        <w:tc>
          <w:tcPr>
            <w:tcW w:w="3330" w:type="dxa"/>
          </w:tcPr>
          <w:p w14:paraId="08F04D06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79834" w14:textId="66CC42E8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5526BF22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2E328" w14:textId="5E598D74" w:rsidR="00943302" w:rsidRPr="00A2365A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</w:t>
            </w:r>
            <w:r w:rsidR="009417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1719E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06616" w14:textId="2D0C8CD6" w:rsidR="00943302" w:rsidRPr="00A2365A" w:rsidRDefault="00544934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9097F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E2D1E" w14:textId="2BDF354D" w:rsidR="00943302" w:rsidRPr="00A2365A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5449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252</w:t>
            </w:r>
          </w:p>
        </w:tc>
      </w:tr>
      <w:tr w:rsidR="00943302" w:rsidRPr="009A7EE8" w14:paraId="2F6FF720" w14:textId="77777777" w:rsidTr="00243E8E">
        <w:tc>
          <w:tcPr>
            <w:tcW w:w="3330" w:type="dxa"/>
          </w:tcPr>
          <w:p w14:paraId="2C4BA433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6FF1B" w14:textId="50D42D70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  <w:tc>
          <w:tcPr>
            <w:tcW w:w="270" w:type="dxa"/>
            <w:shd w:val="clear" w:color="auto" w:fill="auto"/>
          </w:tcPr>
          <w:p w14:paraId="74D5B30E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F335F" w14:textId="76185930" w:rsidR="00943302" w:rsidRPr="00A2365A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(9,455)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28D2A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734C" w14:textId="58A10AAE" w:rsidR="00943302" w:rsidRPr="00A2365A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A324E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8B260" w14:textId="685E6380" w:rsidR="00943302" w:rsidRPr="00A2365A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3302" w:rsidRPr="009A7EE8" w14:paraId="38B1218A" w14:textId="77777777" w:rsidTr="00243E8E">
        <w:tc>
          <w:tcPr>
            <w:tcW w:w="3330" w:type="dxa"/>
          </w:tcPr>
          <w:p w14:paraId="75684FFA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1235B" w14:textId="0AB590BA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1B462584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C83C" w14:textId="044046A5" w:rsidR="00943302" w:rsidRPr="00A2365A" w:rsidRDefault="00CB70B0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8,89</w:t>
            </w:r>
            <w:r w:rsidR="009417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7907F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5F24C9" w14:textId="0BED2FA2" w:rsidR="00943302" w:rsidRPr="00A2365A" w:rsidRDefault="00544934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32C41" w14:textId="77777777" w:rsidR="00943302" w:rsidRPr="00A2365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58F8E" w14:textId="573DBB13" w:rsidR="00943302" w:rsidRPr="00A2365A" w:rsidRDefault="00544934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38,149</w:t>
            </w:r>
          </w:p>
        </w:tc>
      </w:tr>
      <w:tr w:rsidR="001374FF" w:rsidRPr="00694D4E" w14:paraId="418B4753" w14:textId="77777777" w:rsidTr="00A2365A">
        <w:trPr>
          <w:trHeight w:val="216"/>
        </w:trPr>
        <w:tc>
          <w:tcPr>
            <w:tcW w:w="3330" w:type="dxa"/>
          </w:tcPr>
          <w:p w14:paraId="7E6074A2" w14:textId="77777777" w:rsidR="001374FF" w:rsidRPr="00694D4E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1374FF" w:rsidRPr="00694D4E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999D36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B1AA" w14:textId="77777777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886D1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0BBD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44FC3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4E0A8" w14:textId="77777777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4FF" w:rsidRPr="009A7EE8" w14:paraId="5337FDEF" w14:textId="77777777" w:rsidTr="0096022F">
        <w:tc>
          <w:tcPr>
            <w:tcW w:w="3330" w:type="dxa"/>
          </w:tcPr>
          <w:p w14:paraId="173C2122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19097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3F15E7" w14:textId="77777777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3302" w:rsidRPr="009A7EE8" w14:paraId="371920F5" w14:textId="77777777" w:rsidTr="004D5381">
        <w:tc>
          <w:tcPr>
            <w:tcW w:w="3330" w:type="dxa"/>
          </w:tcPr>
          <w:p w14:paraId="26158A73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236D2257" w14:textId="2121F82B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  <w:tc>
          <w:tcPr>
            <w:tcW w:w="270" w:type="dxa"/>
          </w:tcPr>
          <w:p w14:paraId="2CCB1ECD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7A5E7CC5" w:rsidR="00943302" w:rsidRPr="009A7EE8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70" w:type="dxa"/>
            <w:vAlign w:val="bottom"/>
          </w:tcPr>
          <w:p w14:paraId="784240E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1B8FB0CE" w:rsidR="00943302" w:rsidRPr="005F2DD4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93027" w14:textId="7059EDF4" w:rsidR="00943302" w:rsidRPr="009A7EE8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(10,722)</w:t>
            </w:r>
          </w:p>
        </w:tc>
      </w:tr>
      <w:tr w:rsidR="00943302" w:rsidRPr="009A7EE8" w14:paraId="3C446DC2" w14:textId="77777777" w:rsidTr="00226CA5">
        <w:tc>
          <w:tcPr>
            <w:tcW w:w="3330" w:type="dxa"/>
          </w:tcPr>
          <w:p w14:paraId="5A123A35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6BE4501C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  <w:tc>
          <w:tcPr>
            <w:tcW w:w="270" w:type="dxa"/>
          </w:tcPr>
          <w:p w14:paraId="00D35827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1C72E1F9" w:rsidR="00943302" w:rsidRPr="009A7EE8" w:rsidRDefault="00CB70B0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2DCE4036" w:rsidR="00943302" w:rsidRPr="005F2DD4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6,540</w:t>
            </w:r>
          </w:p>
        </w:tc>
        <w:tc>
          <w:tcPr>
            <w:tcW w:w="270" w:type="dxa"/>
            <w:vAlign w:val="bottom"/>
          </w:tcPr>
          <w:p w14:paraId="5CBCDB0B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2D27B4B7" w:rsidR="00943302" w:rsidRPr="009A7EE8" w:rsidRDefault="002D4ABA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(6,904)</w:t>
            </w:r>
          </w:p>
        </w:tc>
      </w:tr>
      <w:tr w:rsidR="00943302" w:rsidRPr="009A7EE8" w14:paraId="679940F1" w14:textId="77777777" w:rsidTr="00226CA5">
        <w:tc>
          <w:tcPr>
            <w:tcW w:w="3330" w:type="dxa"/>
          </w:tcPr>
          <w:p w14:paraId="283383E5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3A097310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  <w:tc>
          <w:tcPr>
            <w:tcW w:w="270" w:type="dxa"/>
          </w:tcPr>
          <w:p w14:paraId="4CEA2A8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5F78D5BB" w:rsidR="00943302" w:rsidRPr="009A7EE8" w:rsidRDefault="002D4ABA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70" w:type="dxa"/>
            <w:vAlign w:val="bottom"/>
          </w:tcPr>
          <w:p w14:paraId="21B79A3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7675A58D" w:rsidR="00943302" w:rsidRPr="005F2DD4" w:rsidRDefault="002D4ABA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6,540</w:t>
            </w:r>
          </w:p>
        </w:tc>
        <w:tc>
          <w:tcPr>
            <w:tcW w:w="270" w:type="dxa"/>
            <w:vAlign w:val="bottom"/>
          </w:tcPr>
          <w:p w14:paraId="0831E636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020D5523" w:rsidR="00943302" w:rsidRPr="009A7EE8" w:rsidRDefault="002D4ABA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(17,626)</w:t>
            </w:r>
          </w:p>
        </w:tc>
      </w:tr>
    </w:tbl>
    <w:p w14:paraId="28EBA8AD" w14:textId="3213926C" w:rsidR="00FF1727" w:rsidRDefault="00FF172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3E50596" w14:textId="780F049F" w:rsidR="00877648" w:rsidRDefault="00877648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3141BE" w14:textId="77777777" w:rsidR="00FF59BA" w:rsidRDefault="00FF59BA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170"/>
        <w:gridCol w:w="270"/>
        <w:gridCol w:w="1350"/>
      </w:tblGrid>
      <w:tr w:rsidR="00877648" w:rsidRPr="009A7EE8" w14:paraId="50F70613" w14:textId="77777777" w:rsidTr="004B2B86">
        <w:trPr>
          <w:tblHeader/>
        </w:trPr>
        <w:tc>
          <w:tcPr>
            <w:tcW w:w="3330" w:type="dxa"/>
          </w:tcPr>
          <w:p w14:paraId="11A4980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269693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77648" w:rsidRPr="009A7EE8" w14:paraId="0F75103F" w14:textId="77777777" w:rsidTr="004B2B86">
        <w:trPr>
          <w:tblHeader/>
        </w:trPr>
        <w:tc>
          <w:tcPr>
            <w:tcW w:w="3330" w:type="dxa"/>
          </w:tcPr>
          <w:p w14:paraId="2FB0FAA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D3DF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8E663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F4757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4B517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81FA8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648" w:rsidRPr="009A7EE8" w14:paraId="24A55250" w14:textId="77777777" w:rsidTr="004B2B86">
        <w:trPr>
          <w:tblHeader/>
        </w:trPr>
        <w:tc>
          <w:tcPr>
            <w:tcW w:w="3330" w:type="dxa"/>
          </w:tcPr>
          <w:p w14:paraId="18FCF66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8501F7" w14:textId="38D41A65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8A93DF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A1EE5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23FF0A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00697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A238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(</w:t>
            </w:r>
            <w:r w:rsidRPr="008B298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</w:t>
            </w: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น)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79238E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9DD29B" w14:textId="35D8DB50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4330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77648" w:rsidRPr="009A7EE8" w14:paraId="3A526A45" w14:textId="77777777" w:rsidTr="004B2B86">
        <w:tc>
          <w:tcPr>
            <w:tcW w:w="3330" w:type="dxa"/>
          </w:tcPr>
          <w:p w14:paraId="75537DE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122BF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2E4262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B5694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9524D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B3D1C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2BE0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C1792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302" w:rsidRPr="009A7EE8" w14:paraId="0B3D4F51" w14:textId="77777777" w:rsidTr="004B2B86">
        <w:tc>
          <w:tcPr>
            <w:tcW w:w="3330" w:type="dxa"/>
          </w:tcPr>
          <w:p w14:paraId="06C3B861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1D851684" w14:textId="658972E4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15BD7F0D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FD8EF" w14:textId="65096F31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(30,721)</w:t>
            </w:r>
          </w:p>
        </w:tc>
        <w:tc>
          <w:tcPr>
            <w:tcW w:w="270" w:type="dxa"/>
          </w:tcPr>
          <w:p w14:paraId="57F2200A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409F4" w14:textId="35FB86E3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BECC2D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ABC1F9" w14:textId="0D729560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</w:tr>
      <w:tr w:rsidR="00943302" w:rsidRPr="009A7EE8" w14:paraId="029FC249" w14:textId="77777777" w:rsidTr="00994A4B">
        <w:tc>
          <w:tcPr>
            <w:tcW w:w="3330" w:type="dxa"/>
          </w:tcPr>
          <w:p w14:paraId="4A189271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2BB6E5D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229C85C8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9C51C3A" w14:textId="6A54C5B9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D8BD5A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E50F32" w14:textId="51323102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  <w:vAlign w:val="bottom"/>
          </w:tcPr>
          <w:p w14:paraId="6084C16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FCC796" w14:textId="0D8EFBA9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81BBA7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8E0AB" w14:textId="41594561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</w:tr>
      <w:tr w:rsidR="00943302" w:rsidRPr="009A7EE8" w14:paraId="210B963B" w14:textId="77777777" w:rsidTr="00767C3D">
        <w:tc>
          <w:tcPr>
            <w:tcW w:w="3330" w:type="dxa"/>
          </w:tcPr>
          <w:p w14:paraId="083A524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4073E6EE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396F1094" w14:textId="7F415A75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  <w:shd w:val="clear" w:color="auto" w:fill="auto"/>
          </w:tcPr>
          <w:p w14:paraId="74DBC89E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C40D9" w14:textId="0938316B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408A98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1A0D1" w14:textId="4BCC9389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34338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46BE9E" w14:textId="0244DB6B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</w:tr>
      <w:tr w:rsidR="00943302" w:rsidRPr="009A7EE8" w14:paraId="38BAD898" w14:textId="77777777" w:rsidTr="009D5EA3">
        <w:trPr>
          <w:trHeight w:val="720"/>
        </w:trPr>
        <w:tc>
          <w:tcPr>
            <w:tcW w:w="3330" w:type="dxa"/>
          </w:tcPr>
          <w:p w14:paraId="548F1F50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11B11DA7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52CB3E1F" w14:textId="60B0D1D4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B1CC7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BDF40" w14:textId="7A6EACF8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075B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1A52F" w14:textId="02EEA913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AC787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055C83" w14:textId="18D8DE80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</w:tr>
      <w:tr w:rsidR="00943302" w:rsidRPr="009A7EE8" w14:paraId="16462DFA" w14:textId="77777777" w:rsidTr="009D5EA3">
        <w:tc>
          <w:tcPr>
            <w:tcW w:w="3330" w:type="dxa"/>
          </w:tcPr>
          <w:p w14:paraId="7314123D" w14:textId="77777777" w:rsidR="00943302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640C91E3" w14:textId="77777777" w:rsidR="00943302" w:rsidRPr="00AE1CAA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145A8AD" w14:textId="52DC8880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4CE4F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4BA841" w14:textId="716D8996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2B3AF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413E4" w14:textId="12443FB3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C116E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658FB1" w14:textId="5F4C6169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943302" w:rsidRPr="009A7EE8" w14:paraId="4AF499BF" w14:textId="77777777" w:rsidTr="00B04051">
        <w:tc>
          <w:tcPr>
            <w:tcW w:w="3330" w:type="dxa"/>
          </w:tcPr>
          <w:p w14:paraId="1D5E9DE6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51DC3E5F" w14:textId="1935FDF9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095196B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06412" w14:textId="475D0A28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BBBBE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BE1A26" w14:textId="575B6C0F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FE1180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24958" w14:textId="694D58E2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</w:tr>
      <w:tr w:rsidR="00943302" w:rsidRPr="009A7EE8" w14:paraId="44D29529" w14:textId="77777777" w:rsidTr="00B04051">
        <w:tc>
          <w:tcPr>
            <w:tcW w:w="3330" w:type="dxa"/>
          </w:tcPr>
          <w:p w14:paraId="24BB19FE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0E470" w14:textId="5757C359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26A87B40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D0292" w14:textId="5CEE00BA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A856FB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DC104" w14:textId="319EBFC8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2642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94B18" w14:textId="323017D3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943302" w:rsidRPr="009A7EE8" w14:paraId="3E733177" w14:textId="77777777" w:rsidTr="00D640AA">
        <w:tc>
          <w:tcPr>
            <w:tcW w:w="3330" w:type="dxa"/>
          </w:tcPr>
          <w:p w14:paraId="5DB11DA2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AC496" w14:textId="766D3B80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73E4AE8B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8F4AC" w14:textId="57908BCB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(46,25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F2CC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865E6E" w14:textId="5F4FD2F8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19761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909A2" w14:textId="145D6756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</w:tr>
      <w:tr w:rsidR="00877648" w:rsidRPr="00694D4E" w14:paraId="7821B5F9" w14:textId="77777777" w:rsidTr="004B2B86">
        <w:trPr>
          <w:trHeight w:val="51"/>
        </w:trPr>
        <w:tc>
          <w:tcPr>
            <w:tcW w:w="3330" w:type="dxa"/>
          </w:tcPr>
          <w:p w14:paraId="643D831D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BCF85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B4EEF1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3F7449" w14:textId="77777777" w:rsidR="00877648" w:rsidRPr="00694D4E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5CDB1A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4E5255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B95136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6D3F4A" w14:textId="77777777" w:rsidR="00877648" w:rsidRPr="00694D4E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7648" w:rsidRPr="009A7EE8" w14:paraId="303F2232" w14:textId="77777777" w:rsidTr="004B2B86">
        <w:tc>
          <w:tcPr>
            <w:tcW w:w="3330" w:type="dxa"/>
          </w:tcPr>
          <w:p w14:paraId="404F053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8279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64659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9A0422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9D61A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6DF5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A3BB05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4A6630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3302" w:rsidRPr="009A7EE8" w14:paraId="05253DC1" w14:textId="77777777" w:rsidTr="004B2B86">
        <w:tc>
          <w:tcPr>
            <w:tcW w:w="3330" w:type="dxa"/>
          </w:tcPr>
          <w:p w14:paraId="010F9B14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4EBD099C" w14:textId="0CF0D572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267A1E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7AB09" w14:textId="4433A88A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70" w:type="dxa"/>
            <w:vAlign w:val="bottom"/>
          </w:tcPr>
          <w:p w14:paraId="3CD965D1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3CBFA" w14:textId="7979A42F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270" w:type="dxa"/>
            <w:vAlign w:val="bottom"/>
          </w:tcPr>
          <w:p w14:paraId="275539D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98EF69" w14:textId="751B9E06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</w:tr>
      <w:tr w:rsidR="00943302" w:rsidRPr="009A7EE8" w14:paraId="04872FB9" w14:textId="77777777" w:rsidTr="004B2B86">
        <w:tc>
          <w:tcPr>
            <w:tcW w:w="3330" w:type="dxa"/>
          </w:tcPr>
          <w:p w14:paraId="00BEC7D8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32055BD2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12A06388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170806" w14:textId="355F576B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9BA56F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2266DF4" w14:textId="71F52489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54E48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ED02CC4" w14:textId="420FCA46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(2,783)</w:t>
            </w:r>
          </w:p>
        </w:tc>
        <w:tc>
          <w:tcPr>
            <w:tcW w:w="270" w:type="dxa"/>
            <w:vAlign w:val="bottom"/>
          </w:tcPr>
          <w:p w14:paraId="2352429B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D20143" w14:textId="27B56A36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</w:tr>
      <w:tr w:rsidR="00943302" w:rsidRPr="009A7EE8" w14:paraId="36E74828" w14:textId="77777777" w:rsidTr="004B2B86">
        <w:tc>
          <w:tcPr>
            <w:tcW w:w="3330" w:type="dxa"/>
          </w:tcPr>
          <w:p w14:paraId="513E9184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68614F77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8327240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60247" w14:textId="3EDEF070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78A22F89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6A17F" w14:textId="5D3CECF5" w:rsidR="00943302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766E2906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8CB9B" w14:textId="1D4BED5D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17EB6C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F80A7" w14:textId="4BF90C14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3302" w:rsidRPr="009A7EE8" w14:paraId="51711925" w14:textId="77777777" w:rsidTr="004B2B86">
        <w:tc>
          <w:tcPr>
            <w:tcW w:w="3330" w:type="dxa"/>
          </w:tcPr>
          <w:p w14:paraId="61C7F6ED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8DE7A" w14:textId="4132ECB5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5BDC3E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CFBE9" w14:textId="43B6E6D3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70" w:type="dxa"/>
            <w:vAlign w:val="bottom"/>
          </w:tcPr>
          <w:p w14:paraId="4CF8D4C3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722BF" w14:textId="5EF3334A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(3,651)</w:t>
            </w:r>
          </w:p>
        </w:tc>
        <w:tc>
          <w:tcPr>
            <w:tcW w:w="270" w:type="dxa"/>
            <w:vAlign w:val="bottom"/>
          </w:tcPr>
          <w:p w14:paraId="09CCAE11" w14:textId="77777777" w:rsidR="00943302" w:rsidRPr="009A7EE8" w:rsidRDefault="00943302" w:rsidP="00943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E69E4" w14:textId="2BC09015" w:rsidR="00943302" w:rsidRPr="009A7EE8" w:rsidRDefault="00943302" w:rsidP="0094330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</w:tr>
    </w:tbl>
    <w:p w14:paraId="7EDCBA30" w14:textId="625CD5F0" w:rsidR="00877648" w:rsidRDefault="00877648" w:rsidP="0087764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8830E8" w14:textId="77777777" w:rsidR="003857C3" w:rsidRPr="00E4284A" w:rsidRDefault="003857C3" w:rsidP="0087764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0446E91" w14:textId="77777777" w:rsidR="00943302" w:rsidRDefault="00943302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18BD88B" w14:textId="77777777" w:rsidR="00943302" w:rsidRDefault="00943302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086E90B" w14:textId="40546EE3" w:rsidR="00304859" w:rsidRDefault="00877648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943302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473B">
        <w:rPr>
          <w:rFonts w:ascii="Angsana New" w:hAnsi="Angsana New"/>
          <w:spacing w:val="-2"/>
          <w:sz w:val="28"/>
          <w:szCs w:val="28"/>
          <w:cs/>
        </w:rPr>
        <w:t>ไม่ได้ใช้</w:t>
      </w:r>
      <w:r w:rsidRPr="0094173A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94173A">
        <w:rPr>
          <w:rFonts w:ascii="Angsana New" w:hAnsi="Angsana New"/>
          <w:spacing w:val="-2"/>
          <w:sz w:val="28"/>
          <w:szCs w:val="28"/>
        </w:rPr>
        <w:t xml:space="preserve"> </w:t>
      </w:r>
      <w:r w:rsidR="0094173A">
        <w:rPr>
          <w:rFonts w:ascii="Angsana New" w:hAnsi="Angsana New"/>
          <w:spacing w:val="-2"/>
          <w:sz w:val="28"/>
          <w:szCs w:val="28"/>
        </w:rPr>
        <w:t>261.3</w:t>
      </w:r>
      <w:r w:rsidRPr="0094173A">
        <w:rPr>
          <w:rFonts w:ascii="Angsana New" w:hAnsi="Angsana New"/>
          <w:spacing w:val="-2"/>
          <w:sz w:val="28"/>
          <w:szCs w:val="28"/>
        </w:rPr>
        <w:t xml:space="preserve"> </w:t>
      </w:r>
      <w:r w:rsidRPr="0094173A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8E473B">
        <w:rPr>
          <w:rFonts w:ascii="Angsana New" w:hAnsi="Angsana New"/>
          <w:spacing w:val="-2"/>
          <w:sz w:val="28"/>
          <w:szCs w:val="28"/>
          <w:cs/>
        </w:rPr>
        <w:t>บาท (</w:t>
      </w:r>
      <w:r w:rsidRPr="008E473B">
        <w:rPr>
          <w:rFonts w:ascii="Angsana New" w:hAnsi="Angsana New"/>
          <w:spacing w:val="-2"/>
          <w:sz w:val="28"/>
          <w:szCs w:val="28"/>
        </w:rPr>
        <w:t>31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943302">
        <w:rPr>
          <w:rFonts w:ascii="Angsana New" w:hAnsi="Angsana New"/>
          <w:spacing w:val="-2"/>
          <w:sz w:val="28"/>
          <w:szCs w:val="28"/>
        </w:rPr>
        <w:t>5</w:t>
      </w:r>
      <w:r w:rsidRPr="00B42D66">
        <w:rPr>
          <w:rFonts w:ascii="Angsana New" w:hAnsi="Angsana New"/>
          <w:spacing w:val="-2"/>
          <w:sz w:val="28"/>
          <w:szCs w:val="28"/>
        </w:rPr>
        <w:t>: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="00943302" w:rsidRPr="00943302">
        <w:rPr>
          <w:rFonts w:ascii="Angsana New" w:hAnsi="Angsana New"/>
          <w:spacing w:val="-2"/>
          <w:sz w:val="28"/>
          <w:szCs w:val="28"/>
        </w:rPr>
        <w:t xml:space="preserve">148.4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</w:t>
      </w:r>
      <w:r w:rsidR="00304859" w:rsidRPr="00996AEB">
        <w:rPr>
          <w:rFonts w:ascii="Angsana New" w:hAnsi="Angsana New"/>
          <w:sz w:val="28"/>
          <w:szCs w:val="28"/>
          <w:cs/>
        </w:rPr>
        <w:t>ในอนาคตเพียงพอที่จะนำผลขาดทุนทางภาษีมาใช้ประโยชน์ได้</w:t>
      </w:r>
      <w:r w:rsidR="00304859">
        <w:rPr>
          <w:rFonts w:ascii="Angsana New" w:hAnsi="Angsana New"/>
          <w:sz w:val="28"/>
          <w:szCs w:val="28"/>
        </w:rPr>
        <w:t xml:space="preserve"> </w:t>
      </w:r>
    </w:p>
    <w:p w14:paraId="62A7244F" w14:textId="4C0B1B56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60405F" w:rsidRPr="001E7A5A" w14:paraId="2C09383A" w14:textId="77777777" w:rsidTr="005C0628">
        <w:trPr>
          <w:trHeight w:val="389"/>
        </w:trPr>
        <w:tc>
          <w:tcPr>
            <w:tcW w:w="5850" w:type="dxa"/>
          </w:tcPr>
          <w:p w14:paraId="6C9DD173" w14:textId="77777777" w:rsidR="0060405F" w:rsidRPr="001E7A5A" w:rsidRDefault="0060405F" w:rsidP="005C0628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7D79283A" w14:textId="77777777" w:rsidR="0060405F" w:rsidRPr="001E7A5A" w:rsidRDefault="0060405F" w:rsidP="005C0628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405F" w:rsidRPr="001E7A5A" w14:paraId="2C92917D" w14:textId="77777777" w:rsidTr="005C0628">
        <w:trPr>
          <w:trHeight w:val="389"/>
        </w:trPr>
        <w:tc>
          <w:tcPr>
            <w:tcW w:w="5850" w:type="dxa"/>
          </w:tcPr>
          <w:p w14:paraId="78BEC5FC" w14:textId="77777777" w:rsidR="0060405F" w:rsidRPr="001E7A5A" w:rsidRDefault="0060405F" w:rsidP="005C0628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BE483C" w14:textId="0D1CB1AD" w:rsidR="0060405F" w:rsidRPr="003D0C47" w:rsidRDefault="0060405F" w:rsidP="005C0628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center"/>
          </w:tcPr>
          <w:p w14:paraId="23E61105" w14:textId="77777777" w:rsidR="0060405F" w:rsidRPr="003D0C47" w:rsidRDefault="0060405F" w:rsidP="005C0628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27C3E2" w14:textId="30E99C44" w:rsidR="0060405F" w:rsidRPr="003D0C47" w:rsidRDefault="0060405F" w:rsidP="005C0628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60405F" w:rsidRPr="001E7A5A" w14:paraId="386628F0" w14:textId="77777777" w:rsidTr="005C0628">
        <w:trPr>
          <w:trHeight w:val="389"/>
        </w:trPr>
        <w:tc>
          <w:tcPr>
            <w:tcW w:w="5850" w:type="dxa"/>
            <w:vAlign w:val="bottom"/>
          </w:tcPr>
          <w:p w14:paraId="0DE440D4" w14:textId="77777777" w:rsidR="0060405F" w:rsidRPr="00F808BF" w:rsidRDefault="0060405F" w:rsidP="005C0628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897C562" w14:textId="77777777" w:rsidR="0060405F" w:rsidRPr="002C3013" w:rsidRDefault="0060405F" w:rsidP="005C0628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2CA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  <w:tc>
          <w:tcPr>
            <w:tcW w:w="270" w:type="dxa"/>
          </w:tcPr>
          <w:p w14:paraId="417BF534" w14:textId="77777777" w:rsidR="0060405F" w:rsidRPr="001A47BD" w:rsidRDefault="0060405F" w:rsidP="005C0628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4B7A92FF" w14:textId="77777777" w:rsidR="0060405F" w:rsidRPr="001A47BD" w:rsidRDefault="0060405F" w:rsidP="005C0628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09E"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</w:tr>
      <w:tr w:rsidR="0060405F" w:rsidRPr="001E7A5A" w14:paraId="1D5880E5" w14:textId="77777777" w:rsidTr="005C0628">
        <w:trPr>
          <w:trHeight w:val="389"/>
        </w:trPr>
        <w:tc>
          <w:tcPr>
            <w:tcW w:w="5850" w:type="dxa"/>
          </w:tcPr>
          <w:p w14:paraId="423D5308" w14:textId="77777777" w:rsidR="0060405F" w:rsidRPr="00F808BF" w:rsidRDefault="0060405F" w:rsidP="005C0628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5A73D90" w14:textId="5B74FC50" w:rsidR="0060405F" w:rsidRPr="002C3013" w:rsidRDefault="0094173A" w:rsidP="005C0628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73A">
              <w:rPr>
                <w:rFonts w:ascii="Angsana New" w:hAnsi="Angsana New"/>
                <w:sz w:val="28"/>
                <w:szCs w:val="28"/>
              </w:rPr>
              <w:t>135,073</w:t>
            </w:r>
          </w:p>
        </w:tc>
        <w:tc>
          <w:tcPr>
            <w:tcW w:w="270" w:type="dxa"/>
          </w:tcPr>
          <w:p w14:paraId="3BF1871E" w14:textId="77777777" w:rsidR="0060405F" w:rsidRPr="001A47BD" w:rsidRDefault="0060405F" w:rsidP="005C0628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BD96084" w14:textId="77777777" w:rsidR="0060405F" w:rsidRPr="001A47BD" w:rsidRDefault="0060405F" w:rsidP="005C0628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92,997</w:t>
            </w:r>
          </w:p>
        </w:tc>
      </w:tr>
      <w:tr w:rsidR="0060405F" w:rsidRPr="001E7A5A" w14:paraId="65CC0F0F" w14:textId="77777777" w:rsidTr="005C0628">
        <w:trPr>
          <w:trHeight w:val="389"/>
        </w:trPr>
        <w:tc>
          <w:tcPr>
            <w:tcW w:w="5850" w:type="dxa"/>
          </w:tcPr>
          <w:p w14:paraId="67559BF8" w14:textId="77777777" w:rsidR="0060405F" w:rsidRPr="00F808BF" w:rsidRDefault="0060405F" w:rsidP="005C0628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5A4D5D92" w14:textId="77777777" w:rsidR="0060405F" w:rsidRPr="002C3013" w:rsidRDefault="0060405F" w:rsidP="005C0628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2CA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650B9A21" w14:textId="77777777" w:rsidR="0060405F" w:rsidRPr="001A47BD" w:rsidRDefault="0060405F" w:rsidP="005C0628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FFFFFF"/>
          </w:tcPr>
          <w:p w14:paraId="0924DA01" w14:textId="77777777" w:rsidR="0060405F" w:rsidRPr="001A47BD" w:rsidRDefault="0060405F" w:rsidP="005C0628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60405F" w:rsidRPr="001E7A5A" w14:paraId="4046EBE5" w14:textId="77777777" w:rsidTr="005C0628">
        <w:trPr>
          <w:trHeight w:val="389"/>
        </w:trPr>
        <w:tc>
          <w:tcPr>
            <w:tcW w:w="5850" w:type="dxa"/>
          </w:tcPr>
          <w:p w14:paraId="606AA337" w14:textId="77777777" w:rsidR="0060405F" w:rsidRDefault="0060405F" w:rsidP="005C062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76045CFA" w14:textId="30B3AEE6" w:rsidR="0060405F" w:rsidRPr="004326B3" w:rsidRDefault="0094173A" w:rsidP="005C0628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65,680</w:t>
            </w:r>
          </w:p>
        </w:tc>
        <w:tc>
          <w:tcPr>
            <w:tcW w:w="270" w:type="dxa"/>
          </w:tcPr>
          <w:p w14:paraId="206FE785" w14:textId="77777777" w:rsidR="0060405F" w:rsidRPr="001E7A5A" w:rsidRDefault="0060405F" w:rsidP="005C0628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0011A72C" w14:textId="77777777" w:rsidR="0060405F" w:rsidRDefault="0060405F" w:rsidP="005C0628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0405F" w:rsidRPr="001E7A5A" w14:paraId="4ABBC720" w14:textId="77777777" w:rsidTr="005C0628">
        <w:trPr>
          <w:trHeight w:val="389"/>
        </w:trPr>
        <w:tc>
          <w:tcPr>
            <w:tcW w:w="5850" w:type="dxa"/>
          </w:tcPr>
          <w:p w14:paraId="7BD490C6" w14:textId="77777777" w:rsidR="0060405F" w:rsidRPr="001E7A5A" w:rsidRDefault="0060405F" w:rsidP="005C062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4C2E894" w14:textId="66277CE0" w:rsidR="0060405F" w:rsidRPr="002C3013" w:rsidRDefault="0094173A" w:rsidP="005C0628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73A">
              <w:rPr>
                <w:rFonts w:ascii="Angsana New" w:hAnsi="Angsana New"/>
                <w:b/>
                <w:bCs/>
                <w:sz w:val="28"/>
                <w:szCs w:val="28"/>
              </w:rPr>
              <w:t>261,343</w:t>
            </w:r>
          </w:p>
        </w:tc>
        <w:tc>
          <w:tcPr>
            <w:tcW w:w="270" w:type="dxa"/>
          </w:tcPr>
          <w:p w14:paraId="646137ED" w14:textId="77777777" w:rsidR="0060405F" w:rsidRPr="001E7A5A" w:rsidRDefault="0060405F" w:rsidP="005C0628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0AB67DA" w14:textId="77777777" w:rsidR="0060405F" w:rsidRPr="001E7A5A" w:rsidRDefault="0060405F" w:rsidP="005C0628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148,387</w:t>
            </w:r>
          </w:p>
        </w:tc>
      </w:tr>
    </w:tbl>
    <w:p w14:paraId="4E8B75E0" w14:textId="19B48FA4" w:rsidR="0029154B" w:rsidRPr="00DB5369" w:rsidRDefault="0029154B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DB5369">
        <w:rPr>
          <w:b/>
          <w:bCs/>
          <w:u w:val="none"/>
          <w:cs/>
        </w:rPr>
        <w:t>หนี้สินอื่น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60405F" w:rsidRPr="00DC3DDD" w14:paraId="11646185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D47EEB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F15C647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0405F" w:rsidRPr="00DC3DDD" w14:paraId="5290297B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FDE8FB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FD1D4" w14:textId="32CE1229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19A64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CC938" w14:textId="269B727B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0405F" w:rsidRPr="00DC3DDD" w14:paraId="32BEBA43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F94401A" w14:textId="120B4B7E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</w:t>
            </w:r>
            <w:r w:rsidRPr="00720913">
              <w:rPr>
                <w:rFonts w:asciiTheme="majorBidi" w:hAnsiTheme="majorBidi" w:cstheme="majorBidi"/>
                <w:sz w:val="28"/>
                <w:szCs w:val="28"/>
                <w:cs/>
              </w:rPr>
              <w:t>เหตุ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1F47" w14:textId="1E17A018" w:rsidR="0060405F" w:rsidRPr="00DC3DDD" w:rsidRDefault="00DB5369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5369">
              <w:rPr>
                <w:rFonts w:asciiTheme="majorBidi" w:hAnsiTheme="majorBidi" w:cstheme="majorBidi"/>
                <w:sz w:val="28"/>
                <w:szCs w:val="28"/>
              </w:rPr>
              <w:t>35,670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8CE1E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84153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</w:tr>
      <w:tr w:rsidR="0060405F" w:rsidRPr="00DC3DDD" w14:paraId="31E44F02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FC5D27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7F94" w14:textId="4F574777" w:rsidR="0060405F" w:rsidRPr="0091446F" w:rsidRDefault="00E86BB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D0A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0A8D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12583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8D6C7" w14:textId="77777777" w:rsidR="0060405F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9,609</w:t>
            </w:r>
          </w:p>
        </w:tc>
      </w:tr>
      <w:tr w:rsidR="0060405F" w:rsidRPr="00DC3DDD" w14:paraId="3044925A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EB7DAD7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3F27" w14:textId="48A261B4" w:rsidR="0060405F" w:rsidRPr="00DC3DDD" w:rsidRDefault="00E86BB6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AA74DD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216E1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</w:tr>
      <w:tr w:rsidR="0060405F" w:rsidRPr="00DC3DDD" w14:paraId="07A53C90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AF4DA7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2DA08" w14:textId="59C45B44" w:rsidR="0060405F" w:rsidRPr="00DC3DDD" w:rsidRDefault="007B6AFD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AFD">
              <w:rPr>
                <w:rFonts w:asciiTheme="majorBidi" w:hAnsiTheme="majorBidi" w:cstheme="majorBidi"/>
                <w:sz w:val="28"/>
                <w:szCs w:val="28"/>
              </w:rPr>
              <w:t>10,442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340FF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332E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</w:tr>
      <w:tr w:rsidR="0060405F" w:rsidRPr="00DC3DDD" w14:paraId="735787D7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111369" w14:textId="77777777" w:rsidR="0060405F" w:rsidRPr="002B08E3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29EB3" w14:textId="7DB66404" w:rsidR="0060405F" w:rsidRPr="007B6AFD" w:rsidRDefault="007B6AFD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AFD">
              <w:rPr>
                <w:rFonts w:asciiTheme="majorBidi" w:hAnsiTheme="majorBidi" w:cstheme="majorBidi"/>
                <w:sz w:val="28"/>
                <w:szCs w:val="28"/>
              </w:rPr>
              <w:t>9,429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2F2705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8DD87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9,071</w:t>
            </w:r>
          </w:p>
        </w:tc>
      </w:tr>
      <w:tr w:rsidR="0060405F" w:rsidRPr="005067F3" w14:paraId="6B7DB296" w14:textId="77777777" w:rsidTr="005C0628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003306E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65A00A" w14:textId="37CEE9D1" w:rsidR="0060405F" w:rsidRPr="007B6AFD" w:rsidRDefault="007B6AFD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6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</w:t>
            </w:r>
            <w:r w:rsidR="006D0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95C53" w14:textId="77777777" w:rsidR="0060405F" w:rsidRPr="00DC3DDD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17C8C3" w14:textId="77777777" w:rsidR="0060405F" w:rsidRPr="00713B32" w:rsidRDefault="0060405F" w:rsidP="005C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77,227</w:t>
            </w:r>
          </w:p>
        </w:tc>
      </w:tr>
    </w:tbl>
    <w:p w14:paraId="5D151AE9" w14:textId="77777777" w:rsidR="003E5AA4" w:rsidRDefault="003E5AA4" w:rsidP="003E5AA4">
      <w:pPr>
        <w:pStyle w:val="FSNoteNumbered"/>
        <w:spacing w:before="120" w:after="120"/>
        <w:ind w:left="540"/>
        <w:rPr>
          <w:b/>
          <w:bCs/>
          <w:u w:val="none"/>
          <w:cs/>
        </w:rPr>
      </w:pPr>
    </w:p>
    <w:p w14:paraId="250CA56C" w14:textId="77777777" w:rsidR="003E5AA4" w:rsidRDefault="003E5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</w:pPr>
      <w:r>
        <w:rPr>
          <w:b/>
          <w:bCs/>
          <w:cs/>
        </w:rPr>
        <w:br w:type="page"/>
      </w:r>
    </w:p>
    <w:p w14:paraId="1D11B33C" w14:textId="77777777" w:rsidR="003E5AA4" w:rsidRPr="003E5AA4" w:rsidRDefault="003E5AA4" w:rsidP="003E5AA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contextualSpacing w:val="0"/>
        <w:jc w:val="thaiDistribute"/>
        <w:rPr>
          <w:rFonts w:ascii="Angsana New" w:eastAsia="Angsana New" w:hAnsi="Angsana New"/>
          <w:b/>
          <w:bCs/>
          <w:vanish/>
          <w:sz w:val="28"/>
          <w:szCs w:val="28"/>
          <w:cs/>
          <w:lang w:val="th-TH"/>
        </w:rPr>
      </w:pPr>
    </w:p>
    <w:p w14:paraId="1CDD9500" w14:textId="77777777" w:rsidR="003E5AA4" w:rsidRPr="003E5AA4" w:rsidRDefault="003E5AA4" w:rsidP="003E5AA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contextualSpacing w:val="0"/>
        <w:jc w:val="thaiDistribute"/>
        <w:rPr>
          <w:rFonts w:ascii="Angsana New" w:eastAsia="Angsana New" w:hAnsi="Angsana New"/>
          <w:b/>
          <w:bCs/>
          <w:vanish/>
          <w:sz w:val="28"/>
          <w:szCs w:val="28"/>
          <w:cs/>
          <w:lang w:val="th-TH"/>
        </w:rPr>
      </w:pPr>
    </w:p>
    <w:p w14:paraId="042E0BFB" w14:textId="4B15C2C3" w:rsidR="00537607" w:rsidRPr="00E86BB6" w:rsidRDefault="000F3B50" w:rsidP="003E5AA4">
      <w:pPr>
        <w:pStyle w:val="FSNoteNumbered"/>
        <w:numPr>
          <w:ilvl w:val="1"/>
          <w:numId w:val="36"/>
        </w:numPr>
        <w:tabs>
          <w:tab w:val="left" w:pos="630"/>
        </w:tabs>
        <w:spacing w:before="120" w:after="120"/>
        <w:ind w:left="540" w:hanging="540"/>
        <w:rPr>
          <w:b/>
          <w:bCs/>
          <w:u w:val="none"/>
          <w:cs/>
        </w:rPr>
      </w:pPr>
      <w:r w:rsidRPr="00E86BB6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7B5549" w:rsidRPr="00E34BE6" w14:paraId="1CDBB695" w14:textId="19269DB0" w:rsidTr="00EC7A7B">
        <w:trPr>
          <w:trHeight w:val="389"/>
          <w:tblHeader/>
        </w:trPr>
        <w:tc>
          <w:tcPr>
            <w:tcW w:w="585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F84E72" w:rsidRPr="00E34BE6" w14:paraId="5CA43EFE" w14:textId="4BCE6CE1" w:rsidTr="00EC7A7B">
        <w:trPr>
          <w:trHeight w:val="389"/>
          <w:tblHeader/>
        </w:trPr>
        <w:tc>
          <w:tcPr>
            <w:tcW w:w="5850" w:type="dxa"/>
          </w:tcPr>
          <w:p w14:paraId="33F840BB" w14:textId="77777777" w:rsidR="00F84E72" w:rsidRPr="00E34BE6" w:rsidRDefault="00F84E72" w:rsidP="00F84E7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642CC700" w:rsidR="00F84E72" w:rsidRPr="00073CC8" w:rsidRDefault="00AD041B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084904F3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433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B5549" w:rsidRPr="00E34BE6" w14:paraId="00A935A3" w14:textId="0A2936F1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05F" w:rsidRPr="00E34BE6" w14:paraId="48153142" w14:textId="31619E00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767B5C4B" w14:textId="164D174F" w:rsidR="0060405F" w:rsidRPr="00E34BE6" w:rsidRDefault="0060405F" w:rsidP="0060405F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0677E33D" w:rsidR="0060405F" w:rsidRPr="004C27A0" w:rsidRDefault="00575062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7,329</w:t>
            </w:r>
          </w:p>
        </w:tc>
        <w:tc>
          <w:tcPr>
            <w:tcW w:w="270" w:type="dxa"/>
          </w:tcPr>
          <w:p w14:paraId="25B54D2C" w14:textId="77777777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0B9CE2F1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</w:tr>
      <w:tr w:rsidR="0060405F" w:rsidRPr="00E34BE6" w14:paraId="0E0D39E0" w14:textId="151BE5DD" w:rsidTr="00EC7A7B">
        <w:trPr>
          <w:trHeight w:val="389"/>
        </w:trPr>
        <w:tc>
          <w:tcPr>
            <w:tcW w:w="5850" w:type="dxa"/>
            <w:shd w:val="clear" w:color="auto" w:fill="auto"/>
            <w:hideMark/>
          </w:tcPr>
          <w:p w14:paraId="700F899D" w14:textId="6AD8D14D" w:rsidR="0060405F" w:rsidRPr="00E34BE6" w:rsidRDefault="0060405F" w:rsidP="0060405F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474AA5B9" w:rsidR="0060405F" w:rsidRPr="004C27A0" w:rsidRDefault="000D57D0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</w:t>
            </w:r>
            <w:r w:rsidR="00575062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129D9164" w14:textId="77777777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47E033D9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</w:tr>
      <w:tr w:rsidR="0060405F" w:rsidRPr="00E34BE6" w14:paraId="06F86D49" w14:textId="57CFEE3F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44AC12EC" w14:textId="77777777" w:rsidR="0060405F" w:rsidRPr="00E34BE6" w:rsidRDefault="0060405F" w:rsidP="0060405F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4E3A8E10" w:rsidR="0060405F" w:rsidRPr="004C27A0" w:rsidRDefault="000D57D0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750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370B7741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  <w:tr w:rsidR="0060405F" w:rsidRPr="004C3013" w14:paraId="2C2BB1CE" w14:textId="1E1AA52C" w:rsidTr="00EC7A7B">
        <w:trPr>
          <w:trHeight w:val="105"/>
        </w:trPr>
        <w:tc>
          <w:tcPr>
            <w:tcW w:w="5850" w:type="dxa"/>
            <w:shd w:val="clear" w:color="auto" w:fill="auto"/>
            <w:vAlign w:val="bottom"/>
          </w:tcPr>
          <w:p w14:paraId="038530DC" w14:textId="77777777" w:rsidR="0060405F" w:rsidRPr="004C3013" w:rsidRDefault="0060405F" w:rsidP="0060405F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60405F" w:rsidRPr="004C3013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60405F" w:rsidRPr="004C3013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60405F" w:rsidRPr="004C3013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60405F" w:rsidRPr="00E34BE6" w14:paraId="5C1C5A3C" w14:textId="01B21037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350E3BC" w14:textId="77777777" w:rsidR="0060405F" w:rsidRPr="00E34BE6" w:rsidRDefault="0060405F" w:rsidP="0060405F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38C6F8DE" w:rsidR="0060405F" w:rsidRPr="007969A5" w:rsidRDefault="00575062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40,384</w:t>
            </w:r>
          </w:p>
        </w:tc>
        <w:tc>
          <w:tcPr>
            <w:tcW w:w="270" w:type="dxa"/>
          </w:tcPr>
          <w:p w14:paraId="04CB96F4" w14:textId="77777777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42DDD1BB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49,497</w:t>
            </w:r>
          </w:p>
        </w:tc>
      </w:tr>
      <w:tr w:rsidR="0060405F" w:rsidRPr="00E34BE6" w14:paraId="3B2ADD8C" w14:textId="32F752ED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46BE9420" w14:textId="77777777" w:rsidR="0060405F" w:rsidRPr="00E34BE6" w:rsidRDefault="0060405F" w:rsidP="0060405F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28C4BD95" w:rsidR="0060405F" w:rsidRPr="007969A5" w:rsidRDefault="000D57D0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39E1B8A4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(6,862)</w:t>
            </w:r>
          </w:p>
        </w:tc>
      </w:tr>
      <w:tr w:rsidR="0060405F" w:rsidRPr="00E34BE6" w14:paraId="508BABE2" w14:textId="69369FBB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7682202B" w14:textId="77777777" w:rsidR="0060405F" w:rsidRPr="00E34BE6" w:rsidRDefault="0060405F" w:rsidP="0060405F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42D0628C" w:rsidR="0060405F" w:rsidRPr="007969A5" w:rsidRDefault="000D57D0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750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63A1BACD" w:rsidR="0060405F" w:rsidRPr="007969A5" w:rsidRDefault="0060405F" w:rsidP="0060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</w:tbl>
    <w:p w14:paraId="0C975C5D" w14:textId="1C5047EA" w:rsidR="00965389" w:rsidRPr="0060405F" w:rsidRDefault="0060405F" w:rsidP="00C543C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0405F">
        <w:rPr>
          <w:rFonts w:ascii="Angsana New" w:hAnsi="Angsana New"/>
          <w:sz w:val="28"/>
          <w:szCs w:val="28"/>
          <w:cs/>
        </w:rPr>
        <w:t>ดอกเบี้ยจ่ายได้คำนวณโดยประมาณการจากอัตราดอกเบี้ยที่เป็นต้นทุนเงินกู้ยืมของบริษัท ตามระยะเวลาของสัญญาเช่า</w:t>
      </w:r>
      <w:r w:rsidR="000F3B50" w:rsidRPr="00084B98">
        <w:rPr>
          <w:rFonts w:ascii="Angsana New" w:hAnsi="Angsana New"/>
          <w:spacing w:val="-6"/>
          <w:sz w:val="28"/>
          <w:szCs w:val="28"/>
          <w:cs/>
        </w:rPr>
        <w:t>สำหรับ</w:t>
      </w:r>
      <w:r w:rsidR="00627F03" w:rsidRPr="00084B98">
        <w:rPr>
          <w:rFonts w:ascii="Angsana New" w:hAnsi="Angsana New" w:hint="cs"/>
          <w:spacing w:val="-6"/>
          <w:sz w:val="28"/>
          <w:szCs w:val="28"/>
          <w:cs/>
        </w:rPr>
        <w:t>ปี</w:t>
      </w:r>
      <w:r w:rsidR="00A80558" w:rsidRPr="00084B98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AD041B" w:rsidRPr="00084B98">
        <w:rPr>
          <w:rFonts w:ascii="Angsana New" w:hAnsi="Angsana New"/>
          <w:spacing w:val="-6"/>
          <w:sz w:val="28"/>
          <w:szCs w:val="28"/>
        </w:rPr>
        <w:t xml:space="preserve">31 </w:t>
      </w:r>
      <w:r w:rsidR="00AD041B" w:rsidRPr="00084B98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AD041B" w:rsidRPr="00084B98">
        <w:rPr>
          <w:rFonts w:ascii="Angsana New" w:hAnsi="Angsana New"/>
          <w:spacing w:val="-6"/>
          <w:sz w:val="28"/>
          <w:szCs w:val="28"/>
        </w:rPr>
        <w:t>256</w:t>
      </w:r>
      <w:r w:rsidR="00406964" w:rsidRPr="00084B98">
        <w:rPr>
          <w:rFonts w:ascii="Angsana New" w:hAnsi="Angsana New"/>
          <w:spacing w:val="-6"/>
          <w:sz w:val="28"/>
          <w:szCs w:val="28"/>
        </w:rPr>
        <w:t>6</w:t>
      </w:r>
      <w:r w:rsidR="00AD041B" w:rsidRPr="00084B98">
        <w:rPr>
          <w:rFonts w:ascii="Angsana New" w:hAnsi="Angsana New"/>
          <w:spacing w:val="-6"/>
          <w:sz w:val="28"/>
          <w:szCs w:val="28"/>
        </w:rPr>
        <w:t xml:space="preserve"> </w:t>
      </w:r>
      <w:r w:rsidR="003E7C61" w:rsidRPr="00084B98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727B8D" w:rsidRPr="00084B9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3E7C61" w:rsidRPr="00084B98">
        <w:rPr>
          <w:rFonts w:ascii="Angsana New" w:hAnsi="Angsana New"/>
          <w:spacing w:val="-6"/>
          <w:sz w:val="28"/>
          <w:szCs w:val="28"/>
        </w:rPr>
        <w:t>256</w:t>
      </w:r>
      <w:r w:rsidR="00406964" w:rsidRPr="00084B98">
        <w:rPr>
          <w:rFonts w:ascii="Angsana New" w:hAnsi="Angsana New"/>
          <w:spacing w:val="-6"/>
          <w:sz w:val="28"/>
          <w:szCs w:val="28"/>
        </w:rPr>
        <w:t>5</w:t>
      </w:r>
      <w:r w:rsidR="003E7C61" w:rsidRPr="00084B9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F3B50" w:rsidRPr="00084B98">
        <w:rPr>
          <w:rFonts w:ascii="Angsana New" w:hAnsi="Angsana New"/>
          <w:spacing w:val="-6"/>
          <w:sz w:val="28"/>
          <w:szCs w:val="28"/>
          <w:cs/>
        </w:rPr>
        <w:t>ดอกเบี้ยจ่ายจากหนี้สินตามสัญญาเช่าจำ</w:t>
      </w:r>
      <w:r w:rsidR="000F3B50" w:rsidRPr="00E86BB6">
        <w:rPr>
          <w:rFonts w:ascii="Angsana New" w:hAnsi="Angsana New"/>
          <w:spacing w:val="-6"/>
          <w:sz w:val="28"/>
          <w:szCs w:val="28"/>
          <w:cs/>
        </w:rPr>
        <w:t>นวน</w:t>
      </w:r>
      <w:r w:rsidR="00965389" w:rsidRPr="00E86BB6">
        <w:rPr>
          <w:rFonts w:ascii="Angsana New" w:hAnsi="Angsana New"/>
          <w:spacing w:val="-6"/>
          <w:sz w:val="28"/>
          <w:szCs w:val="28"/>
        </w:rPr>
        <w:t xml:space="preserve"> </w:t>
      </w:r>
      <w:r w:rsidR="00575062">
        <w:rPr>
          <w:rFonts w:ascii="Angsana New" w:hAnsi="Angsana New"/>
          <w:spacing w:val="-6"/>
          <w:sz w:val="28"/>
          <w:szCs w:val="28"/>
        </w:rPr>
        <w:t>2.2</w:t>
      </w:r>
      <w:r w:rsidR="008B64C0" w:rsidRPr="00E86BB6">
        <w:rPr>
          <w:rFonts w:ascii="Angsana New" w:hAnsi="Angsana New"/>
          <w:spacing w:val="-6"/>
          <w:sz w:val="28"/>
          <w:szCs w:val="28"/>
        </w:rPr>
        <w:t xml:space="preserve"> </w:t>
      </w:r>
      <w:r w:rsidR="00765B6C" w:rsidRPr="00E86BB6">
        <w:rPr>
          <w:rFonts w:ascii="Angsana New" w:hAnsi="Angsana New" w:hint="cs"/>
          <w:spacing w:val="-6"/>
          <w:sz w:val="28"/>
          <w:szCs w:val="28"/>
          <w:cs/>
        </w:rPr>
        <w:t>ล้าน</w:t>
      </w:r>
      <w:r w:rsidR="00765B6C" w:rsidRPr="00084B98">
        <w:rPr>
          <w:rFonts w:ascii="Angsana New" w:hAnsi="Angsana New" w:hint="cs"/>
          <w:spacing w:val="-6"/>
          <w:sz w:val="28"/>
          <w:szCs w:val="28"/>
          <w:cs/>
        </w:rPr>
        <w:t xml:space="preserve">บาท </w:t>
      </w:r>
      <w:r w:rsidR="00C815E7" w:rsidRPr="00084B98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575062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25794D">
        <w:rPr>
          <w:rFonts w:ascii="Angsana New" w:hAnsi="Angsana New"/>
          <w:spacing w:val="-6"/>
          <w:sz w:val="28"/>
          <w:szCs w:val="28"/>
        </w:rPr>
        <w:br/>
      </w:r>
      <w:r w:rsidR="00EC74EB" w:rsidRPr="00084B98">
        <w:rPr>
          <w:rFonts w:ascii="Angsana New" w:hAnsi="Angsana New"/>
          <w:spacing w:val="-6"/>
          <w:sz w:val="28"/>
          <w:szCs w:val="28"/>
        </w:rPr>
        <w:t>2.</w:t>
      </w:r>
      <w:r w:rsidR="00406964" w:rsidRPr="00084B98">
        <w:rPr>
          <w:rFonts w:ascii="Angsana New" w:hAnsi="Angsana New"/>
          <w:spacing w:val="-6"/>
          <w:sz w:val="28"/>
          <w:szCs w:val="28"/>
        </w:rPr>
        <w:t>1</w:t>
      </w:r>
      <w:r w:rsidR="00EC74EB" w:rsidRPr="00084B98">
        <w:rPr>
          <w:rFonts w:ascii="Angsana New" w:hAnsi="Angsana New"/>
          <w:spacing w:val="-6"/>
          <w:sz w:val="28"/>
          <w:szCs w:val="28"/>
        </w:rPr>
        <w:t xml:space="preserve"> </w:t>
      </w:r>
      <w:r w:rsidR="00C815E7" w:rsidRPr="00084B98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447786" w:rsidRPr="00084B98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C36B5" w:rsidRPr="00084B98">
        <w:rPr>
          <w:rFonts w:ascii="Angsana New" w:hAnsi="Angsana New" w:hint="cs"/>
          <w:spacing w:val="-6"/>
          <w:sz w:val="28"/>
          <w:szCs w:val="28"/>
          <w:cs/>
        </w:rPr>
        <w:t xml:space="preserve">ตามลำดับ </w:t>
      </w:r>
      <w:r w:rsidRPr="00084B98">
        <w:rPr>
          <w:rFonts w:ascii="Angsana New" w:hAnsi="Angsana New" w:hint="cs"/>
          <w:spacing w:val="-6"/>
          <w:sz w:val="28"/>
          <w:szCs w:val="28"/>
          <w:cs/>
        </w:rPr>
        <w:t>แสดงเป็นส่วนหนึ่งของค่าใช้จ่ายในการดำเนินงานในงบกำไรขาดทุนเบ็ดเสร็จ</w:t>
      </w:r>
    </w:p>
    <w:p w14:paraId="6F56BC1A" w14:textId="5E344896" w:rsidR="006A728D" w:rsidRPr="00824832" w:rsidRDefault="006A728D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2D8D9189" w:rsidR="006A728D" w:rsidRPr="00EC7A7B" w:rsidRDefault="006A728D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 w:rsidRPr="00EC7A7B">
        <w:rPr>
          <w:rFonts w:ascii="Angsana New" w:hAnsi="Angsana New"/>
          <w:spacing w:val="-2"/>
          <w:sz w:val="28"/>
          <w:szCs w:val="28"/>
        </w:rPr>
        <w:t>2535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กำหนดให้บริษัทต้องจัดสรร</w:t>
      </w:r>
      <w:r w:rsidR="00765B6C" w:rsidRPr="00EC7A7B">
        <w:rPr>
          <w:rFonts w:ascii="Angsana New" w:hAnsi="Angsana New" w:hint="cs"/>
          <w:spacing w:val="-2"/>
          <w:sz w:val="28"/>
          <w:szCs w:val="28"/>
          <w:cs/>
        </w:rPr>
        <w:t>กำไรสะสม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เป็นทุนสำรองอย่างน้อยร้อยละ </w:t>
      </w:r>
      <w:r w:rsidRPr="00EC7A7B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EC7A7B">
        <w:rPr>
          <w:rFonts w:ascii="Angsana New" w:hAnsi="Angsana New"/>
          <w:spacing w:val="-2"/>
          <w:sz w:val="28"/>
          <w:szCs w:val="28"/>
        </w:rPr>
        <w:t>10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ของเงินทุนจดทะเบียน </w:t>
      </w:r>
      <w:r w:rsidR="009B73F5" w:rsidRPr="00EC7A7B">
        <w:rPr>
          <w:rFonts w:ascii="Angsana New" w:hAnsi="Angsana New"/>
          <w:spacing w:val="-2"/>
          <w:sz w:val="28"/>
          <w:szCs w:val="28"/>
          <w:cs/>
        </w:rPr>
        <w:t>ทุน</w:t>
      </w:r>
      <w:r w:rsidRPr="00EC7A7B">
        <w:rPr>
          <w:rFonts w:ascii="Angsana New" w:hAnsi="Angsana New"/>
          <w:spacing w:val="-2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624145" w:rsidRDefault="0005240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624145">
        <w:rPr>
          <w:b/>
          <w:bCs/>
          <w:u w:val="none"/>
          <w:cs/>
        </w:rPr>
        <w:t>รายได้จากการลงทุน</w:t>
      </w:r>
    </w:p>
    <w:p w14:paraId="262C944D" w14:textId="5088EFA9" w:rsidR="0020784E" w:rsidRPr="00EC7A7B" w:rsidRDefault="008D2AE2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 w:hint="cs"/>
          <w:spacing w:val="-2"/>
          <w:sz w:val="28"/>
          <w:szCs w:val="28"/>
          <w:cs/>
        </w:rPr>
        <w:t>รายได้จากการลงทุนสำหรับ</w:t>
      </w:r>
      <w:r w:rsidR="00627F03" w:rsidRPr="00EC7A7B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A80558" w:rsidRPr="00EC7A7B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406964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256</w:t>
      </w:r>
      <w:r w:rsidR="00406964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  <w:r w:rsidRPr="00EC7A7B">
        <w:rPr>
          <w:rFonts w:ascii="Angsana New" w:hAnsi="Angsana New" w:hint="cs"/>
          <w:spacing w:val="-2"/>
          <w:sz w:val="28"/>
          <w:szCs w:val="28"/>
        </w:rPr>
        <w:t> 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0146C" w:rsidRPr="00824832" w14:paraId="4CC70321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7EDCA4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37331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4B8D2BBC" w14:textId="77777777" w:rsidTr="00762283">
        <w:trPr>
          <w:trHeight w:val="3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9CFEB26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87CC256" w14:textId="4933DCFA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81331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345103F" w14:textId="594BE9C4" w:rsidR="0070146C" w:rsidRPr="00642000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6964" w:rsidRPr="00824832" w14:paraId="092A1743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1D3A5E4" w14:textId="77777777" w:rsidR="00406964" w:rsidRPr="0082483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8FC018" w14:textId="1FDB3187" w:rsidR="00406964" w:rsidRPr="00824832" w:rsidRDefault="00624145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C92F44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70651" w14:textId="64B0BC82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4,553</w:t>
            </w:r>
          </w:p>
        </w:tc>
      </w:tr>
      <w:tr w:rsidR="00406964" w:rsidRPr="00824832" w14:paraId="7ABC2AEF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CB23E8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D4875" w14:textId="6DC8015D" w:rsidR="00406964" w:rsidRPr="00824832" w:rsidRDefault="00624145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18DCA" w14:textId="4FED6FA6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5DB2" w14:textId="110CEE91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</w:tr>
      <w:tr w:rsidR="00406964" w:rsidRPr="005067F3" w14:paraId="166B617F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FC818A6" w14:textId="77777777" w:rsidR="00406964" w:rsidRPr="0082483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65BAA" w14:textId="56C2AE18" w:rsidR="00406964" w:rsidRPr="00824832" w:rsidRDefault="00624145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76DEA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065BA" w14:textId="12894C12" w:rsidR="00406964" w:rsidRPr="00721BDB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6,654</w:t>
            </w:r>
          </w:p>
        </w:tc>
      </w:tr>
    </w:tbl>
    <w:p w14:paraId="08471DF1" w14:textId="77777777" w:rsidR="003E5AA4" w:rsidRDefault="003E5AA4" w:rsidP="003E5AA4">
      <w:pPr>
        <w:pStyle w:val="FSNoteNumbered"/>
        <w:spacing w:after="0"/>
        <w:ind w:left="540"/>
        <w:rPr>
          <w:b/>
          <w:bCs/>
          <w:u w:val="none"/>
          <w:cs/>
        </w:rPr>
      </w:pPr>
    </w:p>
    <w:p w14:paraId="5CFD7C80" w14:textId="77777777" w:rsidR="003E5AA4" w:rsidRDefault="003E5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</w:pPr>
      <w:r>
        <w:rPr>
          <w:b/>
          <w:bCs/>
          <w:cs/>
        </w:rPr>
        <w:br w:type="page"/>
      </w:r>
    </w:p>
    <w:p w14:paraId="62DD351D" w14:textId="2B5452E9" w:rsidR="00AE653A" w:rsidRPr="00624145" w:rsidRDefault="00445CF0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624145">
        <w:rPr>
          <w:rFonts w:hint="cs"/>
          <w:b/>
          <w:bCs/>
          <w:u w:val="none"/>
          <w:cs/>
        </w:rPr>
        <w:lastRenderedPageBreak/>
        <w:t>กำไร</w:t>
      </w:r>
      <w:r w:rsidR="00AB509E" w:rsidRPr="00624145">
        <w:rPr>
          <w:rFonts w:hint="cs"/>
          <w:b/>
          <w:bCs/>
          <w:u w:val="none"/>
          <w:cs/>
        </w:rPr>
        <w:t xml:space="preserve"> (ขาดทุน</w:t>
      </w:r>
      <w:r w:rsidR="00AB509E" w:rsidRPr="00624145">
        <w:rPr>
          <w:b/>
          <w:bCs/>
          <w:u w:val="none"/>
          <w:lang w:val="en-US"/>
        </w:rPr>
        <w:t xml:space="preserve">) </w:t>
      </w:r>
      <w:r w:rsidR="00256013" w:rsidRPr="00624145">
        <w:rPr>
          <w:b/>
          <w:bCs/>
          <w:u w:val="none"/>
          <w:cs/>
        </w:rPr>
        <w:t>จากเครื่องมือทางการเงิน</w:t>
      </w:r>
    </w:p>
    <w:p w14:paraId="1AAF2EB0" w14:textId="3611A528" w:rsidR="00680955" w:rsidRDefault="00E236B1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กำไร</w:t>
      </w:r>
      <w:r w:rsidR="008476BC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 (</w:t>
      </w:r>
      <w:r w:rsidR="008476BC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ขาดทุน</w:t>
      </w:r>
      <w:r w:rsidR="008476BC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)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จากเครื่องมือทางการเงินสำหรับ</w:t>
      </w:r>
      <w:r w:rsidR="00627F03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ปี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406964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 w:rsidR="00406964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0146C" w:rsidRPr="00824832" w14:paraId="387236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3F3C2F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4D3E7" w14:textId="77777777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64E2F73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99618B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FCEDC" w14:textId="53D725DD" w:rsidR="0070146C" w:rsidRPr="007C4D24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FC510" w14:textId="77777777" w:rsidR="0070146C" w:rsidRPr="007C4D24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7A2F2" w14:textId="1261A758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6964" w:rsidRPr="00824832" w14:paraId="1B96696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359B0" w14:textId="77777777" w:rsidR="00406964" w:rsidRPr="004646DC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46DC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3704AB2D" w14:textId="77777777" w:rsidR="00406964" w:rsidRPr="009B64F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646D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646D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4646D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4646D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A91A" w14:textId="7C25FFFC" w:rsidR="00406964" w:rsidRPr="007C4D24" w:rsidRDefault="00624145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166D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0E1E" w14:textId="0009BE13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3,984</w:t>
            </w:r>
          </w:p>
        </w:tc>
      </w:tr>
      <w:tr w:rsidR="00406964" w:rsidRPr="00824832" w14:paraId="6A998B66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570383" w14:textId="77777777" w:rsidR="00406964" w:rsidRPr="004646DC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EAA08" w14:textId="2371C611" w:rsidR="00406964" w:rsidRDefault="00624145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2579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DCF0C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CC68B" w14:textId="368166ED" w:rsidR="0040696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06964" w:rsidRPr="005067F3" w14:paraId="73524C80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C3589BC" w14:textId="77777777" w:rsidR="00406964" w:rsidRPr="0082483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1E1D7" w14:textId="430D3480" w:rsidR="00406964" w:rsidRPr="0014638E" w:rsidRDefault="00624145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(78</w:t>
            </w:r>
            <w:r w:rsidR="002579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1C85A" w14:textId="77777777" w:rsidR="00406964" w:rsidRPr="009D33AF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FF6F7" w14:textId="15255A95" w:rsidR="00406964" w:rsidRPr="009D33AF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3,704</w:t>
            </w:r>
          </w:p>
        </w:tc>
      </w:tr>
    </w:tbl>
    <w:p w14:paraId="660BEA57" w14:textId="47148F12" w:rsidR="00256013" w:rsidRPr="00624145" w:rsidRDefault="00EC7A7B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624145">
        <w:rPr>
          <w:rFonts w:hint="cs"/>
          <w:b/>
          <w:bCs/>
          <w:u w:val="none"/>
          <w:cs/>
        </w:rPr>
        <w:t>ขาดทุน</w:t>
      </w:r>
      <w:r w:rsidR="00256013" w:rsidRPr="00624145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B13D700" w14:textId="79E6EA6D" w:rsidR="00592E74" w:rsidRPr="00084B98" w:rsidRDefault="00EC7A7B" w:rsidP="00084B9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textAlignment w:val="baseline"/>
        <w:rPr>
          <w:rFonts w:ascii="Angsana New" w:hAnsi="Angsana New"/>
          <w:sz w:val="28"/>
          <w:szCs w:val="28"/>
        </w:rPr>
      </w:pPr>
      <w:r w:rsidRPr="00084B98">
        <w:rPr>
          <w:rFonts w:ascii="Angsana New" w:hAnsi="Angsana New"/>
          <w:sz w:val="28"/>
          <w:szCs w:val="28"/>
          <w:cs/>
        </w:rPr>
        <w:t>ขาดทุน</w:t>
      </w:r>
      <w:r w:rsidR="00870DE4" w:rsidRPr="00084B98">
        <w:rPr>
          <w:rFonts w:ascii="Angsana New" w:hAnsi="Angsana New"/>
          <w:sz w:val="28"/>
          <w:szCs w:val="28"/>
          <w:cs/>
        </w:rPr>
        <w:t>จากการปรับมูลค่ายุติธรรมของเครื่องมือทางการเงินสำหรับ</w:t>
      </w:r>
      <w:r w:rsidR="00627F03" w:rsidRPr="00084B98">
        <w:rPr>
          <w:rFonts w:ascii="Angsana New" w:hAnsi="Angsana New"/>
          <w:sz w:val="28"/>
          <w:szCs w:val="28"/>
          <w:cs/>
        </w:rPr>
        <w:t>ปี</w:t>
      </w:r>
      <w:r w:rsidR="00A80558" w:rsidRPr="00084B9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 w:rsidRPr="00084B98">
        <w:rPr>
          <w:rFonts w:ascii="Angsana New" w:hAnsi="Angsana New"/>
          <w:sz w:val="28"/>
          <w:szCs w:val="28"/>
        </w:rPr>
        <w:t xml:space="preserve">31 </w:t>
      </w:r>
      <w:r w:rsidR="00AD041B" w:rsidRPr="00084B98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 w:rsidRPr="00084B98">
        <w:rPr>
          <w:rFonts w:ascii="Angsana New" w:hAnsi="Angsana New"/>
          <w:sz w:val="28"/>
          <w:szCs w:val="28"/>
        </w:rPr>
        <w:t>256</w:t>
      </w:r>
      <w:r w:rsidR="00406964" w:rsidRPr="00084B98">
        <w:rPr>
          <w:rFonts w:ascii="Angsana New" w:hAnsi="Angsana New"/>
          <w:sz w:val="28"/>
          <w:szCs w:val="28"/>
        </w:rPr>
        <w:t>6</w:t>
      </w:r>
      <w:r w:rsidR="00AD041B" w:rsidRPr="00084B98">
        <w:rPr>
          <w:rFonts w:ascii="Angsana New" w:hAnsi="Angsana New"/>
          <w:sz w:val="28"/>
          <w:szCs w:val="28"/>
        </w:rPr>
        <w:t xml:space="preserve"> </w:t>
      </w:r>
      <w:r w:rsidR="00870DE4" w:rsidRPr="00084B98">
        <w:rPr>
          <w:rFonts w:ascii="Angsana New" w:hAnsi="Angsana New"/>
          <w:sz w:val="28"/>
          <w:szCs w:val="28"/>
          <w:cs/>
        </w:rPr>
        <w:t xml:space="preserve">และ </w:t>
      </w:r>
      <w:r w:rsidR="00727B8D" w:rsidRPr="00084B98">
        <w:rPr>
          <w:rFonts w:ascii="Angsana New" w:hAnsi="Angsana New"/>
          <w:sz w:val="28"/>
          <w:szCs w:val="28"/>
        </w:rPr>
        <w:t>256</w:t>
      </w:r>
      <w:r w:rsidR="00406964" w:rsidRPr="00084B98">
        <w:rPr>
          <w:rFonts w:ascii="Angsana New" w:hAnsi="Angsana New"/>
          <w:sz w:val="28"/>
          <w:szCs w:val="28"/>
        </w:rPr>
        <w:t>5</w:t>
      </w:r>
      <w:r w:rsidR="00084B98" w:rsidRPr="00084B98">
        <w:rPr>
          <w:rFonts w:ascii="Angsana New" w:hAnsi="Angsana New"/>
          <w:sz w:val="28"/>
          <w:szCs w:val="28"/>
        </w:rPr>
        <w:t xml:space="preserve"> </w:t>
      </w:r>
      <w:r w:rsidR="00870DE4" w:rsidRPr="00084B9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70146C" w:rsidRPr="00824832" w14:paraId="0C26E96E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4D8382D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FD0B7" w14:textId="77777777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4B8EEACC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D5D8A2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4971D" w14:textId="0AC18E0C" w:rsidR="0070146C" w:rsidRPr="007C4D24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632B1" w14:textId="77777777" w:rsidR="0070146C" w:rsidRPr="007C4D24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36D24" w14:textId="5E6A57D0" w:rsidR="0070146C" w:rsidRPr="00E9551E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6964" w:rsidRPr="00824832" w14:paraId="7E1F7805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4D28387" w14:textId="77777777" w:rsidR="00406964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5B0CAFB4" w14:textId="77777777" w:rsidR="00406964" w:rsidRPr="00107749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D682E" w14:textId="67DF7514" w:rsidR="00406964" w:rsidRPr="007C4D24" w:rsidRDefault="00624145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273BE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F215A" w14:textId="14BAF9A8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6,405</w:t>
            </w:r>
          </w:p>
        </w:tc>
      </w:tr>
      <w:tr w:rsidR="00406964" w:rsidRPr="00824832" w14:paraId="7CEA2D36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4C619D" w14:textId="77777777" w:rsidR="00406964" w:rsidRPr="00107749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7902" w14:textId="1DCE049F" w:rsidR="00406964" w:rsidRPr="007C4D24" w:rsidRDefault="00624145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2BAD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5F8B" w14:textId="2F970475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406964" w:rsidRPr="005067F3" w14:paraId="522EB9F8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ED56907" w14:textId="77777777" w:rsidR="00406964" w:rsidRPr="0082483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B077D" w14:textId="5EE67E29" w:rsidR="00406964" w:rsidRPr="0014638E" w:rsidRDefault="00624145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B0700" w14:textId="77777777" w:rsidR="00406964" w:rsidRPr="009D33AF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85481" w14:textId="500D55F1" w:rsidR="00406964" w:rsidRPr="009D33AF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6,507</w:t>
            </w:r>
          </w:p>
        </w:tc>
      </w:tr>
    </w:tbl>
    <w:p w14:paraId="5C009B0B" w14:textId="179FD178" w:rsidR="0034029A" w:rsidRPr="00A02694" w:rsidRDefault="0034029A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A02694">
        <w:rPr>
          <w:b/>
          <w:bCs/>
          <w:u w:val="none"/>
          <w:cs/>
        </w:rPr>
        <w:t>ค่าใช้จ่ายในการดำเนินงาน</w:t>
      </w:r>
    </w:p>
    <w:p w14:paraId="38EDC185" w14:textId="1F54564F" w:rsid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="00627F03">
        <w:rPr>
          <w:rFonts w:ascii="Angsana New" w:hAnsi="Angsana New"/>
          <w:sz w:val="28"/>
          <w:szCs w:val="28"/>
          <w:cs/>
        </w:rPr>
        <w:t>ปี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406964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406964">
        <w:rPr>
          <w:rFonts w:ascii="Angsana New" w:hAnsi="Angsana New"/>
          <w:sz w:val="28"/>
          <w:szCs w:val="28"/>
        </w:rPr>
        <w:t>5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900"/>
        <w:gridCol w:w="1440"/>
        <w:gridCol w:w="270"/>
        <w:gridCol w:w="1440"/>
      </w:tblGrid>
      <w:tr w:rsidR="0070146C" w:rsidRPr="00824832" w14:paraId="089FEBAD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C6BFE5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C9CB7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5014E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212E4048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20F355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3F984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81DAF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7AF85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55F34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821839" w14:textId="23034069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7FD60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8F02E55" w14:textId="55550F2B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6964" w:rsidRPr="00824832" w14:paraId="6ED05AC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64D5FD" w14:textId="77777777" w:rsidR="00406964" w:rsidRPr="0082483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1F77E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07988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351AA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50B8E2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16C93" w14:textId="1FBFED1E" w:rsidR="00406964" w:rsidRPr="00824832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72,228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F1F45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F5018" w14:textId="2BBAECCA" w:rsidR="00406964" w:rsidRPr="007A7B7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69,234</w:t>
            </w:r>
          </w:p>
        </w:tc>
      </w:tr>
      <w:tr w:rsidR="00406964" w:rsidRPr="00824832" w14:paraId="4E47D2BE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371E4B" w14:textId="77777777" w:rsidR="00406964" w:rsidRPr="0082483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1FE49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50498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1F66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76045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53D8F" w14:textId="3D67F77E" w:rsidR="00406964" w:rsidRPr="00824832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38,158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798F4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381D0" w14:textId="466518E7" w:rsidR="00406964" w:rsidRPr="007A7B7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33,132</w:t>
            </w:r>
          </w:p>
        </w:tc>
      </w:tr>
      <w:tr w:rsidR="00406964" w:rsidRPr="00824832" w14:paraId="45E2F97B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6C961F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7E799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CA53C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BC1AB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192EB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DF405" w14:textId="3DC3A052" w:rsidR="00406964" w:rsidRPr="00824832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75BED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3E7388" w14:textId="5604C457" w:rsidR="00406964" w:rsidRPr="007A7B7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  <w:tr w:rsidR="00406964" w:rsidRPr="00824832" w14:paraId="02CC61D2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89ABB1" w14:textId="791EC8A1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C6E21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9D71B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E0EF5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40B947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109E54" w14:textId="67EAEF2E" w:rsidR="00406964" w:rsidRPr="00824832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6C593" w14:textId="0D9D1B44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264FB3" w14:textId="1558C5B6" w:rsidR="00406964" w:rsidRPr="007A7B7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73E">
              <w:rPr>
                <w:rFonts w:asciiTheme="majorBidi" w:hAnsiTheme="majorBidi" w:cstheme="majorBidi"/>
                <w:sz w:val="28"/>
                <w:szCs w:val="28"/>
              </w:rPr>
              <w:t>(1,214)</w:t>
            </w:r>
          </w:p>
        </w:tc>
      </w:tr>
      <w:tr w:rsidR="00406964" w:rsidRPr="00824832" w14:paraId="05AE9799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25037A" w14:textId="02E3B1AD" w:rsidR="00406964" w:rsidRPr="00D22AED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532">
              <w:rPr>
                <w:rFonts w:asciiTheme="majorBidi" w:hAnsiTheme="majorBidi"/>
                <w:sz w:val="28"/>
                <w:szCs w:val="28"/>
                <w:cs/>
              </w:rPr>
              <w:t>ตัดจำหน่ายภาษีเงินได้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ถูก</w:t>
            </w:r>
            <w:r w:rsidRPr="007C1532">
              <w:rPr>
                <w:rFonts w:asciiTheme="majorBidi" w:hAnsiTheme="majorBidi"/>
                <w:sz w:val="28"/>
                <w:szCs w:val="28"/>
                <w:cs/>
              </w:rPr>
              <w:t>หัก ณ ที่จ่าย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34A3E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440E28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E201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EE3986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19895" w14:textId="261F6CD2" w:rsidR="00406964" w:rsidRPr="00DB1C2A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E749DF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9BD42" w14:textId="2EBCFB27" w:rsidR="00406964" w:rsidRPr="00A74E0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2,498</w:t>
            </w:r>
          </w:p>
        </w:tc>
      </w:tr>
      <w:tr w:rsidR="00406964" w:rsidRPr="00824832" w14:paraId="2864428C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2E7C15" w14:textId="0418749F" w:rsidR="00406964" w:rsidRPr="007C15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1098F">
              <w:rPr>
                <w:rFonts w:asciiTheme="majorBidi" w:hAnsiTheme="maj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B1642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71B9A4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BB659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BF5237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1F8AD" w14:textId="6A27EAF0" w:rsidR="00406964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3,395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DBF85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90D69" w14:textId="2F5F102A" w:rsidR="0040696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</w:tr>
      <w:tr w:rsidR="00406964" w:rsidRPr="00824832" w14:paraId="58FA788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7348F7" w14:textId="70D223C5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2E761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317D4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260492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A25BE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D68F30" w14:textId="0D65AB9B" w:rsidR="00406964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001DF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4B541" w14:textId="17E85DEA" w:rsidR="0040696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B1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024</w:t>
            </w:r>
          </w:p>
        </w:tc>
      </w:tr>
      <w:tr w:rsidR="00406964" w:rsidRPr="00824832" w14:paraId="06028AB2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30AB91" w14:textId="56111B98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291DE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FAB2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283AAE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01202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9FB224" w14:textId="48E936AC" w:rsidR="00406964" w:rsidRDefault="00705962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5962">
              <w:rPr>
                <w:rFonts w:asciiTheme="majorBidi" w:hAnsiTheme="majorBidi" w:cstheme="majorBidi"/>
                <w:sz w:val="28"/>
                <w:szCs w:val="28"/>
              </w:rPr>
              <w:t>4,116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1D9A2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6EB6D" w14:textId="482A1A07" w:rsidR="0040696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B1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863</w:t>
            </w:r>
          </w:p>
        </w:tc>
      </w:tr>
      <w:tr w:rsidR="00406964" w:rsidRPr="00824832" w14:paraId="7482D43C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5E809A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84B8A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6E4CA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41CA7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BC3BDD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1573D" w14:textId="4D018A66" w:rsidR="00406964" w:rsidRPr="00824832" w:rsidRDefault="00163AB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AB4">
              <w:rPr>
                <w:rFonts w:asciiTheme="majorBidi" w:hAnsiTheme="majorBidi" w:cstheme="majorBidi"/>
                <w:sz w:val="28"/>
                <w:szCs w:val="28"/>
              </w:rPr>
              <w:t>6,953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CA3B8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1742E" w14:textId="250DA7F2" w:rsidR="00406964" w:rsidRPr="007A7B7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73E">
              <w:rPr>
                <w:rFonts w:asciiTheme="majorBidi" w:hAnsiTheme="majorBidi" w:cstheme="majorBidi"/>
                <w:sz w:val="28"/>
                <w:szCs w:val="28"/>
              </w:rPr>
              <w:t>15,068</w:t>
            </w:r>
          </w:p>
        </w:tc>
      </w:tr>
      <w:tr w:rsidR="00406964" w:rsidRPr="005067F3" w14:paraId="6E38667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150598" w14:textId="77777777" w:rsidR="00406964" w:rsidRPr="00824832" w:rsidRDefault="00406964" w:rsidP="004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48589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3D97F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B960" w14:textId="77777777" w:rsidR="00406964" w:rsidRPr="00824832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C3625B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02A105AB" w14:textId="1E603EE1" w:rsidR="00406964" w:rsidRPr="00824832" w:rsidRDefault="00163AB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A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128,542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6324F8" w14:textId="77777777" w:rsidR="00406964" w:rsidRPr="00824832" w:rsidRDefault="00406964" w:rsidP="004069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48E329C" w14:textId="08FC80B0" w:rsidR="00406964" w:rsidRPr="007A7B74" w:rsidRDefault="00406964" w:rsidP="004069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128,166</w:t>
            </w:r>
          </w:p>
        </w:tc>
      </w:tr>
    </w:tbl>
    <w:p w14:paraId="1B7A9E76" w14:textId="77777777" w:rsidR="00084B98" w:rsidRDefault="00084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</w:pPr>
      <w:bookmarkStart w:id="14" w:name="_Hlk119690577"/>
      <w:r>
        <w:rPr>
          <w:b/>
          <w:bCs/>
          <w:cs/>
        </w:rPr>
        <w:br w:type="page"/>
      </w:r>
    </w:p>
    <w:p w14:paraId="47F597BA" w14:textId="5391CD37" w:rsidR="00537607" w:rsidRPr="00DD6559" w:rsidRDefault="00537607" w:rsidP="00EF0E8A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DD6559">
        <w:rPr>
          <w:b/>
          <w:bCs/>
          <w:u w:val="none"/>
          <w:cs/>
        </w:rPr>
        <w:lastRenderedPageBreak/>
        <w:t>กองทุนสำรองเลี้ยงชีพพนักงานที่จดทะเบียน</w:t>
      </w:r>
    </w:p>
    <w:p w14:paraId="33CA953C" w14:textId="77777777" w:rsidR="00537607" w:rsidRDefault="00537607" w:rsidP="005376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1E2D">
        <w:rPr>
          <w:rFonts w:ascii="Angsana New" w:hAnsi="Angsana New"/>
          <w:sz w:val="28"/>
          <w:szCs w:val="28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Pr="00D51E2D">
        <w:rPr>
          <w:rFonts w:ascii="Angsana New" w:hAnsi="Angsana New"/>
          <w:sz w:val="28"/>
          <w:szCs w:val="28"/>
        </w:rPr>
        <w:t>2530</w:t>
      </w:r>
      <w:r w:rsidRPr="00D51E2D">
        <w:rPr>
          <w:rFonts w:ascii="Angsana New" w:hAnsi="Angsana New"/>
          <w:sz w:val="28"/>
          <w:szCs w:val="28"/>
          <w:cs/>
        </w:rPr>
        <w:t xml:space="preserve"> </w:t>
      </w:r>
      <w:r w:rsidRPr="009472A0">
        <w:rPr>
          <w:rFonts w:ascii="Angsana New" w:hAnsi="Angsana New"/>
          <w:spacing w:val="-4"/>
          <w:sz w:val="28"/>
          <w:szCs w:val="28"/>
          <w:cs/>
        </w:rPr>
        <w:t>การเข้า</w:t>
      </w:r>
      <w:r w:rsidRPr="00BE685C">
        <w:rPr>
          <w:rFonts w:ascii="Angsana New" w:hAnsi="Angsana New"/>
          <w:sz w:val="28"/>
          <w:szCs w:val="28"/>
          <w:cs/>
        </w:rPr>
        <w:t>เป็นสมาชิกกองทุนเป็นไปตามความสมัครใจของพนักงาน โดยพนักงานจ่ายสะสมและบริษัทจ่ายสมทบเข้าก</w:t>
      </w:r>
      <w:r>
        <w:rPr>
          <w:rFonts w:ascii="Angsana New" w:hAnsi="Angsana New"/>
          <w:sz w:val="28"/>
          <w:szCs w:val="28"/>
          <w:cs/>
        </w:rPr>
        <w:t>องทุนเป็นรายเดือนใน</w:t>
      </w:r>
      <w:r w:rsidRPr="00DD6559">
        <w:rPr>
          <w:rFonts w:ascii="Angsana New" w:hAnsi="Angsana New"/>
          <w:sz w:val="28"/>
          <w:szCs w:val="28"/>
          <w:cs/>
        </w:rPr>
        <w:t xml:space="preserve">อัตราร้อยละ </w:t>
      </w:r>
      <w:r w:rsidRPr="00DD6559">
        <w:rPr>
          <w:rFonts w:ascii="Angsana New" w:hAnsi="Angsana New"/>
          <w:sz w:val="28"/>
          <w:szCs w:val="28"/>
        </w:rPr>
        <w:t>5</w:t>
      </w:r>
      <w:r w:rsidRPr="00DD6559">
        <w:rPr>
          <w:rFonts w:ascii="Angsana New" w:hAnsi="Angsana New"/>
          <w:sz w:val="28"/>
          <w:szCs w:val="28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DD6559">
        <w:rPr>
          <w:rFonts w:ascii="Angsana New" w:hAnsi="Angsana New"/>
          <w:sz w:val="28"/>
          <w:szCs w:val="28"/>
        </w:rPr>
        <w:t>2</w:t>
      </w:r>
      <w:r w:rsidRPr="00DD6559">
        <w:rPr>
          <w:rFonts w:ascii="Angsana New" w:hAnsi="Angsana New"/>
          <w:sz w:val="28"/>
          <w:szCs w:val="28"/>
          <w:cs/>
        </w:rPr>
        <w:t xml:space="preserve"> (พ.ศ. </w:t>
      </w:r>
      <w:r w:rsidRPr="00DD6559">
        <w:rPr>
          <w:rFonts w:ascii="Angsana New" w:hAnsi="Angsana New"/>
          <w:sz w:val="28"/>
          <w:szCs w:val="28"/>
        </w:rPr>
        <w:t>2532</w:t>
      </w:r>
      <w:r w:rsidRPr="00DD6559">
        <w:rPr>
          <w:rFonts w:ascii="Angsana New" w:hAnsi="Angsana New"/>
          <w:sz w:val="28"/>
          <w:szCs w:val="28"/>
          <w:cs/>
        </w:rPr>
        <w:t>) ออกตามความ</w:t>
      </w:r>
      <w:r w:rsidRPr="00BE685C">
        <w:rPr>
          <w:rFonts w:ascii="Angsana New" w:hAnsi="Angsana New"/>
          <w:sz w:val="28"/>
          <w:szCs w:val="28"/>
          <w:cs/>
        </w:rPr>
        <w:t xml:space="preserve">ในพระราชบัญญัติกองทุนสำรองเลี้ยงชีพ พ.ศ. </w:t>
      </w:r>
      <w:r>
        <w:rPr>
          <w:rFonts w:ascii="Angsana New" w:hAnsi="Angsana New"/>
          <w:sz w:val="28"/>
          <w:szCs w:val="28"/>
        </w:rPr>
        <w:t>2530</w:t>
      </w:r>
    </w:p>
    <w:p w14:paraId="77E45513" w14:textId="76B32493" w:rsidR="00537607" w:rsidRPr="00537607" w:rsidRDefault="00537607" w:rsidP="005376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ส่วนที่บริษัทจ่ายสมทบสำหรับแต่ละปีสิ้นสุดวันที่ </w:t>
      </w:r>
      <w:r w:rsidRPr="00E563B3">
        <w:rPr>
          <w:rFonts w:ascii="Angsana New" w:hAnsi="Angsana New"/>
          <w:sz w:val="28"/>
          <w:szCs w:val="28"/>
        </w:rPr>
        <w:t xml:space="preserve">31 </w:t>
      </w:r>
      <w:r w:rsidRPr="00E563B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563B3">
        <w:rPr>
          <w:rFonts w:ascii="Angsana New" w:hAnsi="Angsana New"/>
          <w:sz w:val="28"/>
          <w:szCs w:val="28"/>
        </w:rPr>
        <w:t>256</w:t>
      </w:r>
      <w:r w:rsidR="00406964">
        <w:rPr>
          <w:rFonts w:ascii="Angsana New" w:hAnsi="Angsana New"/>
          <w:sz w:val="28"/>
          <w:szCs w:val="28"/>
        </w:rPr>
        <w:t>6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 xml:space="preserve">และ </w:t>
      </w:r>
      <w:r w:rsidRPr="00E563B3">
        <w:rPr>
          <w:rFonts w:ascii="Angsana New" w:hAnsi="Angsana New"/>
          <w:sz w:val="28"/>
          <w:szCs w:val="28"/>
        </w:rPr>
        <w:t>256</w:t>
      </w:r>
      <w:r w:rsidR="00406964">
        <w:rPr>
          <w:rFonts w:ascii="Angsana New" w:hAnsi="Angsana New"/>
          <w:sz w:val="28"/>
          <w:szCs w:val="28"/>
        </w:rPr>
        <w:t>5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>ซึ่งบันทึกเป็นค่าใช้จ่ายในงบกำไรขาดทุน</w:t>
      </w:r>
      <w:r w:rsidRPr="00A21FD9">
        <w:rPr>
          <w:rFonts w:ascii="Angsana New" w:hAnsi="Angsana New"/>
          <w:sz w:val="28"/>
          <w:szCs w:val="28"/>
          <w:cs/>
        </w:rPr>
        <w:t xml:space="preserve">มีจำนวน </w:t>
      </w:r>
      <w:r w:rsidR="000F4FAC">
        <w:rPr>
          <w:rFonts w:ascii="Angsana New" w:hAnsi="Angsana New"/>
          <w:sz w:val="28"/>
          <w:szCs w:val="28"/>
        </w:rPr>
        <w:t>2</w:t>
      </w:r>
      <w:r w:rsidR="0025794D">
        <w:rPr>
          <w:rFonts w:ascii="Angsana New" w:hAnsi="Angsana New"/>
          <w:sz w:val="28"/>
          <w:szCs w:val="28"/>
        </w:rPr>
        <w:t>.0</w:t>
      </w:r>
      <w:r w:rsidRPr="00A21FD9">
        <w:rPr>
          <w:rFonts w:ascii="Angsana New" w:hAnsi="Angsana New"/>
          <w:sz w:val="28"/>
          <w:szCs w:val="28"/>
        </w:rPr>
        <w:t xml:space="preserve"> </w:t>
      </w:r>
      <w:r w:rsidRPr="00A21FD9">
        <w:rPr>
          <w:rFonts w:ascii="Angsana New" w:hAnsi="Angsana New"/>
          <w:sz w:val="28"/>
          <w:szCs w:val="28"/>
          <w:cs/>
        </w:rPr>
        <w:t xml:space="preserve">ล้านบาท </w:t>
      </w:r>
      <w:bookmarkStart w:id="15" w:name="_Hlk95390371"/>
      <w:r w:rsidR="005E562C">
        <w:rPr>
          <w:rFonts w:ascii="Angsana New" w:hAnsi="Angsana New" w:hint="cs"/>
          <w:sz w:val="28"/>
          <w:szCs w:val="28"/>
          <w:cs/>
        </w:rPr>
        <w:t>และ</w:t>
      </w:r>
      <w:r w:rsidR="000D5800" w:rsidRPr="00A21FD9">
        <w:rPr>
          <w:rFonts w:ascii="Angsana New" w:hAnsi="Angsana New"/>
          <w:sz w:val="28"/>
          <w:szCs w:val="28"/>
          <w:cs/>
        </w:rPr>
        <w:t>จำนวน</w:t>
      </w:r>
      <w:r w:rsidR="00A21FD9" w:rsidRPr="00A21FD9">
        <w:rPr>
          <w:rFonts w:ascii="Angsana New" w:hAnsi="Angsana New"/>
          <w:sz w:val="28"/>
          <w:szCs w:val="28"/>
          <w:cs/>
        </w:rPr>
        <w:t xml:space="preserve"> </w:t>
      </w:r>
      <w:r w:rsidR="00406964">
        <w:rPr>
          <w:rFonts w:ascii="Angsana New" w:hAnsi="Angsana New"/>
          <w:sz w:val="28"/>
          <w:szCs w:val="28"/>
        </w:rPr>
        <w:t>1.9</w:t>
      </w:r>
      <w:r w:rsidR="00A21FD9" w:rsidRPr="00A21FD9">
        <w:rPr>
          <w:rFonts w:ascii="Angsana New" w:hAnsi="Angsana New"/>
          <w:sz w:val="28"/>
          <w:szCs w:val="28"/>
          <w:cs/>
        </w:rPr>
        <w:t xml:space="preserve"> ล้านบาท</w:t>
      </w:r>
      <w:bookmarkEnd w:id="15"/>
      <w:bookmarkEnd w:id="14"/>
      <w:r w:rsidR="005E562C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5E562C">
        <w:rPr>
          <w:rFonts w:ascii="Angsana New" w:hAnsi="Angsana New"/>
          <w:sz w:val="28"/>
          <w:szCs w:val="28"/>
        </w:rPr>
        <w:tab/>
      </w:r>
    </w:p>
    <w:p w14:paraId="0CF9BE72" w14:textId="669832DE" w:rsidR="00D15E95" w:rsidRPr="007F5870" w:rsidRDefault="00D15E95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67C0855D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3DD8A47F" w14:textId="2C11DAA6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406964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67025C">
        <w:rPr>
          <w:rFonts w:ascii="Angsana New" w:hAnsi="Angsana New" w:hint="cs"/>
          <w:sz w:val="28"/>
          <w:szCs w:val="28"/>
          <w:cs/>
        </w:rPr>
        <w:t xml:space="preserve"> </w:t>
      </w:r>
      <w:r w:rsidRPr="0082169D">
        <w:rPr>
          <w:rFonts w:ascii="Angsana New" w:hAnsi="Angsana New"/>
          <w:sz w:val="28"/>
          <w:szCs w:val="28"/>
        </w:rPr>
        <w:t>256</w:t>
      </w:r>
      <w:r w:rsidR="00406964">
        <w:rPr>
          <w:rFonts w:ascii="Angsana New" w:hAnsi="Angsana New"/>
          <w:sz w:val="28"/>
          <w:szCs w:val="28"/>
        </w:rPr>
        <w:t>5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0"/>
      </w:tblGrid>
      <w:tr w:rsidR="00D15E95" w:rsidRPr="00E86A87" w14:paraId="5C535771" w14:textId="77777777" w:rsidTr="00762283">
        <w:tc>
          <w:tcPr>
            <w:tcW w:w="315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762283">
        <w:tc>
          <w:tcPr>
            <w:tcW w:w="315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0ADF8BB" w14:textId="7CB2B7A1" w:rsidR="00D15E95" w:rsidRDefault="00AD041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96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62283" w:rsidRPr="00E86A87" w14:paraId="6DAB6FFA" w14:textId="77777777" w:rsidTr="00762283">
        <w:tc>
          <w:tcPr>
            <w:tcW w:w="315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2283" w:rsidRPr="00E86A87" w14:paraId="5E4F1BDB" w14:textId="77777777" w:rsidTr="00762283">
        <w:tc>
          <w:tcPr>
            <w:tcW w:w="315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CAD3F" w14:textId="77777777" w:rsidR="00D15E95" w:rsidRPr="00762283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283" w:rsidRPr="00E86A87" w14:paraId="7FC714C0" w14:textId="77777777" w:rsidTr="00762283">
        <w:tc>
          <w:tcPr>
            <w:tcW w:w="315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5E3C7D64" w14:textId="6819EA0F" w:rsidR="00D15E95" w:rsidRPr="000853F0" w:rsidRDefault="001F09F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73,492</w:t>
            </w:r>
          </w:p>
        </w:tc>
        <w:tc>
          <w:tcPr>
            <w:tcW w:w="270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7F9CF" w14:textId="1333E357" w:rsidR="00D15E95" w:rsidRPr="000853F0" w:rsidRDefault="001F09FE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139,592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3D531" w14:textId="5694AD7A" w:rsidR="00D15E95" w:rsidRPr="000853F0" w:rsidRDefault="001F09FE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33,426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F76413" w14:textId="3ACB3A20" w:rsidR="00D15E95" w:rsidRPr="000853F0" w:rsidRDefault="001F09FE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246,510</w:t>
            </w:r>
          </w:p>
        </w:tc>
      </w:tr>
      <w:tr w:rsidR="00332F77" w:rsidRPr="00E86A87" w14:paraId="2EAFEDE1" w14:textId="77777777" w:rsidTr="00762283">
        <w:tc>
          <w:tcPr>
            <w:tcW w:w="3150" w:type="dxa"/>
            <w:vAlign w:val="bottom"/>
          </w:tcPr>
          <w:p w14:paraId="7804C373" w14:textId="2E45ADBA" w:rsidR="00332F77" w:rsidRPr="008F2EAD" w:rsidRDefault="00332F77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9CB09FC" w14:textId="45352FAB" w:rsidR="00332F77" w:rsidRDefault="001F09F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4B0873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FFFF1" w14:textId="12EE881E" w:rsidR="00332F77" w:rsidRDefault="001F09FE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595A840F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89268B" w14:textId="20D00C18" w:rsidR="00332F77" w:rsidRDefault="001F09FE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9855F9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270321" w14:textId="7395F71F" w:rsidR="00332F77" w:rsidRDefault="001F09FE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</w:tr>
      <w:tr w:rsidR="00762283" w:rsidRPr="00E86A87" w14:paraId="62435362" w14:textId="77777777" w:rsidTr="00762283">
        <w:tc>
          <w:tcPr>
            <w:tcW w:w="315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84440" w14:textId="0B847731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B2265" w14:textId="0BEC1750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283" w:rsidRPr="00E86A87" w14:paraId="2828C931" w14:textId="77777777" w:rsidTr="00762283">
        <w:tc>
          <w:tcPr>
            <w:tcW w:w="3150" w:type="dxa"/>
          </w:tcPr>
          <w:p w14:paraId="4BE2B682" w14:textId="77777777" w:rsidR="00D15E95" w:rsidRPr="00C74082" w:rsidRDefault="00D15E95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6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283" w:rsidRPr="00E86A87" w14:paraId="7C6DEBD6" w14:textId="77777777" w:rsidTr="00762283">
        <w:tc>
          <w:tcPr>
            <w:tcW w:w="315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24729461" w:rsidR="00D15E95" w:rsidRPr="000853F0" w:rsidRDefault="001F09F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0330CDCC" w:rsidR="00D15E95" w:rsidRPr="000853F0" w:rsidRDefault="001F09F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276B409F" w:rsidR="00D15E95" w:rsidRPr="000853F0" w:rsidRDefault="001F09F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</w:t>
            </w:r>
            <w:r w:rsidR="0025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795BF9DB" w:rsidR="00D15E95" w:rsidRPr="000853F0" w:rsidRDefault="001F09F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</w:t>
            </w:r>
            <w:r w:rsidR="00257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258</w:t>
            </w:r>
          </w:p>
        </w:tc>
      </w:tr>
      <w:tr w:rsidR="00762283" w:rsidRPr="00E86A87" w14:paraId="6AC74C11" w14:textId="77777777" w:rsidTr="00762283">
        <w:tc>
          <w:tcPr>
            <w:tcW w:w="315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2A5EFB90" w:rsidR="00D15E95" w:rsidRPr="008955F0" w:rsidRDefault="001F09F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73,492</w:t>
            </w:r>
          </w:p>
        </w:tc>
        <w:tc>
          <w:tcPr>
            <w:tcW w:w="270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1624CA54" w:rsidR="00D15E95" w:rsidRPr="008955F0" w:rsidRDefault="001F09FE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139,683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543D123F" w:rsidR="00D15E95" w:rsidRPr="008955F0" w:rsidRDefault="001F09FE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118,</w:t>
            </w:r>
            <w:r w:rsidR="0025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62432DAF" w:rsidR="00D15E95" w:rsidRPr="008955F0" w:rsidRDefault="001F09FE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</w:t>
            </w:r>
            <w:r w:rsidR="00257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1,859</w:t>
            </w:r>
          </w:p>
        </w:tc>
      </w:tr>
      <w:tr w:rsidR="00762283" w14:paraId="2F8823E4" w14:textId="77777777" w:rsidTr="003E5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5AA4" w14:paraId="7CD33890" w14:textId="77777777" w:rsidTr="003E5A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B23059" w14:textId="692F4527" w:rsidR="003E5AA4" w:rsidRDefault="00EF0E8A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F5CEDA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0D593C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253D0C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3BE91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D285E9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80F30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B9295" w14:textId="77777777" w:rsidR="003E5AA4" w:rsidRPr="001F09FE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AA4" w14:paraId="1432A05A" w14:textId="77777777" w:rsidTr="00EF0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48CDAB" w14:textId="6C9FA74F" w:rsidR="003E5AA4" w:rsidRPr="00EF0E8A" w:rsidRDefault="00EF0E8A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F0E8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6FB20" w14:textId="63E89A5F" w:rsidR="003E5AA4" w:rsidRPr="001F09FE" w:rsidRDefault="001F09FE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09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CEAF1" w14:textId="77777777" w:rsidR="003E5AA4" w:rsidRPr="001F09FE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E042E" w14:textId="4359D6F2" w:rsidR="003E5AA4" w:rsidRPr="001F09FE" w:rsidRDefault="001F09FE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09F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33074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6A083" w14:textId="195B1DB5" w:rsidR="003E5AA4" w:rsidRDefault="001F09FE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88C1A4" w14:textId="77777777" w:rsidR="003E5AA4" w:rsidRDefault="003E5AA4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99AC0" w14:textId="3603A5B2" w:rsidR="003E5AA4" w:rsidRPr="001F09FE" w:rsidRDefault="001F09FE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09F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3E5AA4" w14:paraId="442BAEEC" w14:textId="77777777" w:rsidTr="00EF0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1E8D58" w14:textId="34C1D7F9" w:rsidR="003E5AA4" w:rsidRDefault="00EF0E8A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13E63" w14:textId="6D77268B" w:rsidR="003E5AA4" w:rsidRPr="00EF0E8A" w:rsidRDefault="001F09FE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633880" w14:textId="77777777" w:rsidR="003E5AA4" w:rsidRPr="00EF0E8A" w:rsidRDefault="003E5AA4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B6CDB" w14:textId="6A494EA6" w:rsidR="003E5AA4" w:rsidRPr="00EF0E8A" w:rsidRDefault="001F09FE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0BC5AF" w14:textId="77777777" w:rsidR="003E5AA4" w:rsidRPr="00EF0E8A" w:rsidRDefault="003E5AA4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B7FED" w14:textId="578F75B4" w:rsidR="003E5AA4" w:rsidRPr="00EF0E8A" w:rsidRDefault="001F09FE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7672A" w14:textId="77777777" w:rsidR="003E5AA4" w:rsidRPr="00EF0E8A" w:rsidRDefault="003E5AA4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D7559" w14:textId="19F92E86" w:rsidR="003E5AA4" w:rsidRPr="00EF0E8A" w:rsidRDefault="001F09FE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179</w:t>
            </w:r>
          </w:p>
        </w:tc>
      </w:tr>
      <w:tr w:rsidR="00756B7B" w:rsidRPr="00E86A87" w14:paraId="24254632" w14:textId="77777777" w:rsidTr="00762283">
        <w:tc>
          <w:tcPr>
            <w:tcW w:w="315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762283">
        <w:tc>
          <w:tcPr>
            <w:tcW w:w="315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3D83BBB4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A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56B7B" w:rsidRPr="00E86A87" w14:paraId="70533CCB" w14:textId="77777777" w:rsidTr="00762283">
        <w:tc>
          <w:tcPr>
            <w:tcW w:w="315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762283">
        <w:tc>
          <w:tcPr>
            <w:tcW w:w="315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C3A" w:rsidRPr="00E86A87" w14:paraId="57CB1DB4" w14:textId="77777777" w:rsidTr="00762283">
        <w:tc>
          <w:tcPr>
            <w:tcW w:w="3150" w:type="dxa"/>
            <w:vAlign w:val="bottom"/>
          </w:tcPr>
          <w:p w14:paraId="5BD5305E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1CAD6E14" w14:textId="6922C97C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4464A64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B76F6" w14:textId="1179582C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175,909</w:t>
            </w:r>
          </w:p>
        </w:tc>
        <w:tc>
          <w:tcPr>
            <w:tcW w:w="270" w:type="dxa"/>
          </w:tcPr>
          <w:p w14:paraId="3E1FA9A9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CA09E" w14:textId="3893DCD1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67,184</w:t>
            </w:r>
          </w:p>
        </w:tc>
        <w:tc>
          <w:tcPr>
            <w:tcW w:w="270" w:type="dxa"/>
          </w:tcPr>
          <w:p w14:paraId="626AC0A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D14FE" w14:textId="49D96F23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335,385</w:t>
            </w:r>
          </w:p>
        </w:tc>
      </w:tr>
      <w:tr w:rsidR="005C5C3A" w:rsidRPr="00E86A87" w14:paraId="0BF874ED" w14:textId="77777777" w:rsidTr="00762283">
        <w:tc>
          <w:tcPr>
            <w:tcW w:w="3150" w:type="dxa"/>
            <w:vAlign w:val="bottom"/>
          </w:tcPr>
          <w:p w14:paraId="263F5C88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7CD9496" w14:textId="76987F59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A2DC2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4A6190" w14:textId="761ABF4B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1F8DB55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2B754" w14:textId="7B29AA43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E10D4" w14:textId="27D35DA9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</w:tr>
      <w:tr w:rsidR="005C5C3A" w:rsidRPr="00E86A87" w14:paraId="0B73301F" w14:textId="77777777" w:rsidTr="00762283">
        <w:tc>
          <w:tcPr>
            <w:tcW w:w="3150" w:type="dxa"/>
            <w:vAlign w:val="bottom"/>
          </w:tcPr>
          <w:p w14:paraId="55AA6EC1" w14:textId="77777777" w:rsidR="005C5C3A" w:rsidRPr="00E86A87" w:rsidRDefault="005C5C3A" w:rsidP="005C5C3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0667C6F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8DE4D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5116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F982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8F9C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035048BC" w14:textId="77777777" w:rsidTr="00762283">
        <w:tc>
          <w:tcPr>
            <w:tcW w:w="3150" w:type="dxa"/>
          </w:tcPr>
          <w:p w14:paraId="5D09CD28" w14:textId="77777777" w:rsidR="005C5C3A" w:rsidRPr="00773897" w:rsidRDefault="005C5C3A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60" w:type="dxa"/>
          </w:tcPr>
          <w:p w14:paraId="5C1064B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19D0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F4B4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DFE35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9229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206D2CBE" w14:textId="77777777" w:rsidTr="00762283">
        <w:tc>
          <w:tcPr>
            <w:tcW w:w="3150" w:type="dxa"/>
          </w:tcPr>
          <w:p w14:paraId="3A02F3FE" w14:textId="77777777" w:rsidR="005C5C3A" w:rsidRPr="00773897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2BCF40F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0FB935" w14:textId="52C62F3A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180EB4C4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3F53B31C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  <w:tc>
          <w:tcPr>
            <w:tcW w:w="270" w:type="dxa"/>
          </w:tcPr>
          <w:p w14:paraId="23C9C817" w14:textId="0827744D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2BCA74E0" w:rsidR="005C5C3A" w:rsidRPr="000853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</w:tr>
      <w:tr w:rsidR="005C5C3A" w:rsidRPr="00E86A87" w14:paraId="72A0E8C9" w14:textId="77777777" w:rsidTr="00762283">
        <w:tc>
          <w:tcPr>
            <w:tcW w:w="3150" w:type="dxa"/>
          </w:tcPr>
          <w:p w14:paraId="175A323E" w14:textId="77777777" w:rsidR="005C5C3A" w:rsidRPr="001F1BDE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0949D2F4" w:rsidR="005C5C3A" w:rsidRPr="008955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72C69F28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014D4A27" w:rsidR="005C5C3A" w:rsidRPr="008955F0" w:rsidRDefault="003E5AA4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175,943</w:t>
            </w:r>
          </w:p>
        </w:tc>
        <w:tc>
          <w:tcPr>
            <w:tcW w:w="270" w:type="dxa"/>
          </w:tcPr>
          <w:p w14:paraId="24EB1D1D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45FF6AC9" w:rsidR="005C5C3A" w:rsidRPr="008955F0" w:rsidRDefault="003E5AA4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153,103</w:t>
            </w:r>
          </w:p>
        </w:tc>
        <w:tc>
          <w:tcPr>
            <w:tcW w:w="270" w:type="dxa"/>
          </w:tcPr>
          <w:p w14:paraId="31254AEB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2CBFA03B" w:rsidR="005C5C3A" w:rsidRPr="008955F0" w:rsidRDefault="003E5AA4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421,338</w:t>
            </w:r>
          </w:p>
        </w:tc>
      </w:tr>
    </w:tbl>
    <w:p w14:paraId="40B00D9C" w14:textId="77777777" w:rsidR="001C4D65" w:rsidRPr="001C4D65" w:rsidRDefault="001C4D65" w:rsidP="009D2977"/>
    <w:p w14:paraId="7A98204B" w14:textId="514B85F4" w:rsidR="00F95529" w:rsidRPr="00F50379" w:rsidRDefault="00F95529" w:rsidP="0076228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F50379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7DE91F01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5F3B2B15" w:rsidR="00F95529" w:rsidRPr="00812396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EE1567" w:rsidRPr="00824832">
        <w:rPr>
          <w:rFonts w:ascii="Angsana New" w:hAnsi="Angsana New"/>
          <w:sz w:val="28"/>
          <w:szCs w:val="28"/>
          <w:cs/>
        </w:rPr>
        <w:t xml:space="preserve"> </w:t>
      </w:r>
      <w:r w:rsidR="00F95529" w:rsidRPr="00812396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12396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60C353A" w14:textId="3DD338EF" w:rsidR="00E40383" w:rsidRPr="000F3699" w:rsidRDefault="00430F50" w:rsidP="00D26D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12396">
        <w:rPr>
          <w:rFonts w:asciiTheme="majorBidi" w:hAnsiTheme="majorBidi"/>
          <w:spacing w:val="-4"/>
          <w:sz w:val="28"/>
          <w:szCs w:val="28"/>
          <w:cs/>
        </w:rPr>
        <w:t>สำหรับ</w:t>
      </w:r>
      <w:r w:rsidR="0070146C" w:rsidRPr="00812396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 w:rsidR="00A80558" w:rsidRPr="00812396">
        <w:rPr>
          <w:rFonts w:asciiTheme="majorBidi" w:hAnsiTheme="majorBidi"/>
          <w:spacing w:val="-4"/>
          <w:sz w:val="28"/>
          <w:szCs w:val="28"/>
          <w:cs/>
        </w:rPr>
        <w:t xml:space="preserve">สิ้นสุดวันที่ </w:t>
      </w:r>
      <w:r w:rsidR="00AD041B" w:rsidRPr="00812396">
        <w:rPr>
          <w:rFonts w:asciiTheme="majorBidi" w:hAnsiTheme="majorBidi" w:cstheme="majorBidi"/>
          <w:sz w:val="28"/>
          <w:szCs w:val="28"/>
        </w:rPr>
        <w:t xml:space="preserve">31 </w:t>
      </w:r>
      <w:r w:rsidR="00AD041B" w:rsidRPr="0081239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D041B" w:rsidRPr="00812396">
        <w:rPr>
          <w:rFonts w:asciiTheme="majorBidi" w:hAnsiTheme="majorBidi" w:cstheme="majorBidi"/>
          <w:sz w:val="28"/>
          <w:szCs w:val="28"/>
        </w:rPr>
        <w:t>256</w:t>
      </w:r>
      <w:r w:rsidR="003E5AA4">
        <w:rPr>
          <w:rFonts w:asciiTheme="majorBidi" w:hAnsiTheme="majorBidi" w:cstheme="majorBidi"/>
          <w:sz w:val="28"/>
          <w:szCs w:val="28"/>
        </w:rPr>
        <w:t>6</w:t>
      </w:r>
      <w:r w:rsidR="00AD041B" w:rsidRPr="00812396">
        <w:rPr>
          <w:rFonts w:asciiTheme="majorBidi" w:hAnsiTheme="majorBidi" w:cstheme="majorBidi"/>
          <w:sz w:val="28"/>
          <w:szCs w:val="28"/>
        </w:rPr>
        <w:t xml:space="preserve"> </w:t>
      </w:r>
      <w:r w:rsidR="00E40383" w:rsidRPr="00812396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0F3699" w:rsidRPr="000D2508">
        <w:rPr>
          <w:rFonts w:ascii="Angsana New" w:hAnsi="Angsana New" w:hint="cs"/>
          <w:spacing w:val="-4"/>
          <w:sz w:val="28"/>
          <w:szCs w:val="28"/>
          <w:cs/>
        </w:rPr>
        <w:t>ส</w:t>
      </w:r>
      <w:r w:rsidR="000D2508">
        <w:rPr>
          <w:rFonts w:ascii="Angsana New" w:hAnsi="Angsana New" w:hint="cs"/>
          <w:spacing w:val="-4"/>
          <w:sz w:val="28"/>
          <w:szCs w:val="28"/>
          <w:cs/>
        </w:rPr>
        <w:t>าม</w:t>
      </w:r>
      <w:r w:rsidR="00E40383" w:rsidRPr="000D2508">
        <w:rPr>
          <w:rFonts w:ascii="Angsana New" w:hAnsi="Angsana New"/>
          <w:sz w:val="28"/>
          <w:szCs w:val="28"/>
          <w:cs/>
        </w:rPr>
        <w:t>รายเป็น</w:t>
      </w:r>
      <w:r w:rsidR="00E40383" w:rsidRPr="00812396">
        <w:rPr>
          <w:rFonts w:ascii="Angsana New" w:hAnsi="Angsana New"/>
          <w:sz w:val="28"/>
          <w:szCs w:val="28"/>
          <w:cs/>
        </w:rPr>
        <w:t>จำนวนเงินรวม</w:t>
      </w:r>
      <w:r w:rsidR="00C922A0" w:rsidRPr="00812396">
        <w:rPr>
          <w:rFonts w:ascii="Angsana New" w:hAnsi="Angsana New"/>
          <w:sz w:val="28"/>
          <w:szCs w:val="28"/>
        </w:rPr>
        <w:t xml:space="preserve"> </w:t>
      </w:r>
      <w:r w:rsidR="000D2508">
        <w:rPr>
          <w:rFonts w:ascii="Angsana New" w:hAnsi="Angsana New"/>
          <w:sz w:val="28"/>
          <w:szCs w:val="28"/>
        </w:rPr>
        <w:t>419.0</w:t>
      </w:r>
      <w:r w:rsidR="00BD2C17" w:rsidRPr="000D2508">
        <w:rPr>
          <w:rFonts w:ascii="Angsana New" w:hAnsi="Angsana New"/>
          <w:sz w:val="28"/>
          <w:szCs w:val="28"/>
        </w:rPr>
        <w:t xml:space="preserve"> </w:t>
      </w:r>
      <w:r w:rsidR="00E40383" w:rsidRPr="000D2508">
        <w:rPr>
          <w:rFonts w:ascii="Angsana New" w:hAnsi="Angsana New"/>
          <w:sz w:val="28"/>
          <w:szCs w:val="28"/>
          <w:cs/>
        </w:rPr>
        <w:t>ล้าน</w:t>
      </w:r>
      <w:r w:rsidR="00E40383" w:rsidRPr="00812396">
        <w:rPr>
          <w:rFonts w:ascii="Angsana New" w:hAnsi="Angsana New"/>
          <w:sz w:val="28"/>
          <w:szCs w:val="28"/>
          <w:cs/>
        </w:rPr>
        <w:t>บาท</w:t>
      </w:r>
      <w:r w:rsidR="00E40383" w:rsidRPr="00C81AA3">
        <w:rPr>
          <w:rFonts w:ascii="Angsana New" w:hAnsi="Angsana New"/>
          <w:sz w:val="28"/>
          <w:szCs w:val="28"/>
          <w:cs/>
        </w:rPr>
        <w:t xml:space="preserve"> </w:t>
      </w:r>
    </w:p>
    <w:p w14:paraId="46964172" w14:textId="047A1303" w:rsidR="00A44A70" w:rsidRPr="00A44A70" w:rsidRDefault="00A80558" w:rsidP="00A44A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  <w:r>
        <w:rPr>
          <w:rFonts w:asciiTheme="majorBidi" w:hAnsiTheme="majorBidi" w:hint="cs"/>
          <w:spacing w:val="-4"/>
          <w:sz w:val="28"/>
          <w:szCs w:val="28"/>
          <w:cs/>
        </w:rPr>
        <w:t>สำหรับ</w:t>
      </w:r>
      <w:r w:rsidR="0070146C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สิ้นสุดวันที่ </w:t>
      </w:r>
      <w:r w:rsidR="00AD041B" w:rsidRPr="0070146C">
        <w:rPr>
          <w:rFonts w:asciiTheme="majorBidi" w:hAnsiTheme="majorBidi"/>
          <w:spacing w:val="-4"/>
          <w:sz w:val="28"/>
          <w:szCs w:val="28"/>
        </w:rPr>
        <w:t xml:space="preserve">31 </w:t>
      </w:r>
      <w:r w:rsidR="00AD041B" w:rsidRPr="0070146C">
        <w:rPr>
          <w:rFonts w:asciiTheme="majorBidi" w:hAnsiTheme="majorBidi"/>
          <w:spacing w:val="-4"/>
          <w:sz w:val="28"/>
          <w:szCs w:val="28"/>
          <w:cs/>
        </w:rPr>
        <w:t xml:space="preserve">ธันวาคม </w:t>
      </w:r>
      <w:r w:rsidR="00AD041B" w:rsidRPr="0070146C">
        <w:rPr>
          <w:rFonts w:asciiTheme="majorBidi" w:hAnsiTheme="majorBidi"/>
          <w:spacing w:val="-4"/>
          <w:sz w:val="28"/>
          <w:szCs w:val="28"/>
        </w:rPr>
        <w:t>256</w:t>
      </w:r>
      <w:r w:rsidR="003E5AA4">
        <w:rPr>
          <w:rFonts w:asciiTheme="majorBidi" w:hAnsiTheme="majorBidi"/>
          <w:spacing w:val="-4"/>
          <w:sz w:val="28"/>
          <w:szCs w:val="28"/>
        </w:rPr>
        <w:t>5</w:t>
      </w:r>
      <w:r w:rsidR="00AD041B" w:rsidRPr="0070146C">
        <w:rPr>
          <w:rFonts w:asciiTheme="majorBidi" w:hAnsiTheme="majorBidi"/>
          <w:spacing w:val="-4"/>
          <w:sz w:val="28"/>
          <w:szCs w:val="28"/>
        </w:rPr>
        <w:t xml:space="preserve"> </w:t>
      </w:r>
      <w:r w:rsidR="0070146C" w:rsidRPr="0070146C">
        <w:rPr>
          <w:rFonts w:asciiTheme="majorBidi" w:hAnsiTheme="majorBidi"/>
          <w:spacing w:val="-4"/>
          <w:sz w:val="28"/>
          <w:szCs w:val="28"/>
          <w:cs/>
        </w:rPr>
        <w:t xml:space="preserve">บริษัทมีรายได้เบี้ยประกันภัยรับจากตัวแทนและบริษัทนายหน้ารายใหญ่สองรายเป็นจำนวนเงินรวม </w:t>
      </w:r>
      <w:r w:rsidR="0070146C">
        <w:rPr>
          <w:rFonts w:asciiTheme="majorBidi" w:hAnsiTheme="majorBidi"/>
          <w:spacing w:val="-4"/>
          <w:sz w:val="28"/>
          <w:szCs w:val="28"/>
        </w:rPr>
        <w:t>2</w:t>
      </w:r>
      <w:r w:rsidR="003E5AA4">
        <w:rPr>
          <w:rFonts w:asciiTheme="majorBidi" w:hAnsiTheme="majorBidi"/>
          <w:spacing w:val="-4"/>
          <w:sz w:val="28"/>
          <w:szCs w:val="28"/>
        </w:rPr>
        <w:t>30.6</w:t>
      </w:r>
      <w:r w:rsidR="0070146C" w:rsidRPr="0070146C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  <w:r w:rsidR="00A44A70" w:rsidRPr="00C81AA3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</w:p>
    <w:p w14:paraId="0AE8D093" w14:textId="77777777" w:rsidR="00EF0E8A" w:rsidRDefault="00E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28"/>
          <w:szCs w:val="28"/>
          <w:cs/>
        </w:rPr>
      </w:pPr>
      <w:bookmarkStart w:id="16" w:name="OLE_LINK5"/>
      <w:bookmarkStart w:id="17" w:name="_Hlk69747233"/>
      <w:r>
        <w:rPr>
          <w:rFonts w:ascii="Angsana New" w:hAnsi="Angsana New"/>
          <w:spacing w:val="4"/>
          <w:sz w:val="28"/>
          <w:szCs w:val="28"/>
          <w:cs/>
        </w:rPr>
        <w:br w:type="page"/>
      </w:r>
    </w:p>
    <w:p w14:paraId="6A3073F8" w14:textId="62EBCB72" w:rsidR="003E5AA4" w:rsidRDefault="003E5AA4" w:rsidP="003E5AA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Pr="005C5C3A">
        <w:rPr>
          <w:rFonts w:asciiTheme="majorBidi" w:hAnsiTheme="majorBidi"/>
          <w:sz w:val="28"/>
          <w:szCs w:val="28"/>
          <w:cs/>
        </w:rPr>
        <w:t>สำหรับ</w:t>
      </w:r>
      <w:r>
        <w:rPr>
          <w:rFonts w:asciiTheme="majorBidi" w:hAnsiTheme="majorBidi" w:hint="cs"/>
          <w:sz w:val="28"/>
          <w:szCs w:val="28"/>
          <w:cs/>
        </w:rPr>
        <w:t>ปี</w:t>
      </w:r>
      <w:r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3E5AA4" w:rsidRPr="00824832" w14:paraId="55319ECC" w14:textId="77777777" w:rsidTr="000C1A69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5FDDD665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5C76D0B5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E5AA4" w:rsidRPr="00824832" w14:paraId="45BBBECA" w14:textId="77777777" w:rsidTr="000C1A69">
        <w:trPr>
          <w:tblHeader/>
        </w:trPr>
        <w:tc>
          <w:tcPr>
            <w:tcW w:w="2970" w:type="dxa"/>
            <w:tcBorders>
              <w:top w:val="nil"/>
            </w:tcBorders>
          </w:tcPr>
          <w:p w14:paraId="6BA5D94A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8DDC46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4854F3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EFE138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39FED3F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5D63CC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CA881D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D495CD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83CE6F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9366FF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8E302FA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F60F74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E5AA4" w:rsidRPr="00824832" w14:paraId="04B0BF1B" w14:textId="77777777" w:rsidTr="000C1A69">
        <w:trPr>
          <w:tblHeader/>
        </w:trPr>
        <w:tc>
          <w:tcPr>
            <w:tcW w:w="2970" w:type="dxa"/>
          </w:tcPr>
          <w:p w14:paraId="4E932991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EAE85E0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0852D94A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D66A98C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6834C82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1AD963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0F1293B8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6B9AAC5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2BD938DC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671BF9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59A9074E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48A3219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AA4" w:rsidRPr="00824832" w14:paraId="439EC378" w14:textId="77777777" w:rsidTr="000C1A69">
        <w:trPr>
          <w:tblHeader/>
        </w:trPr>
        <w:tc>
          <w:tcPr>
            <w:tcW w:w="2970" w:type="dxa"/>
          </w:tcPr>
          <w:p w14:paraId="0BA01001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692BBC0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16396FDF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34857D8D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02E6544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EEF896B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16778BB1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336C187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66AB14DD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C4C56DB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7ACFA2F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206A2C2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5AA4" w:rsidRPr="00824832" w14:paraId="2D5918EA" w14:textId="77777777" w:rsidTr="000C1A69">
        <w:trPr>
          <w:trHeight w:val="374"/>
        </w:trPr>
        <w:tc>
          <w:tcPr>
            <w:tcW w:w="2970" w:type="dxa"/>
          </w:tcPr>
          <w:p w14:paraId="3CBDA803" w14:textId="77777777" w:rsidR="003E5AA4" w:rsidRPr="00AC5042" w:rsidRDefault="003E5AA4" w:rsidP="000C1A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52E357A0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6A57B79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57ED5CE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2DDD1BA0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6799029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09C2FDD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E50941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7A0BF87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CE091BB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E439E27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3173BAD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E5AA4" w:rsidRPr="00824832" w14:paraId="759B5195" w14:textId="77777777" w:rsidTr="000C1A69">
        <w:trPr>
          <w:trHeight w:val="374"/>
        </w:trPr>
        <w:tc>
          <w:tcPr>
            <w:tcW w:w="2970" w:type="dxa"/>
          </w:tcPr>
          <w:p w14:paraId="4E1DA446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33E50C" w14:textId="522ACF38" w:rsidR="003E5AA4" w:rsidRPr="003625B7" w:rsidRDefault="00A4498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984">
              <w:rPr>
                <w:rFonts w:asciiTheme="majorBidi" w:hAnsiTheme="majorBidi" w:cstheme="majorBidi"/>
                <w:sz w:val="28"/>
                <w:szCs w:val="28"/>
              </w:rPr>
              <w:t>18,137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E6F278" w14:textId="77777777" w:rsidR="003E5AA4" w:rsidRPr="003625B7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F0E21F" w14:textId="5C5A9AAE" w:rsidR="003E5AA4" w:rsidRPr="003625B7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4A8">
              <w:rPr>
                <w:rFonts w:asciiTheme="majorBidi" w:hAnsiTheme="majorBidi" w:cstheme="majorBidi"/>
                <w:sz w:val="28"/>
                <w:szCs w:val="28"/>
              </w:rPr>
              <w:t>23,703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1FBB44" w14:textId="77777777" w:rsidR="003E5AA4" w:rsidRPr="003625B7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601126" w14:textId="5C7187BD" w:rsidR="003E5AA4" w:rsidRPr="003625B7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4A8">
              <w:rPr>
                <w:rFonts w:asciiTheme="majorBidi" w:hAnsiTheme="majorBidi" w:cstheme="majorBidi"/>
                <w:sz w:val="28"/>
                <w:szCs w:val="28"/>
              </w:rPr>
              <w:t>841,341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7E926E" w14:textId="77777777" w:rsidR="003E5AA4" w:rsidRPr="003625B7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C46592" w14:textId="35377CC9" w:rsidR="003E5AA4" w:rsidRPr="003625B7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4A8">
              <w:rPr>
                <w:rFonts w:asciiTheme="majorBidi" w:hAnsiTheme="majorBidi" w:cstheme="majorBidi"/>
                <w:sz w:val="28"/>
                <w:szCs w:val="28"/>
              </w:rPr>
              <w:t>173,941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79632F" w14:textId="77777777" w:rsidR="003E5AA4" w:rsidRPr="003625B7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DEF769" w14:textId="2CBAE910" w:rsidR="003E5AA4" w:rsidRPr="003625B7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66238" w14:textId="77777777" w:rsidR="003E5AA4" w:rsidRPr="003625B7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B2C779" w14:textId="7558CAF1" w:rsidR="003E5AA4" w:rsidRPr="003625B7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24A8">
              <w:rPr>
                <w:rFonts w:asciiTheme="majorBidi" w:hAnsiTheme="majorBidi" w:cstheme="majorBidi"/>
                <w:sz w:val="28"/>
                <w:szCs w:val="28"/>
              </w:rPr>
              <w:t>1,057,122</w:t>
            </w:r>
          </w:p>
        </w:tc>
      </w:tr>
      <w:tr w:rsidR="003E5AA4" w:rsidRPr="00824832" w14:paraId="2233C418" w14:textId="77777777" w:rsidTr="000C1A69">
        <w:trPr>
          <w:trHeight w:val="749"/>
        </w:trPr>
        <w:tc>
          <w:tcPr>
            <w:tcW w:w="2970" w:type="dxa"/>
          </w:tcPr>
          <w:p w14:paraId="6295BF28" w14:textId="77777777" w:rsidR="003E5AA4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25D34F74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69BDA86" w14:textId="2D8F2780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(15,266)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B282A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E092CB" w14:textId="4D84A144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(17,401)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6C7725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23BAF4" w14:textId="7E118F24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(409,512)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C80DDC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C8AE5B" w14:textId="3F0418F6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(112,860)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58F16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DEF10B" w14:textId="1B3E6DB6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D219B9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E31A92C" w14:textId="1111C4F9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(555,039)</w:t>
            </w:r>
          </w:p>
        </w:tc>
      </w:tr>
      <w:tr w:rsidR="003E5AA4" w:rsidRPr="00824832" w14:paraId="19A4735B" w14:textId="77777777" w:rsidTr="000C1A69">
        <w:trPr>
          <w:trHeight w:val="374"/>
        </w:trPr>
        <w:tc>
          <w:tcPr>
            <w:tcW w:w="2970" w:type="dxa"/>
          </w:tcPr>
          <w:p w14:paraId="36F68EA8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B96E1" w14:textId="421859D4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2,871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7F308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E343B5" w14:textId="74952BE2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6,302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A973BB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C9CC3D" w14:textId="3662F1D4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431,829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AD0B04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8C5D8A" w14:textId="78EAA5E6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61,081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D3CBD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40150C" w14:textId="53FDD344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7446E6" w14:textId="77777777" w:rsidR="003E5AA4" w:rsidRPr="00DB24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D0C1B8" w14:textId="2096CB31" w:rsidR="003E5AA4" w:rsidRPr="00DB24B1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502,083</w:t>
            </w:r>
          </w:p>
        </w:tc>
      </w:tr>
      <w:tr w:rsidR="003E5AA4" w:rsidRPr="00824832" w14:paraId="3481B635" w14:textId="77777777" w:rsidTr="000C1A69">
        <w:trPr>
          <w:trHeight w:val="749"/>
        </w:trPr>
        <w:tc>
          <w:tcPr>
            <w:tcW w:w="2970" w:type="dxa"/>
          </w:tcPr>
          <w:p w14:paraId="54EA36C9" w14:textId="77777777" w:rsidR="003E5AA4" w:rsidRPr="007F1C21" w:rsidRDefault="003E5AA4" w:rsidP="000C1A69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384496DC" w14:textId="77777777" w:rsidR="003E5AA4" w:rsidRPr="007F1C21" w:rsidRDefault="003E5AA4" w:rsidP="000C1A69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3A5C4798" w14:textId="77777777" w:rsidR="003E5AA4" w:rsidRPr="00AC5042" w:rsidRDefault="003E5AA4" w:rsidP="000C1A69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336B9D" w14:textId="70CAC886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B40DE6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85FC50" w14:textId="7E1429BB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2D3A2E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1DBFE2" w14:textId="5FC65B43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(78,124)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56EFB4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36CBD9" w14:textId="48F87FBE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(29,212)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36F643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922530" w14:textId="0049830E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94DEF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1FA175" w14:textId="610D0341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(106,036)</w:t>
            </w:r>
          </w:p>
        </w:tc>
      </w:tr>
      <w:tr w:rsidR="003E5AA4" w:rsidRPr="00824832" w14:paraId="0F3EA263" w14:textId="77777777" w:rsidTr="000C1A69">
        <w:trPr>
          <w:trHeight w:val="374"/>
        </w:trPr>
        <w:tc>
          <w:tcPr>
            <w:tcW w:w="2970" w:type="dxa"/>
          </w:tcPr>
          <w:p w14:paraId="6F37EBA3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7CAFE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8FF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A2FF6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DDFD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702CA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A49F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24C2B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0D062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7135F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0033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77274" w14:textId="77777777" w:rsidR="003E5AA4" w:rsidRPr="0005666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E5AA4" w:rsidRPr="00824832" w14:paraId="54EC6A59" w14:textId="77777777" w:rsidTr="000C1A69">
        <w:trPr>
          <w:trHeight w:val="374"/>
        </w:trPr>
        <w:tc>
          <w:tcPr>
            <w:tcW w:w="2970" w:type="dxa"/>
          </w:tcPr>
          <w:p w14:paraId="70E8660F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A05333" w14:textId="726F8B7A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3,787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487D9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FC4BC6" w14:textId="5B5F475D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6,686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F3D0C1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9C768C" w14:textId="6CE5EC4B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353,705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7CAB0F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BB1BE4" w14:textId="2F6CBD2B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31,869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29D192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599C6B" w14:textId="5D9F0783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D26833" w14:textId="77777777" w:rsidR="003E5AA4" w:rsidRPr="00AE15C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F43044" w14:textId="4DDE20D9" w:rsidR="003E5AA4" w:rsidRPr="00AE15C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24A8">
              <w:rPr>
                <w:rFonts w:ascii="Angsana New" w:hAnsi="Angsana New"/>
                <w:sz w:val="28"/>
                <w:szCs w:val="28"/>
              </w:rPr>
              <w:t>396,047</w:t>
            </w:r>
          </w:p>
        </w:tc>
      </w:tr>
      <w:tr w:rsidR="003E5AA4" w:rsidRPr="00824832" w14:paraId="5041BE61" w14:textId="77777777" w:rsidTr="000C1A69">
        <w:trPr>
          <w:trHeight w:val="374"/>
        </w:trPr>
        <w:tc>
          <w:tcPr>
            <w:tcW w:w="2970" w:type="dxa"/>
          </w:tcPr>
          <w:p w14:paraId="0CB8B81F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7C3D67" w14:textId="521E4482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(666)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4C5E7A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D141CA" w14:textId="00B7BA2B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5,230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D5C98F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A2515C" w14:textId="07965071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164,959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180B2B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7134CE" w14:textId="34D81646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(8,153)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03A7E9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4D9732" w14:textId="60DB50FF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AE3541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DBB27" w14:textId="0218B19C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161,370</w:t>
            </w:r>
          </w:p>
        </w:tc>
      </w:tr>
      <w:tr w:rsidR="003E5AA4" w:rsidRPr="00824832" w14:paraId="224E6F09" w14:textId="77777777" w:rsidTr="000C1A69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053168C8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8D7674" w14:textId="556DF135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062A03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86A82F" w14:textId="75CB5385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EC68D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3E0E5" w14:textId="14500A48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78A94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2C445B" w14:textId="5DA73476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4722CF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0F518A" w14:textId="4B92AFC5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9,233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B7FC29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51B9B6" w14:textId="76F20C4B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9,233</w:t>
            </w:r>
          </w:p>
        </w:tc>
      </w:tr>
      <w:tr w:rsidR="002924A8" w:rsidRPr="00824832" w14:paraId="2A58DDAA" w14:textId="77777777" w:rsidTr="000C1A69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36065FAC" w14:textId="21106243" w:rsidR="002924A8" w:rsidRPr="00936959" w:rsidRDefault="00C11B91" w:rsidP="002924A8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2924A8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11430" w14:textId="733B814D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052F3" w14:textId="77777777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3B0221" w14:textId="4CDC6C32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CD7B44" w14:textId="77777777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FE99EC" w14:textId="3F2F9281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63D1BF" w14:textId="77777777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724C26" w14:textId="1F143EA0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E03DC0" w14:textId="77777777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DB09D" w14:textId="282FE1E2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(783)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5D43E9" w14:textId="77777777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03296C" w14:textId="1140AADC" w:rsidR="002924A8" w:rsidRPr="001C4C5B" w:rsidRDefault="002924A8" w:rsidP="0029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(783)</w:t>
            </w:r>
          </w:p>
        </w:tc>
      </w:tr>
      <w:tr w:rsidR="003E5AA4" w:rsidRPr="00824832" w14:paraId="5098628E" w14:textId="77777777" w:rsidTr="000C1A69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2E3C9CE6" w14:textId="77777777" w:rsidR="003E5AA4" w:rsidRPr="00936959" w:rsidRDefault="003E5AA4" w:rsidP="000C1A69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665BEABC" w14:textId="77777777" w:rsidR="003E5AA4" w:rsidRPr="00936959" w:rsidRDefault="003E5AA4" w:rsidP="000C1A6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491D90" w14:textId="66B338D8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001366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F51416" w14:textId="0498A391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105647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CAA3CF" w14:textId="6EC7B722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AF0A6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EEEFD6" w14:textId="7EC97BCC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73D54A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CA24C4" w14:textId="6D0AA462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(16,518)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F1457A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031DBB" w14:textId="5A8CA4D8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(16,518)</w:t>
            </w:r>
          </w:p>
        </w:tc>
      </w:tr>
      <w:tr w:rsidR="003E5AA4" w:rsidRPr="00824832" w14:paraId="37D21697" w14:textId="77777777" w:rsidTr="000C1A69">
        <w:trPr>
          <w:trHeight w:val="374"/>
        </w:trPr>
        <w:tc>
          <w:tcPr>
            <w:tcW w:w="2970" w:type="dxa"/>
          </w:tcPr>
          <w:p w14:paraId="0109B057" w14:textId="0DC80D16" w:rsidR="003E5AA4" w:rsidRPr="00AC5042" w:rsidRDefault="003E5AA4" w:rsidP="000C1A6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="000502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502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023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0502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BEA968" w14:textId="4792DDAD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75F6A4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83BA56" w14:textId="684F08AE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903707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9BF3D0" w14:textId="2E48C196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E55E89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687DDE" w14:textId="4AFE4475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18E28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A76C93" w14:textId="20DFEBFF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2,778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FD074A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0D6B16" w14:textId="37D55B62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2,690</w:t>
            </w:r>
          </w:p>
        </w:tc>
      </w:tr>
      <w:tr w:rsidR="003E5AA4" w:rsidRPr="00824832" w14:paraId="2826B714" w14:textId="77777777" w:rsidTr="000C1A69">
        <w:trPr>
          <w:trHeight w:val="374"/>
        </w:trPr>
        <w:tc>
          <w:tcPr>
            <w:tcW w:w="2970" w:type="dxa"/>
          </w:tcPr>
          <w:p w14:paraId="11B97267" w14:textId="77777777" w:rsidR="003E5AA4" w:rsidRPr="00557DD1" w:rsidRDefault="003E5AA4" w:rsidP="000C1A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266A134" w14:textId="588182EC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3,162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42FBD2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C3560B" w14:textId="35215114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11,916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C8CB06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42175A6" w14:textId="60EAAD1B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518,618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AB64A7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441448B" w14:textId="0655E574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23,633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EF553A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6A5458B" w14:textId="170F23AE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(5,290)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69DD88" w14:textId="77777777" w:rsidR="003E5AA4" w:rsidRPr="001C4C5B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6483F3" w14:textId="19BD4DF3" w:rsidR="003E5AA4" w:rsidRPr="001C4C5B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552,039</w:t>
            </w:r>
          </w:p>
        </w:tc>
      </w:tr>
      <w:tr w:rsidR="003E5AA4" w:rsidRPr="00824832" w14:paraId="7CB35495" w14:textId="77777777" w:rsidTr="000C1A69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704A3DC6" w14:textId="77777777" w:rsidR="003E5AA4" w:rsidRPr="00AC5042" w:rsidRDefault="003E5AA4" w:rsidP="000C1A6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0C804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41A8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9BC7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01A7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62DC6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D10E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EF4E9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634A2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E0837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E5E5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59B5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AA4" w:rsidRPr="00824832" w14:paraId="04A458C1" w14:textId="77777777" w:rsidTr="000C1A69">
        <w:trPr>
          <w:trHeight w:val="374"/>
        </w:trPr>
        <w:tc>
          <w:tcPr>
            <w:tcW w:w="2970" w:type="dxa"/>
          </w:tcPr>
          <w:p w14:paraId="06C0E48C" w14:textId="77777777" w:rsidR="003E5AA4" w:rsidRPr="00AC5042" w:rsidRDefault="003E5AA4" w:rsidP="000C1A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19F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5488" w14:textId="77777777" w:rsidR="003E5AA4" w:rsidRPr="001C6EE1" w:rsidRDefault="003E5AA4" w:rsidP="000C1A6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C217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0E0A5" w14:textId="77777777" w:rsidR="003E5AA4" w:rsidRPr="001C6EE1" w:rsidRDefault="003E5AA4" w:rsidP="000C1A6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6F030" w14:textId="77777777" w:rsidR="003E5AA4" w:rsidRPr="001C6EE1" w:rsidRDefault="003E5AA4" w:rsidP="000C1A69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178A" w14:textId="77777777" w:rsidR="003E5AA4" w:rsidRPr="001C6EE1" w:rsidRDefault="003E5AA4" w:rsidP="000C1A6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C227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4BC6" w14:textId="77777777" w:rsidR="003E5AA4" w:rsidRPr="001C6EE1" w:rsidRDefault="003E5AA4" w:rsidP="000C1A6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E3A3" w14:textId="77777777" w:rsidR="003E5AA4" w:rsidRPr="001C6EE1" w:rsidRDefault="003E5AA4" w:rsidP="000C1A6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D607" w14:textId="77777777" w:rsidR="003E5AA4" w:rsidRPr="001C6EE1" w:rsidRDefault="003E5AA4" w:rsidP="000C1A69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4C773" w14:textId="77777777" w:rsidR="003E5AA4" w:rsidRPr="001C6EE1" w:rsidRDefault="003E5AA4" w:rsidP="000C1A6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5AA4" w:rsidRPr="00824832" w14:paraId="4DDCBA2A" w14:textId="77777777" w:rsidTr="000C1A69">
        <w:trPr>
          <w:trHeight w:val="374"/>
        </w:trPr>
        <w:tc>
          <w:tcPr>
            <w:tcW w:w="2970" w:type="dxa"/>
          </w:tcPr>
          <w:p w14:paraId="2FED8CA7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39A069" w14:textId="1F9056F6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2,329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CBA966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2E6BF3" w14:textId="5BCA9999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3,941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EFFE19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F40775" w14:textId="4FCDE272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376,131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CEEF71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C49705" w14:textId="3681570A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135,604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E273E9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56400" w14:textId="244313C7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5A09E0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39A0DA" w14:textId="27F8B365" w:rsidR="003E5AA4" w:rsidRPr="003A3ADE" w:rsidRDefault="002924A8" w:rsidP="000C1A6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518,005</w:t>
            </w:r>
          </w:p>
        </w:tc>
      </w:tr>
      <w:tr w:rsidR="003E5AA4" w:rsidRPr="00824832" w14:paraId="6A79ACB5" w14:textId="77777777" w:rsidTr="000C1A69">
        <w:trPr>
          <w:trHeight w:val="374"/>
        </w:trPr>
        <w:tc>
          <w:tcPr>
            <w:tcW w:w="2970" w:type="dxa"/>
          </w:tcPr>
          <w:p w14:paraId="27DEB779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316B1C" w14:textId="77777777" w:rsidR="003E5AA4" w:rsidRPr="008C5150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E6D5F5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AAE81A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70DF4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FF21AF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BBFA75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844A12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A8037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B57221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84602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D2BBC0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E5AA4" w:rsidRPr="00824832" w14:paraId="3C7B512D" w14:textId="77777777" w:rsidTr="000C1A69">
        <w:trPr>
          <w:trHeight w:val="374"/>
        </w:trPr>
        <w:tc>
          <w:tcPr>
            <w:tcW w:w="2970" w:type="dxa"/>
          </w:tcPr>
          <w:p w14:paraId="58E3949D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DC9245A" w14:textId="072DFF2F" w:rsidR="003E5AA4" w:rsidRPr="008C5150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(562)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8457F4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2EFB84" w14:textId="4BDDCB54" w:rsidR="003E5AA4" w:rsidRPr="0045658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(2,792)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73C28F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CFBA5FD" w14:textId="421CFBD5" w:rsidR="003E5AA4" w:rsidRPr="0045658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(176,391)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1BC408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D3C610A" w14:textId="0C8DC3DE" w:rsidR="003E5AA4" w:rsidRPr="0045658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(100,797)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639977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8036C75" w14:textId="359FE00F" w:rsidR="003E5AA4" w:rsidRPr="0045658D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6492A7" w14:textId="77777777" w:rsidR="003E5AA4" w:rsidRPr="0045658D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B5AFBD2" w14:textId="6DCCE0FB" w:rsidR="003E5AA4" w:rsidRPr="0045658D" w:rsidRDefault="002924A8" w:rsidP="000C1A6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(280,542)</w:t>
            </w:r>
          </w:p>
        </w:tc>
      </w:tr>
      <w:tr w:rsidR="003E5AA4" w:rsidRPr="0045658D" w14:paraId="13AF2D51" w14:textId="77777777" w:rsidTr="000C1A69">
        <w:trPr>
          <w:trHeight w:val="374"/>
        </w:trPr>
        <w:tc>
          <w:tcPr>
            <w:tcW w:w="2970" w:type="dxa"/>
          </w:tcPr>
          <w:p w14:paraId="61E5F36D" w14:textId="77777777" w:rsidR="003E5AA4" w:rsidRPr="00AC5042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B892C2" w14:textId="24460834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1,767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E3077A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A2957B" w14:textId="0DCD1605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1,149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4D786F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1211C5" w14:textId="192416EC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199,740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6512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72275A" w14:textId="6AA80D9A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34,807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5C69EF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58BF2E" w14:textId="4C1EAD14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AB1AE3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31B68" w14:textId="44040312" w:rsidR="003E5AA4" w:rsidRPr="003A3ADE" w:rsidRDefault="002924A8" w:rsidP="000C1A6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237,463</w:t>
            </w:r>
          </w:p>
        </w:tc>
      </w:tr>
      <w:tr w:rsidR="003E5AA4" w:rsidRPr="00824832" w14:paraId="615185BA" w14:textId="77777777" w:rsidTr="000C1A69">
        <w:trPr>
          <w:trHeight w:val="374"/>
        </w:trPr>
        <w:tc>
          <w:tcPr>
            <w:tcW w:w="2970" w:type="dxa"/>
          </w:tcPr>
          <w:p w14:paraId="426A294F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BF8DF8" w14:textId="4BFF9293" w:rsidR="003E5AA4" w:rsidRPr="003A3ADE" w:rsidRDefault="002924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24A8">
              <w:rPr>
                <w:rFonts w:ascii="Angsana New" w:hAnsi="Angsana New"/>
                <w:color w:val="000000"/>
                <w:sz w:val="28"/>
                <w:szCs w:val="28"/>
              </w:rPr>
              <w:t>3,717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B64DDE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D61158" w14:textId="39FD665A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color w:val="000000"/>
                <w:sz w:val="28"/>
                <w:szCs w:val="28"/>
                <w:cs/>
              </w:rPr>
              <w:t>057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6432AF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F95BFD" w14:textId="10B39B2F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  <w:cs/>
              </w:rPr>
              <w:t>120</w:t>
            </w: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color w:val="000000"/>
                <w:sz w:val="28"/>
                <w:szCs w:val="28"/>
                <w:cs/>
              </w:rPr>
              <w:t>504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4AA86B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2BCA7E" w14:textId="6316A747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color w:val="000000"/>
                <w:sz w:val="28"/>
                <w:szCs w:val="28"/>
                <w:cs/>
              </w:rPr>
              <w:t>012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041166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1C56CA" w14:textId="2F81A329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3A49F7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34669D" w14:textId="77FE8387" w:rsidR="003E5AA4" w:rsidRPr="003A3ADE" w:rsidRDefault="00D57A7D" w:rsidP="000C1A69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157,290</w:t>
            </w:r>
          </w:p>
        </w:tc>
      </w:tr>
      <w:tr w:rsidR="003E5AA4" w:rsidRPr="00824832" w14:paraId="28CD54E4" w14:textId="77777777" w:rsidTr="000C1A69">
        <w:trPr>
          <w:trHeight w:val="374"/>
        </w:trPr>
        <w:tc>
          <w:tcPr>
            <w:tcW w:w="2970" w:type="dxa"/>
          </w:tcPr>
          <w:p w14:paraId="0F84119B" w14:textId="77777777" w:rsidR="003E5AA4" w:rsidRPr="00AC5042" w:rsidRDefault="003E5AA4" w:rsidP="000C1A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A42366" w14:textId="45C312D8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1,766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EF3D2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C8B1F" w14:textId="1F1C291E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5,050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41D0D8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F5CB3C" w14:textId="1C9D9EE6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183,437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826B54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5C47A4" w14:textId="741A2A8C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6,968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35150E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56F96" w14:textId="2ADF2EC1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469B7F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C80DFC" w14:textId="4B5A1E3A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197,221</w:t>
            </w:r>
          </w:p>
        </w:tc>
      </w:tr>
      <w:tr w:rsidR="003E5AA4" w:rsidRPr="00824832" w14:paraId="1CEC4F44" w14:textId="77777777" w:rsidTr="000C1A69">
        <w:trPr>
          <w:trHeight w:val="374"/>
        </w:trPr>
        <w:tc>
          <w:tcPr>
            <w:tcW w:w="2970" w:type="dxa"/>
          </w:tcPr>
          <w:p w14:paraId="683E769B" w14:textId="77777777" w:rsidR="003E5AA4" w:rsidRPr="00AC5042" w:rsidRDefault="003E5AA4" w:rsidP="000C1A69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5918F6" w14:textId="7D9EEB67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F6A7C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44FE13" w14:textId="54B9B6DE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D3EF61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9312DC" w14:textId="2D476A38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2,099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476BB9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FC5DF7" w14:textId="373DA1E9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7A7D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DAAB2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7A1999" w14:textId="55FA6AAD" w:rsidR="003E5AA4" w:rsidRPr="003A3ADE" w:rsidRDefault="00DE1D6B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D6B">
              <w:rPr>
                <w:rFonts w:ascii="Angsana New" w:hAnsi="Angsana New"/>
                <w:color w:val="000000"/>
                <w:sz w:val="28"/>
                <w:szCs w:val="28"/>
              </w:rPr>
              <w:t>125,529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34DF7D" w14:textId="77777777" w:rsidR="003E5AA4" w:rsidRPr="003A3ADE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EC79C" w14:textId="25565204" w:rsidR="003E5AA4" w:rsidRPr="003A3ADE" w:rsidRDefault="00DE1D6B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D6B">
              <w:rPr>
                <w:rFonts w:ascii="Angsana New" w:hAnsi="Angsana New"/>
                <w:color w:val="000000"/>
                <w:sz w:val="28"/>
                <w:szCs w:val="28"/>
                <w:cs/>
              </w:rPr>
              <w:t>128</w:t>
            </w:r>
            <w:r w:rsidRPr="00DE1D6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E1D6B">
              <w:rPr>
                <w:rFonts w:ascii="Angsana New" w:hAnsi="Angsana New"/>
                <w:color w:val="000000"/>
                <w:sz w:val="28"/>
                <w:szCs w:val="28"/>
                <w:cs/>
              </w:rPr>
              <w:t>543</w:t>
            </w:r>
          </w:p>
        </w:tc>
      </w:tr>
      <w:tr w:rsidR="003E5AA4" w:rsidRPr="004F075C" w14:paraId="0987F3CE" w14:textId="77777777" w:rsidTr="000C1A69">
        <w:trPr>
          <w:trHeight w:val="374"/>
        </w:trPr>
        <w:tc>
          <w:tcPr>
            <w:tcW w:w="2970" w:type="dxa"/>
          </w:tcPr>
          <w:p w14:paraId="30A9A1E5" w14:textId="77777777" w:rsidR="003E5AA4" w:rsidRPr="004F075C" w:rsidRDefault="003E5AA4" w:rsidP="000C1A69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6B49EE3" w14:textId="5E40E07F" w:rsidR="003E5AA4" w:rsidRPr="004F075C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405C5C" w14:textId="77777777" w:rsidR="003E5AA4" w:rsidRPr="004F075C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223EC7E" w14:textId="2B394B37" w:rsidR="003E5AA4" w:rsidRPr="004F075C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348B06" w14:textId="77777777" w:rsidR="003E5AA4" w:rsidRPr="004F075C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C61236" w14:textId="5EB92953" w:rsidR="003E5AA4" w:rsidRPr="004F075C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505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B581D4" w14:textId="77777777" w:rsidR="003E5AA4" w:rsidRPr="004F075C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425E30" w14:textId="5EC7AB8A" w:rsidR="003E5AA4" w:rsidRPr="004F075C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72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240571" w14:textId="77777777" w:rsidR="003E5AA4" w:rsidRPr="004F075C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F1AE1F" w14:textId="07A6DDC5" w:rsidR="003E5AA4" w:rsidRPr="004F075C" w:rsidRDefault="00DE1D6B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125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B1AE95" w14:textId="77777777" w:rsidR="003E5AA4" w:rsidRPr="004F075C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83635E" w14:textId="65219201" w:rsidR="003E5AA4" w:rsidRPr="004F075C" w:rsidRDefault="00DE1D6B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720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517</w:t>
            </w:r>
          </w:p>
        </w:tc>
      </w:tr>
      <w:tr w:rsidR="003E5AA4" w:rsidRPr="003C1FB1" w14:paraId="0D5E4B67" w14:textId="77777777" w:rsidTr="000C1A69">
        <w:trPr>
          <w:trHeight w:val="374"/>
        </w:trPr>
        <w:tc>
          <w:tcPr>
            <w:tcW w:w="2970" w:type="dxa"/>
          </w:tcPr>
          <w:p w14:paraId="3FA0D378" w14:textId="77777777" w:rsidR="003E5AA4" w:rsidRPr="00AC5042" w:rsidRDefault="003E5AA4" w:rsidP="000C1A69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7DD6DD3" w14:textId="6DE58763" w:rsidR="003E5AA4" w:rsidRPr="007B5A16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(4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598)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CAF937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9C78A59" w14:textId="6FF2AFFE" w:rsidR="003E5AA4" w:rsidRPr="007B5A16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134A3B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A13815D" w14:textId="5BC29953" w:rsidR="003E5AA4" w:rsidRPr="007B5A16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12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56B503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E6B00F7" w14:textId="605D9517" w:rsidR="003E5AA4" w:rsidRPr="007B5A16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(48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558)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10EB81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627A3A7" w14:textId="576A4B0A" w:rsidR="003E5AA4" w:rsidRPr="007B5A16" w:rsidRDefault="00DE1D6B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(130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819)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BE3E2B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63E53E" w14:textId="4B0135E0" w:rsidR="003E5AA4" w:rsidRPr="007B5A16" w:rsidRDefault="00DE1D6B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(168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478)</w:t>
            </w:r>
          </w:p>
        </w:tc>
      </w:tr>
      <w:tr w:rsidR="003E5AA4" w:rsidRPr="00824832" w14:paraId="1ADF1B52" w14:textId="77777777" w:rsidTr="000C1A69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757F53A8" w14:textId="3746A9FD" w:rsidR="003E5AA4" w:rsidRPr="00AC5042" w:rsidRDefault="00C11B91" w:rsidP="000C1A6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E5AA4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B93870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B6E373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868D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76858D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E19C9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600A44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7688CD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6AFFDA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E6572A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AC199" w14:textId="77777777" w:rsidR="003E5AA4" w:rsidRPr="007B5A16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BD1CE2A" w14:textId="614D5588" w:rsidR="003E5AA4" w:rsidRPr="003A3ADE" w:rsidRDefault="00D57A7D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A7D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57A7D">
              <w:rPr>
                <w:rFonts w:ascii="Angsana New" w:hAnsi="Angsana New"/>
                <w:sz w:val="28"/>
                <w:szCs w:val="28"/>
              </w:rPr>
              <w:t>,</w:t>
            </w:r>
            <w:r w:rsidRPr="00D57A7D">
              <w:rPr>
                <w:rFonts w:ascii="Angsana New" w:hAnsi="Angsana New"/>
                <w:sz w:val="28"/>
                <w:szCs w:val="28"/>
                <w:cs/>
              </w:rPr>
              <w:t>994</w:t>
            </w:r>
          </w:p>
        </w:tc>
      </w:tr>
      <w:tr w:rsidR="003E5AA4" w:rsidRPr="004A603D" w14:paraId="36FF36F9" w14:textId="77777777" w:rsidTr="000C1A69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7C27C824" w14:textId="77777777" w:rsidR="003E5AA4" w:rsidRPr="00AC5042" w:rsidRDefault="003E5AA4" w:rsidP="000C1A69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6057E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D625A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32FDA6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92D0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C1F04F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CC9C4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45071E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2EFC77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830BB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92450F" w14:textId="77777777" w:rsidR="003E5AA4" w:rsidRPr="003C1FB1" w:rsidRDefault="003E5AA4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6702319" w14:textId="010993E0" w:rsidR="003E5AA4" w:rsidRPr="003A3ADE" w:rsidDel="001E262A" w:rsidRDefault="00DE1D6B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(159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E1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484)</w:t>
            </w:r>
          </w:p>
        </w:tc>
      </w:tr>
    </w:tbl>
    <w:p w14:paraId="728CE9FC" w14:textId="36C70C2B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>สำหรับ</w:t>
      </w:r>
      <w:r w:rsidR="00D846ED">
        <w:rPr>
          <w:rFonts w:asciiTheme="majorBidi" w:hAnsiTheme="majorBidi" w:hint="cs"/>
          <w:sz w:val="28"/>
          <w:szCs w:val="28"/>
          <w:cs/>
        </w:rPr>
        <w:t>ปี</w:t>
      </w:r>
      <w:r w:rsidR="00A8055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AD041B">
        <w:rPr>
          <w:rFonts w:asciiTheme="majorBidi" w:hAnsiTheme="majorBidi" w:cstheme="majorBidi"/>
          <w:sz w:val="28"/>
          <w:szCs w:val="28"/>
        </w:rPr>
        <w:t xml:space="preserve">31 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 w:cstheme="majorBidi"/>
          <w:sz w:val="28"/>
          <w:szCs w:val="28"/>
        </w:rPr>
        <w:t xml:space="preserve">2565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770245" w:rsidRPr="00824832" w14:paraId="6E03B689" w14:textId="77777777" w:rsidTr="00930368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930368">
        <w:trPr>
          <w:tblHeader/>
        </w:trPr>
        <w:tc>
          <w:tcPr>
            <w:tcW w:w="297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930368">
        <w:trPr>
          <w:tblHeader/>
        </w:trPr>
        <w:tc>
          <w:tcPr>
            <w:tcW w:w="297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930368">
        <w:trPr>
          <w:tblHeader/>
        </w:trPr>
        <w:tc>
          <w:tcPr>
            <w:tcW w:w="297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930368">
        <w:trPr>
          <w:trHeight w:val="374"/>
        </w:trPr>
        <w:tc>
          <w:tcPr>
            <w:tcW w:w="297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625B7" w:rsidRPr="00824832" w14:paraId="2D979CAE" w14:textId="77777777" w:rsidTr="00D949BE">
        <w:trPr>
          <w:trHeight w:val="374"/>
        </w:trPr>
        <w:tc>
          <w:tcPr>
            <w:tcW w:w="2970" w:type="dxa"/>
          </w:tcPr>
          <w:p w14:paraId="6B1E3DA1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2F2D39" w14:textId="285AF3F1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235C350C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6CBE08DD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0890EB7B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6CC750E6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606,368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78623FFA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38CEEBA1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158,390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437090CF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3D53D84C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32B295B7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026AF744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792,680</w:t>
            </w:r>
          </w:p>
        </w:tc>
      </w:tr>
      <w:tr w:rsidR="003625B7" w:rsidRPr="00824832" w14:paraId="598672C0" w14:textId="77777777" w:rsidTr="00930368">
        <w:trPr>
          <w:trHeight w:val="749"/>
        </w:trPr>
        <w:tc>
          <w:tcPr>
            <w:tcW w:w="2970" w:type="dxa"/>
          </w:tcPr>
          <w:p w14:paraId="2C6294EE" w14:textId="1B1A0164" w:rsid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3DE3696C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(12,619)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662D7180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617F57A1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(242,845)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71C82AC9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(115,663)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549DA5B6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14171C01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(376,039)</w:t>
            </w:r>
          </w:p>
        </w:tc>
      </w:tr>
      <w:tr w:rsidR="003625B7" w:rsidRPr="00824832" w14:paraId="441D094E" w14:textId="77777777" w:rsidTr="00930368">
        <w:trPr>
          <w:trHeight w:val="374"/>
        </w:trPr>
        <w:tc>
          <w:tcPr>
            <w:tcW w:w="2970" w:type="dxa"/>
          </w:tcPr>
          <w:p w14:paraId="15ED1BCD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54D8D545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55973A80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539293BE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363,523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29B9D0B1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3EEB299C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4FB330C0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416,641</w:t>
            </w:r>
          </w:p>
        </w:tc>
      </w:tr>
      <w:tr w:rsidR="003625B7" w:rsidRPr="00824832" w14:paraId="2250A2BE" w14:textId="77777777" w:rsidTr="00930368">
        <w:trPr>
          <w:trHeight w:val="749"/>
        </w:trPr>
        <w:tc>
          <w:tcPr>
            <w:tcW w:w="2970" w:type="dxa"/>
          </w:tcPr>
          <w:p w14:paraId="28FADE76" w14:textId="0AFC31B6" w:rsidR="003625B7" w:rsidRPr="007F1C21" w:rsidRDefault="003625B7" w:rsidP="003625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3625B7" w:rsidRPr="007F1C21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3625B7" w:rsidRPr="00AC5042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D558D9" w14:textId="41757059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24A863E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6AD7D9EF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6634F481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782A3200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(20,999)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1D646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1BC718F7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(2,459)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D62965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5EA80E20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57F35F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6D3E0A92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(21,120)</w:t>
            </w:r>
          </w:p>
        </w:tc>
      </w:tr>
      <w:tr w:rsidR="003625B7" w:rsidRPr="00824832" w14:paraId="1D024A1B" w14:textId="77777777" w:rsidTr="00930368">
        <w:trPr>
          <w:trHeight w:val="374"/>
        </w:trPr>
        <w:tc>
          <w:tcPr>
            <w:tcW w:w="2970" w:type="dxa"/>
          </w:tcPr>
          <w:p w14:paraId="0A802706" w14:textId="77777777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556E4243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28A7DB55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4896D09B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7EAE644C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4BC4E522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3E0DA5F2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55856" w:rsidRPr="00824832" w14:paraId="3B60A7C0" w14:textId="77777777" w:rsidTr="00930368">
        <w:trPr>
          <w:trHeight w:val="374"/>
        </w:trPr>
        <w:tc>
          <w:tcPr>
            <w:tcW w:w="2970" w:type="dxa"/>
          </w:tcPr>
          <w:p w14:paraId="7BE1B690" w14:textId="77777777" w:rsidR="00455856" w:rsidRPr="00AC5042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259A77" w14:textId="4BCA9CB6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38D4A" w14:textId="4AA9EAC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0235B" w14:textId="3651F648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91ADF" w14:textId="58323B04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8BB6C" w14:textId="6CAD1762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342,524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70386058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7032D443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6D485E28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395,521</w:t>
            </w:r>
          </w:p>
        </w:tc>
      </w:tr>
      <w:tr w:rsidR="00A265DD" w:rsidRPr="00824832" w14:paraId="20AE55AB" w14:textId="77777777" w:rsidTr="00930368">
        <w:trPr>
          <w:trHeight w:val="374"/>
        </w:trPr>
        <w:tc>
          <w:tcPr>
            <w:tcW w:w="2970" w:type="dxa"/>
          </w:tcPr>
          <w:p w14:paraId="061034F0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11E1252D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7DD12ED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77715F14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197C60FE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5732B1DB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111,487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AF978F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50118F87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55,626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32AC31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69060B18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3A085FB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22E91C43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174,495</w:t>
            </w:r>
          </w:p>
        </w:tc>
      </w:tr>
      <w:tr w:rsidR="00A265DD" w:rsidRPr="00824832" w14:paraId="7A7636A8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B1944B5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055BDBB3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1D46C8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430A3B7C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40F7D76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4EDDF626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1793C97F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4CBC118C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117B7BE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393CC548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197D645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7F2162BD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6,654</w:t>
            </w:r>
          </w:p>
        </w:tc>
      </w:tr>
      <w:tr w:rsidR="00A265DD" w:rsidRPr="00824832" w14:paraId="5FB76CC6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41BD008" w14:textId="562BCEE2" w:rsidR="00A265DD" w:rsidRPr="00936959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30081AA3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2ACEC00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7A98DEA2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34A98A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3438F69B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1FD74C9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65FA0A17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264507E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6CCBB230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646FBCE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2F1C15A4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3,704</w:t>
            </w:r>
          </w:p>
        </w:tc>
      </w:tr>
      <w:tr w:rsidR="007F1C21" w:rsidRPr="00824832" w14:paraId="07C3565A" w14:textId="77777777" w:rsidTr="00930368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1AD4D75A" w14:textId="11ADEB0A" w:rsidR="007F1C21" w:rsidRPr="00936959" w:rsidRDefault="007F1C21" w:rsidP="007F1C21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7F1C21" w:rsidRPr="00936959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41F2AEAD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5ADE1A1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55A1DDD8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5FF8150F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08597A3E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FF1F3FB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4461F337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7D9E44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4E694C76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(6,507)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3DCE29B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42253D7A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(6,507)</w:t>
            </w:r>
          </w:p>
        </w:tc>
      </w:tr>
      <w:tr w:rsidR="007F1C21" w:rsidRPr="00824832" w14:paraId="695EDD79" w14:textId="77777777" w:rsidTr="00930368">
        <w:trPr>
          <w:trHeight w:val="374"/>
        </w:trPr>
        <w:tc>
          <w:tcPr>
            <w:tcW w:w="2970" w:type="dxa"/>
          </w:tcPr>
          <w:p w14:paraId="6BD46D0B" w14:textId="3C1E93A6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162401AC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0AC8E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3DC87E03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2796CDF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7D3D2DF8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7,764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0449E95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2676413E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3529990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47C84383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11,467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AA9117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41C682F6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19,290</w:t>
            </w:r>
          </w:p>
        </w:tc>
      </w:tr>
      <w:tr w:rsidR="007F1C21" w:rsidRPr="00824832" w14:paraId="7D600976" w14:textId="77777777" w:rsidTr="00930368">
        <w:trPr>
          <w:trHeight w:val="374"/>
        </w:trPr>
        <w:tc>
          <w:tcPr>
            <w:tcW w:w="2970" w:type="dxa"/>
          </w:tcPr>
          <w:p w14:paraId="77636743" w14:textId="77777777" w:rsidR="007F1C21" w:rsidRPr="00557DD1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7212CE74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13,882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5552D880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6,238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0B0540C3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461,775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4C0D7E7F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95,944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4530F07C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15,318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503F1DF9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593,157</w:t>
            </w:r>
          </w:p>
        </w:tc>
      </w:tr>
      <w:tr w:rsidR="007F1C21" w:rsidRPr="00824832" w14:paraId="68A27D92" w14:textId="77777777" w:rsidTr="0093036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6857E29C" w14:textId="77777777" w:rsidR="007F1C21" w:rsidRPr="00AC5042" w:rsidRDefault="007F1C21" w:rsidP="007F1C2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C21" w:rsidRPr="00824832" w14:paraId="0245812D" w14:textId="77777777" w:rsidTr="00930368">
        <w:trPr>
          <w:trHeight w:val="374"/>
        </w:trPr>
        <w:tc>
          <w:tcPr>
            <w:tcW w:w="2970" w:type="dxa"/>
          </w:tcPr>
          <w:p w14:paraId="3CB845E5" w14:textId="77777777" w:rsidR="007F1C21" w:rsidRPr="00AC5042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7F1C21" w:rsidRPr="001C6EE1" w:rsidRDefault="007F1C21" w:rsidP="007F1C2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0EDBE300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F1C21" w:rsidRPr="00824832" w14:paraId="37DAFB6F" w14:textId="77777777" w:rsidTr="00930368">
        <w:trPr>
          <w:trHeight w:val="374"/>
        </w:trPr>
        <w:tc>
          <w:tcPr>
            <w:tcW w:w="2970" w:type="dxa"/>
          </w:tcPr>
          <w:p w14:paraId="3F795558" w14:textId="77777777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65E3E09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6795673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3A60579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3499CF39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494AA031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272,371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7D70AC7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3AC325C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217,951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1693DE1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0186A69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6C868FF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2FAAEED0" w:rsidR="007F1C21" w:rsidRPr="003A3ADE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494,632</w:t>
            </w:r>
          </w:p>
        </w:tc>
      </w:tr>
      <w:tr w:rsidR="007F1C21" w:rsidRPr="00824832" w14:paraId="3E607085" w14:textId="77777777" w:rsidTr="00930368">
        <w:trPr>
          <w:trHeight w:val="374"/>
        </w:trPr>
        <w:tc>
          <w:tcPr>
            <w:tcW w:w="2970" w:type="dxa"/>
          </w:tcPr>
          <w:p w14:paraId="5FC65FC5" w14:textId="3CCF9046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66AB8E7E" w:rsidR="007F1C21" w:rsidRPr="008C5150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6D0AA6BD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C21" w:rsidRPr="00824832" w14:paraId="077A8FBC" w14:textId="77777777" w:rsidTr="00930368">
        <w:trPr>
          <w:trHeight w:val="374"/>
        </w:trPr>
        <w:tc>
          <w:tcPr>
            <w:tcW w:w="2970" w:type="dxa"/>
          </w:tcPr>
          <w:p w14:paraId="66ECB14E" w14:textId="0BE99514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7A4A84F5" w:rsidR="007F1C21" w:rsidRPr="008C5150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3B6ECE13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(760)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3854D867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(104,604)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210300A7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(191,953)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25B25A48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2459A248" w:rsidR="007F1C21" w:rsidRPr="0045658D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(297,860)</w:t>
            </w:r>
          </w:p>
        </w:tc>
      </w:tr>
      <w:tr w:rsidR="007F1C21" w:rsidRPr="0045658D" w14:paraId="7E1B9F64" w14:textId="77777777" w:rsidTr="00930368">
        <w:trPr>
          <w:trHeight w:val="374"/>
        </w:trPr>
        <w:tc>
          <w:tcPr>
            <w:tcW w:w="2970" w:type="dxa"/>
          </w:tcPr>
          <w:p w14:paraId="03E8D8FF" w14:textId="5D441809" w:rsidR="007F1C21" w:rsidRPr="00AC5042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35E5CDA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00764A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2E1B7BA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793EE44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322E9FF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167,767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6F935BD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0A2B6C40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25,998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2881B64E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463E4B0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4DC492A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3CC7443F" w:rsidR="007F1C21" w:rsidRPr="003A3ADE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196,772</w:t>
            </w:r>
          </w:p>
        </w:tc>
      </w:tr>
      <w:tr w:rsidR="007F1C21" w:rsidRPr="00824832" w14:paraId="2E02BFB6" w14:textId="77777777" w:rsidTr="00930368">
        <w:trPr>
          <w:trHeight w:val="374"/>
        </w:trPr>
        <w:tc>
          <w:tcPr>
            <w:tcW w:w="2970" w:type="dxa"/>
          </w:tcPr>
          <w:p w14:paraId="04BEBC3D" w14:textId="7392BBFD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61ECAE4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4,31</w:t>
            </w:r>
            <w:r w:rsidR="00C12F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0C95053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6B42E656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0EC2580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1A17C202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89,729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3191C7E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51C5E6A5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26,689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1D900426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5ED247B1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50ACC31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588D4436" w:rsidR="007F1C21" w:rsidRPr="003A3ADE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121,89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7F1C21" w:rsidRPr="00824832" w14:paraId="058C31DE" w14:textId="77777777" w:rsidTr="00930368">
        <w:trPr>
          <w:trHeight w:val="374"/>
        </w:trPr>
        <w:tc>
          <w:tcPr>
            <w:tcW w:w="2970" w:type="dxa"/>
          </w:tcPr>
          <w:p w14:paraId="3A81856E" w14:textId="1E824E0C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3456DE29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2,03</w:t>
            </w:r>
            <w:r w:rsidR="00C12F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6CDC7A4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7CCC1FC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50749FD1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1F553DA7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116,811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8AE33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10407CB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56C5BEC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44152D2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16D51AC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1C9B3FC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127,68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7F1C21" w:rsidRPr="00824832" w14:paraId="55F8FA9F" w14:textId="77777777" w:rsidTr="00930368">
        <w:trPr>
          <w:trHeight w:val="374"/>
        </w:trPr>
        <w:tc>
          <w:tcPr>
            <w:tcW w:w="2970" w:type="dxa"/>
          </w:tcPr>
          <w:p w14:paraId="6E61CAD1" w14:textId="70F0DBBF" w:rsidR="007F1C21" w:rsidRPr="00AC5042" w:rsidRDefault="007F1C21" w:rsidP="007F1C2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01EFF44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49A17F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3DECDB9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675DCB3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5030535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(973)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5B34EAE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7C7D80C8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80EF0">
              <w:rPr>
                <w:rFonts w:ascii="Angsana New" w:hAnsi="Angsana New"/>
                <w:color w:val="000000"/>
                <w:sz w:val="28"/>
                <w:szCs w:val="28"/>
              </w:rPr>
              <w:t>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F4C526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3931BEBE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129,13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FFFC73D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7D9470B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128,16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7F1C21" w:rsidRPr="004F075C" w14:paraId="08DA98C0" w14:textId="77777777" w:rsidTr="00930368">
        <w:trPr>
          <w:trHeight w:val="374"/>
        </w:trPr>
        <w:tc>
          <w:tcPr>
            <w:tcW w:w="2970" w:type="dxa"/>
          </w:tcPr>
          <w:p w14:paraId="4BB379D5" w14:textId="0973965E" w:rsidR="007F1C21" w:rsidRPr="004F075C" w:rsidRDefault="007F1C21" w:rsidP="007F1C21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1ADE4003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8,49</w:t>
            </w:r>
            <w:r w:rsidR="00C12FF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32D2FB94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780B41E6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373,334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4121DBFB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59,64</w:t>
            </w:r>
            <w:r w:rsidR="00580EF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006E73EA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129,13</w:t>
            </w:r>
            <w:r w:rsidR="00360C1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16EA164B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574,512</w:t>
            </w:r>
          </w:p>
        </w:tc>
      </w:tr>
      <w:tr w:rsidR="007F1C21" w:rsidRPr="003C1FB1" w14:paraId="61B10A47" w14:textId="77777777" w:rsidTr="00930368">
        <w:trPr>
          <w:trHeight w:val="374"/>
        </w:trPr>
        <w:tc>
          <w:tcPr>
            <w:tcW w:w="2970" w:type="dxa"/>
          </w:tcPr>
          <w:p w14:paraId="4522ABC2" w14:textId="735B9932" w:rsidR="007F1C21" w:rsidRPr="00AC5042" w:rsidRDefault="00E44032" w:rsidP="007F1C2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51A0CB16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5,38</w:t>
            </w:r>
            <w:r w:rsidR="00C12FF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70179102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1699D3FD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88,441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7E208A94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36,30</w:t>
            </w:r>
            <w:r w:rsidR="00580EF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43222F59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(113,81</w:t>
            </w:r>
            <w:r w:rsidR="00360C1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344D74CD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18,645</w:t>
            </w:r>
          </w:p>
        </w:tc>
      </w:tr>
      <w:tr w:rsidR="007F1C21" w:rsidRPr="00824832" w14:paraId="21A73E10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FE42D91" w14:textId="2C8CBB7F" w:rsidR="007F1C21" w:rsidRPr="00AC5042" w:rsidRDefault="007F1C21" w:rsidP="007F1C2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681B795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(45,808)</w:t>
            </w:r>
          </w:p>
        </w:tc>
      </w:tr>
      <w:tr w:rsidR="007F1C21" w:rsidRPr="004A603D" w14:paraId="19D2203C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804BD56" w14:textId="7618C5BA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C01CB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6A89C482" w:rsidR="007F1C21" w:rsidRPr="003A3ADE" w:rsidDel="001E262A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(27,163)</w:t>
            </w:r>
          </w:p>
        </w:tc>
      </w:tr>
    </w:tbl>
    <w:p w14:paraId="6EE560BC" w14:textId="1B5D9849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8" w:name="_Hlk69747314"/>
      <w:bookmarkEnd w:id="16"/>
      <w:bookmarkEnd w:id="17"/>
      <w:r w:rsidRPr="005C5C3A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3E5AA4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และ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3E5AA4">
        <w:rPr>
          <w:rFonts w:ascii="Angsana New" w:hAnsi="Angsana New"/>
          <w:sz w:val="28"/>
          <w:szCs w:val="28"/>
        </w:rPr>
        <w:t>5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1E16260A" w:rsidR="006644E2" w:rsidRPr="00824832" w:rsidRDefault="00AD041B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BD4784">
        <w:trPr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6F560AE4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8,291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4BA764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25FC75CF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69E64C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3769CA39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541,656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6E8C687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2789ECDD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321,320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0A4C09F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643EB1E2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878,172</w:t>
            </w:r>
          </w:p>
        </w:tc>
      </w:tr>
      <w:tr w:rsidR="008D2806" w:rsidRPr="008D2806" w14:paraId="226A6423" w14:textId="77777777" w:rsidTr="00BD4784">
        <w:trPr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5E46554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0715765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0188202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3427B19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400E596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53AD685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4F3F077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2499834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0AB6F0B8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D82B4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20889">
              <w:rPr>
                <w:rFonts w:asciiTheme="majorBidi" w:hAnsiTheme="majorBidi" w:cstheme="majorBidi"/>
                <w:sz w:val="28"/>
                <w:szCs w:val="28"/>
              </w:rPr>
              <w:t>,897</w:t>
            </w:r>
          </w:p>
        </w:tc>
      </w:tr>
      <w:tr w:rsidR="008D2806" w:rsidRPr="008D2806" w14:paraId="381B9DAF" w14:textId="77777777" w:rsidTr="00BD4784">
        <w:trPr>
          <w:trHeight w:val="281"/>
        </w:trPr>
        <w:tc>
          <w:tcPr>
            <w:tcW w:w="2250" w:type="dxa"/>
          </w:tcPr>
          <w:p w14:paraId="6690594C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5FB65DE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3F3BDD7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6019FAC6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601DAA0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732EA918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0061A19F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4B4362B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48C046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6975EC6" w14:textId="7B1A99EE" w:rsidR="008D2806" w:rsidRPr="008D2806" w:rsidRDefault="000F60A6" w:rsidP="00675B7A">
            <w:pPr>
              <w:tabs>
                <w:tab w:val="clear" w:pos="680"/>
                <w:tab w:val="clear" w:pos="907"/>
              </w:tabs>
              <w:ind w:left="-198" w:right="27" w:firstLine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1,737,</w:t>
            </w:r>
            <w:r w:rsidR="006208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069</w:t>
            </w:r>
          </w:p>
        </w:tc>
      </w:tr>
      <w:tr w:rsidR="008D2806" w:rsidRPr="00824832" w14:paraId="27224E89" w14:textId="77777777" w:rsidTr="00BD4784">
        <w:trPr>
          <w:trHeight w:val="106"/>
        </w:trPr>
        <w:tc>
          <w:tcPr>
            <w:tcW w:w="2250" w:type="dxa"/>
          </w:tcPr>
          <w:p w14:paraId="167D0E8E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7835A150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8D2806" w:rsidRPr="00F7616E" w14:paraId="1732F5E2" w14:textId="77777777" w:rsidTr="00BD4784">
        <w:trPr>
          <w:trHeight w:val="281"/>
        </w:trPr>
        <w:tc>
          <w:tcPr>
            <w:tcW w:w="2250" w:type="dxa"/>
          </w:tcPr>
          <w:p w14:paraId="6A2BAD44" w14:textId="77777777" w:rsidR="008D2806" w:rsidRPr="00F7616E" w:rsidRDefault="008D2806" w:rsidP="008D280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2DC62600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22,535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06D69EC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14C1F2C4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10,558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6446246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3607D41B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992,299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0BFA2BF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28AC8A3B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418,898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37610CA2" w:rsidR="008D2806" w:rsidRPr="00C75AC7" w:rsidDel="001E262A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724BBB22" w:rsidR="008D2806" w:rsidRPr="00C75AC7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sz w:val="28"/>
                <w:szCs w:val="28"/>
              </w:rPr>
              <w:t>1,444,290</w:t>
            </w:r>
          </w:p>
        </w:tc>
      </w:tr>
      <w:tr w:rsidR="008D2806" w:rsidRPr="00F7616E" w14:paraId="060DF53B" w14:textId="77777777" w:rsidTr="00BD4784">
        <w:trPr>
          <w:trHeight w:val="281"/>
        </w:trPr>
        <w:tc>
          <w:tcPr>
            <w:tcW w:w="2250" w:type="dxa"/>
          </w:tcPr>
          <w:p w14:paraId="190F9B46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142A15A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73616EF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4B1F8B2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175F001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4254D29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5ECEF1E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723DA7A1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542A921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32AD1F95" w:rsidR="008D2806" w:rsidRPr="00C75AC7" w:rsidRDefault="0092203E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120,803</w:t>
            </w:r>
          </w:p>
        </w:tc>
      </w:tr>
      <w:tr w:rsidR="008D2806" w:rsidRPr="00824832" w14:paraId="5C302239" w14:textId="77777777" w:rsidTr="00BD4784">
        <w:trPr>
          <w:trHeight w:val="281"/>
        </w:trPr>
        <w:tc>
          <w:tcPr>
            <w:tcW w:w="2250" w:type="dxa"/>
          </w:tcPr>
          <w:p w14:paraId="60857F65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6E6B0DA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64E3CE1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7A2166A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4FD0A9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313C875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1641CDC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2D8DBA9B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6CCDA780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600A111F" w:rsidR="008D2806" w:rsidRPr="008D2806" w:rsidRDefault="000F60A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60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9220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0F60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220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093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4BA44BD4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A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E5AA4" w14:paraId="1DB65BCC" w14:textId="77777777" w:rsidTr="00AA1DE4">
        <w:trPr>
          <w:trHeight w:val="281"/>
        </w:trPr>
        <w:tc>
          <w:tcPr>
            <w:tcW w:w="2250" w:type="dxa"/>
            <w:hideMark/>
          </w:tcPr>
          <w:p w14:paraId="0094353F" w14:textId="77777777" w:rsidR="003E5AA4" w:rsidRDefault="003E5AA4" w:rsidP="003E5AA4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CB7326" w14:textId="585C3721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D5AAA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5BF33E" w14:textId="157965A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8F4FF1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FA8FCB" w14:textId="6974EE6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6B1DEA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4675235" w14:textId="5D2D70D1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C9779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DFCFE58" w14:textId="4C65065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586,133</w:t>
            </w:r>
          </w:p>
        </w:tc>
      </w:tr>
      <w:tr w:rsidR="003E5AA4" w14:paraId="4819C0A2" w14:textId="77777777" w:rsidTr="00AA1DE4">
        <w:trPr>
          <w:trHeight w:val="281"/>
        </w:trPr>
        <w:tc>
          <w:tcPr>
            <w:tcW w:w="2250" w:type="dxa"/>
            <w:hideMark/>
          </w:tcPr>
          <w:p w14:paraId="77EC7540" w14:textId="77777777" w:rsidR="003E5AA4" w:rsidRDefault="003E5AA4" w:rsidP="003E5AA4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5B17C7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AC0D20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806AAE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8957D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FAFF7C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281CFB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EC6FFF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9166EC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0264B0B" w14:textId="5807FC4A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872,519</w:t>
            </w:r>
          </w:p>
        </w:tc>
      </w:tr>
      <w:tr w:rsidR="003E5AA4" w14:paraId="5D164A0C" w14:textId="77777777" w:rsidTr="00AA1DE4">
        <w:trPr>
          <w:trHeight w:val="281"/>
        </w:trPr>
        <w:tc>
          <w:tcPr>
            <w:tcW w:w="2250" w:type="dxa"/>
            <w:hideMark/>
          </w:tcPr>
          <w:p w14:paraId="1EFFE650" w14:textId="77777777" w:rsidR="003E5AA4" w:rsidRDefault="003E5AA4" w:rsidP="003E5AA4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334E46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4EAAA5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F56644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610EF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876EB8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7F01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A8345D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ED95F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D9E4DAB" w14:textId="09134824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1,458,652</w:t>
            </w:r>
          </w:p>
        </w:tc>
      </w:tr>
      <w:tr w:rsidR="003E5AA4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3E5AA4" w:rsidRDefault="003E5AA4" w:rsidP="003E5A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3E5AA4" w:rsidRDefault="003E5AA4" w:rsidP="003E5AA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3E5AA4" w14:paraId="4DD5F250" w14:textId="77777777" w:rsidTr="00AA1DE4">
        <w:trPr>
          <w:trHeight w:val="281"/>
        </w:trPr>
        <w:tc>
          <w:tcPr>
            <w:tcW w:w="2250" w:type="dxa"/>
            <w:hideMark/>
          </w:tcPr>
          <w:p w14:paraId="4CBA14F9" w14:textId="77777777" w:rsidR="003E5AA4" w:rsidRDefault="003E5AA4" w:rsidP="003E5AA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C38560" w14:textId="3314EA54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16,570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E08372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1FA8DF" w14:textId="5D1D139B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8,520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9E419C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47EC44" w14:textId="165080D1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640,169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3FCA71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F460D71" w14:textId="7ACB2134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328,560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7E915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B99FEEF" w14:textId="040DBB56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993,819</w:t>
            </w:r>
          </w:p>
        </w:tc>
      </w:tr>
      <w:tr w:rsidR="003E5AA4" w14:paraId="5517EE45" w14:textId="77777777" w:rsidTr="00AA1DE4">
        <w:trPr>
          <w:trHeight w:val="281"/>
        </w:trPr>
        <w:tc>
          <w:tcPr>
            <w:tcW w:w="2250" w:type="dxa"/>
            <w:hideMark/>
          </w:tcPr>
          <w:p w14:paraId="23BDB896" w14:textId="77777777" w:rsidR="003E5AA4" w:rsidRDefault="003E5AA4" w:rsidP="003E5AA4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F1DF2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0CA362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4B19B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7E5A5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5C2C3F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1A3DBC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BF2EC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71C408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97A54E7" w14:textId="17384DE3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107,469</w:t>
            </w:r>
          </w:p>
        </w:tc>
      </w:tr>
      <w:tr w:rsidR="003E5AA4" w14:paraId="20FF4F49" w14:textId="77777777" w:rsidTr="00AA1DE4">
        <w:trPr>
          <w:trHeight w:val="281"/>
        </w:trPr>
        <w:tc>
          <w:tcPr>
            <w:tcW w:w="2250" w:type="dxa"/>
            <w:hideMark/>
          </w:tcPr>
          <w:p w14:paraId="121CAA6E" w14:textId="77777777" w:rsidR="003E5AA4" w:rsidRDefault="003E5AA4" w:rsidP="003E5AA4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C2FDDF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9251E5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C77AA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67747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EB226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931C29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C35D3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99ACD5" w14:textId="77777777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0881E4E" w14:textId="2D1E1429" w:rsidR="003E5AA4" w:rsidRDefault="003E5AA4" w:rsidP="003E5AA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1,101,288</w:t>
            </w:r>
          </w:p>
        </w:tc>
      </w:tr>
      <w:bookmarkEnd w:id="18"/>
    </w:tbl>
    <w:p w14:paraId="02C807C5" w14:textId="77777777" w:rsidR="00EF0E8A" w:rsidRDefault="00E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b/>
          <w:bCs/>
          <w:sz w:val="28"/>
          <w:szCs w:val="28"/>
          <w:cs/>
          <w:lang w:val="th-TH"/>
        </w:rPr>
      </w:pPr>
      <w:r>
        <w:rPr>
          <w:b/>
          <w:bCs/>
          <w:cs/>
        </w:rPr>
        <w:br w:type="page"/>
      </w:r>
    </w:p>
    <w:p w14:paraId="594A918A" w14:textId="77777777" w:rsidR="00EF0E8A" w:rsidRPr="00F50379" w:rsidRDefault="00CE4FF7" w:rsidP="00EF0E8A">
      <w:pPr>
        <w:pStyle w:val="FSNoteNumbered"/>
        <w:numPr>
          <w:ilvl w:val="0"/>
          <w:numId w:val="16"/>
        </w:numPr>
        <w:spacing w:after="0"/>
        <w:ind w:left="547" w:hanging="547"/>
        <w:rPr>
          <w:b/>
          <w:bCs/>
          <w:u w:val="none"/>
        </w:rPr>
      </w:pPr>
      <w:r w:rsidRPr="00F50379">
        <w:rPr>
          <w:b/>
          <w:bCs/>
          <w:u w:val="none"/>
          <w:cs/>
        </w:rPr>
        <w:lastRenderedPageBreak/>
        <w:t>ความเสี่ยงของบริษัทประกันวินาศภัย</w:t>
      </w:r>
    </w:p>
    <w:p w14:paraId="5BDA002A" w14:textId="1D9DCF0D" w:rsidR="00CE4FF7" w:rsidRPr="00EF0E8A" w:rsidRDefault="00CE4FF7" w:rsidP="00EF0E8A">
      <w:pPr>
        <w:pStyle w:val="FSNoteNumbered"/>
        <w:numPr>
          <w:ilvl w:val="1"/>
          <w:numId w:val="38"/>
        </w:numPr>
        <w:spacing w:before="0" w:after="120"/>
        <w:ind w:left="540" w:hanging="540"/>
        <w:rPr>
          <w:b/>
          <w:bCs/>
          <w:u w:val="none"/>
        </w:rPr>
      </w:pPr>
      <w:r w:rsidRPr="00EF0E8A">
        <w:rPr>
          <w:b/>
          <w:bCs/>
          <w:u w:val="none"/>
          <w:cs/>
        </w:rPr>
        <w:t>ความเสี่ยง</w:t>
      </w:r>
      <w:r w:rsidRPr="00EF0E8A">
        <w:rPr>
          <w:rFonts w:hint="cs"/>
          <w:b/>
          <w:bCs/>
          <w:u w:val="none"/>
          <w:cs/>
        </w:rPr>
        <w:t>ด้านการรับประกันภัย</w:t>
      </w:r>
    </w:p>
    <w:p w14:paraId="55453714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02A7B">
        <w:rPr>
          <w:rFonts w:ascii="Angsana New" w:hAnsi="Angsana New"/>
          <w:sz w:val="28"/>
          <w:szCs w:val="28"/>
          <w:cs/>
        </w:rPr>
        <w:t>ความเสี่ยงที่เกิดจากความผันผวนของความถี่ ความรุนแรง และเวลาที่เกิดความเสียหายที่เบี่ยงเบนจากสมมติฐานที่ใช้ในการ</w:t>
      </w:r>
      <w:r w:rsidRPr="00E563B3">
        <w:rPr>
          <w:rFonts w:ascii="Angsana New" w:hAnsi="Angsana New"/>
          <w:sz w:val="28"/>
          <w:szCs w:val="28"/>
          <w:cs/>
        </w:rPr>
        <w:t>คํานวณอัตราเบี้ยประกันภัย การคํานวณเงินสำรอง และการพิจารณารับประกันภัย</w:t>
      </w:r>
    </w:p>
    <w:p w14:paraId="5B5EE2B7" w14:textId="77777777" w:rsidR="00CE4FF7" w:rsidRPr="009472A0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02A7B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</w:t>
      </w:r>
      <w:r w:rsidRPr="00602A7B">
        <w:rPr>
          <w:rFonts w:ascii="Angsana New" w:hAnsi="Angsana New" w:hint="cs"/>
          <w:spacing w:val="4"/>
          <w:sz w:val="28"/>
          <w:szCs w:val="28"/>
          <w:cs/>
        </w:rPr>
        <w:t>เขตที่จะรับประกันภัย ภัยที่จะรับประกันภัย และวิธีการประกันภัยต่อ ซึ่งมีการกำหนดอำนาจการอนุมัติวงเงินใน</w:t>
      </w:r>
      <w:r w:rsidRPr="009472A0">
        <w:rPr>
          <w:rFonts w:ascii="Angsana New" w:hAnsi="Angsana New" w:hint="cs"/>
          <w:sz w:val="28"/>
          <w:szCs w:val="28"/>
          <w:cs/>
        </w:rPr>
        <w:t>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14:paraId="622C6843" w14:textId="77777777" w:rsidR="00CE4FF7" w:rsidRPr="009472A0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/>
          <w:sz w:val="28"/>
          <w:szCs w:val="28"/>
          <w:cs/>
        </w:rPr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ลักษณะของความเสี่ยงภัย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มูลค่าทุนประกันภัย รวมไปถึงตัวแทนและนายหน้าผู้แนะนำ</w:t>
      </w:r>
      <w:r w:rsidRPr="009472A0">
        <w:rPr>
          <w:rFonts w:ascii="Angsana New" w:hAnsi="Angsana New" w:hint="cs"/>
          <w:sz w:val="28"/>
          <w:szCs w:val="28"/>
          <w:cs/>
        </w:rPr>
        <w:t>ผู้เอาประกันภัย</w:t>
      </w:r>
      <w:r w:rsidRPr="009472A0">
        <w:rPr>
          <w:rFonts w:ascii="Angsana New" w:hAnsi="Angsana New"/>
          <w:sz w:val="28"/>
          <w:szCs w:val="28"/>
          <w:cs/>
        </w:rPr>
        <w:t xml:space="preserve"> บริษัทพิจารณาถึง</w:t>
      </w:r>
      <w:r w:rsidRPr="00F33434">
        <w:rPr>
          <w:rFonts w:ascii="Angsana New" w:hAnsi="Angsana New"/>
          <w:sz w:val="28"/>
          <w:szCs w:val="28"/>
          <w:cs/>
        </w:rPr>
        <w:t xml:space="preserve">สัดส่วนความสามารถในการรับประกันภัยที่บริษัทสามารถรับความเสี่ยงภัยไว้ได้เอง </w:t>
      </w:r>
      <w:r w:rsidRPr="00F33434">
        <w:rPr>
          <w:rFonts w:ascii="Angsana New" w:hAnsi="Angsana New" w:hint="cs"/>
          <w:sz w:val="28"/>
          <w:szCs w:val="28"/>
          <w:cs/>
        </w:rPr>
        <w:t>ในกรณีที่</w:t>
      </w:r>
      <w:r w:rsidRPr="00F33434">
        <w:rPr>
          <w:rFonts w:ascii="Angsana New" w:hAnsi="Angsana New"/>
          <w:sz w:val="28"/>
          <w:szCs w:val="28"/>
          <w:cs/>
        </w:rPr>
        <w:t>การรับประกันภัยรายนั้น</w:t>
      </w:r>
      <w:r w:rsidRPr="00602A7B">
        <w:rPr>
          <w:rFonts w:ascii="Angsana New" w:hAnsi="Angsana New"/>
          <w:sz w:val="28"/>
          <w:szCs w:val="28"/>
          <w:cs/>
        </w:rPr>
        <w:t>มีความ</w:t>
      </w:r>
      <w:r w:rsidRPr="009472A0">
        <w:rPr>
          <w:rFonts w:ascii="Angsana New" w:hAnsi="Angsana New"/>
          <w:sz w:val="28"/>
          <w:szCs w:val="28"/>
          <w:cs/>
        </w:rPr>
        <w:t>เสี่ยงภัยที่สูงและ</w:t>
      </w:r>
      <w:r w:rsidRPr="009472A0">
        <w:rPr>
          <w:rFonts w:ascii="Angsana New" w:hAnsi="Angsana New" w:hint="cs"/>
          <w:sz w:val="28"/>
          <w:szCs w:val="28"/>
          <w:cs/>
        </w:rPr>
        <w:t>บริษัท</w:t>
      </w:r>
      <w:r w:rsidRPr="009472A0">
        <w:rPr>
          <w:rFonts w:ascii="Angsana New" w:hAnsi="Angsana New"/>
          <w:sz w:val="28"/>
          <w:szCs w:val="28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</w:t>
      </w:r>
      <w:r w:rsidRPr="00F33434">
        <w:rPr>
          <w:rFonts w:ascii="Angsana New" w:hAnsi="Angsana New"/>
          <w:sz w:val="28"/>
          <w:szCs w:val="28"/>
          <w:cs/>
        </w:rPr>
        <w:t>จะ</w:t>
      </w:r>
      <w:r w:rsidRPr="00BD1C70">
        <w:rPr>
          <w:rFonts w:ascii="Angsana New" w:hAnsi="Angsana New"/>
          <w:spacing w:val="4"/>
          <w:sz w:val="28"/>
          <w:szCs w:val="28"/>
          <w:cs/>
        </w:rPr>
        <w:t>ปฏิเสธการรับประกันภัยนั้น ๆ</w:t>
      </w:r>
      <w:r w:rsidRPr="00BD1C70">
        <w:rPr>
          <w:rFonts w:ascii="Angsana New" w:hAnsi="Angsana New" w:hint="cs"/>
          <w:spacing w:val="4"/>
          <w:sz w:val="28"/>
          <w:szCs w:val="28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</w:t>
      </w:r>
      <w:r w:rsidRPr="00602A7B">
        <w:rPr>
          <w:rFonts w:ascii="Angsana New" w:hAnsi="Angsana New" w:hint="cs"/>
          <w:sz w:val="28"/>
          <w:szCs w:val="28"/>
          <w:cs/>
        </w:rPr>
        <w:t>ในงานนั้น หรือทำ</w:t>
      </w:r>
      <w:r w:rsidRPr="009472A0">
        <w:rPr>
          <w:rFonts w:ascii="Angsana New" w:hAnsi="Angsana New" w:hint="cs"/>
          <w:sz w:val="28"/>
          <w:szCs w:val="28"/>
          <w:cs/>
        </w:rPr>
        <w:t>ให้การพิจารณาความคุ้มครองและรับงานเป็นไปได้ยาก บริษัทจะหลีกเลี่ยงที่จะยอมรับงานนั้น</w:t>
      </w:r>
    </w:p>
    <w:p w14:paraId="5CA8ADC0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บริษัท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ยาว </w:t>
      </w:r>
      <w:r w:rsidRPr="00602A7B">
        <w:rPr>
          <w:rFonts w:ascii="Angsana New" w:hAnsi="Angsana New"/>
          <w:sz w:val="28"/>
          <w:szCs w:val="28"/>
          <w:cs/>
        </w:rPr>
        <w:t>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</w:t>
      </w:r>
      <w:r w:rsidRPr="00E563B3">
        <w:rPr>
          <w:rFonts w:ascii="Angsana New" w:hAnsi="Angsana New"/>
          <w:sz w:val="28"/>
          <w:szCs w:val="28"/>
          <w:cs/>
        </w:rPr>
        <w:t>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บริษัทมีการขยายศูนย์การให้บริการให้ครอบคลุมทุกพื้นที่ทั่วประเทศ</w:t>
      </w:r>
    </w:p>
    <w:p w14:paraId="4E1E8FAB" w14:textId="77777777" w:rsidR="00CE4FF7" w:rsidRPr="0044264D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บริษัทขยาย</w:t>
      </w:r>
      <w:r w:rsidRPr="00AF4388">
        <w:rPr>
          <w:rFonts w:ascii="Angsana New" w:hAnsi="Angsana New"/>
          <w:sz w:val="28"/>
          <w:szCs w:val="28"/>
          <w:cs/>
        </w:rPr>
        <w:t>ช่องทางการจัดจำหน่ายกรมธรรม์</w:t>
      </w:r>
      <w:r w:rsidRPr="00AF4388">
        <w:rPr>
          <w:rFonts w:ascii="Angsana New" w:hAnsi="Angsana New" w:hint="cs"/>
          <w:sz w:val="28"/>
          <w:szCs w:val="28"/>
          <w:cs/>
        </w:rPr>
        <w:t>ประกันภัย</w:t>
      </w:r>
      <w:r w:rsidRPr="00AF4388">
        <w:rPr>
          <w:rFonts w:ascii="Angsana New" w:hAnsi="Angsana New"/>
          <w:sz w:val="28"/>
          <w:szCs w:val="28"/>
          <w:cs/>
        </w:rPr>
        <w:t xml:space="preserve">ส่วนใหญ่ผ่านทางตัวแทนและนายหน้า </w:t>
      </w:r>
      <w:r w:rsidRPr="00AF4388">
        <w:rPr>
          <w:rFonts w:ascii="Angsana New" w:hAnsi="Angsana New" w:hint="cs"/>
          <w:sz w:val="28"/>
          <w:szCs w:val="28"/>
          <w:cs/>
        </w:rPr>
        <w:t>บริษัทจึง</w:t>
      </w:r>
      <w:r w:rsidRPr="00AF4388">
        <w:rPr>
          <w:rFonts w:ascii="Angsana New" w:hAnsi="Angsana New"/>
          <w:sz w:val="28"/>
          <w:szCs w:val="28"/>
          <w:cs/>
        </w:rPr>
        <w:t>มีการกำหนดหลัก</w:t>
      </w:r>
      <w:r w:rsidRPr="0044264D">
        <w:rPr>
          <w:rFonts w:ascii="Angsana New" w:hAnsi="Angsana New"/>
          <w:spacing w:val="12"/>
          <w:sz w:val="28"/>
          <w:szCs w:val="28"/>
          <w:cs/>
        </w:rPr>
        <w:t>เกณฑ์</w:t>
      </w:r>
      <w:r w:rsidRPr="0044264D">
        <w:rPr>
          <w:rFonts w:ascii="Angsana New" w:hAnsi="Angsana New" w:hint="cs"/>
          <w:spacing w:val="12"/>
          <w:sz w:val="28"/>
          <w:szCs w:val="28"/>
          <w:cs/>
        </w:rPr>
        <w:t>และคุณสมบัติ</w:t>
      </w:r>
      <w:r w:rsidRPr="0044264D">
        <w:rPr>
          <w:rFonts w:ascii="Angsana New" w:hAnsi="Angsana New"/>
          <w:spacing w:val="12"/>
          <w:sz w:val="28"/>
          <w:szCs w:val="28"/>
          <w:cs/>
        </w:rPr>
        <w:t>ในการ</w:t>
      </w:r>
      <w:r w:rsidRPr="0044264D">
        <w:rPr>
          <w:rFonts w:ascii="Angsana New" w:hAnsi="Angsana New" w:hint="cs"/>
          <w:spacing w:val="12"/>
          <w:sz w:val="28"/>
          <w:szCs w:val="28"/>
          <w:cs/>
        </w:rPr>
        <w:t>คัดเลือก</w:t>
      </w:r>
      <w:r w:rsidRPr="0044264D">
        <w:rPr>
          <w:rFonts w:ascii="Angsana New" w:hAnsi="Angsana New"/>
          <w:spacing w:val="12"/>
          <w:sz w:val="28"/>
          <w:szCs w:val="28"/>
          <w:cs/>
        </w:rPr>
        <w:t>ตัวแทนและนายหน้า</w:t>
      </w:r>
      <w:r w:rsidRPr="0044264D">
        <w:rPr>
          <w:rFonts w:ascii="Angsana New" w:hAnsi="Angsana New" w:hint="cs"/>
          <w:spacing w:val="12"/>
          <w:sz w:val="28"/>
          <w:szCs w:val="28"/>
          <w:cs/>
        </w:rPr>
        <w:t>ที่มีคุณภาพ</w:t>
      </w:r>
      <w:r w:rsidRPr="0044264D">
        <w:rPr>
          <w:rFonts w:ascii="Angsana New" w:hAnsi="Angsana New"/>
          <w:spacing w:val="12"/>
          <w:sz w:val="28"/>
          <w:szCs w:val="28"/>
          <w:cs/>
        </w:rPr>
        <w:t>เพื่อป้องกันความเสี่ยงที่ไม่สามารถเก็บ</w:t>
      </w:r>
      <w:r w:rsidRPr="0044264D">
        <w:rPr>
          <w:rFonts w:ascii="Angsana New" w:hAnsi="Angsana New"/>
          <w:spacing w:val="-6"/>
          <w:sz w:val="28"/>
          <w:szCs w:val="28"/>
          <w:cs/>
        </w:rPr>
        <w:t>เบี้ยประกันภัยได้</w:t>
      </w:r>
    </w:p>
    <w:p w14:paraId="057A62B3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บริษัทกำหนดวิธีการกระจายความเสี่ยงในการประกันภัยต่อให้หลากหลายมากขึ้น โดยทำการซื้อความเสียหายส่วนเกิน (</w:t>
      </w:r>
      <w:r w:rsidRPr="00E563B3">
        <w:rPr>
          <w:rFonts w:ascii="Angsana New" w:hAnsi="Angsana New"/>
          <w:sz w:val="28"/>
          <w:szCs w:val="28"/>
        </w:rPr>
        <w:t xml:space="preserve">Excess of Loss) </w:t>
      </w:r>
      <w:r w:rsidRPr="00E563B3">
        <w:rPr>
          <w:rFonts w:ascii="Angsana New" w:hAnsi="Angsana New"/>
          <w:sz w:val="28"/>
          <w:szCs w:val="28"/>
          <w:cs/>
        </w:rPr>
        <w:t>นอกจากนี้ บริษัทได้สร้าง</w:t>
      </w:r>
      <w:r>
        <w:rPr>
          <w:rFonts w:ascii="Angsana New" w:hAnsi="Angsana New" w:hint="cs"/>
          <w:sz w:val="28"/>
          <w:szCs w:val="28"/>
          <w:cs/>
        </w:rPr>
        <w:t xml:space="preserve">ความสัมพันธ์กับนายหน้าประกันภัยต่อหลายราย </w:t>
      </w:r>
      <w:r w:rsidRPr="00E563B3">
        <w:rPr>
          <w:rFonts w:ascii="Angsana New" w:hAnsi="Angsana New"/>
          <w:sz w:val="28"/>
          <w:szCs w:val="28"/>
          <w:cs/>
        </w:rPr>
        <w:t>ทั้งในและต่างประเทศเพื่อ</w:t>
      </w:r>
      <w:r>
        <w:rPr>
          <w:rFonts w:ascii="Angsana New" w:hAnsi="Angsana New" w:hint="cs"/>
          <w:sz w:val="28"/>
          <w:szCs w:val="28"/>
          <w:cs/>
        </w:rPr>
        <w:t>รองรับการขยายงานและ</w:t>
      </w:r>
      <w:r w:rsidRPr="00E563B3">
        <w:rPr>
          <w:rFonts w:ascii="Angsana New" w:hAnsi="Angsana New"/>
          <w:sz w:val="28"/>
          <w:szCs w:val="28"/>
          <w:cs/>
        </w:rPr>
        <w:t>ป้องกันปัญหาที่บริษัทไม่สามารถทำประกันภัยต่อได้</w:t>
      </w:r>
    </w:p>
    <w:p w14:paraId="5B22E7B3" w14:textId="77777777" w:rsidR="00EF0E8A" w:rsidRDefault="00E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C0E4AB9" w14:textId="6DB88713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lastRenderedPageBreak/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CE4FF7" w:rsidRPr="00DA4647" w14:paraId="074E674A" w14:textId="77777777" w:rsidTr="00111DD7">
        <w:tc>
          <w:tcPr>
            <w:tcW w:w="1604" w:type="dxa"/>
          </w:tcPr>
          <w:p w14:paraId="0B557BD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97DB34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1652F35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E4FF7" w:rsidRPr="00DA4647" w14:paraId="2FFD4ACD" w14:textId="77777777" w:rsidTr="00111DD7">
        <w:tc>
          <w:tcPr>
            <w:tcW w:w="1604" w:type="dxa"/>
          </w:tcPr>
          <w:p w14:paraId="65DD401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73EFE99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E18479" w14:textId="53DAC35E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7A3F36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BD3092" w14:textId="4A3AFD8E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A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4FF7" w:rsidRPr="00DA4647" w14:paraId="24A90A65" w14:textId="77777777" w:rsidTr="00111DD7">
        <w:tc>
          <w:tcPr>
            <w:tcW w:w="1604" w:type="dxa"/>
          </w:tcPr>
          <w:p w14:paraId="232B546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05169D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E55BA4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9D78AC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F410D1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A360CE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69AA24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54FA6B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BBC04D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07135D3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EBD30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4E0BC1C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14FFE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5D9E3E5E" w14:textId="77777777" w:rsidTr="00111DD7">
        <w:tc>
          <w:tcPr>
            <w:tcW w:w="1604" w:type="dxa"/>
          </w:tcPr>
          <w:p w14:paraId="04008C4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41138A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3B6805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4B6622C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512DB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4D52D3B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91DDD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FF8555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4EE314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50E5991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32E931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7CCED39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598451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632A325F" w14:textId="77777777" w:rsidTr="00111DD7">
        <w:tc>
          <w:tcPr>
            <w:tcW w:w="1604" w:type="dxa"/>
          </w:tcPr>
          <w:p w14:paraId="1ACB87E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D293DA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22FD56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001A120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317E7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1CCC89D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D1C48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36E357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6060F8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418EFDE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5AF0F1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47E2911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E5E25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1DB86697" w14:textId="77777777" w:rsidTr="00111DD7">
        <w:tc>
          <w:tcPr>
            <w:tcW w:w="1604" w:type="dxa"/>
            <w:tcBorders>
              <w:bottom w:val="single" w:sz="4" w:space="0" w:color="auto"/>
            </w:tcBorders>
          </w:tcPr>
          <w:p w14:paraId="64DB5AE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E3A209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00F2D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6A70B52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E1DEC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742D253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2F927B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2B75652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1B77D6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75324F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BBE39A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6BB6834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3D7ED5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E5AA4" w:rsidRPr="00DA4647" w14:paraId="2730BA3F" w14:textId="77777777" w:rsidTr="00111DD7">
        <w:trPr>
          <w:trHeight w:val="377"/>
        </w:trPr>
        <w:tc>
          <w:tcPr>
            <w:tcW w:w="1604" w:type="dxa"/>
          </w:tcPr>
          <w:p w14:paraId="464475BD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4B65A70E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15C6A44C" w14:textId="7317833B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320)</w:t>
            </w:r>
          </w:p>
        </w:tc>
        <w:tc>
          <w:tcPr>
            <w:tcW w:w="106" w:type="dxa"/>
          </w:tcPr>
          <w:p w14:paraId="0099B3C8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92ADAA" w14:textId="08070D21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619</w:t>
            </w:r>
          </w:p>
        </w:tc>
        <w:tc>
          <w:tcPr>
            <w:tcW w:w="106" w:type="dxa"/>
          </w:tcPr>
          <w:p w14:paraId="4D1D1A77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8D260D" w14:textId="52C58172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(701)</w:t>
            </w:r>
          </w:p>
        </w:tc>
        <w:tc>
          <w:tcPr>
            <w:tcW w:w="106" w:type="dxa"/>
          </w:tcPr>
          <w:p w14:paraId="71F9A892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1C4DFF4" w14:textId="5A57F47F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06" w:type="dxa"/>
          </w:tcPr>
          <w:p w14:paraId="48D0514E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ACC09FB" w14:textId="1C3A0FAA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(447)</w:t>
            </w:r>
          </w:p>
        </w:tc>
        <w:tc>
          <w:tcPr>
            <w:tcW w:w="106" w:type="dxa"/>
          </w:tcPr>
          <w:p w14:paraId="00A7CA90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12AAD6" w14:textId="5F0DB8A2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</w:tr>
      <w:tr w:rsidR="003E5AA4" w:rsidRPr="00DA4647" w14:paraId="2AABB91A" w14:textId="77777777" w:rsidTr="00111DD7">
        <w:tc>
          <w:tcPr>
            <w:tcW w:w="1604" w:type="dxa"/>
          </w:tcPr>
          <w:p w14:paraId="1365D469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44928B99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4502430D" w14:textId="5935F565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394</w:t>
            </w:r>
          </w:p>
        </w:tc>
        <w:tc>
          <w:tcPr>
            <w:tcW w:w="106" w:type="dxa"/>
          </w:tcPr>
          <w:p w14:paraId="02D314BB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EF696" w14:textId="047404DA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(126)</w:t>
            </w:r>
          </w:p>
        </w:tc>
        <w:tc>
          <w:tcPr>
            <w:tcW w:w="106" w:type="dxa"/>
          </w:tcPr>
          <w:p w14:paraId="7CD6E295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ABF7C44" w14:textId="1FE4CB40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268</w:t>
            </w:r>
          </w:p>
        </w:tc>
        <w:tc>
          <w:tcPr>
            <w:tcW w:w="106" w:type="dxa"/>
          </w:tcPr>
          <w:p w14:paraId="7F0F2C91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42DBE26" w14:textId="0790D27D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06" w:type="dxa"/>
          </w:tcPr>
          <w:p w14:paraId="69E47ADD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D4A5FED" w14:textId="2C86CD4A" w:rsidR="003E5AA4" w:rsidRPr="00E3423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106" w:type="dxa"/>
          </w:tcPr>
          <w:p w14:paraId="294EF9AA" w14:textId="77777777" w:rsidR="003E5AA4" w:rsidRPr="00E3423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CCBE41" w14:textId="6CF5C389" w:rsidR="003E5AA4" w:rsidRPr="00E3423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3E5AA4" w:rsidRPr="00DA4647" w14:paraId="762AABDB" w14:textId="77777777" w:rsidTr="00111DD7">
        <w:tc>
          <w:tcPr>
            <w:tcW w:w="1604" w:type="dxa"/>
          </w:tcPr>
          <w:p w14:paraId="18E8ED18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3ADC729B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362589B0" w14:textId="00B14B2F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087</w:t>
            </w:r>
          </w:p>
        </w:tc>
        <w:tc>
          <w:tcPr>
            <w:tcW w:w="106" w:type="dxa"/>
          </w:tcPr>
          <w:p w14:paraId="591FF58F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C59DF" w14:textId="1D604477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(97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418)</w:t>
            </w:r>
          </w:p>
        </w:tc>
        <w:tc>
          <w:tcPr>
            <w:tcW w:w="106" w:type="dxa"/>
          </w:tcPr>
          <w:p w14:paraId="6CB0A191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F33248C" w14:textId="239807EA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102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669</w:t>
            </w:r>
          </w:p>
        </w:tc>
        <w:tc>
          <w:tcPr>
            <w:tcW w:w="106" w:type="dxa"/>
          </w:tcPr>
          <w:p w14:paraId="780DE5D9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837B19D" w14:textId="676935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168,780</w:t>
            </w:r>
          </w:p>
        </w:tc>
        <w:tc>
          <w:tcPr>
            <w:tcW w:w="106" w:type="dxa"/>
          </w:tcPr>
          <w:p w14:paraId="1BA5B093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E73B764" w14:textId="70546162" w:rsidR="003E5AA4" w:rsidRPr="00E3423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(66,516)</w:t>
            </w:r>
          </w:p>
        </w:tc>
        <w:tc>
          <w:tcPr>
            <w:tcW w:w="106" w:type="dxa"/>
          </w:tcPr>
          <w:p w14:paraId="784F55CF" w14:textId="77777777" w:rsidR="003E5AA4" w:rsidRPr="00E3423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69BE847" w14:textId="6BC11BC9" w:rsidR="003E5AA4" w:rsidRPr="00E3423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102,264</w:t>
            </w:r>
          </w:p>
        </w:tc>
      </w:tr>
      <w:tr w:rsidR="003E5AA4" w:rsidRPr="00DA4647" w14:paraId="4098FB1B" w14:textId="77777777" w:rsidTr="00111DD7">
        <w:tc>
          <w:tcPr>
            <w:tcW w:w="1604" w:type="dxa"/>
          </w:tcPr>
          <w:p w14:paraId="5E0FD603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209208D5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1D69A1C2" w14:textId="2796B327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212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683</w:t>
            </w:r>
          </w:p>
        </w:tc>
        <w:tc>
          <w:tcPr>
            <w:tcW w:w="106" w:type="dxa"/>
          </w:tcPr>
          <w:p w14:paraId="786F42CD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29C92" w14:textId="6181092F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09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(193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375)</w:t>
            </w:r>
          </w:p>
        </w:tc>
        <w:tc>
          <w:tcPr>
            <w:tcW w:w="106" w:type="dxa"/>
          </w:tcPr>
          <w:p w14:paraId="651D6EAB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2B89F6" w14:textId="31512E2B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308</w:t>
            </w:r>
          </w:p>
        </w:tc>
        <w:tc>
          <w:tcPr>
            <w:tcW w:w="106" w:type="dxa"/>
          </w:tcPr>
          <w:p w14:paraId="62587529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939B14" w14:textId="3073D7A1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198,729</w:t>
            </w:r>
          </w:p>
        </w:tc>
        <w:tc>
          <w:tcPr>
            <w:tcW w:w="106" w:type="dxa"/>
          </w:tcPr>
          <w:p w14:paraId="17B151C4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89A9DA7" w14:textId="6B424C7E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(188,169)</w:t>
            </w:r>
          </w:p>
        </w:tc>
        <w:tc>
          <w:tcPr>
            <w:tcW w:w="106" w:type="dxa"/>
          </w:tcPr>
          <w:p w14:paraId="2E9ED427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3DB6C2" w14:textId="0A65BEE4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10,560</w:t>
            </w:r>
          </w:p>
        </w:tc>
      </w:tr>
      <w:tr w:rsidR="003E5AA4" w:rsidRPr="00DA4647" w14:paraId="3D27C096" w14:textId="77777777" w:rsidTr="00111DD7">
        <w:tc>
          <w:tcPr>
            <w:tcW w:w="1604" w:type="dxa"/>
          </w:tcPr>
          <w:p w14:paraId="47E6115A" w14:textId="77777777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60347BAA" w14:textId="77777777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8791E05" w14:textId="71603DA6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411</w:t>
            </w:r>
            <w:r w:rsidRPr="00A8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844</w:t>
            </w:r>
          </w:p>
        </w:tc>
        <w:tc>
          <w:tcPr>
            <w:tcW w:w="106" w:type="dxa"/>
          </w:tcPr>
          <w:p w14:paraId="398189EC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94EFFC" w14:textId="0ED23756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(290</w:t>
            </w:r>
            <w:r w:rsidRPr="00A8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300)</w:t>
            </w:r>
          </w:p>
        </w:tc>
        <w:tc>
          <w:tcPr>
            <w:tcW w:w="106" w:type="dxa"/>
          </w:tcPr>
          <w:p w14:paraId="21C77ACE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CBEE5A8" w14:textId="023F9B2D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121</w:t>
            </w:r>
            <w:r w:rsidRPr="00A8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544</w:t>
            </w:r>
          </w:p>
        </w:tc>
        <w:tc>
          <w:tcPr>
            <w:tcW w:w="106" w:type="dxa"/>
          </w:tcPr>
          <w:p w14:paraId="427D6068" w14:textId="77777777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EE851B7" w14:textId="77780A4F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368,102</w:t>
            </w:r>
          </w:p>
        </w:tc>
        <w:tc>
          <w:tcPr>
            <w:tcW w:w="106" w:type="dxa"/>
          </w:tcPr>
          <w:p w14:paraId="1193D4D1" w14:textId="77777777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F5808A6" w14:textId="04C6513D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(255,321)</w:t>
            </w:r>
          </w:p>
        </w:tc>
        <w:tc>
          <w:tcPr>
            <w:tcW w:w="106" w:type="dxa"/>
          </w:tcPr>
          <w:p w14:paraId="1F50C763" w14:textId="77777777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FDD6D6" w14:textId="49304AFF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112,781</w:t>
            </w:r>
          </w:p>
        </w:tc>
      </w:tr>
    </w:tbl>
    <w:p w14:paraId="39140340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CE4FF7" w:rsidRPr="00DA4647" w14:paraId="13C74AF7" w14:textId="77777777" w:rsidTr="00111DD7">
        <w:tc>
          <w:tcPr>
            <w:tcW w:w="1604" w:type="dxa"/>
          </w:tcPr>
          <w:p w14:paraId="4FCD700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74FF58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718B9B0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E4FF7" w:rsidRPr="00DA4647" w14:paraId="094F4E49" w14:textId="77777777" w:rsidTr="00111DD7">
        <w:tc>
          <w:tcPr>
            <w:tcW w:w="1604" w:type="dxa"/>
          </w:tcPr>
          <w:p w14:paraId="5F939D1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CFED13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AC7ACE" w14:textId="1C7538BF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A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1EFEC2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C447528" w14:textId="46BAA694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A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4FF7" w:rsidRPr="00DA4647" w14:paraId="3926EA23" w14:textId="77777777" w:rsidTr="00111DD7">
        <w:tc>
          <w:tcPr>
            <w:tcW w:w="1604" w:type="dxa"/>
          </w:tcPr>
          <w:p w14:paraId="427AF65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248A3A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7BAD47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574FBA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E6DEC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AFE53F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9E7D70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E30755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126FF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225EE72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DD7478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36E081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C3BC9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309BAC8D" w14:textId="77777777" w:rsidTr="00111DD7">
        <w:tc>
          <w:tcPr>
            <w:tcW w:w="1604" w:type="dxa"/>
          </w:tcPr>
          <w:p w14:paraId="24F10F2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EDF9EE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3E05CF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015C118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1A3E8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3DDE18B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C65F41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E524CF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5F1FB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3A5122C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5AFD7A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55F1E83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C66035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6414D1E2" w14:textId="77777777" w:rsidTr="00111DD7">
        <w:tc>
          <w:tcPr>
            <w:tcW w:w="1604" w:type="dxa"/>
          </w:tcPr>
          <w:p w14:paraId="5F3765A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B44907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067E1C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6C4E5FF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C3A50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0D9EB66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C8D52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FA702E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528274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1078695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6E53E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01956CD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7DE05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4AF70901" w14:textId="77777777" w:rsidTr="00111DD7">
        <w:tc>
          <w:tcPr>
            <w:tcW w:w="1604" w:type="dxa"/>
            <w:tcBorders>
              <w:bottom w:val="single" w:sz="4" w:space="0" w:color="auto"/>
            </w:tcBorders>
          </w:tcPr>
          <w:p w14:paraId="0DC4B3B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E2EC9B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3FE778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43D744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A1AA3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90C009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C7E3C1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01D4763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EC8858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7DB792E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68C0A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456A76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03FCF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E5AA4" w:rsidRPr="00DA4647" w14:paraId="77F187AB" w14:textId="77777777" w:rsidTr="00111DD7">
        <w:tc>
          <w:tcPr>
            <w:tcW w:w="1604" w:type="dxa"/>
          </w:tcPr>
          <w:p w14:paraId="022138B2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4F88A329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832F7" w14:textId="42F11347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804</w:t>
            </w:r>
          </w:p>
        </w:tc>
        <w:tc>
          <w:tcPr>
            <w:tcW w:w="106" w:type="dxa"/>
          </w:tcPr>
          <w:p w14:paraId="31F7FAC2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BB3D4" w14:textId="6B3A5F82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(6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724)</w:t>
            </w:r>
          </w:p>
        </w:tc>
        <w:tc>
          <w:tcPr>
            <w:tcW w:w="106" w:type="dxa"/>
          </w:tcPr>
          <w:p w14:paraId="060E8D35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BDEC7" w14:textId="03366F7B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080</w:t>
            </w:r>
          </w:p>
        </w:tc>
        <w:tc>
          <w:tcPr>
            <w:tcW w:w="106" w:type="dxa"/>
          </w:tcPr>
          <w:p w14:paraId="34AE5ECC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77E2B" w14:textId="103CCC5D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8,782</w:t>
            </w:r>
          </w:p>
        </w:tc>
        <w:tc>
          <w:tcPr>
            <w:tcW w:w="106" w:type="dxa"/>
          </w:tcPr>
          <w:p w14:paraId="23300B18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65889" w14:textId="3D14ED1C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(4,786)</w:t>
            </w:r>
          </w:p>
        </w:tc>
        <w:tc>
          <w:tcPr>
            <w:tcW w:w="106" w:type="dxa"/>
          </w:tcPr>
          <w:p w14:paraId="2B1F37D1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D21AB" w14:textId="31B029CF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3,996</w:t>
            </w:r>
          </w:p>
        </w:tc>
      </w:tr>
      <w:tr w:rsidR="003E5AA4" w:rsidRPr="00DA4647" w14:paraId="75A62ACA" w14:textId="77777777" w:rsidTr="00111DD7">
        <w:tc>
          <w:tcPr>
            <w:tcW w:w="1604" w:type="dxa"/>
          </w:tcPr>
          <w:p w14:paraId="07EE9034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661ECFB7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37B7E" w14:textId="352EDBB6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026</w:t>
            </w:r>
          </w:p>
        </w:tc>
        <w:tc>
          <w:tcPr>
            <w:tcW w:w="106" w:type="dxa"/>
          </w:tcPr>
          <w:p w14:paraId="51756CB6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85717" w14:textId="4B228B2B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144)</w:t>
            </w:r>
          </w:p>
        </w:tc>
        <w:tc>
          <w:tcPr>
            <w:tcW w:w="106" w:type="dxa"/>
          </w:tcPr>
          <w:p w14:paraId="2691C015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2BE58" w14:textId="320FC262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882</w:t>
            </w:r>
          </w:p>
        </w:tc>
        <w:tc>
          <w:tcPr>
            <w:tcW w:w="106" w:type="dxa"/>
          </w:tcPr>
          <w:p w14:paraId="72CD1234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045BC" w14:textId="2399BD3B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5,028</w:t>
            </w:r>
          </w:p>
        </w:tc>
        <w:tc>
          <w:tcPr>
            <w:tcW w:w="106" w:type="dxa"/>
          </w:tcPr>
          <w:p w14:paraId="7CC0060D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08DF" w14:textId="20B0EA49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(2,761)</w:t>
            </w:r>
          </w:p>
        </w:tc>
        <w:tc>
          <w:tcPr>
            <w:tcW w:w="106" w:type="dxa"/>
          </w:tcPr>
          <w:p w14:paraId="55223F6F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858DF" w14:textId="562E7092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2,267</w:t>
            </w:r>
          </w:p>
        </w:tc>
      </w:tr>
      <w:tr w:rsidR="003E5AA4" w:rsidRPr="00DA4647" w14:paraId="09406A1A" w14:textId="77777777" w:rsidTr="00111DD7">
        <w:tc>
          <w:tcPr>
            <w:tcW w:w="1604" w:type="dxa"/>
          </w:tcPr>
          <w:p w14:paraId="02C4880A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48A39676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01ADD" w14:textId="3E20A88B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506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145</w:t>
            </w:r>
          </w:p>
        </w:tc>
        <w:tc>
          <w:tcPr>
            <w:tcW w:w="106" w:type="dxa"/>
          </w:tcPr>
          <w:p w14:paraId="38A373A4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82EDF" w14:textId="3915F264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(243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037)</w:t>
            </w:r>
          </w:p>
        </w:tc>
        <w:tc>
          <w:tcPr>
            <w:tcW w:w="106" w:type="dxa"/>
          </w:tcPr>
          <w:p w14:paraId="764B081C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317FA" w14:textId="00F93700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263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108</w:t>
            </w:r>
          </w:p>
        </w:tc>
        <w:tc>
          <w:tcPr>
            <w:tcW w:w="106" w:type="dxa"/>
          </w:tcPr>
          <w:p w14:paraId="3B3BAAC3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C59D" w14:textId="226B6174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313,196</w:t>
            </w:r>
          </w:p>
        </w:tc>
        <w:tc>
          <w:tcPr>
            <w:tcW w:w="106" w:type="dxa"/>
          </w:tcPr>
          <w:p w14:paraId="1A3422E1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ADB8B" w14:textId="1C3B399C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(128,212)</w:t>
            </w:r>
          </w:p>
        </w:tc>
        <w:tc>
          <w:tcPr>
            <w:tcW w:w="106" w:type="dxa"/>
          </w:tcPr>
          <w:p w14:paraId="50353A1D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3437A" w14:textId="3FF9431A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184,984</w:t>
            </w:r>
          </w:p>
        </w:tc>
      </w:tr>
      <w:tr w:rsidR="003E5AA4" w:rsidRPr="00DA4647" w14:paraId="4DD3E0EE" w14:textId="77777777" w:rsidTr="00111DD7">
        <w:tc>
          <w:tcPr>
            <w:tcW w:w="1604" w:type="dxa"/>
          </w:tcPr>
          <w:p w14:paraId="07332591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5034CF0B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7A8A6" w14:textId="51B80B76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83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641</w:t>
            </w:r>
          </w:p>
        </w:tc>
        <w:tc>
          <w:tcPr>
            <w:tcW w:w="106" w:type="dxa"/>
          </w:tcPr>
          <w:p w14:paraId="7C0D9F00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9B3C5" w14:textId="3F8FBFDE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(35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930)</w:t>
            </w:r>
          </w:p>
        </w:tc>
        <w:tc>
          <w:tcPr>
            <w:tcW w:w="106" w:type="dxa"/>
          </w:tcPr>
          <w:p w14:paraId="70924E47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1DF19" w14:textId="451B3057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47</w:t>
            </w:r>
            <w:r w:rsidRPr="00A83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sz w:val="28"/>
                <w:szCs w:val="28"/>
                <w:cs/>
              </w:rPr>
              <w:t>711</w:t>
            </w:r>
          </w:p>
        </w:tc>
        <w:tc>
          <w:tcPr>
            <w:tcW w:w="106" w:type="dxa"/>
          </w:tcPr>
          <w:p w14:paraId="09688BBD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59A58" w14:textId="2A6063F2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64,356</w:t>
            </w:r>
          </w:p>
        </w:tc>
        <w:tc>
          <w:tcPr>
            <w:tcW w:w="106" w:type="dxa"/>
          </w:tcPr>
          <w:p w14:paraId="59BEDCC9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8FB6A" w14:textId="0CEC9D26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(45,858)</w:t>
            </w:r>
          </w:p>
        </w:tc>
        <w:tc>
          <w:tcPr>
            <w:tcW w:w="106" w:type="dxa"/>
          </w:tcPr>
          <w:p w14:paraId="6141D6AA" w14:textId="77777777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52AB3" w14:textId="26269E4D" w:rsidR="003E5AA4" w:rsidRPr="00DA464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18,498</w:t>
            </w:r>
          </w:p>
        </w:tc>
      </w:tr>
      <w:tr w:rsidR="003E5AA4" w:rsidRPr="00DA4647" w14:paraId="3AB1691F" w14:textId="77777777" w:rsidTr="00111DD7">
        <w:tc>
          <w:tcPr>
            <w:tcW w:w="1604" w:type="dxa"/>
          </w:tcPr>
          <w:p w14:paraId="5468E460" w14:textId="77777777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570E0F84" w14:textId="77777777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761039" w14:textId="4DD31733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603</w:t>
            </w:r>
            <w:r w:rsidRPr="00A8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616</w:t>
            </w:r>
          </w:p>
        </w:tc>
        <w:tc>
          <w:tcPr>
            <w:tcW w:w="106" w:type="dxa"/>
          </w:tcPr>
          <w:p w14:paraId="3959294F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9283EE" w14:textId="3EFFF44C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(287</w:t>
            </w:r>
            <w:r w:rsidRPr="00A8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835)</w:t>
            </w:r>
          </w:p>
        </w:tc>
        <w:tc>
          <w:tcPr>
            <w:tcW w:w="106" w:type="dxa"/>
          </w:tcPr>
          <w:p w14:paraId="0BDC1F33" w14:textId="77777777" w:rsidR="003E5AA4" w:rsidRPr="00FC6587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A5A3EC" w14:textId="1BCC3F96" w:rsidR="003E5AA4" w:rsidRPr="00FC6587" w:rsidRDefault="00A83099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315</w:t>
            </w:r>
            <w:r w:rsidRPr="00A83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309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781</w:t>
            </w:r>
          </w:p>
        </w:tc>
        <w:tc>
          <w:tcPr>
            <w:tcW w:w="106" w:type="dxa"/>
          </w:tcPr>
          <w:p w14:paraId="6B8E57A5" w14:textId="77777777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C536A6" w14:textId="695ED17E" w:rsidR="003E5AA4" w:rsidRPr="00FB2706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391,362</w:t>
            </w:r>
          </w:p>
        </w:tc>
        <w:tc>
          <w:tcPr>
            <w:tcW w:w="106" w:type="dxa"/>
          </w:tcPr>
          <w:p w14:paraId="7ECE52BF" w14:textId="77777777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495E6D" w14:textId="59FDB4BC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(181,617)</w:t>
            </w:r>
          </w:p>
        </w:tc>
        <w:tc>
          <w:tcPr>
            <w:tcW w:w="106" w:type="dxa"/>
          </w:tcPr>
          <w:p w14:paraId="35B84AF3" w14:textId="77777777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200D76" w14:textId="54A57359" w:rsidR="003E5AA4" w:rsidRPr="00AF4388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209,745</w:t>
            </w:r>
          </w:p>
        </w:tc>
      </w:tr>
    </w:tbl>
    <w:p w14:paraId="0AFD4FB3" w14:textId="77777777" w:rsidR="00EF0E8A" w:rsidRDefault="00EF0E8A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BEC17A7" w14:textId="77777777" w:rsidR="00EF0E8A" w:rsidRDefault="00E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66DE00F6" w14:textId="32E73BC1" w:rsidR="00CE4FF7" w:rsidRPr="00FC6587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FC6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การทดสอบความอ่อนไหว</w:t>
      </w:r>
    </w:p>
    <w:p w14:paraId="6DD7CA29" w14:textId="77777777" w:rsidR="00CE4FF7" w:rsidRPr="00FC658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33434">
        <w:rPr>
          <w:rFonts w:ascii="Angsana New" w:hAnsi="Angsana New"/>
          <w:spacing w:val="2"/>
          <w:sz w:val="28"/>
          <w:szCs w:val="28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</w:t>
      </w:r>
      <w:r w:rsidRPr="00F33434">
        <w:rPr>
          <w:rFonts w:ascii="Angsana New" w:hAnsi="Angsana New"/>
          <w:sz w:val="28"/>
          <w:szCs w:val="28"/>
          <w:cs/>
        </w:rPr>
        <w:t>ความผันผวน</w:t>
      </w:r>
      <w:r w:rsidRPr="00FC6587">
        <w:rPr>
          <w:rFonts w:ascii="Angsana New" w:hAnsi="Angsana New"/>
          <w:sz w:val="28"/>
          <w:szCs w:val="28"/>
          <w:cs/>
        </w:rPr>
        <w:t>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14:paraId="0A737D36" w14:textId="77777777" w:rsidR="00CE4FF7" w:rsidRPr="00FC658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C6587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</w:t>
      </w:r>
      <w:r w:rsidRPr="00FC6587">
        <w:rPr>
          <w:rFonts w:ascii="Angsana New" w:hAnsi="Angsana New"/>
          <w:sz w:val="28"/>
          <w:szCs w:val="28"/>
          <w:cs/>
        </w:rPr>
        <w:t>หลักต่าง</w:t>
      </w:r>
      <w:r w:rsidRPr="00FC6587">
        <w:rPr>
          <w:rFonts w:ascii="Angsana New" w:hAnsi="Angsana New" w:hint="cs"/>
          <w:sz w:val="28"/>
          <w:szCs w:val="28"/>
          <w:cs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14:paraId="0B972CE7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C6587">
        <w:rPr>
          <w:rFonts w:ascii="Angsana New" w:hAnsi="Angsana New"/>
          <w:sz w:val="28"/>
          <w:szCs w:val="28"/>
          <w:cs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78"/>
      </w:tblGrid>
      <w:tr w:rsidR="00CE4FF7" w:rsidRPr="00942FE8" w14:paraId="3F6ABADE" w14:textId="77777777" w:rsidTr="00111DD7">
        <w:tc>
          <w:tcPr>
            <w:tcW w:w="3240" w:type="dxa"/>
          </w:tcPr>
          <w:p w14:paraId="41A25ACE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C827638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03FDEC9B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CE4FF7" w:rsidRPr="00942FE8" w14:paraId="2D9B7ACC" w14:textId="77777777" w:rsidTr="00111DD7">
        <w:tc>
          <w:tcPr>
            <w:tcW w:w="3240" w:type="dxa"/>
          </w:tcPr>
          <w:p w14:paraId="7C8FB834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09A8FC3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348A02D5" w14:textId="0968566F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3E5AA4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</w:tr>
      <w:tr w:rsidR="00CE4FF7" w:rsidRPr="00942FE8" w14:paraId="353C1092" w14:textId="77777777" w:rsidTr="00111DD7">
        <w:tc>
          <w:tcPr>
            <w:tcW w:w="3240" w:type="dxa"/>
          </w:tcPr>
          <w:p w14:paraId="40C2C0A5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A65604C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2BFBBA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86510A6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83C705E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1AFAB9A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5B570A89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CE4FF7" w:rsidRPr="00942FE8" w14:paraId="27D7F4A2" w14:textId="77777777" w:rsidTr="00111DD7">
        <w:tc>
          <w:tcPr>
            <w:tcW w:w="3240" w:type="dxa"/>
          </w:tcPr>
          <w:p w14:paraId="5C5492F8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3971D72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5160BA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17F88FE5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5B5133E" w14:textId="77777777" w:rsidR="00CE4FF7" w:rsidRPr="0001316A" w:rsidRDefault="00CE4FF7" w:rsidP="00111DD7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7EAFFD33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09178E6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CE4FF7" w:rsidRPr="00942FE8" w14:paraId="4F4D819F" w14:textId="77777777" w:rsidTr="00111DD7">
        <w:tc>
          <w:tcPr>
            <w:tcW w:w="3240" w:type="dxa"/>
          </w:tcPr>
          <w:p w14:paraId="22D0C5F7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E4769C6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B1B0FD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3FDFAE81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336677B" w14:textId="77777777" w:rsidR="00CE4FF7" w:rsidRPr="0001316A" w:rsidRDefault="00CE4FF7" w:rsidP="00111DD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592C7A47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1A5BD029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CE4FF7" w:rsidRPr="00942FE8" w14:paraId="0AE797DB" w14:textId="77777777" w:rsidTr="00111DD7">
        <w:tc>
          <w:tcPr>
            <w:tcW w:w="3240" w:type="dxa"/>
          </w:tcPr>
          <w:p w14:paraId="6B728A99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243C079F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FD11F0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0A60059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B684034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973FDFB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01E36007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27925" w:rsidRPr="00942FE8" w14:paraId="344A6031" w14:textId="77777777" w:rsidTr="00111DD7">
        <w:tc>
          <w:tcPr>
            <w:tcW w:w="3240" w:type="dxa"/>
          </w:tcPr>
          <w:p w14:paraId="71B95F96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6F94E2B5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CA39F5" w14:textId="58C6690E" w:rsidR="00227925" w:rsidRPr="0001316A" w:rsidRDefault="00A83099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121E3DC1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D33CF1C" w14:textId="4EE81C4C" w:rsidR="00227925" w:rsidRPr="0001316A" w:rsidRDefault="00A83099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099">
              <w:rPr>
                <w:rFonts w:asciiTheme="majorBidi" w:eastAsia="MS Mincho" w:hAnsiTheme="majorBidi" w:cstheme="majorBidi"/>
                <w:sz w:val="24"/>
                <w:szCs w:val="24"/>
              </w:rPr>
              <w:t>27,929</w:t>
            </w:r>
          </w:p>
        </w:tc>
        <w:tc>
          <w:tcPr>
            <w:tcW w:w="252" w:type="dxa"/>
          </w:tcPr>
          <w:p w14:paraId="379D2F47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242B82EC" w14:textId="1CDBFCB9" w:rsidR="00227925" w:rsidRPr="0001316A" w:rsidRDefault="00A83099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099">
              <w:rPr>
                <w:rFonts w:asciiTheme="majorBidi" w:eastAsia="MS Mincho" w:hAnsiTheme="majorBidi" w:cstheme="majorBidi"/>
                <w:sz w:val="24"/>
                <w:szCs w:val="24"/>
              </w:rPr>
              <w:t>15,133</w:t>
            </w:r>
          </w:p>
        </w:tc>
      </w:tr>
      <w:tr w:rsidR="00227925" w:rsidRPr="00942FE8" w14:paraId="559AF8C7" w14:textId="77777777" w:rsidTr="00111DD7">
        <w:tc>
          <w:tcPr>
            <w:tcW w:w="3240" w:type="dxa"/>
            <w:hideMark/>
          </w:tcPr>
          <w:p w14:paraId="24590414" w14:textId="77777777" w:rsidR="00227925" w:rsidRPr="0001316A" w:rsidRDefault="00227925" w:rsidP="00227925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05FE49A9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5C9C6F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6E9FF1B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9EC6BCD" w14:textId="77777777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DF06BC4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B63254D" w14:textId="77777777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27925" w:rsidRPr="00942FE8" w14:paraId="14297E7D" w14:textId="77777777" w:rsidTr="00111DD7">
        <w:tc>
          <w:tcPr>
            <w:tcW w:w="3240" w:type="dxa"/>
          </w:tcPr>
          <w:p w14:paraId="3546C33C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76BC9F93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42AEE2" w14:textId="78C83FDE" w:rsidR="00227925" w:rsidRPr="0001316A" w:rsidRDefault="00A83099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14:paraId="423BDDE8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DBCE3E7" w14:textId="3EA72391" w:rsidR="00227925" w:rsidRPr="0001316A" w:rsidRDefault="00A83099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099">
              <w:rPr>
                <w:rFonts w:asciiTheme="majorBidi" w:eastAsia="MS Mincho" w:hAnsiTheme="majorBidi" w:cstheme="majorBidi"/>
                <w:sz w:val="24"/>
                <w:szCs w:val="24"/>
              </w:rPr>
              <w:t>(20,534)</w:t>
            </w:r>
          </w:p>
        </w:tc>
        <w:tc>
          <w:tcPr>
            <w:tcW w:w="252" w:type="dxa"/>
          </w:tcPr>
          <w:p w14:paraId="227FC77F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B151DEB" w14:textId="6382F339" w:rsidR="00227925" w:rsidRPr="0001316A" w:rsidRDefault="00A83099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3099">
              <w:rPr>
                <w:rFonts w:asciiTheme="majorBidi" w:eastAsia="MS Mincho" w:hAnsiTheme="majorBidi" w:cstheme="majorBidi"/>
                <w:sz w:val="24"/>
                <w:szCs w:val="24"/>
              </w:rPr>
              <w:t>(8,084)</w:t>
            </w:r>
          </w:p>
        </w:tc>
      </w:tr>
      <w:tr w:rsidR="00227925" w:rsidRPr="00942FE8" w14:paraId="243A78EB" w14:textId="77777777" w:rsidTr="00111DD7">
        <w:tc>
          <w:tcPr>
            <w:tcW w:w="3240" w:type="dxa"/>
            <w:hideMark/>
          </w:tcPr>
          <w:p w14:paraId="16E64B24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1BDD73BB" w14:textId="77777777" w:rsidR="00227925" w:rsidRPr="0001316A" w:rsidRDefault="00227925" w:rsidP="00227925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19AD83A2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CA5562" w14:textId="77777777" w:rsidR="00227925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806AD9C" w14:textId="2E4A7070" w:rsidR="00A83099" w:rsidRPr="0001316A" w:rsidRDefault="00A83099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333F3E5F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14:paraId="1C48905D" w14:textId="2D8901A9" w:rsidR="00227925" w:rsidRPr="0001316A" w:rsidRDefault="00E62BD3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62BD3">
              <w:rPr>
                <w:rFonts w:asciiTheme="majorBidi" w:eastAsia="MS Mincho" w:hAnsiTheme="majorBidi" w:cstheme="majorBidi"/>
                <w:sz w:val="24"/>
                <w:szCs w:val="24"/>
              </w:rPr>
              <w:t>4,316</w:t>
            </w:r>
          </w:p>
        </w:tc>
        <w:tc>
          <w:tcPr>
            <w:tcW w:w="252" w:type="dxa"/>
          </w:tcPr>
          <w:p w14:paraId="26D70F10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vAlign w:val="bottom"/>
          </w:tcPr>
          <w:p w14:paraId="23699309" w14:textId="3628FFA4" w:rsidR="00227925" w:rsidRPr="0001316A" w:rsidRDefault="00E62BD3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62BD3">
              <w:rPr>
                <w:rFonts w:asciiTheme="majorBidi" w:eastAsia="MS Mincho" w:hAnsiTheme="majorBidi" w:cstheme="majorBidi"/>
                <w:sz w:val="24"/>
                <w:szCs w:val="24"/>
              </w:rPr>
              <w:t>4,316</w:t>
            </w:r>
          </w:p>
        </w:tc>
      </w:tr>
      <w:tr w:rsidR="00227925" w:rsidRPr="00942FE8" w14:paraId="0F4CCDD1" w14:textId="77777777" w:rsidTr="00111DD7">
        <w:tc>
          <w:tcPr>
            <w:tcW w:w="3240" w:type="dxa"/>
            <w:hideMark/>
          </w:tcPr>
          <w:p w14:paraId="723D8F22" w14:textId="77777777" w:rsidR="00227925" w:rsidRPr="0001316A" w:rsidRDefault="00227925" w:rsidP="00227925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3EA8FB4B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BD5478" w14:textId="7633CB1C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15E72D5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F683D4E" w14:textId="77777777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D04B0B4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77FBBB49" w14:textId="77777777" w:rsidR="00227925" w:rsidRPr="0001316A" w:rsidRDefault="00227925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27925" w:rsidRPr="005477DE" w14:paraId="59C3C5D5" w14:textId="77777777" w:rsidTr="00111DD7">
        <w:tc>
          <w:tcPr>
            <w:tcW w:w="3240" w:type="dxa"/>
          </w:tcPr>
          <w:p w14:paraId="10808CCA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2EA5EE43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B241C1" w14:textId="3C03E47D" w:rsidR="00227925" w:rsidRPr="0001316A" w:rsidRDefault="00A83099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0791528C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D1878A2" w14:textId="21CC8EEF" w:rsidR="00227925" w:rsidRPr="0001316A" w:rsidRDefault="00E62BD3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62BD3">
              <w:rPr>
                <w:rFonts w:asciiTheme="majorBidi" w:eastAsia="MS Mincho" w:hAnsiTheme="majorBidi" w:cstheme="majorBidi"/>
                <w:sz w:val="24"/>
                <w:szCs w:val="24"/>
              </w:rPr>
              <w:t>(4,316)</w:t>
            </w:r>
          </w:p>
        </w:tc>
        <w:tc>
          <w:tcPr>
            <w:tcW w:w="252" w:type="dxa"/>
          </w:tcPr>
          <w:p w14:paraId="5ED8CC65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E262E1C" w14:textId="25ECD816" w:rsidR="00227925" w:rsidRPr="0001316A" w:rsidRDefault="00E62BD3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62BD3">
              <w:rPr>
                <w:rFonts w:asciiTheme="majorBidi" w:eastAsia="MS Mincho" w:hAnsiTheme="majorBidi" w:cstheme="majorBidi"/>
                <w:sz w:val="24"/>
                <w:szCs w:val="24"/>
              </w:rPr>
              <w:t>(4,316)</w:t>
            </w:r>
          </w:p>
        </w:tc>
      </w:tr>
    </w:tbl>
    <w:p w14:paraId="4689582A" w14:textId="77777777" w:rsidR="00CE4FF7" w:rsidRPr="00DC21F2" w:rsidRDefault="00CE4FF7" w:rsidP="00CE4FF7"/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78"/>
      </w:tblGrid>
      <w:tr w:rsidR="00CE4FF7" w:rsidRPr="00942FE8" w14:paraId="477A1A03" w14:textId="77777777" w:rsidTr="00111DD7">
        <w:tc>
          <w:tcPr>
            <w:tcW w:w="3240" w:type="dxa"/>
          </w:tcPr>
          <w:p w14:paraId="1E0830A8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B3F5800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081FCFF8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CE4FF7" w:rsidRPr="00942FE8" w14:paraId="66109462" w14:textId="77777777" w:rsidTr="00111DD7">
        <w:tc>
          <w:tcPr>
            <w:tcW w:w="3240" w:type="dxa"/>
          </w:tcPr>
          <w:p w14:paraId="3244B26B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07D77BC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38671800" w14:textId="6633B61D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3E5AA4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</w:tr>
      <w:tr w:rsidR="00CE4FF7" w:rsidRPr="00942FE8" w14:paraId="15E5B9F9" w14:textId="77777777" w:rsidTr="00111DD7">
        <w:tc>
          <w:tcPr>
            <w:tcW w:w="3240" w:type="dxa"/>
          </w:tcPr>
          <w:p w14:paraId="25197262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C45D9F7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C7B3B1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E457AC5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5A83BFF1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B675B5E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1728DE52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CE4FF7" w:rsidRPr="00942FE8" w14:paraId="49CFCEEF" w14:textId="77777777" w:rsidTr="00111DD7">
        <w:tc>
          <w:tcPr>
            <w:tcW w:w="3240" w:type="dxa"/>
          </w:tcPr>
          <w:p w14:paraId="291C3231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9BE4623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95795E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285DDE05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41B3B9C" w14:textId="77777777" w:rsidR="00CE4FF7" w:rsidRPr="0001316A" w:rsidRDefault="00CE4FF7" w:rsidP="00111DD7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13CAA8B1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0B639AF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CE4FF7" w:rsidRPr="00942FE8" w14:paraId="6383C163" w14:textId="77777777" w:rsidTr="00111DD7">
        <w:tc>
          <w:tcPr>
            <w:tcW w:w="3240" w:type="dxa"/>
          </w:tcPr>
          <w:p w14:paraId="444270EE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3F32697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1C374F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6F82C456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6B31400" w14:textId="77777777" w:rsidR="00CE4FF7" w:rsidRPr="0001316A" w:rsidRDefault="00CE4FF7" w:rsidP="00111DD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1F13081D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382AF848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CE4FF7" w:rsidRPr="00942FE8" w14:paraId="414AC93D" w14:textId="77777777" w:rsidTr="00111DD7">
        <w:tc>
          <w:tcPr>
            <w:tcW w:w="3240" w:type="dxa"/>
          </w:tcPr>
          <w:p w14:paraId="509EEDFF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7C1D3337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42AE2F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420F573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1F751558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C09F44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DAAECCA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E5AA4" w:rsidRPr="00942FE8" w14:paraId="36368EB3" w14:textId="77777777" w:rsidTr="00111DD7">
        <w:tc>
          <w:tcPr>
            <w:tcW w:w="3240" w:type="dxa"/>
          </w:tcPr>
          <w:p w14:paraId="6D170A6A" w14:textId="77777777" w:rsidR="003E5AA4" w:rsidRPr="0001316A" w:rsidRDefault="003E5AA4" w:rsidP="003E5AA4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27F77BDF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57DB1F" w14:textId="71144102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317E2E8C" w14:textId="77777777" w:rsidR="003E5AA4" w:rsidRPr="0001316A" w:rsidRDefault="003E5AA4" w:rsidP="003E5AA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0CC751E" w14:textId="22A1931C" w:rsidR="003E5AA4" w:rsidRPr="0001316A" w:rsidRDefault="003E5AA4" w:rsidP="003E5AA4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64,326</w:t>
            </w:r>
          </w:p>
        </w:tc>
        <w:tc>
          <w:tcPr>
            <w:tcW w:w="252" w:type="dxa"/>
          </w:tcPr>
          <w:p w14:paraId="4EB5EBF2" w14:textId="77777777" w:rsidR="003E5AA4" w:rsidRPr="0001316A" w:rsidRDefault="003E5AA4" w:rsidP="003E5AA4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42979E8" w14:textId="1EF43111" w:rsidR="003E5AA4" w:rsidRPr="0001316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25,102</w:t>
            </w:r>
          </w:p>
        </w:tc>
      </w:tr>
      <w:tr w:rsidR="003E5AA4" w:rsidRPr="00942FE8" w14:paraId="5BDD7CD9" w14:textId="77777777" w:rsidTr="00111DD7">
        <w:tc>
          <w:tcPr>
            <w:tcW w:w="3240" w:type="dxa"/>
            <w:hideMark/>
          </w:tcPr>
          <w:p w14:paraId="660D4590" w14:textId="77777777" w:rsidR="003E5AA4" w:rsidRPr="0001316A" w:rsidRDefault="003E5AA4" w:rsidP="003E5AA4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26328BAB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24D73D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C62413D" w14:textId="77777777" w:rsidR="003E5AA4" w:rsidRPr="0001316A" w:rsidRDefault="003E5AA4" w:rsidP="003E5AA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06D8139" w14:textId="77777777" w:rsidR="003E5AA4" w:rsidRPr="0001316A" w:rsidRDefault="003E5AA4" w:rsidP="003E5AA4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4034D2A" w14:textId="77777777" w:rsidR="003E5AA4" w:rsidRPr="0001316A" w:rsidRDefault="003E5AA4" w:rsidP="003E5AA4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5DB3F57C" w14:textId="77777777" w:rsidR="003E5AA4" w:rsidRPr="0001316A" w:rsidRDefault="003E5AA4" w:rsidP="003E5AA4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E5AA4" w:rsidRPr="00942FE8" w14:paraId="6467F535" w14:textId="77777777" w:rsidTr="00111DD7">
        <w:tc>
          <w:tcPr>
            <w:tcW w:w="3240" w:type="dxa"/>
          </w:tcPr>
          <w:p w14:paraId="5B0B72C3" w14:textId="77777777" w:rsidR="003E5AA4" w:rsidRPr="0001316A" w:rsidRDefault="003E5AA4" w:rsidP="003E5AA4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613E8C30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94F61D" w14:textId="5A32FA58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10%</w:t>
            </w:r>
          </w:p>
        </w:tc>
        <w:tc>
          <w:tcPr>
            <w:tcW w:w="252" w:type="dxa"/>
          </w:tcPr>
          <w:p w14:paraId="68B286DB" w14:textId="77777777" w:rsidR="003E5AA4" w:rsidRPr="0001316A" w:rsidRDefault="003E5AA4" w:rsidP="003E5AA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3EC74F9" w14:textId="4DD6EB9E" w:rsidR="003E5AA4" w:rsidRPr="0001316A" w:rsidRDefault="003E5AA4" w:rsidP="003E5AA4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(62,745)</w:t>
            </w:r>
          </w:p>
        </w:tc>
        <w:tc>
          <w:tcPr>
            <w:tcW w:w="252" w:type="dxa"/>
          </w:tcPr>
          <w:p w14:paraId="41504023" w14:textId="77777777" w:rsidR="003E5AA4" w:rsidRPr="0001316A" w:rsidRDefault="003E5AA4" w:rsidP="003E5AA4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EB943B9" w14:textId="02B0B7AE" w:rsidR="003E5AA4" w:rsidRPr="0001316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(23,521)</w:t>
            </w:r>
          </w:p>
        </w:tc>
      </w:tr>
      <w:tr w:rsidR="003E5AA4" w:rsidRPr="00942FE8" w14:paraId="743DAD14" w14:textId="77777777" w:rsidTr="003B7DAE">
        <w:tc>
          <w:tcPr>
            <w:tcW w:w="3240" w:type="dxa"/>
            <w:hideMark/>
          </w:tcPr>
          <w:p w14:paraId="0336ECC4" w14:textId="77777777" w:rsidR="003E5AA4" w:rsidRPr="0001316A" w:rsidRDefault="003E5AA4" w:rsidP="003E5AA4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6D25CE01" w14:textId="77777777" w:rsidR="003E5AA4" w:rsidRPr="0001316A" w:rsidRDefault="003E5AA4" w:rsidP="003E5AA4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5E5CDC0C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DAD5DA" w14:textId="77777777" w:rsidR="003E5AA4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88FDB78" w14:textId="474AFD30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71E376DD" w14:textId="77777777" w:rsidR="003E5AA4" w:rsidRPr="0001316A" w:rsidRDefault="003E5AA4" w:rsidP="003E5AA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14:paraId="33FF1C21" w14:textId="042C9F29" w:rsidR="003E5AA4" w:rsidRPr="0001316A" w:rsidRDefault="003E5AA4" w:rsidP="003E5AA4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4,742</w:t>
            </w:r>
          </w:p>
        </w:tc>
        <w:tc>
          <w:tcPr>
            <w:tcW w:w="252" w:type="dxa"/>
          </w:tcPr>
          <w:p w14:paraId="5CE6FBA6" w14:textId="77777777" w:rsidR="003E5AA4" w:rsidRPr="0001316A" w:rsidRDefault="003E5AA4" w:rsidP="003E5AA4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vAlign w:val="bottom"/>
          </w:tcPr>
          <w:p w14:paraId="4F57BEC0" w14:textId="14CBB011" w:rsidR="003E5AA4" w:rsidRPr="0001316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4,742</w:t>
            </w:r>
          </w:p>
        </w:tc>
      </w:tr>
      <w:tr w:rsidR="003E5AA4" w:rsidRPr="00942FE8" w14:paraId="18264148" w14:textId="77777777" w:rsidTr="00111DD7">
        <w:tc>
          <w:tcPr>
            <w:tcW w:w="3240" w:type="dxa"/>
            <w:hideMark/>
          </w:tcPr>
          <w:p w14:paraId="7D25D697" w14:textId="77777777" w:rsidR="003E5AA4" w:rsidRPr="0001316A" w:rsidRDefault="003E5AA4" w:rsidP="003E5AA4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2FA668A6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0983A5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E0C1486" w14:textId="77777777" w:rsidR="003E5AA4" w:rsidRPr="0001316A" w:rsidRDefault="003E5AA4" w:rsidP="003E5AA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07C52BC" w14:textId="77777777" w:rsidR="003E5AA4" w:rsidRPr="0001316A" w:rsidRDefault="003E5AA4" w:rsidP="003E5AA4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C7EF275" w14:textId="77777777" w:rsidR="003E5AA4" w:rsidRPr="0001316A" w:rsidRDefault="003E5AA4" w:rsidP="003E5AA4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D282528" w14:textId="77777777" w:rsidR="003E5AA4" w:rsidRPr="0001316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E5AA4" w:rsidRPr="005477DE" w14:paraId="27DD1F02" w14:textId="77777777" w:rsidTr="00111DD7">
        <w:tc>
          <w:tcPr>
            <w:tcW w:w="3240" w:type="dxa"/>
          </w:tcPr>
          <w:p w14:paraId="0EA32127" w14:textId="77777777" w:rsidR="003E5AA4" w:rsidRPr="0001316A" w:rsidRDefault="003E5AA4" w:rsidP="003E5AA4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233B9F46" w14:textId="77777777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5A0C8F" w14:textId="3BC3BEDA" w:rsidR="003E5AA4" w:rsidRPr="0001316A" w:rsidRDefault="003E5AA4" w:rsidP="003E5AA4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36A09268" w14:textId="77777777" w:rsidR="003E5AA4" w:rsidRPr="0001316A" w:rsidRDefault="003E5AA4" w:rsidP="003E5AA4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91D6C0F" w14:textId="6E7F679C" w:rsidR="003E5AA4" w:rsidRPr="0001316A" w:rsidRDefault="003E5AA4" w:rsidP="003E5AA4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(4,742)</w:t>
            </w:r>
          </w:p>
        </w:tc>
        <w:tc>
          <w:tcPr>
            <w:tcW w:w="252" w:type="dxa"/>
          </w:tcPr>
          <w:p w14:paraId="08C751D8" w14:textId="77777777" w:rsidR="003E5AA4" w:rsidRPr="0001316A" w:rsidRDefault="003E5AA4" w:rsidP="003E5AA4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19B8F80" w14:textId="08089E81" w:rsidR="003E5AA4" w:rsidRPr="0001316A" w:rsidRDefault="003E5AA4" w:rsidP="003E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(4,742)</w:t>
            </w:r>
          </w:p>
        </w:tc>
      </w:tr>
    </w:tbl>
    <w:p w14:paraId="68FB4CB7" w14:textId="66DDD5DC" w:rsidR="00CE4FF7" w:rsidRPr="00EF0E8A" w:rsidRDefault="00CE4FF7" w:rsidP="00EF0E8A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hanging="540"/>
        <w:rPr>
          <w:rFonts w:ascii="Angsana New" w:hAnsi="Angsana New"/>
          <w:b/>
          <w:bCs/>
          <w:sz w:val="28"/>
          <w:szCs w:val="28"/>
        </w:rPr>
      </w:pPr>
      <w:bookmarkStart w:id="19" w:name="_Hlk119686799"/>
      <w:r w:rsidRPr="00EF0E8A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ความเสี่ยงของเครื่องมือทางการเงิน</w:t>
      </w:r>
    </w:p>
    <w:p w14:paraId="0BBB0324" w14:textId="77777777" w:rsidR="00CE4FF7" w:rsidRPr="00DA3365" w:rsidRDefault="00CE4FF7" w:rsidP="00CE4FF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3365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Pr="00DA3365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Pr="00DA3365">
        <w:rPr>
          <w:rFonts w:ascii="Angsana New" w:hAnsi="Angsana New"/>
          <w:spacing w:val="6"/>
          <w:sz w:val="28"/>
          <w:szCs w:val="28"/>
          <w:cs/>
        </w:rPr>
        <w:t>เบี้ยประกันภัยค้างรับ รายได้จากการลงทุนค้างรับ สินทรัพย์จากการประกันภัยต่อ ลูกหนี้จากสัญญาประกันภัยต่อ</w:t>
      </w:r>
      <w:r w:rsidRPr="00DA3365">
        <w:rPr>
          <w:rFonts w:ascii="Angsana New" w:hAnsi="Angsana New"/>
          <w:sz w:val="28"/>
          <w:szCs w:val="28"/>
          <w:cs/>
        </w:rPr>
        <w:t xml:space="preserve"> </w:t>
      </w:r>
      <w:r w:rsidRPr="00DA3365">
        <w:rPr>
          <w:rFonts w:ascii="Angsana New" w:hAnsi="Angsana New"/>
          <w:spacing w:val="-2"/>
          <w:sz w:val="28"/>
          <w:szCs w:val="28"/>
          <w:cs/>
        </w:rPr>
        <w:t>เงินลงทุนในหลักทรัพย์</w:t>
      </w:r>
      <w:r w:rsidRPr="00DA3365">
        <w:rPr>
          <w:rFonts w:ascii="Angsana New" w:hAnsi="Angsana New" w:hint="cs"/>
          <w:spacing w:val="-2"/>
          <w:sz w:val="28"/>
          <w:szCs w:val="28"/>
          <w:cs/>
        </w:rPr>
        <w:t>และตราสารอนุพันธ์ เงินให้กู้ยืม</w:t>
      </w:r>
      <w:r w:rsidRPr="00DA3365">
        <w:rPr>
          <w:rFonts w:ascii="Angsana New" w:hAnsi="Angsana New"/>
          <w:spacing w:val="-2"/>
          <w:sz w:val="28"/>
          <w:szCs w:val="28"/>
          <w:cs/>
        </w:rPr>
        <w:t xml:space="preserve"> หนี้สินจากสัญญาประกันภัย เจ้าหนี้บริษัทประกันภัยต่อ ค่าจ้าง</w:t>
      </w:r>
      <w:r w:rsidRPr="00DA3365">
        <w:rPr>
          <w:rFonts w:ascii="Angsana New" w:hAnsi="Angsana New"/>
          <w:sz w:val="28"/>
          <w:szCs w:val="28"/>
          <w:cs/>
        </w:rPr>
        <w:t xml:space="preserve">และค่าบำเหน็จค้างจ่าย นโยบายการบัญชีที่สำคัญ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DA3365">
        <w:rPr>
          <w:rFonts w:ascii="Angsana New" w:hAnsi="Angsana New"/>
          <w:sz w:val="28"/>
          <w:szCs w:val="28"/>
        </w:rPr>
        <w:t>3</w:t>
      </w:r>
    </w:p>
    <w:p w14:paraId="20743CD2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264DF55E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3A6430">
        <w:rPr>
          <w:rFonts w:ascii="Angsana New" w:hAnsi="Angsana New"/>
          <w:sz w:val="28"/>
          <w:szCs w:val="28"/>
          <w:cs/>
        </w:rPr>
        <w:t xml:space="preserve"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</w:t>
      </w:r>
    </w:p>
    <w:p w14:paraId="17CAF004" w14:textId="10F7AEA1" w:rsidR="00CE4FF7" w:rsidRPr="00B61819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61819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6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 w:rsidRPr="00B61819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5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CE4FF7" w:rsidRPr="00B47BC8" w14:paraId="2B1085E8" w14:textId="77777777" w:rsidTr="00111DD7">
        <w:trPr>
          <w:tblHeader/>
        </w:trPr>
        <w:tc>
          <w:tcPr>
            <w:tcW w:w="2700" w:type="dxa"/>
          </w:tcPr>
          <w:p w14:paraId="5F668D4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7C462BF0" w14:textId="77777777" w:rsidR="00CE4FF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E4FF7" w:rsidRPr="00B47BC8" w14:paraId="601BC8D5" w14:textId="77777777" w:rsidTr="00111DD7">
        <w:trPr>
          <w:tblHeader/>
        </w:trPr>
        <w:tc>
          <w:tcPr>
            <w:tcW w:w="2700" w:type="dxa"/>
          </w:tcPr>
          <w:p w14:paraId="33EDE88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48FE5550" w14:textId="38B8091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4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E4FF7" w:rsidRPr="00B47BC8" w14:paraId="2E8DA258" w14:textId="77777777" w:rsidTr="00111DD7">
        <w:trPr>
          <w:tblHeader/>
        </w:trPr>
        <w:tc>
          <w:tcPr>
            <w:tcW w:w="2700" w:type="dxa"/>
          </w:tcPr>
          <w:p w14:paraId="24F48D5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4DFF78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2F2818F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05184A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425BEAB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B4850B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004D34FB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CF6330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C0FCBE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50E9F5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1D044DB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5146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CE4FF7" w:rsidRPr="00B47BC8" w14:paraId="3C971203" w14:textId="77777777" w:rsidTr="00111DD7">
        <w:tc>
          <w:tcPr>
            <w:tcW w:w="2700" w:type="dxa"/>
          </w:tcPr>
          <w:p w14:paraId="0A99D06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49DCCF5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70C1BB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90422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745AF2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5C2ED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67F0F7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380CB4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F0433F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F4A999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BF42B2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28281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47BC8" w14:paraId="4991F825" w14:textId="77777777" w:rsidTr="00111DD7">
        <w:tc>
          <w:tcPr>
            <w:tcW w:w="2700" w:type="dxa"/>
          </w:tcPr>
          <w:p w14:paraId="0A9AC92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2351ED" w14:textId="5B74BB17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119,560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0AE7DC" w14:textId="673040A6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6DB903" w14:textId="4DC34BFE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5F9CFA" w14:textId="4A820004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160A72" w14:textId="5847371F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9B9958" w14:textId="729E7455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56AE52" w14:textId="3F1A9706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6A4219" w14:textId="2A1219C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76AFC4" w14:textId="1C0C4C60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41E79E" w14:textId="754F574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5F6427" w14:textId="2AEC7EA5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119,690</w:t>
            </w:r>
          </w:p>
        </w:tc>
      </w:tr>
      <w:tr w:rsidR="00CE4FF7" w:rsidRPr="00B47BC8" w14:paraId="5EC47589" w14:textId="77777777" w:rsidTr="00111DD7">
        <w:tc>
          <w:tcPr>
            <w:tcW w:w="2700" w:type="dxa"/>
          </w:tcPr>
          <w:p w14:paraId="7FE9845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8638AC" w14:textId="4E42C95F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38F422" w14:textId="15B4C2F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A6112" w14:textId="5C51EECB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209,845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6AA329" w14:textId="47A7EA2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0261DE" w14:textId="7334235E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7152CD" w14:textId="0CDD87A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822B16" w14:textId="323DAF88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BBAFB4" w14:textId="415AA51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505585" w14:textId="0383BAEB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EDB3F2" w14:textId="710D323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1D2295" w14:textId="2A5F4388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209,845</w:t>
            </w:r>
          </w:p>
        </w:tc>
      </w:tr>
      <w:tr w:rsidR="00CE4FF7" w:rsidRPr="00B47BC8" w14:paraId="42629B04" w14:textId="77777777" w:rsidTr="00111DD7">
        <w:tc>
          <w:tcPr>
            <w:tcW w:w="2700" w:type="dxa"/>
          </w:tcPr>
          <w:p w14:paraId="31DDE69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3A57E" w14:textId="1A132A00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09190" w14:textId="270FBC4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ED2364" w14:textId="28E2A651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73AA9D" w14:textId="2AC8B64E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652978" w14:textId="6C3EFACB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F4B1AA" w14:textId="710C766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50B521" w14:textId="472831CF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417BD2" w14:textId="153FBAE4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37F00C" w14:textId="6C0BB9F9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0BE26" w14:textId="506F604D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8B7DB7" w14:textId="7F256442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</w:tr>
      <w:tr w:rsidR="00CE4FF7" w:rsidRPr="00B47BC8" w14:paraId="3E9EF235" w14:textId="77777777" w:rsidTr="00111DD7">
        <w:tc>
          <w:tcPr>
            <w:tcW w:w="2700" w:type="dxa"/>
          </w:tcPr>
          <w:p w14:paraId="5BE1B18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7C63A5E2" w14:textId="78B7D3A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5DFD14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66B71B8" w14:textId="4A4E788B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2F6882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6D1C749" w14:textId="2E3F37D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8D71F2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D3CB28" w14:textId="30790846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B256DC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F190F5" w14:textId="10D0AC92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F52F82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68812" w14:textId="21A34D14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47BC8" w14:paraId="40CA88C9" w14:textId="77777777" w:rsidTr="00111DD7">
        <w:tc>
          <w:tcPr>
            <w:tcW w:w="2700" w:type="dxa"/>
          </w:tcPr>
          <w:p w14:paraId="72BEA2A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30B35" w14:textId="59DEE006" w:rsidR="00CE4FF7" w:rsidRPr="00BD4B34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1B39D" w14:textId="6537BCCF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47330" w14:textId="2B759B98" w:rsidR="00CE4FF7" w:rsidRPr="00BD4B34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242,777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3DA85" w14:textId="2B2B8FED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2F13D" w14:textId="7DD1D2A9" w:rsidR="00CE4FF7" w:rsidRPr="00BD4B34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4,674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D9198" w14:textId="3F6D7556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7454A" w14:textId="346E970D" w:rsidR="00CE4FF7" w:rsidRPr="00BD4B34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A1640" w14:textId="02731711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48471" w14:textId="70F2F009" w:rsidR="00CE4FF7" w:rsidRPr="00BD4B34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9D22B" w14:textId="7C185D26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0A3DA" w14:textId="5C959145" w:rsidR="00CE4FF7" w:rsidRPr="00BD4B34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247,451</w:t>
            </w:r>
          </w:p>
        </w:tc>
      </w:tr>
      <w:tr w:rsidR="00CE4FF7" w:rsidRPr="00B47BC8" w14:paraId="2DA0EFDA" w14:textId="77777777" w:rsidTr="00111DD7">
        <w:tc>
          <w:tcPr>
            <w:tcW w:w="2700" w:type="dxa"/>
          </w:tcPr>
          <w:p w14:paraId="34EE4F6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68E7BA" w14:textId="3692D408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EA516" w14:textId="728159D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000A7" w14:textId="6479FAAE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90,193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05E154" w14:textId="6113B3BF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A24B7A" w14:textId="39DD032F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3659BE" w14:textId="70739F9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1DA05F" w14:textId="6ECFF877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9E27E3" w14:textId="00BA44C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6D2554" w14:textId="3B7BD7A1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3DD6B6" w14:textId="724A120D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630418" w14:textId="6E040FDB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90,193</w:t>
            </w:r>
          </w:p>
        </w:tc>
      </w:tr>
      <w:tr w:rsidR="00CE4FF7" w:rsidRPr="00B47BC8" w14:paraId="4FF94B3D" w14:textId="77777777" w:rsidTr="00111DD7">
        <w:tc>
          <w:tcPr>
            <w:tcW w:w="2700" w:type="dxa"/>
          </w:tcPr>
          <w:p w14:paraId="121E3DAA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305077" w14:textId="2CE137A6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8BB76E" w14:textId="3BB47B9F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08B467" w14:textId="05FBBFBF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234,370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FDAB28" w14:textId="2746B93B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9C1244" w14:textId="7F03F289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75BAC1" w14:textId="4699189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8A6849" w14:textId="557C5B7E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CFA11F" w14:textId="768C190B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64EB9D" w14:textId="1ECED601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AFDF91" w14:textId="7B47204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20AF7F" w14:textId="638BF229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243,370</w:t>
            </w:r>
          </w:p>
        </w:tc>
      </w:tr>
      <w:tr w:rsidR="00CE4FF7" w:rsidRPr="00B47BC8" w14:paraId="3B77EA25" w14:textId="77777777" w:rsidTr="00111DD7">
        <w:tc>
          <w:tcPr>
            <w:tcW w:w="2700" w:type="dxa"/>
          </w:tcPr>
          <w:p w14:paraId="29C8548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5F9211" w14:textId="713D3CCA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246,510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73538B" w14:textId="6257D2F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58CC44" w14:textId="5551F303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A14591" w14:textId="5B6C221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F67EA0" w14:textId="43E4AE01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64ADBF" w14:textId="4854CE2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6A4843" w14:textId="36F43621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2FDF1" w14:textId="671B40A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B4EAF4" w14:textId="51CD5AB1" w:rsidR="00CE4FF7" w:rsidRPr="00B47BC8" w:rsidRDefault="003D45C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A67BC3" w14:textId="412BECC3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E6E1F9" w14:textId="15AEA5CA" w:rsidR="00CE4FF7" w:rsidRPr="00B47BC8" w:rsidRDefault="003D45C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5C9">
              <w:rPr>
                <w:rFonts w:asciiTheme="majorBidi" w:hAnsiTheme="majorBidi" w:cstheme="majorBidi"/>
                <w:sz w:val="28"/>
                <w:szCs w:val="28"/>
              </w:rPr>
              <w:t>246,510</w:t>
            </w:r>
          </w:p>
        </w:tc>
      </w:tr>
      <w:tr w:rsidR="00CE4FF7" w:rsidRPr="00B47BC8" w14:paraId="793C681D" w14:textId="77777777" w:rsidTr="00111DD7">
        <w:tc>
          <w:tcPr>
            <w:tcW w:w="2700" w:type="dxa"/>
          </w:tcPr>
          <w:p w14:paraId="025E5B5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E3FB63" w14:textId="3E4173A0" w:rsidR="00CE4FF7" w:rsidRPr="00B47BC8" w:rsidRDefault="00A60A3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3007CA" w14:textId="67D39092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7C6D9" w14:textId="2B5385D1" w:rsidR="00CE4FF7" w:rsidRPr="00B47BC8" w:rsidRDefault="00A60A3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842CFA" w14:textId="472E96D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BE4ADD" w14:textId="6FFDA3A7" w:rsidR="00CE4FF7" w:rsidRPr="00B47BC8" w:rsidRDefault="00A60A30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4AC42C" w14:textId="45FBDCF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549531" w14:textId="707C3866" w:rsidR="00CE4FF7" w:rsidRPr="00B47BC8" w:rsidRDefault="00A60A30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EC3E09" w14:textId="37BAE8E3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14B2D1" w14:textId="688C8F46" w:rsidR="00CE4FF7" w:rsidRPr="00B47BC8" w:rsidRDefault="00A60A30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1CC3B5" w14:textId="0D65A5D3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CD10C" w14:textId="1D7F8A10" w:rsidR="00CE4FF7" w:rsidRPr="00B47BC8" w:rsidRDefault="00A60A3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CE4FF7" w:rsidRPr="00B47BC8" w14:paraId="7ADDA205" w14:textId="77777777" w:rsidTr="00111DD7">
        <w:tc>
          <w:tcPr>
            <w:tcW w:w="2700" w:type="dxa"/>
          </w:tcPr>
          <w:p w14:paraId="1D730790" w14:textId="77777777" w:rsidR="00CE4FF7" w:rsidRPr="00770245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F5EFDC" w14:textId="40E03D03" w:rsidR="00CE4FF7" w:rsidRPr="00B47BC8" w:rsidRDefault="00A60A3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FFAEE0" w14:textId="383579A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E4AD0D" w14:textId="6595B7A1" w:rsidR="00CE4FF7" w:rsidRPr="00B47BC8" w:rsidRDefault="00A60A3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49,800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CFB837" w14:textId="2A4D19A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DB16C8" w14:textId="3BB292C6" w:rsidR="00CE4FF7" w:rsidRPr="00B47BC8" w:rsidRDefault="00A60A30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05D9C9" w14:textId="21C933B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80D9D8" w14:textId="4CB5965D" w:rsidR="00CE4FF7" w:rsidRPr="00B47BC8" w:rsidRDefault="00A60A30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322DFB" w14:textId="7EDD465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1AA8FC" w14:textId="6D563EDB" w:rsidR="00CE4FF7" w:rsidRPr="00B47BC8" w:rsidRDefault="00A60A30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D1AB3A" w14:textId="70EDE7B2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A2CEA0" w14:textId="2FE8C38B" w:rsidR="00CE4FF7" w:rsidRPr="00B47BC8" w:rsidRDefault="00A60A3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49,800</w:t>
            </w:r>
          </w:p>
        </w:tc>
      </w:tr>
      <w:tr w:rsidR="00CE4FF7" w:rsidRPr="00EA6C86" w14:paraId="0EA936A7" w14:textId="77777777" w:rsidTr="00111DD7">
        <w:trPr>
          <w:trHeight w:val="144"/>
        </w:trPr>
        <w:tc>
          <w:tcPr>
            <w:tcW w:w="2700" w:type="dxa"/>
          </w:tcPr>
          <w:p w14:paraId="239D881D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"/>
                <w:szCs w:val="2"/>
                <w:cs/>
              </w:rPr>
            </w:pPr>
          </w:p>
        </w:tc>
        <w:tc>
          <w:tcPr>
            <w:tcW w:w="1064" w:type="dxa"/>
          </w:tcPr>
          <w:p w14:paraId="6D7B8265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7" w:type="dxa"/>
          </w:tcPr>
          <w:p w14:paraId="36464FEF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3" w:type="dxa"/>
          </w:tcPr>
          <w:p w14:paraId="42754563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27F3BE55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4" w:type="dxa"/>
          </w:tcPr>
          <w:p w14:paraId="4CD994C6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522D5E39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4" w:type="dxa"/>
          </w:tcPr>
          <w:p w14:paraId="318498EF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46EBD5B3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4" w:type="dxa"/>
          </w:tcPr>
          <w:p w14:paraId="60721BCD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14A17745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80" w:type="dxa"/>
          </w:tcPr>
          <w:p w14:paraId="116945D8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CE4FF7" w:rsidRPr="00B47BC8" w14:paraId="4E294367" w14:textId="77777777" w:rsidTr="00111DD7">
        <w:tc>
          <w:tcPr>
            <w:tcW w:w="2700" w:type="dxa"/>
          </w:tcPr>
          <w:p w14:paraId="0CA26D9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4E52702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BA45FA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BF6765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925C37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8C77A9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7B63FE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5BE6D5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575761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63F9E1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1A043A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51189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856" w:rsidRPr="00B47BC8" w14:paraId="5C07D1D3" w14:textId="77777777" w:rsidTr="00111DD7">
        <w:tc>
          <w:tcPr>
            <w:tcW w:w="2700" w:type="dxa"/>
          </w:tcPr>
          <w:p w14:paraId="200BB70A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7C79AE54" w14:textId="5EDE436B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321D974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4A02A9B" w14:textId="59F9CA99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F8F52A1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861A78E" w14:textId="0E175AEA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65CDD9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96E0CF" w14:textId="4E879EBD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03B6361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1605596" w14:textId="4709657F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7C00AB3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673923" w14:textId="5D7E0818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856" w:rsidRPr="00B47BC8" w14:paraId="2BE7CDF0" w14:textId="77777777" w:rsidTr="00111DD7">
        <w:tc>
          <w:tcPr>
            <w:tcW w:w="2700" w:type="dxa"/>
          </w:tcPr>
          <w:p w14:paraId="33096AE3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0B565B23" w14:textId="7BB941EC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AF30AEF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8F735A9" w14:textId="2974AA62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ED26F22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FE43EA" w14:textId="4A9AA339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A805CAD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700534" w14:textId="59F94360" w:rsidR="00244856" w:rsidRPr="00492E0E" w:rsidRDefault="00244856" w:rsidP="00D87FF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848A1C" w14:textId="0246B577" w:rsidR="00244856" w:rsidRPr="00492E0E" w:rsidRDefault="00244856" w:rsidP="00D8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CB33581" w14:textId="638AAC1A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2186DD5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3A414C" w14:textId="535E4BB1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D51" w:rsidRPr="00B47BC8" w14:paraId="1F9787FF" w14:textId="77777777" w:rsidTr="00AE5193">
        <w:tc>
          <w:tcPr>
            <w:tcW w:w="2700" w:type="dxa"/>
          </w:tcPr>
          <w:p w14:paraId="76D4350B" w14:textId="77777777" w:rsidR="002A6D51" w:rsidRPr="00B47BC8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E46D" w14:textId="0FA26FD5" w:rsidR="002A6D51" w:rsidRPr="00492E0E" w:rsidRDefault="00A60A30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0623" w14:textId="3F907B48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2CB4" w14:textId="11B678C3" w:rsidR="002A6D51" w:rsidRPr="00492E0E" w:rsidRDefault="00A60A30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315,385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D3E1" w14:textId="0DC70B57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1417" w14:textId="2184418A" w:rsidR="002A6D51" w:rsidRPr="00492E0E" w:rsidRDefault="00A60A30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10,330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6766B" w14:textId="3C9176FF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CC53" w14:textId="4F5AB770" w:rsidR="002A6D51" w:rsidRPr="00492E0E" w:rsidRDefault="00A60A30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063BF" w14:textId="498BC7DE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56D3" w14:textId="6548F393" w:rsidR="002A6D51" w:rsidRPr="00492E0E" w:rsidRDefault="00A60A30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BE95" w14:textId="3148B118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437B" w14:textId="5BC0D716" w:rsidR="002A6D51" w:rsidRPr="00492E0E" w:rsidRDefault="00A60A30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325,715</w:t>
            </w:r>
          </w:p>
        </w:tc>
      </w:tr>
      <w:tr w:rsidR="00244856" w:rsidRPr="00B47BC8" w14:paraId="06E300BC" w14:textId="77777777" w:rsidTr="00111DD7">
        <w:tc>
          <w:tcPr>
            <w:tcW w:w="2700" w:type="dxa"/>
          </w:tcPr>
          <w:p w14:paraId="134911F7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42D96A" w14:textId="65A90B07" w:rsidR="00244856" w:rsidRPr="00B47BC8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9BA98D" w14:textId="3595B2A1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4B63" w14:textId="26FB0493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393,731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8CBB2E" w14:textId="2779ECD5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F59F9E" w14:textId="0E1B030F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F923F2" w14:textId="00496D1A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4F9EC" w14:textId="663C17C1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548D1B" w14:textId="0F9FFFE0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B60B65" w14:textId="3AB52F23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DFD937" w14:textId="42D877B8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9CDD4E" w14:textId="506F9BF2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393,731</w:t>
            </w:r>
          </w:p>
        </w:tc>
      </w:tr>
      <w:tr w:rsidR="004B0B3A" w:rsidRPr="00B47BC8" w14:paraId="5C6ED6B2" w14:textId="77777777" w:rsidTr="00111DD7">
        <w:tc>
          <w:tcPr>
            <w:tcW w:w="2700" w:type="dxa"/>
          </w:tcPr>
          <w:p w14:paraId="5826D922" w14:textId="71B6B503" w:rsidR="004B0B3A" w:rsidRPr="00B47BC8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64E1F0" w14:textId="094B29E1" w:rsidR="004B0B3A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3CA64D" w14:textId="77777777" w:rsidR="004B0B3A" w:rsidRPr="00B47BC8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4CA50" w14:textId="239264E5" w:rsidR="004B0B3A" w:rsidRPr="00A60A30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923FF2" w14:textId="77777777" w:rsidR="004B0B3A" w:rsidRPr="00C43C63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ABFB6F" w14:textId="42357BF5" w:rsidR="004B0B3A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D9A6F9" w14:textId="77777777" w:rsidR="004B0B3A" w:rsidRPr="00C43C63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E7432D" w14:textId="18E14CE2" w:rsidR="004B0B3A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08C8F9" w14:textId="77777777" w:rsidR="004B0B3A" w:rsidRPr="00C43C63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12D810" w14:textId="164F3CA4" w:rsidR="004B0B3A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F7D552" w14:textId="77777777" w:rsidR="004B0B3A" w:rsidRPr="00C43C63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BFA021" w14:textId="78D61E71" w:rsidR="004B0B3A" w:rsidRPr="00A60A30" w:rsidRDefault="004B0B3A" w:rsidP="004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244856" w:rsidRPr="00B47BC8" w14:paraId="2357C068" w14:textId="77777777" w:rsidTr="00111DD7">
        <w:tc>
          <w:tcPr>
            <w:tcW w:w="2700" w:type="dxa"/>
          </w:tcPr>
          <w:p w14:paraId="1248B754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ADDE2C" w14:textId="211904C7" w:rsidR="00244856" w:rsidRPr="00B47BC8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30EA7E" w14:textId="63E7708A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A0B991" w14:textId="174F64B4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33,117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FBC8B0" w14:textId="144ABD40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4F000C" w14:textId="3D5105F4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C1ACB8" w14:textId="7A6FDA69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0BD8F3" w14:textId="2A683FAD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8EAE68" w14:textId="0DE6630D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C5943C" w14:textId="53DE184C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D4B46F" w14:textId="3100E379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1B033B" w14:textId="2A4E4149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33,117</w:t>
            </w:r>
          </w:p>
        </w:tc>
      </w:tr>
      <w:tr w:rsidR="00244856" w:rsidRPr="00B47BC8" w14:paraId="605FB23E" w14:textId="77777777" w:rsidTr="00111DD7">
        <w:tc>
          <w:tcPr>
            <w:tcW w:w="2700" w:type="dxa"/>
          </w:tcPr>
          <w:p w14:paraId="787D24AD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F50B50" w14:textId="57D91C16" w:rsidR="00244856" w:rsidRPr="00B47BC8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BFEFAE" w14:textId="52261826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5AA42D" w14:textId="238BD178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7,329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93481" w14:textId="385F6462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4010C1" w14:textId="15A5A0EB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28,341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CF986C" w14:textId="142AFA3A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175F0B" w14:textId="78BC279F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A613D9" w14:textId="4CB064E7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542010" w14:textId="45AE4777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5EAA13" w14:textId="6EB765D4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AF97CE" w14:textId="0A89464D" w:rsidR="00244856" w:rsidRPr="00C43C63" w:rsidRDefault="00A60A30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30">
              <w:rPr>
                <w:rFonts w:asciiTheme="majorBidi" w:hAnsiTheme="majorBidi" w:cstheme="majorBidi"/>
                <w:sz w:val="28"/>
                <w:szCs w:val="28"/>
              </w:rPr>
              <w:t>35,670</w:t>
            </w:r>
          </w:p>
        </w:tc>
      </w:tr>
    </w:tbl>
    <w:p w14:paraId="5245F0D4" w14:textId="77777777" w:rsidR="00CE4FF7" w:rsidRDefault="00CE4FF7" w:rsidP="00CE4FF7"/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CE4FF7" w:rsidRPr="00B47BC8" w14:paraId="5A8A08B0" w14:textId="77777777" w:rsidTr="00111DD7">
        <w:trPr>
          <w:tblHeader/>
        </w:trPr>
        <w:tc>
          <w:tcPr>
            <w:tcW w:w="2700" w:type="dxa"/>
          </w:tcPr>
          <w:p w14:paraId="6034DBF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66E78299" w14:textId="77777777" w:rsidR="00CE4FF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E4FF7" w:rsidRPr="00B47BC8" w14:paraId="67EA0687" w14:textId="77777777" w:rsidTr="00111DD7">
        <w:trPr>
          <w:tblHeader/>
        </w:trPr>
        <w:tc>
          <w:tcPr>
            <w:tcW w:w="2700" w:type="dxa"/>
          </w:tcPr>
          <w:p w14:paraId="7C7C315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437E8611" w14:textId="305ED60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4F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4FF7" w:rsidRPr="00B47BC8" w14:paraId="5C8EFBB5" w14:textId="77777777" w:rsidTr="00111DD7">
        <w:trPr>
          <w:tblHeader/>
        </w:trPr>
        <w:tc>
          <w:tcPr>
            <w:tcW w:w="2700" w:type="dxa"/>
          </w:tcPr>
          <w:p w14:paraId="1809466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6DEC3B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1B065B2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DE4D38B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2E94618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D6F20D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B4B779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937275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3ECB52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AED973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67D000D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DE1D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CE4FF7" w:rsidRPr="00B47BC8" w14:paraId="61F3CFD8" w14:textId="77777777" w:rsidTr="00111DD7">
        <w:tc>
          <w:tcPr>
            <w:tcW w:w="2700" w:type="dxa"/>
          </w:tcPr>
          <w:p w14:paraId="745B247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6793080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EA6E44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3916B4A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CCDBF6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C341A1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5D90DF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F9860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996ED4B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E1A25A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C23FFA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130D5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4F7" w:rsidRPr="00B47BC8" w14:paraId="247A9C25" w14:textId="77777777" w:rsidTr="00F90765">
        <w:tc>
          <w:tcPr>
            <w:tcW w:w="2700" w:type="dxa"/>
          </w:tcPr>
          <w:p w14:paraId="61797A5E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584D61" w14:textId="08F5F7BD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150,858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9D44ED" w14:textId="5F2DCC26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6A04E6" w14:textId="72E3D647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4ACC5D" w14:textId="29A0671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8ED957" w14:textId="5012C186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349202" w14:textId="7A971542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D2216F" w14:textId="4AEA8F16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595679" w14:textId="2380178F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572DCF" w14:textId="24FB44F9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852D7A" w14:textId="5691CC50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2E5B8B" w14:textId="742AECC9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150,988</w:t>
            </w:r>
          </w:p>
        </w:tc>
      </w:tr>
      <w:tr w:rsidR="00DE04F7" w:rsidRPr="00B47BC8" w14:paraId="2031FD94" w14:textId="77777777" w:rsidTr="00F90765">
        <w:tc>
          <w:tcPr>
            <w:tcW w:w="2700" w:type="dxa"/>
          </w:tcPr>
          <w:p w14:paraId="0EC4F736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C8CD6" w14:textId="5691762F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C3CCC0" w14:textId="256FD7D2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92C7E0" w14:textId="6ACEC01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0ACC51" w14:textId="18AC42BF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D27A6" w14:textId="65790A67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6FE9F" w14:textId="6F910614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92E224" w14:textId="7303128C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FA6AC1" w14:textId="57EB8C7A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DE2257" w14:textId="7B2D895A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D82E3D" w14:textId="1CFB2CC6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728A58" w14:textId="493DEB9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</w:tr>
      <w:tr w:rsidR="00DE04F7" w:rsidRPr="00B47BC8" w14:paraId="0D0C8CEF" w14:textId="77777777" w:rsidTr="00F90765">
        <w:tc>
          <w:tcPr>
            <w:tcW w:w="2700" w:type="dxa"/>
          </w:tcPr>
          <w:p w14:paraId="38D9E5AA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4C8EDD" w14:textId="48155568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11818A" w14:textId="757A4561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A34905" w14:textId="04C2311E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35465E" w14:textId="28E3085E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D9602A" w14:textId="203A9221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4AE0D5" w14:textId="0204D0D0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0205A" w14:textId="4E3C3DA8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05CF6D" w14:textId="7816222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F33AF3" w14:textId="3EA3140C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295883" w14:textId="1144EDB9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358A6E" w14:textId="3FD286C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DE04F7" w:rsidRPr="00B47BC8" w14:paraId="1B466D4C" w14:textId="77777777" w:rsidTr="00111DD7">
        <w:tc>
          <w:tcPr>
            <w:tcW w:w="2700" w:type="dxa"/>
          </w:tcPr>
          <w:p w14:paraId="358760AD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25949B00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10B13C9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102D61E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DD1D68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1BDF6D2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FB2C08A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7913756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904C9D8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C010A6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E4B9E73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0A7C11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4F7" w:rsidRPr="00B47BC8" w14:paraId="61A969D3" w14:textId="77777777" w:rsidTr="00F90765">
        <w:tc>
          <w:tcPr>
            <w:tcW w:w="2700" w:type="dxa"/>
          </w:tcPr>
          <w:p w14:paraId="77DBBD45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8F6E7" w14:textId="533991AD" w:rsidR="00DE04F7" w:rsidRPr="00D56C7E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4D90E" w14:textId="629682D2" w:rsidR="00DE04F7" w:rsidRPr="00D56C7E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7BF75" w14:textId="153DDFFA" w:rsidR="00DE04F7" w:rsidRPr="00D56C7E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225,585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8CF62" w14:textId="01C64700" w:rsidR="00DE04F7" w:rsidRPr="00D56C7E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C150" w14:textId="11EB1A0C" w:rsidR="00DE04F7" w:rsidRPr="00D56C7E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CE452" w14:textId="03530AA4" w:rsidR="00DE04F7" w:rsidRPr="00D56C7E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FD17E" w14:textId="603455B5" w:rsidR="00DE04F7" w:rsidRPr="00D56C7E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48EFD" w14:textId="52C8EEE6" w:rsidR="00DE04F7" w:rsidRPr="00D56C7E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E4CEF" w14:textId="6ADC7E96" w:rsidR="00DE04F7" w:rsidRPr="00D56C7E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A6289" w14:textId="27F12786" w:rsidR="00DE04F7" w:rsidRPr="00D56C7E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30952" w14:textId="53245353" w:rsidR="00DE04F7" w:rsidRPr="00D56C7E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234,250</w:t>
            </w:r>
          </w:p>
        </w:tc>
      </w:tr>
      <w:tr w:rsidR="00DE04F7" w:rsidRPr="00B47BC8" w14:paraId="78700B71" w14:textId="77777777" w:rsidTr="00F90765">
        <w:tc>
          <w:tcPr>
            <w:tcW w:w="2700" w:type="dxa"/>
          </w:tcPr>
          <w:p w14:paraId="3B4DB817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9C2E89" w14:textId="38ABA177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211FE" w14:textId="2B5E276D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68F70A" w14:textId="6FAECBC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DA3C8F" w14:textId="1FCCBB62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521297" w14:textId="29658536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A0001F" w14:textId="36B44036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319A3A" w14:textId="5077B304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F66B61" w14:textId="1B1B89CE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822693" w14:textId="47959021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0EDA66" w14:textId="4FC71109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DD64C7" w14:textId="58455A12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</w:tr>
      <w:tr w:rsidR="00DE04F7" w:rsidRPr="00B47BC8" w14:paraId="0D9E0FD7" w14:textId="77777777" w:rsidTr="00F90765">
        <w:tc>
          <w:tcPr>
            <w:tcW w:w="2700" w:type="dxa"/>
          </w:tcPr>
          <w:p w14:paraId="7D73F6A4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C9F6E0" w14:textId="681B2DA3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10CE9C" w14:textId="75B2C5D1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D30B58" w14:textId="6A5106E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129,140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66EC30" w14:textId="4182F1CF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7FB046" w14:textId="68B4C337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9A482B" w14:textId="79B20632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F7231" w14:textId="6E5927CA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5C69BD" w14:textId="6D5874B4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514A62" w14:textId="1A743074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9F5976" w14:textId="76738D6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37BEC2" w14:textId="33AB20B5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155,371</w:t>
            </w:r>
          </w:p>
        </w:tc>
      </w:tr>
      <w:tr w:rsidR="00DE04F7" w:rsidRPr="00B47BC8" w14:paraId="703573FC" w14:textId="77777777" w:rsidTr="00F90765">
        <w:tc>
          <w:tcPr>
            <w:tcW w:w="2700" w:type="dxa"/>
          </w:tcPr>
          <w:p w14:paraId="03D26C39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8E7444" w14:textId="300B48D9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335,385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0F18F7" w14:textId="3BF67EF4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3D816B" w14:textId="63D0AB2E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9A9680" w14:textId="5743F839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8C81EA" w14:textId="5BCCDAA8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60F0E8" w14:textId="5CED3F8A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06DAB6" w14:textId="0EEEA73C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013736" w14:textId="74927200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AFC3D9" w14:textId="0CDCA221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F91C46" w14:textId="074493C6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BE6500" w14:textId="460A94AD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335,385</w:t>
            </w:r>
          </w:p>
        </w:tc>
      </w:tr>
      <w:tr w:rsidR="00DE04F7" w:rsidRPr="00B47BC8" w14:paraId="1E0B250F" w14:textId="77777777" w:rsidTr="00F90765">
        <w:tc>
          <w:tcPr>
            <w:tcW w:w="2700" w:type="dxa"/>
          </w:tcPr>
          <w:p w14:paraId="4DAF7339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E4221B" w14:textId="752D3CD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FD3BD3" w14:textId="63842DD1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ECFB93" w14:textId="55FF4933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7BFBDC" w14:textId="3DA8035E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7A0F5E" w14:textId="225D97AE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AC914B" w14:textId="7B90BC82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4EC5BB" w14:textId="6A8A84EB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048ED1" w14:textId="5F1A0CB4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E7D9BD" w14:textId="3BE6DF57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99247F" w14:textId="2312D9EF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19C0ED" w14:textId="0CEC92A5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DE04F7" w:rsidRPr="00B47BC8" w14:paraId="6F9D463B" w14:textId="77777777" w:rsidTr="00F90765">
        <w:tc>
          <w:tcPr>
            <w:tcW w:w="2700" w:type="dxa"/>
          </w:tcPr>
          <w:p w14:paraId="2C996593" w14:textId="77777777" w:rsidR="00DE04F7" w:rsidRPr="00770245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DA89ED" w14:textId="41CDD125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EA148D" w14:textId="0FDD5F2C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233BB1" w14:textId="1360749A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B5C04D" w14:textId="7665F9E1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9F435C" w14:textId="6F52F5A4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E7DDCB" w14:textId="5CA68BB6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345F28" w14:textId="5A6CB8E0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335407" w14:textId="17FD4EE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2B80DD" w14:textId="123F7501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FB5C8C" w14:textId="27786362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1A64E3" w14:textId="4328C238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DE04F7" w:rsidRPr="00B47BC8" w14:paraId="4513B32F" w14:textId="77777777" w:rsidTr="00111DD7">
        <w:trPr>
          <w:trHeight w:val="144"/>
        </w:trPr>
        <w:tc>
          <w:tcPr>
            <w:tcW w:w="2700" w:type="dxa"/>
          </w:tcPr>
          <w:p w14:paraId="7F9C499B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6"/>
                <w:szCs w:val="6"/>
                <w:cs/>
              </w:rPr>
            </w:pPr>
          </w:p>
        </w:tc>
        <w:tc>
          <w:tcPr>
            <w:tcW w:w="1064" w:type="dxa"/>
          </w:tcPr>
          <w:p w14:paraId="29C0A909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" w:type="dxa"/>
          </w:tcPr>
          <w:p w14:paraId="5F217D22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3" w:type="dxa"/>
          </w:tcPr>
          <w:p w14:paraId="22CA6A67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4A60BE38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7C6E4B26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2E45E4B8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4A6440AF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03124B40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4" w:type="dxa"/>
          </w:tcPr>
          <w:p w14:paraId="6FDD8946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20E83706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0" w:type="dxa"/>
          </w:tcPr>
          <w:p w14:paraId="07939DA7" w14:textId="77777777" w:rsidR="00DE04F7" w:rsidRPr="00B6181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DE04F7" w:rsidRPr="00B47BC8" w14:paraId="7E869644" w14:textId="77777777" w:rsidTr="00111DD7">
        <w:tc>
          <w:tcPr>
            <w:tcW w:w="2700" w:type="dxa"/>
          </w:tcPr>
          <w:p w14:paraId="1FCDEFA9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3A6FFB37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5053821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447514F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F071F57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4A05B3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5C98D9B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04A243D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75D0316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64C5569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755EA1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C3D41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4F7" w:rsidRPr="00B47BC8" w14:paraId="75C585D9" w14:textId="77777777" w:rsidTr="00111DD7">
        <w:tc>
          <w:tcPr>
            <w:tcW w:w="2700" w:type="dxa"/>
          </w:tcPr>
          <w:p w14:paraId="0C3F9CA0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7F686B94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3F41B94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6D2DEB3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2B63C04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42927C4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E75A87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88D319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1728B1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280FA7F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16BF10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CBC6D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4F7" w:rsidRPr="00B47BC8" w14:paraId="54F3F233" w14:textId="77777777" w:rsidTr="00111DD7">
        <w:tc>
          <w:tcPr>
            <w:tcW w:w="2700" w:type="dxa"/>
          </w:tcPr>
          <w:p w14:paraId="35ACD762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42CFA6B0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33A90D8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8D37F50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4C81FE5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7C4305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62404D0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D96BEA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60DCD5F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A8C756D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81AE1D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016E5E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4F7" w:rsidRPr="00B47BC8" w14:paraId="7C70A6CD" w14:textId="77777777" w:rsidTr="00071D16">
        <w:tc>
          <w:tcPr>
            <w:tcW w:w="2700" w:type="dxa"/>
          </w:tcPr>
          <w:p w14:paraId="2D9F7781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55B2" w14:textId="2822E14B" w:rsidR="00DE04F7" w:rsidRPr="00861376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7299" w14:textId="5D29BD61" w:rsidR="00DE04F7" w:rsidRPr="00861376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FE65" w14:textId="0252FB48" w:rsidR="00DE04F7" w:rsidRPr="00861376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291,083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45FA" w14:textId="447EA297" w:rsidR="00DE04F7" w:rsidRPr="00861376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96722" w14:textId="60C05BB9" w:rsidR="00DE04F7" w:rsidRPr="00861376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638A0" w14:textId="4E8BA7E4" w:rsidR="00DE04F7" w:rsidRPr="00861376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73195" w14:textId="5481E7C4" w:rsidR="00DE04F7" w:rsidRPr="00861376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60AB5" w14:textId="16A535A7" w:rsidR="00DE04F7" w:rsidRPr="00861376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5729C" w14:textId="5EF22CD1" w:rsidR="00DE04F7" w:rsidRPr="00861376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8EA1" w14:textId="0BAE2778" w:rsidR="00DE04F7" w:rsidRPr="00861376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EAD06" w14:textId="5B0FD233" w:rsidR="00DE04F7" w:rsidRPr="00861376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</w:tr>
      <w:tr w:rsidR="00DE04F7" w:rsidRPr="00B47BC8" w14:paraId="7B41615B" w14:textId="77777777" w:rsidTr="003A446E">
        <w:tc>
          <w:tcPr>
            <w:tcW w:w="2700" w:type="dxa"/>
          </w:tcPr>
          <w:p w14:paraId="08BC0EB2" w14:textId="77777777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8C7ED5" w14:textId="5B7F443C" w:rsidR="00DE04F7" w:rsidRPr="00B47BC8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EA85BF" w14:textId="3C69A9D5" w:rsidR="00DE04F7" w:rsidRPr="00B47BC8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19DE75" w14:textId="274038CB" w:rsidR="00DE04F7" w:rsidRPr="00C43C63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7801E7" w14:textId="65CF8F7F" w:rsidR="00DE04F7" w:rsidRPr="00C43C63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EDB4C3" w14:textId="12634235" w:rsidR="00DE04F7" w:rsidRPr="00C43C63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3C7F60" w14:textId="04EF996A" w:rsidR="00DE04F7" w:rsidRPr="00C43C63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EF33E1" w14:textId="1D25DE77" w:rsidR="00DE04F7" w:rsidRPr="00C43C63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A62CCF" w14:textId="50D42F01" w:rsidR="00DE04F7" w:rsidRPr="00C43C63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11D498" w14:textId="0E0D818E" w:rsidR="00DE04F7" w:rsidRPr="00C43C63" w:rsidRDefault="00DE04F7" w:rsidP="00DE04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15AB6E" w14:textId="372FCE06" w:rsidR="00DE04F7" w:rsidRPr="00C43C63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5E5720" w14:textId="47FD9416" w:rsidR="00DE04F7" w:rsidRPr="00C43C63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</w:tr>
      <w:tr w:rsidR="00EF0E8A" w:rsidRPr="00B47BC8" w14:paraId="5019EFD9" w14:textId="77777777" w:rsidTr="003A446E">
        <w:tc>
          <w:tcPr>
            <w:tcW w:w="2700" w:type="dxa"/>
          </w:tcPr>
          <w:p w14:paraId="1640CE22" w14:textId="5771E124" w:rsidR="00EF0E8A" w:rsidRPr="00B47BC8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309B62" w14:textId="00216852" w:rsidR="00EF0E8A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C5DED0" w14:textId="1CABB65B" w:rsidR="00EF0E8A" w:rsidRPr="00B47BC8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018DBB" w14:textId="72556168" w:rsidR="00EF0E8A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7134E" w14:textId="5086C4C0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9C5F0B" w14:textId="1AA821CF" w:rsidR="00EF0E8A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6FC51" w14:textId="3F25B06E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3A88AB" w14:textId="0762F65D" w:rsidR="00EF0E8A" w:rsidRPr="00761A25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99C86A" w14:textId="7A9201C8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3825" w14:textId="214FE6CB" w:rsidR="00EF0E8A" w:rsidRPr="00EF3871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38884F" w14:textId="1155AB34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D20BC1" w14:textId="6C167894" w:rsidR="00EF0E8A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</w:tr>
      <w:tr w:rsidR="00EF0E8A" w:rsidRPr="00B47BC8" w14:paraId="52A4B572" w14:textId="77777777" w:rsidTr="003A446E">
        <w:tc>
          <w:tcPr>
            <w:tcW w:w="2700" w:type="dxa"/>
          </w:tcPr>
          <w:p w14:paraId="0E133C50" w14:textId="41FE075C" w:rsidR="00EF0E8A" w:rsidRPr="00B47BC8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975AE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FD92CC" w14:textId="28A1F259" w:rsidR="00EF0E8A" w:rsidRPr="00B47BC8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F54566" w14:textId="67DB002B" w:rsidR="00EF0E8A" w:rsidRPr="00B47BC8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7410C0" w14:textId="0C910D5D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B38685" w14:textId="33BA681A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3C5E08" w14:textId="3DB6CF34" w:rsidR="00EF0E8A" w:rsidRPr="00C43C63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F017D9" w14:textId="2937E0F3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CFA97C" w14:textId="044BDE41" w:rsidR="00EF0E8A" w:rsidRPr="00C43C63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A5E918" w14:textId="6D9A1331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EBF88A" w14:textId="6DB826C4" w:rsidR="00EF0E8A" w:rsidRPr="00C43C63" w:rsidRDefault="00EF0E8A" w:rsidP="00EF0E8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AA9029" w14:textId="4CB41C3F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69606A" w14:textId="5873024F" w:rsidR="00EF0E8A" w:rsidRPr="00C43C63" w:rsidRDefault="00EF0E8A" w:rsidP="00EF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</w:tr>
    </w:tbl>
    <w:p w14:paraId="05E82B7C" w14:textId="77777777" w:rsidR="00CE4FF7" w:rsidRPr="000339E8" w:rsidRDefault="00CE4FF7" w:rsidP="00345D4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6D8E07B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บริษัท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14:paraId="39289D82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662F615C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C1068">
        <w:rPr>
          <w:rFonts w:ascii="Angsana New" w:hAnsi="Angsana New"/>
          <w:spacing w:val="4"/>
          <w:sz w:val="28"/>
          <w:szCs w:val="28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</w:t>
      </w:r>
      <w:r w:rsidRPr="008E7B6E">
        <w:rPr>
          <w:rFonts w:ascii="Angsana New" w:hAnsi="Angsana New"/>
          <w:spacing w:val="-4"/>
          <w:sz w:val="28"/>
          <w:szCs w:val="28"/>
          <w:cs/>
        </w:rPr>
        <w:t>เสียหายทางการเงินแก่บริษัท ผู้บริหารเชื่อว่าบริษัทมีความเสี่ยง</w:t>
      </w:r>
      <w:r w:rsidRPr="008E7B6E">
        <w:rPr>
          <w:rFonts w:ascii="Angsana New" w:hAnsi="Angsana New" w:hint="cs"/>
          <w:spacing w:val="-4"/>
          <w:sz w:val="28"/>
          <w:szCs w:val="28"/>
          <w:cs/>
        </w:rPr>
        <w:t>ต่ำ</w:t>
      </w:r>
      <w:r w:rsidRPr="008E7B6E">
        <w:rPr>
          <w:rFonts w:ascii="Angsana New" w:hAnsi="Angsana New"/>
          <w:spacing w:val="-4"/>
          <w:sz w:val="28"/>
          <w:szCs w:val="28"/>
          <w:cs/>
        </w:rPr>
        <w:t xml:space="preserve">ทางด้านการให้สินเชื่อเนื่องจากบริษัทมีลูกค้าจำนวนมาก 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 w:rsidRPr="008E7B6E">
        <w:rPr>
          <w:rFonts w:ascii="Angsana New" w:hAnsi="Angsana New"/>
          <w:spacing w:val="-4"/>
          <w:sz w:val="28"/>
          <w:szCs w:val="28"/>
          <w:cs/>
        </w:rPr>
        <w:t>อย่างไรก็</w:t>
      </w:r>
      <w:r w:rsidRPr="00B61819">
        <w:rPr>
          <w:rFonts w:ascii="Angsana New" w:hAnsi="Angsana New"/>
          <w:sz w:val="28"/>
          <w:szCs w:val="28"/>
          <w:cs/>
        </w:rPr>
        <w:t>ตาม บริษัทมีการกำหนดนโยบายการอนุมัติและติดตามการเก็บเงินจากลูกค้าอย่างเหมาะสม</w:t>
      </w:r>
    </w:p>
    <w:p w14:paraId="42B6FE28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6"/>
          <w:sz w:val="28"/>
          <w:szCs w:val="28"/>
          <w:cs/>
        </w:rPr>
        <w:t>มูลค่าสูงสุดของความเสี่ยงคือมูลค่าตามบัญชีของสินทรัพย์ดังกล่าวหักด้วยค่าเผื่อหนี้สงสัยจะสูญตามที่แสดงไว้ใน</w:t>
      </w:r>
      <w:r w:rsidRPr="00B61819">
        <w:rPr>
          <w:rFonts w:ascii="Angsana New" w:hAnsi="Angsana New"/>
          <w:sz w:val="28"/>
          <w:szCs w:val="28"/>
          <w:cs/>
        </w:rPr>
        <w:t>งบแสดง</w:t>
      </w:r>
      <w:r w:rsidRPr="000339E8">
        <w:rPr>
          <w:rFonts w:ascii="Angsana New" w:hAnsi="Angsana New"/>
          <w:sz w:val="28"/>
          <w:szCs w:val="28"/>
          <w:cs/>
        </w:rPr>
        <w:t>ฐานะการเงิน</w:t>
      </w:r>
    </w:p>
    <w:p w14:paraId="7D552958" w14:textId="77777777" w:rsidR="00EF0E8A" w:rsidRDefault="00E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BB822DB" w14:textId="496D3348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ความเสี่ยงด้านราคาตราสารทุน</w:t>
      </w:r>
    </w:p>
    <w:p w14:paraId="221DF5D1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11F1">
        <w:rPr>
          <w:rFonts w:ascii="Angsana New" w:hAnsi="Angsana New"/>
          <w:spacing w:val="-2"/>
          <w:sz w:val="28"/>
          <w:szCs w:val="28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</w:t>
      </w:r>
      <w:r w:rsidRPr="00B61819">
        <w:rPr>
          <w:rFonts w:ascii="Angsana New" w:hAnsi="Angsana New"/>
          <w:sz w:val="28"/>
          <w:szCs w:val="28"/>
          <w:cs/>
        </w:rPr>
        <w:t xml:space="preserve">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726C1216" w14:textId="4A0378CC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 </w:t>
      </w:r>
      <w:r>
        <w:rPr>
          <w:rFonts w:ascii="Angsana New" w:hAnsi="Angsana New" w:hint="cs"/>
          <w:sz w:val="28"/>
          <w:szCs w:val="28"/>
          <w:cs/>
        </w:rPr>
        <w:t>บ</w:t>
      </w:r>
      <w:r w:rsidRPr="00B61819">
        <w:rPr>
          <w:rFonts w:ascii="Angsana New" w:hAnsi="Angsana New"/>
          <w:sz w:val="28"/>
          <w:szCs w:val="28"/>
          <w:cs/>
        </w:rPr>
        <w:t xml:space="preserve">ริษัทลงทุนในตราสารทุนจดทะเบียนในตลาดหลักทรัพย์ </w:t>
      </w:r>
      <w:r w:rsidRPr="00611752">
        <w:rPr>
          <w:rFonts w:ascii="Angsana New" w:hAnsi="Angsana New"/>
          <w:spacing w:val="10"/>
          <w:sz w:val="28"/>
          <w:szCs w:val="28"/>
          <w:cs/>
        </w:rPr>
        <w:t>โดยเลือกหลักทรัพย์ที่มีการซื้อ-ขายอย่างสม่ำเสมอ</w:t>
      </w:r>
      <w:r w:rsidR="005A3DAA">
        <w:rPr>
          <w:rFonts w:ascii="Angsana New" w:hAnsi="Angsana New"/>
          <w:spacing w:val="10"/>
          <w:sz w:val="28"/>
          <w:szCs w:val="28"/>
        </w:rPr>
        <w:t xml:space="preserve"> </w:t>
      </w:r>
      <w:r w:rsidR="005A3DAA">
        <w:rPr>
          <w:rFonts w:ascii="Angsana New" w:hAnsi="Angsana New" w:hint="cs"/>
          <w:spacing w:val="10"/>
          <w:sz w:val="28"/>
          <w:szCs w:val="28"/>
          <w:cs/>
        </w:rPr>
        <w:t>โดยมีบริษัทบริหารหลักทรัพย์ช่วย</w:t>
      </w:r>
      <w:r w:rsidR="007879D3">
        <w:rPr>
          <w:rFonts w:ascii="Angsana New" w:hAnsi="Angsana New" w:hint="cs"/>
          <w:spacing w:val="10"/>
          <w:sz w:val="28"/>
          <w:szCs w:val="28"/>
          <w:cs/>
        </w:rPr>
        <w:t>ในการ</w:t>
      </w:r>
      <w:r w:rsidR="005A3DAA">
        <w:rPr>
          <w:rFonts w:ascii="Angsana New" w:hAnsi="Angsana New" w:hint="cs"/>
          <w:spacing w:val="10"/>
          <w:sz w:val="28"/>
          <w:szCs w:val="28"/>
          <w:cs/>
        </w:rPr>
        <w:t>บริหารจัดการเงินลงทุนและ</w:t>
      </w:r>
      <w:r w:rsidRPr="00611752">
        <w:rPr>
          <w:rFonts w:ascii="Angsana New" w:hAnsi="Angsana New"/>
          <w:spacing w:val="10"/>
          <w:sz w:val="28"/>
          <w:szCs w:val="28"/>
          <w:cs/>
        </w:rPr>
        <w:t>คณะกรรมการการลงทุนของบริษัทมีหน้าที่ในการติดตาม</w:t>
      </w:r>
      <w:r w:rsidRPr="00B61819">
        <w:rPr>
          <w:rFonts w:ascii="Angsana New" w:hAnsi="Angsana New"/>
          <w:sz w:val="28"/>
          <w:szCs w:val="28"/>
          <w:cs/>
        </w:rPr>
        <w:t>การเปลี่ยนแปลงของราคาหลักทรัพย์</w:t>
      </w:r>
      <w:r>
        <w:rPr>
          <w:rFonts w:ascii="Angsana New" w:hAnsi="Angsana New" w:hint="cs"/>
          <w:sz w:val="28"/>
          <w:szCs w:val="28"/>
          <w:cs/>
        </w:rPr>
        <w:t>และผลตอบแทนจากการลงทุน</w:t>
      </w:r>
      <w:r w:rsidRPr="00B61819">
        <w:rPr>
          <w:rFonts w:ascii="Angsana New" w:hAnsi="Angsana New"/>
          <w:sz w:val="28"/>
          <w:szCs w:val="28"/>
          <w:cs/>
        </w:rPr>
        <w:t>อย่างสม่ำเสมอ</w:t>
      </w:r>
    </w:p>
    <w:p w14:paraId="36FEDAEA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6A2125D6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และเงินลงทุนในหลักทรัพย์ที่มีอัตราดอกเบี้ย อย่างไรก็ตาม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14:paraId="14B572FD" w14:textId="212B05FC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E425AC">
        <w:rPr>
          <w:rFonts w:ascii="Angsana New" w:hAnsi="Angsana New"/>
          <w:sz w:val="28"/>
          <w:szCs w:val="28"/>
        </w:rPr>
        <w:t>6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E425AC">
        <w:rPr>
          <w:rFonts w:ascii="Angsana New" w:hAnsi="Angsana New"/>
          <w:sz w:val="28"/>
          <w:szCs w:val="28"/>
        </w:rPr>
        <w:t>5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0090B23" w14:textId="10706B23" w:rsidR="00DE04F7" w:rsidRDefault="00DE0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81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881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10"/>
        <w:gridCol w:w="1076"/>
      </w:tblGrid>
      <w:tr w:rsidR="00DE04F7" w:rsidRPr="00BB4D9A" w14:paraId="41E02767" w14:textId="77777777" w:rsidTr="000C1A69">
        <w:trPr>
          <w:tblHeader/>
        </w:trPr>
        <w:tc>
          <w:tcPr>
            <w:tcW w:w="2700" w:type="dxa"/>
          </w:tcPr>
          <w:p w14:paraId="5A34CF07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36F72200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E04F7" w:rsidRPr="00BB4D9A" w14:paraId="72C73523" w14:textId="77777777" w:rsidTr="000C1A69">
        <w:trPr>
          <w:tblHeader/>
        </w:trPr>
        <w:tc>
          <w:tcPr>
            <w:tcW w:w="2700" w:type="dxa"/>
          </w:tcPr>
          <w:p w14:paraId="4F54663F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73E351D4" w14:textId="52DBCEFC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B5DA8" w:rsidRPr="00BB4D9A" w14:paraId="2D15C933" w14:textId="77777777" w:rsidTr="00BB5DA8">
        <w:trPr>
          <w:tblHeader/>
        </w:trPr>
        <w:tc>
          <w:tcPr>
            <w:tcW w:w="2700" w:type="dxa"/>
          </w:tcPr>
          <w:p w14:paraId="5F4E7B1F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</w:tcPr>
          <w:p w14:paraId="60D63465" w14:textId="39073E78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4A4E242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488B01B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AD8C324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8C312EB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7EB9AF36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483B5C3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E0B928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72BF9AA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5DA8" w:rsidRPr="00BB4D9A" w14:paraId="779783EA" w14:textId="77777777" w:rsidTr="00BB5DA8">
        <w:trPr>
          <w:tblHeader/>
        </w:trPr>
        <w:tc>
          <w:tcPr>
            <w:tcW w:w="2700" w:type="dxa"/>
          </w:tcPr>
          <w:p w14:paraId="37D46638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  <w:tcBorders>
              <w:bottom w:val="single" w:sz="4" w:space="0" w:color="auto"/>
            </w:tcBorders>
          </w:tcPr>
          <w:p w14:paraId="4212F06C" w14:textId="65F4640C" w:rsidR="00BB5DA8" w:rsidRPr="00BB4D9A" w:rsidRDefault="00BB5DA8" w:rsidP="00BB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</w:tcPr>
          <w:p w14:paraId="6B9E4057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31173308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620D8342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3B717483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A8F90E5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0B669B9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102B174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4F5E8169" w14:textId="77777777" w:rsidR="00BB5DA8" w:rsidRPr="00BB4D9A" w:rsidRDefault="00BB5DA8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DE04F7" w:rsidRPr="00BB4D9A" w14:paraId="13B54D1B" w14:textId="77777777" w:rsidTr="00BB5DA8">
        <w:trPr>
          <w:tblHeader/>
        </w:trPr>
        <w:tc>
          <w:tcPr>
            <w:tcW w:w="2700" w:type="dxa"/>
          </w:tcPr>
          <w:p w14:paraId="0AACA1FF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BCF5C07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7D0A2858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9BAB3D4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A91893B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C4A85A3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71F57296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7039E36B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77D674AE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9473E4E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3D2E235B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E0F3EFD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9F03D17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30645247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DE04F7" w:rsidRPr="00BB4D9A" w14:paraId="21005DF1" w14:textId="77777777" w:rsidTr="000C1A69">
        <w:trPr>
          <w:tblHeader/>
        </w:trPr>
        <w:tc>
          <w:tcPr>
            <w:tcW w:w="2700" w:type="dxa"/>
          </w:tcPr>
          <w:p w14:paraId="2D5BBA16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32FE9717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6BF71090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04361E6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340F5227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ACF7258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13626979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174EFB8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3E1D387D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20CFAAA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46F90AC6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B1F1E8E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" w:type="dxa"/>
          </w:tcPr>
          <w:p w14:paraId="53E40926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E3FCF4B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DE04F7" w:rsidRPr="00BB4D9A" w14:paraId="252C3284" w14:textId="77777777" w:rsidTr="000C1A69">
        <w:tc>
          <w:tcPr>
            <w:tcW w:w="2700" w:type="dxa"/>
          </w:tcPr>
          <w:p w14:paraId="2620BD65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1" w:type="dxa"/>
          </w:tcPr>
          <w:p w14:paraId="510E932C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3730E3C4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99E9571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03D7F595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0EF50D54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A0D0BD5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118BCCB0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B383B67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774BB27C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2E0B379C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7F61192F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4B102526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56DED0F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E04F7" w:rsidRPr="00BB4D9A" w14:paraId="7D7A87FA" w14:textId="77777777" w:rsidTr="000C1A69">
        <w:tc>
          <w:tcPr>
            <w:tcW w:w="2700" w:type="dxa"/>
          </w:tcPr>
          <w:p w14:paraId="2B9AB22B" w14:textId="77777777" w:rsidR="00DE04F7" w:rsidRPr="009249C2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9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B1E8A5" w14:textId="3B6C23AB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36F7A8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7A938" w14:textId="3EA11B15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B3A43C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B051F0" w14:textId="4598C4CD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442A3E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15865B" w14:textId="5F09AE55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89,822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D0383C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0A3435" w14:textId="2ED51998" w:rsidR="00DE04F7" w:rsidRPr="007A3C13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B5BDF" w:rsidRPr="009B5B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81A9FF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638630" w14:textId="2F60E42F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119,</w:t>
            </w:r>
            <w:r w:rsidR="00FD2AB6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10" w:type="dxa"/>
          </w:tcPr>
          <w:p w14:paraId="5F1F9E4D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5B08D905" w14:textId="3B22ABBC" w:rsidR="00DE04F7" w:rsidRPr="00851F87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0.15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</w:tr>
      <w:tr w:rsidR="00DE04F7" w:rsidRPr="00BB4D9A" w14:paraId="70538891" w14:textId="77777777" w:rsidTr="000C1A69">
        <w:tc>
          <w:tcPr>
            <w:tcW w:w="2700" w:type="dxa"/>
          </w:tcPr>
          <w:p w14:paraId="60BF88FD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F745D3" w14:textId="25A0E74B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3E896A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2A9892" w14:textId="28D5EBFC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2C1CE9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5E0ADC" w14:textId="31CADDD1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D36932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7783C0" w14:textId="4EAC6867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061566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6FA9D2" w14:textId="00F27228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209,845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D2A6DF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587AB9" w14:textId="7D3412FA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209,845</w:t>
            </w:r>
          </w:p>
        </w:tc>
        <w:tc>
          <w:tcPr>
            <w:tcW w:w="110" w:type="dxa"/>
          </w:tcPr>
          <w:p w14:paraId="5768F082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6FDF9B3E" w14:textId="51C8F662" w:rsidR="00DE04F7" w:rsidRPr="00AF0EE0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6CD9BA71" w14:textId="77777777" w:rsidTr="000C1A69">
        <w:tc>
          <w:tcPr>
            <w:tcW w:w="2700" w:type="dxa"/>
          </w:tcPr>
          <w:p w14:paraId="4FAB0402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C598C4" w14:textId="50587B16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828174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AD0880" w14:textId="38452991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BC34F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F07902" w14:textId="4F7E385D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5EFAE6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CC13BC" w14:textId="79EE8C03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1DF1E5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D5B149" w14:textId="6EC626F9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FF2838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B6B900" w14:textId="0A6E5747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110" w:type="dxa"/>
          </w:tcPr>
          <w:p w14:paraId="7CE3E181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4D4F0E05" w14:textId="4616F62A" w:rsidR="00DE04F7" w:rsidRPr="00AF0EE0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595A26C3" w14:textId="77777777" w:rsidTr="000C1A69">
        <w:tc>
          <w:tcPr>
            <w:tcW w:w="2700" w:type="dxa"/>
          </w:tcPr>
          <w:p w14:paraId="77D27F14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881" w:type="dxa"/>
          </w:tcPr>
          <w:p w14:paraId="6162102F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A13C6E6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3C227A4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A77A05C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A4FC4D6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13F104D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B61032E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3C3F82C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01463C3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943F705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F686A16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3BA9DCB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49443961" w14:textId="77777777" w:rsidR="00DE04F7" w:rsidRPr="00AF0EE0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4F7" w:rsidRPr="00BB4D9A" w14:paraId="4EBD6120" w14:textId="77777777" w:rsidTr="000C1A69">
        <w:tc>
          <w:tcPr>
            <w:tcW w:w="2700" w:type="dxa"/>
          </w:tcPr>
          <w:p w14:paraId="728DEF96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2D4B26" w14:textId="16EE2263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A8BBCF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39C738" w14:textId="48A9F8F2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9C9314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C310AD" w14:textId="3BC0329B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638F58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7EFC48" w14:textId="57624437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A143C7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B1F92A" w14:textId="1BFB14F4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247,451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B0B239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B21930" w14:textId="42461DB3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247,451</w:t>
            </w:r>
          </w:p>
        </w:tc>
        <w:tc>
          <w:tcPr>
            <w:tcW w:w="110" w:type="dxa"/>
          </w:tcPr>
          <w:p w14:paraId="037D102C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6FE21144" w14:textId="6FDFDF00" w:rsidR="00DE04F7" w:rsidRPr="00AF0EE0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63092C21" w14:textId="77777777" w:rsidTr="000C1A69">
        <w:tc>
          <w:tcPr>
            <w:tcW w:w="2700" w:type="dxa"/>
          </w:tcPr>
          <w:p w14:paraId="5243F98B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C91913" w14:textId="6B044308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D39DA3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531E61" w14:textId="1D8C6C5D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C13081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6E975D" w14:textId="2F25F956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B17DBC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3182EA" w14:textId="5EDB3201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784151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EB95C" w14:textId="171DDA48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90,193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C9DEB4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7188E3" w14:textId="395ACA00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90,193</w:t>
            </w:r>
          </w:p>
        </w:tc>
        <w:tc>
          <w:tcPr>
            <w:tcW w:w="110" w:type="dxa"/>
          </w:tcPr>
          <w:p w14:paraId="099D6314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75EEBE58" w14:textId="1A1A416F" w:rsidR="00DE04F7" w:rsidRPr="00AF0EE0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4114A89C" w14:textId="77777777" w:rsidTr="000C1A69">
        <w:tc>
          <w:tcPr>
            <w:tcW w:w="2700" w:type="dxa"/>
          </w:tcPr>
          <w:p w14:paraId="71EED90F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ครบกำหนดเกินกว่าสามเดือน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0A03F1" w14:textId="5BAF0251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123,221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46192D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40D174" w14:textId="63F8CD97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B01D83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692AA4" w14:textId="5AF416D6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95BFC1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A115A" w14:textId="611CE8AE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A8730D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528CE4" w14:textId="2D174C5B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F3F87E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90E8BD" w14:textId="0A25C692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123,221</w:t>
            </w:r>
          </w:p>
        </w:tc>
        <w:tc>
          <w:tcPr>
            <w:tcW w:w="110" w:type="dxa"/>
            <w:vAlign w:val="bottom"/>
          </w:tcPr>
          <w:p w14:paraId="5E3D9B4F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C7C2141" w14:textId="2846A491" w:rsidR="00DE04F7" w:rsidRPr="00AF0EE0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0.06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2.50</w:t>
            </w:r>
          </w:p>
        </w:tc>
      </w:tr>
      <w:tr w:rsidR="00DE04F7" w:rsidRPr="00BB4D9A" w14:paraId="2066A6D9" w14:textId="77777777" w:rsidTr="000C1A69">
        <w:tc>
          <w:tcPr>
            <w:tcW w:w="2700" w:type="dxa"/>
          </w:tcPr>
          <w:p w14:paraId="50953506" w14:textId="77777777" w:rsidR="00DE04F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20048B" w14:textId="57D70FCF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111,149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B0868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5E7BAA" w14:textId="0C157ADB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BAE23B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85B120" w14:textId="2F16CD98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E8DB3D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2F78FD" w14:textId="18DA163D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418D33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D2D124" w14:textId="0193E9B9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AE3655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673610" w14:textId="41F4A0F5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  <w:tc>
          <w:tcPr>
            <w:tcW w:w="110" w:type="dxa"/>
            <w:vAlign w:val="bottom"/>
          </w:tcPr>
          <w:p w14:paraId="2A920630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3F043B60" w14:textId="633297BD" w:rsidR="00DE04F7" w:rsidRPr="00851F87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2.00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="00C914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E04F7" w:rsidRPr="00BB4D9A" w14:paraId="7AC67728" w14:textId="77777777" w:rsidTr="000C1A69">
        <w:tc>
          <w:tcPr>
            <w:tcW w:w="2700" w:type="dxa"/>
          </w:tcPr>
          <w:p w14:paraId="1D1B8590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DF97AA" w14:textId="586918CB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CA30FE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C6711E" w14:textId="52E90095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EE54A8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3272D2" w14:textId="4FC82FFE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6BA833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207210" w14:textId="4DE5F146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C498DE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295A4E" w14:textId="793ABDE2" w:rsidR="00DE04F7" w:rsidRPr="007A3C13" w:rsidRDefault="009B5BDF" w:rsidP="00D97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90,950</w:t>
            </w:r>
          </w:p>
        </w:tc>
        <w:tc>
          <w:tcPr>
            <w:tcW w:w="107" w:type="dxa"/>
          </w:tcPr>
          <w:p w14:paraId="137A647D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DD684" w14:textId="437E1E9C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90,950</w:t>
            </w:r>
          </w:p>
        </w:tc>
        <w:tc>
          <w:tcPr>
            <w:tcW w:w="110" w:type="dxa"/>
          </w:tcPr>
          <w:p w14:paraId="65CB6E40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8518775" w14:textId="0965E7A5" w:rsidR="00DE04F7" w:rsidRPr="00851F87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224F6832" w14:textId="77777777" w:rsidTr="000C1A69">
        <w:tc>
          <w:tcPr>
            <w:tcW w:w="2700" w:type="dxa"/>
          </w:tcPr>
          <w:p w14:paraId="2AD629B3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0A8EB7" w14:textId="4F24426A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1208C1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E69AC6" w14:textId="3D14B779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CC5C6B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026171" w14:textId="5ECF6410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610D89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51004F" w14:textId="553EA21D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85B1BD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006DBD" w14:textId="2A31AF71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155,560</w:t>
            </w:r>
          </w:p>
        </w:tc>
        <w:tc>
          <w:tcPr>
            <w:tcW w:w="107" w:type="dxa"/>
          </w:tcPr>
          <w:p w14:paraId="587EA97A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38818B" w14:textId="4199E369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155,560</w:t>
            </w:r>
          </w:p>
        </w:tc>
        <w:tc>
          <w:tcPr>
            <w:tcW w:w="110" w:type="dxa"/>
          </w:tcPr>
          <w:p w14:paraId="28CE6B44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1F5EB45" w14:textId="47B5FDEC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677ACCFD" w14:textId="77777777" w:rsidTr="000C1A69">
        <w:tc>
          <w:tcPr>
            <w:tcW w:w="2700" w:type="dxa"/>
          </w:tcPr>
          <w:p w14:paraId="5B5D0D7F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DB97FB" w14:textId="35C7FA15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23FAA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31418A" w14:textId="53D1CD1F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AC0A5F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16C409" w14:textId="32B701C5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6B9231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444A1" w14:textId="31CB9E6F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59C4CF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DFF763" w14:textId="0D080912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228807" w14:textId="77777777" w:rsidR="00DE04F7" w:rsidRPr="007A3C13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C94025" w14:textId="324FADB6" w:rsidR="00DE04F7" w:rsidRPr="007A3C13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10" w:type="dxa"/>
          </w:tcPr>
          <w:p w14:paraId="0BAEAFD9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79CDA98" w14:textId="6B89E72E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7512FB61" w14:textId="77777777" w:rsidTr="000C1A69">
        <w:tc>
          <w:tcPr>
            <w:tcW w:w="2700" w:type="dxa"/>
          </w:tcPr>
          <w:p w14:paraId="6D16E298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881" w:type="dxa"/>
          </w:tcPr>
          <w:p w14:paraId="21FFD582" w14:textId="039EFD39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49,800</w:t>
            </w:r>
          </w:p>
        </w:tc>
        <w:tc>
          <w:tcPr>
            <w:tcW w:w="107" w:type="dxa"/>
          </w:tcPr>
          <w:p w14:paraId="6EAEB277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F01820E" w14:textId="05651FFE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7E7329F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B8DC7F1" w14:textId="1389142A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93C3BA5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C913A4" w14:textId="0CD74E47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B03473C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7D0754F" w14:textId="3AE2A40E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3310721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AEB5600" w14:textId="6F8EC288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49,800</w:t>
            </w:r>
          </w:p>
        </w:tc>
        <w:tc>
          <w:tcPr>
            <w:tcW w:w="110" w:type="dxa"/>
          </w:tcPr>
          <w:p w14:paraId="314F361C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6DBB09B" w14:textId="08F01CF8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8.00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5BDF">
              <w:rPr>
                <w:rFonts w:asciiTheme="majorBidi" w:hAnsiTheme="majorBidi" w:cstheme="majorBidi"/>
                <w:sz w:val="28"/>
                <w:szCs w:val="28"/>
              </w:rPr>
              <w:t>-10.00</w:t>
            </w:r>
          </w:p>
        </w:tc>
      </w:tr>
      <w:tr w:rsidR="00DE04F7" w:rsidRPr="00BB4D9A" w14:paraId="5CF6E9CA" w14:textId="77777777" w:rsidTr="000C1A69">
        <w:tc>
          <w:tcPr>
            <w:tcW w:w="2700" w:type="dxa"/>
          </w:tcPr>
          <w:p w14:paraId="7442A69B" w14:textId="77777777" w:rsidR="00DE04F7" w:rsidRPr="00A0165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3BFE7794" w14:textId="72E1994A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284,170</w:t>
            </w:r>
          </w:p>
        </w:tc>
        <w:tc>
          <w:tcPr>
            <w:tcW w:w="107" w:type="dxa"/>
          </w:tcPr>
          <w:p w14:paraId="2C3E3891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A0CD74F" w14:textId="614ABC16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9,000</w:t>
            </w:r>
          </w:p>
        </w:tc>
        <w:tc>
          <w:tcPr>
            <w:tcW w:w="107" w:type="dxa"/>
          </w:tcPr>
          <w:p w14:paraId="09ACDA3A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73CA575" w14:textId="0B1E8EC2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CA450CB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6BC6D0A" w14:textId="239E325B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89,822</w:t>
            </w:r>
          </w:p>
        </w:tc>
        <w:tc>
          <w:tcPr>
            <w:tcW w:w="106" w:type="dxa"/>
          </w:tcPr>
          <w:p w14:paraId="45AFE4AF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7E4F56E" w14:textId="43A44C2B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5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825,</w:t>
            </w:r>
            <w:r w:rsidR="00FD2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107" w:type="dxa"/>
          </w:tcPr>
          <w:p w14:paraId="75A826FE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EECDAA7" w14:textId="5E1E21C1" w:rsidR="00DE04F7" w:rsidRPr="00020836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5B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1,208,</w:t>
            </w:r>
            <w:r w:rsidR="00FD2A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10" w:type="dxa"/>
          </w:tcPr>
          <w:p w14:paraId="6F8D2696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150E343E" w14:textId="77777777" w:rsidR="00DE04F7" w:rsidRPr="00020836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04F7" w:rsidRPr="00BB4D9A" w14:paraId="6D3AB2D3" w14:textId="77777777" w:rsidTr="000C1A69">
        <w:tc>
          <w:tcPr>
            <w:tcW w:w="2700" w:type="dxa"/>
          </w:tcPr>
          <w:p w14:paraId="0773DE3A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81" w:type="dxa"/>
          </w:tcPr>
          <w:p w14:paraId="03210382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24903AB1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C284F13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416E7447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456FA29B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6BDF3D7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20406FA6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3080666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5EA61C1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4BB4F5C4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78453312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11C535B3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55A9C6C1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E04F7" w:rsidRPr="00BB4D9A" w14:paraId="6A99C334" w14:textId="77777777" w:rsidTr="000C1A69">
        <w:tc>
          <w:tcPr>
            <w:tcW w:w="2700" w:type="dxa"/>
          </w:tcPr>
          <w:p w14:paraId="7FEB4B40" w14:textId="77777777" w:rsidR="00DE04F7" w:rsidRPr="00BB4D9A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881" w:type="dxa"/>
          </w:tcPr>
          <w:p w14:paraId="00B2C72C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658F8C45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F051021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104897DC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4BF68C8B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4C7A7E1F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12454BFF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07813C39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03F00E3C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2B5EB7C4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BBC94DF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3CA81178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6B2F626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E04F7" w:rsidRPr="00BB4D9A" w14:paraId="3261ACE0" w14:textId="77777777" w:rsidTr="000C1A69">
        <w:tc>
          <w:tcPr>
            <w:tcW w:w="2700" w:type="dxa"/>
            <w:shd w:val="clear" w:color="auto" w:fill="auto"/>
          </w:tcPr>
          <w:p w14:paraId="27E292F6" w14:textId="77777777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881" w:type="dxa"/>
            <w:shd w:val="clear" w:color="auto" w:fill="auto"/>
          </w:tcPr>
          <w:p w14:paraId="3A2C9E84" w14:textId="014E34D9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  <w:shd w:val="clear" w:color="auto" w:fill="auto"/>
          </w:tcPr>
          <w:p w14:paraId="5CC9FBCD" w14:textId="77777777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4BCDDD1C" w14:textId="496D4DCB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</w:tcPr>
          <w:p w14:paraId="33A85BC1" w14:textId="77777777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5CD4DA1F" w14:textId="496BD8E9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CC0BD63" w14:textId="77777777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92E6EE9" w14:textId="1BA2A39F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561A282" w14:textId="77777777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4DA4221A" w14:textId="77769798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</w:tcPr>
          <w:p w14:paraId="2CBD2739" w14:textId="77777777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6F967F22" w14:textId="6FD5C86B" w:rsidR="00DE04F7" w:rsidRPr="00B64A14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7B983BDA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1A3D07D1" w14:textId="5F5F8DF5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BDF" w:rsidRPr="00BB4D9A" w14:paraId="621E4298" w14:textId="77777777" w:rsidTr="00E47906">
        <w:tc>
          <w:tcPr>
            <w:tcW w:w="2700" w:type="dxa"/>
            <w:shd w:val="clear" w:color="auto" w:fill="auto"/>
          </w:tcPr>
          <w:p w14:paraId="6831DFF2" w14:textId="77777777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2732" w14:textId="28133872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92AA" w14:textId="77777777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45402" w14:textId="04692863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98CE" w14:textId="77777777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E0D00" w14:textId="513F0F91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57DB6" w14:textId="77777777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783F" w14:textId="7B4510F4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ED84" w14:textId="77777777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B89F" w14:textId="23A85455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325,715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732B" w14:textId="77777777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166E" w14:textId="0BB805BE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325,715</w:t>
            </w:r>
          </w:p>
        </w:tc>
        <w:tc>
          <w:tcPr>
            <w:tcW w:w="110" w:type="dxa"/>
            <w:shd w:val="clear" w:color="auto" w:fill="auto"/>
          </w:tcPr>
          <w:p w14:paraId="6FC463AF" w14:textId="77777777" w:rsidR="009B5BDF" w:rsidRPr="00851F87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5C3115CD" w14:textId="2DC0FABA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2E19A1DC" w14:textId="77777777" w:rsidTr="000C1A69">
        <w:tc>
          <w:tcPr>
            <w:tcW w:w="2700" w:type="dxa"/>
          </w:tcPr>
          <w:p w14:paraId="3DEDBB5A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394861" w14:textId="304E22FA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9AA588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CD0249" w14:textId="40A0A8DD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DD86FB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902A91" w14:textId="6E7AF5AB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BDDF49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2BA87F" w14:textId="7E2F9F4C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EBD3BA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263F68" w14:textId="1E65755D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393,731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5B36CA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518F7A" w14:textId="73CFF558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393,731</w:t>
            </w:r>
          </w:p>
        </w:tc>
        <w:tc>
          <w:tcPr>
            <w:tcW w:w="110" w:type="dxa"/>
          </w:tcPr>
          <w:p w14:paraId="19FA2456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C50AD6B" w14:textId="03FF2252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2AB6" w:rsidRPr="00BB4D9A" w14:paraId="13C79C78" w14:textId="77777777" w:rsidTr="000C1A69">
        <w:tc>
          <w:tcPr>
            <w:tcW w:w="2700" w:type="dxa"/>
          </w:tcPr>
          <w:p w14:paraId="1E7EDDD8" w14:textId="42659CFB" w:rsidR="00FD2AB6" w:rsidRPr="00527F6D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</w:t>
            </w:r>
            <w:r w:rsidRPr="00432FB1">
              <w:rPr>
                <w:rFonts w:asciiTheme="majorBidi" w:hAnsi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117AB8" w14:textId="58A85985" w:rsidR="00FD2AB6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D90C1" w14:textId="77777777" w:rsidR="00FD2AB6" w:rsidRPr="00527F6D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C70087" w14:textId="4AC0FF44" w:rsidR="00FD2AB6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6BE84D" w14:textId="77777777" w:rsidR="00FD2AB6" w:rsidRPr="00527F6D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BBA0B8" w14:textId="4A1D47BD" w:rsidR="00FD2AB6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11AF61" w14:textId="77777777" w:rsidR="00FD2AB6" w:rsidRPr="00527F6D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81CB85" w14:textId="06646B98" w:rsidR="00FD2AB6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697866" w14:textId="77777777" w:rsidR="00FD2AB6" w:rsidRPr="00527F6D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3C94AE" w14:textId="5E8CC733" w:rsidR="00FD2AB6" w:rsidRPr="009B5BDF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2FB1">
              <w:rPr>
                <w:rFonts w:asciiTheme="majorBidi" w:hAnsiTheme="majorBidi"/>
                <w:sz w:val="28"/>
                <w:szCs w:val="28"/>
                <w:cs/>
              </w:rPr>
              <w:t>179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20B6D1" w14:textId="77777777" w:rsidR="00FD2AB6" w:rsidRPr="00527F6D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12676F" w14:textId="2C03389A" w:rsidR="00FD2AB6" w:rsidRPr="009B5BDF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2FB1">
              <w:rPr>
                <w:rFonts w:asciiTheme="majorBidi" w:hAnsiTheme="majorBidi"/>
                <w:sz w:val="28"/>
                <w:szCs w:val="28"/>
                <w:cs/>
              </w:rPr>
              <w:t>179</w:t>
            </w:r>
          </w:p>
        </w:tc>
        <w:tc>
          <w:tcPr>
            <w:tcW w:w="110" w:type="dxa"/>
          </w:tcPr>
          <w:p w14:paraId="521702A9" w14:textId="77777777" w:rsidR="00FD2AB6" w:rsidRPr="00851F87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57CDF89E" w14:textId="3C9188BD" w:rsidR="00FD2AB6" w:rsidRDefault="00FD2AB6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5BDF" w:rsidRPr="00BB4D9A" w14:paraId="0382FDA1" w14:textId="77777777" w:rsidTr="00432FB1">
        <w:tc>
          <w:tcPr>
            <w:tcW w:w="2700" w:type="dxa"/>
          </w:tcPr>
          <w:p w14:paraId="28635369" w14:textId="77777777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583987F" w14:textId="7EF65B73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47E0034" w14:textId="77777777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0DA89FC" w14:textId="4C1F4369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AEC39C7" w14:textId="77777777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37147BB" w14:textId="6669FE11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BD9B2DD" w14:textId="77777777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9AFB1A3" w14:textId="0B44B3BC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43E7CAE" w14:textId="77777777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C41D71B" w14:textId="7793F019" w:rsidR="009B5BDF" w:rsidRPr="00B64A14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33,117</w:t>
            </w:r>
          </w:p>
        </w:tc>
        <w:tc>
          <w:tcPr>
            <w:tcW w:w="10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4E613FB" w14:textId="77777777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99950AF" w14:textId="680430B6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33,117</w:t>
            </w:r>
          </w:p>
        </w:tc>
        <w:tc>
          <w:tcPr>
            <w:tcW w:w="110" w:type="dxa"/>
          </w:tcPr>
          <w:p w14:paraId="09B934E0" w14:textId="77777777" w:rsidR="009B5BDF" w:rsidRPr="00851F87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12E2D0D" w14:textId="65AFF9CD" w:rsidR="009B5BDF" w:rsidRPr="00527F6D" w:rsidRDefault="009B5BDF" w:rsidP="009B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4F7" w:rsidRPr="00BB4D9A" w14:paraId="57175F23" w14:textId="77777777" w:rsidTr="00432FB1">
        <w:tc>
          <w:tcPr>
            <w:tcW w:w="2700" w:type="dxa"/>
          </w:tcPr>
          <w:p w14:paraId="5348BBEA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85DE337" w14:textId="6764FA45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7,329</w:t>
            </w:r>
          </w:p>
        </w:tc>
        <w:tc>
          <w:tcPr>
            <w:tcW w:w="107" w:type="dxa"/>
          </w:tcPr>
          <w:p w14:paraId="34E27B57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FA28195" w14:textId="578EADB5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28,341</w:t>
            </w:r>
          </w:p>
        </w:tc>
        <w:tc>
          <w:tcPr>
            <w:tcW w:w="107" w:type="dxa"/>
          </w:tcPr>
          <w:p w14:paraId="48522E2F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3C2A10F" w14:textId="17AADC69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CA98A14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F22DBA2" w14:textId="10D671F4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750C2CB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04DEA24" w14:textId="797DF860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81C65C7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479897D" w14:textId="2FB979AF" w:rsidR="00DE04F7" w:rsidRPr="00527F6D" w:rsidRDefault="009B5BDF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BDF">
              <w:rPr>
                <w:rFonts w:asciiTheme="majorBidi" w:hAnsiTheme="majorBidi" w:cstheme="majorBidi"/>
                <w:sz w:val="28"/>
                <w:szCs w:val="28"/>
              </w:rPr>
              <w:t>35,670</w:t>
            </w:r>
          </w:p>
        </w:tc>
        <w:tc>
          <w:tcPr>
            <w:tcW w:w="110" w:type="dxa"/>
          </w:tcPr>
          <w:p w14:paraId="759C6689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C1685CA" w14:textId="4E3CC802" w:rsidR="00DE04F7" w:rsidRPr="00527F6D" w:rsidRDefault="00432FB1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FB1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</w:tr>
      <w:tr w:rsidR="00DE04F7" w:rsidRPr="00BB4D9A" w14:paraId="28DF67E4" w14:textId="77777777" w:rsidTr="000C1A69">
        <w:trPr>
          <w:trHeight w:val="413"/>
        </w:trPr>
        <w:tc>
          <w:tcPr>
            <w:tcW w:w="2700" w:type="dxa"/>
          </w:tcPr>
          <w:p w14:paraId="36A9A9DE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5E66F8F" w14:textId="0843FD25" w:rsidR="00DE04F7" w:rsidRPr="00527F6D" w:rsidRDefault="00432FB1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7,329</w:t>
            </w:r>
          </w:p>
        </w:tc>
        <w:tc>
          <w:tcPr>
            <w:tcW w:w="107" w:type="dxa"/>
          </w:tcPr>
          <w:p w14:paraId="1452867C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CFE0C1A" w14:textId="209E4946" w:rsidR="00DE04F7" w:rsidRPr="00527F6D" w:rsidRDefault="00432FB1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28,341</w:t>
            </w:r>
          </w:p>
        </w:tc>
        <w:tc>
          <w:tcPr>
            <w:tcW w:w="107" w:type="dxa"/>
          </w:tcPr>
          <w:p w14:paraId="79231F1A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536D2A98" w14:textId="411AE5CB" w:rsidR="00DE04F7" w:rsidRPr="00527F6D" w:rsidRDefault="00432FB1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E07F6B1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28FA63D" w14:textId="3FEE85F2" w:rsidR="00DE04F7" w:rsidRPr="00527F6D" w:rsidRDefault="00432FB1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BE94601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4F2F7804" w14:textId="0F963588" w:rsidR="00DE04F7" w:rsidRPr="00527F6D" w:rsidRDefault="00432FB1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752,742</w:t>
            </w:r>
          </w:p>
        </w:tc>
        <w:tc>
          <w:tcPr>
            <w:tcW w:w="107" w:type="dxa"/>
          </w:tcPr>
          <w:p w14:paraId="6B1C219E" w14:textId="77777777" w:rsidR="00DE04F7" w:rsidRPr="00527F6D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142A761" w14:textId="7730969E" w:rsidR="00DE04F7" w:rsidRPr="00527F6D" w:rsidRDefault="00432FB1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2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788,412</w:t>
            </w:r>
          </w:p>
        </w:tc>
        <w:tc>
          <w:tcPr>
            <w:tcW w:w="110" w:type="dxa"/>
          </w:tcPr>
          <w:p w14:paraId="651C0D2D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032687E" w14:textId="77777777" w:rsidR="00DE04F7" w:rsidRPr="00851F87" w:rsidRDefault="00DE04F7" w:rsidP="000C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33A5787F" w14:textId="77777777" w:rsidR="00EF0E8A" w:rsidRDefault="00EF0E8A">
      <w:r>
        <w:br w:type="page"/>
      </w:r>
    </w:p>
    <w:tbl>
      <w:tblPr>
        <w:tblW w:w="981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881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10"/>
        <w:gridCol w:w="1076"/>
      </w:tblGrid>
      <w:tr w:rsidR="00CE4FF7" w:rsidRPr="00BB4D9A" w14:paraId="0AAEA9AA" w14:textId="77777777" w:rsidTr="00111DD7">
        <w:trPr>
          <w:tblHeader/>
        </w:trPr>
        <w:tc>
          <w:tcPr>
            <w:tcW w:w="2700" w:type="dxa"/>
          </w:tcPr>
          <w:p w14:paraId="23FB6F86" w14:textId="47200D2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7FF23A2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E4FF7" w:rsidRPr="00BB4D9A" w14:paraId="6F05DD1E" w14:textId="77777777" w:rsidTr="00111DD7">
        <w:trPr>
          <w:tblHeader/>
        </w:trPr>
        <w:tc>
          <w:tcPr>
            <w:tcW w:w="2700" w:type="dxa"/>
          </w:tcPr>
          <w:p w14:paraId="69AFA603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1280B754" w14:textId="501079DE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1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4FF7" w:rsidRPr="00BB4D9A" w14:paraId="1300CE61" w14:textId="77777777" w:rsidTr="00BB5DA8">
        <w:trPr>
          <w:tblHeader/>
        </w:trPr>
        <w:tc>
          <w:tcPr>
            <w:tcW w:w="2700" w:type="dxa"/>
          </w:tcPr>
          <w:p w14:paraId="4F00AC4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</w:tcPr>
          <w:p w14:paraId="67DEEF18" w14:textId="004D8532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E8765D9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B5B38E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5A2041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38436A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231A35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555534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5685D27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FCA67E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5DA8" w:rsidRPr="00BB4D9A" w14:paraId="1BD62998" w14:textId="77777777" w:rsidTr="00BB5DA8">
        <w:trPr>
          <w:tblHeader/>
        </w:trPr>
        <w:tc>
          <w:tcPr>
            <w:tcW w:w="2700" w:type="dxa"/>
          </w:tcPr>
          <w:p w14:paraId="20FA2167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  <w:tcBorders>
              <w:bottom w:val="single" w:sz="4" w:space="0" w:color="auto"/>
            </w:tcBorders>
          </w:tcPr>
          <w:p w14:paraId="284AE616" w14:textId="38FB8843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</w:tcPr>
          <w:p w14:paraId="5C69AA64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CBA9458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7CD9E1E3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DBBAD36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3F0D240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38BEAEBA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41E85F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297C2CFA" w14:textId="77777777" w:rsidR="00BB5DA8" w:rsidRPr="00BB4D9A" w:rsidRDefault="00BB5D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CE4FF7" w:rsidRPr="00BB4D9A" w14:paraId="79737FEB" w14:textId="77777777" w:rsidTr="00BB5DA8">
        <w:trPr>
          <w:tblHeader/>
        </w:trPr>
        <w:tc>
          <w:tcPr>
            <w:tcW w:w="2700" w:type="dxa"/>
          </w:tcPr>
          <w:p w14:paraId="02067D9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4E0CEDB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1092402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6B741F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2F6B318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E5888E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6588AC8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474EBF9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331988F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5A8DFB2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6A9A99A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806CFA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859F86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3E9BC8C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CE4FF7" w:rsidRPr="00BB4D9A" w14:paraId="4C32E68A" w14:textId="77777777" w:rsidTr="00111DD7">
        <w:trPr>
          <w:tblHeader/>
        </w:trPr>
        <w:tc>
          <w:tcPr>
            <w:tcW w:w="2700" w:type="dxa"/>
          </w:tcPr>
          <w:p w14:paraId="5EFF4897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290AA3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02DDCB6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1D111B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1CA0E45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3652B3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3B38323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5EBB2F5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6E3D63A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425DBA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7B68A6F3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8D9C032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" w:type="dxa"/>
          </w:tcPr>
          <w:p w14:paraId="54AF2B2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F188F00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CE4FF7" w:rsidRPr="00BB4D9A" w14:paraId="0D270AD3" w14:textId="77777777" w:rsidTr="00111DD7">
        <w:tc>
          <w:tcPr>
            <w:tcW w:w="2700" w:type="dxa"/>
          </w:tcPr>
          <w:p w14:paraId="57C3196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1" w:type="dxa"/>
          </w:tcPr>
          <w:p w14:paraId="72B2FD2D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57A7A959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56189ADD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08FA00D5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79FE981C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71E54DF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21AABBA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2DEE3BA1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2772654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AA4542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D3DEDB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0BD5FF4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BAFAA5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E4FF7" w:rsidRPr="00BB4D9A" w14:paraId="1BD8A438" w14:textId="77777777" w:rsidTr="00111DD7">
        <w:tc>
          <w:tcPr>
            <w:tcW w:w="2700" w:type="dxa"/>
          </w:tcPr>
          <w:p w14:paraId="2DD7091C" w14:textId="77777777" w:rsidR="00CE4FF7" w:rsidRPr="009249C2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9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854373" w14:textId="0B98F092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79692B" w14:textId="77CA391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C48106" w14:textId="0551CC3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9673F4" w14:textId="7077928A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EB615C" w14:textId="2E14E04E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02DADF" w14:textId="48C19475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934552" w14:textId="539D4D8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126,915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D7505B" w14:textId="20EDECE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32664F" w14:textId="2F2256A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24,073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8BC7D5" w14:textId="2912642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7E013C" w14:textId="386B5ADD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150,988</w:t>
            </w:r>
          </w:p>
        </w:tc>
        <w:tc>
          <w:tcPr>
            <w:tcW w:w="110" w:type="dxa"/>
          </w:tcPr>
          <w:p w14:paraId="79021FE1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18DE6B5" w14:textId="5048C52C" w:rsidR="00CE4FF7" w:rsidRPr="00851F87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0.15 </w:t>
            </w:r>
            <w:r w:rsidR="008476B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 1.0</w:t>
            </w:r>
            <w:r w:rsidR="007804D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E4FF7" w:rsidRPr="00BB4D9A" w14:paraId="50C03D40" w14:textId="77777777" w:rsidTr="00AF0EE0">
        <w:tc>
          <w:tcPr>
            <w:tcW w:w="2700" w:type="dxa"/>
          </w:tcPr>
          <w:p w14:paraId="6120B27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6C3D74" w14:textId="71EDE74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7E4F06" w14:textId="37FCEE5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AA88BF" w14:textId="4ECD771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4CF2FB" w14:textId="42010CC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128118" w14:textId="3B5D818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EF3D94" w14:textId="41F06A5C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1A11AA" w14:textId="73806E5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45165" w14:textId="089C33AA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5350BA" w14:textId="1E538AF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4CE2E4" w14:textId="24FAF8D8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A8E6EC" w14:textId="7756261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  <w:tc>
          <w:tcPr>
            <w:tcW w:w="110" w:type="dxa"/>
          </w:tcPr>
          <w:p w14:paraId="0AAFB80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12332FDF" w14:textId="5964FED6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0AA137F1" w14:textId="77777777" w:rsidTr="00AF0EE0">
        <w:tc>
          <w:tcPr>
            <w:tcW w:w="2700" w:type="dxa"/>
          </w:tcPr>
          <w:p w14:paraId="79FAA5C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B6A1DB" w14:textId="0D3F9E72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6C0B07" w14:textId="5FFB3515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EFD56D" w14:textId="5CAE32EF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DB6DD1" w14:textId="539A9B3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10E61D" w14:textId="21E4EB8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588B54" w14:textId="7CC238AB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E5D01C" w14:textId="0BE5D7EA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6D9DA9" w14:textId="1421E758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462DEB" w14:textId="638806F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5C5BD3" w14:textId="69C342B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3B841F" w14:textId="7AB4F9F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10" w:type="dxa"/>
          </w:tcPr>
          <w:p w14:paraId="2F48644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073B57BA" w14:textId="1291424B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145C7ABF" w14:textId="77777777" w:rsidTr="00AF0EE0">
        <w:tc>
          <w:tcPr>
            <w:tcW w:w="2700" w:type="dxa"/>
          </w:tcPr>
          <w:p w14:paraId="65EBC2F5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881" w:type="dxa"/>
          </w:tcPr>
          <w:p w14:paraId="20A329DE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E89DC9A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9E0C733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F46E5C4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DE95BF5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C7991FC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E22B10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9AFFB2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50254E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BB412C7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6413648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ECC47C3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7DE9FB59" w14:textId="77777777" w:rsidR="00CE4FF7" w:rsidRPr="00AF0EE0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B4D9A" w14:paraId="37743EC3" w14:textId="77777777" w:rsidTr="00AF0EE0">
        <w:tc>
          <w:tcPr>
            <w:tcW w:w="2700" w:type="dxa"/>
          </w:tcPr>
          <w:p w14:paraId="3ADDBD2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ADDA0E" w14:textId="662C07F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932BF9" w14:textId="62E9081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0A9D9E" w14:textId="423B310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4D65AF" w14:textId="51631830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428F49" w14:textId="73D3C0C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7FE3E1" w14:textId="266D091B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55D89F" w14:textId="1D96EB0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643A34" w14:textId="3CFB092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19D30E" w14:textId="14D5CB9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234,250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C284B8" w14:textId="513E785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6A6F5E" w14:textId="0DCF00F9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234,250</w:t>
            </w:r>
          </w:p>
        </w:tc>
        <w:tc>
          <w:tcPr>
            <w:tcW w:w="110" w:type="dxa"/>
          </w:tcPr>
          <w:p w14:paraId="1F3F51E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5B35BBD8" w14:textId="69A8F5F5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567C8EA5" w14:textId="77777777" w:rsidTr="00AF0EE0">
        <w:tc>
          <w:tcPr>
            <w:tcW w:w="2700" w:type="dxa"/>
          </w:tcPr>
          <w:p w14:paraId="01988AE5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1534AE" w14:textId="11F0B97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92C79C" w14:textId="35EB40CC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008D28" w14:textId="5B0878BA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33F712" w14:textId="6E3B2E6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9A4894" w14:textId="6F0C57A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DF23D7" w14:textId="0284FE8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6ED349" w14:textId="478A901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AC6BBE" w14:textId="6037129D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AE11CB" w14:textId="670D958B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D7450" w14:textId="6436C48D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93D330" w14:textId="366649C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  <w:tc>
          <w:tcPr>
            <w:tcW w:w="110" w:type="dxa"/>
          </w:tcPr>
          <w:p w14:paraId="2F19C62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0AD2DD32" w14:textId="0D282ABD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63AE8C14" w14:textId="77777777" w:rsidTr="00AF0EE0">
        <w:tc>
          <w:tcPr>
            <w:tcW w:w="2700" w:type="dxa"/>
          </w:tcPr>
          <w:p w14:paraId="037934B9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ครบกำหนดเกินกว่าสามเดือน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E85C72" w14:textId="7DDCC347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2F66F0" w14:textId="10CCA8F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8D0A1C" w14:textId="193C747B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C9B700" w14:textId="027A27C9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7E6B3F" w14:textId="3F4D458F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E5071D" w14:textId="2AB1429E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4E91FE" w14:textId="1272659B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3886E" w14:textId="1070309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D59E8D" w14:textId="49B098F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308912" w14:textId="3A7D9634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076F80" w14:textId="1D268AE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110" w:type="dxa"/>
            <w:vAlign w:val="bottom"/>
          </w:tcPr>
          <w:p w14:paraId="794D53E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6995715" w14:textId="0EDDE5E8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0.15 </w:t>
            </w:r>
            <w:r w:rsidR="008476B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0EE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CE4FF7" w:rsidRPr="00BB4D9A" w14:paraId="6F3972A0" w14:textId="77777777" w:rsidTr="00111DD7">
        <w:tc>
          <w:tcPr>
            <w:tcW w:w="2700" w:type="dxa"/>
          </w:tcPr>
          <w:p w14:paraId="3A40D819" w14:textId="77777777" w:rsidR="00CE4FF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AF0215" w14:textId="2C09C1F5" w:rsidR="00CE4FF7" w:rsidRPr="007A3C13" w:rsidRDefault="000459D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FD904" w14:textId="5F4CEE6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652BD3" w14:textId="7C77557A" w:rsidR="00CE4FF7" w:rsidRPr="007A3C13" w:rsidRDefault="000459D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4EE811" w14:textId="4C25B3C2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29804F" w14:textId="115AE00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2C3004" w14:textId="3AA6F25E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3AD0B5" w14:textId="6651128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65A5FD" w14:textId="07875E99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9DCCE1" w14:textId="4F40C8C4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C991C8" w14:textId="0CEE5B1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EA686B" w14:textId="4FF3C2A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  <w:tc>
          <w:tcPr>
            <w:tcW w:w="110" w:type="dxa"/>
            <w:vAlign w:val="bottom"/>
          </w:tcPr>
          <w:p w14:paraId="12B4A4A5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371D0444" w14:textId="635B699E" w:rsidR="00CE4FF7" w:rsidRPr="00851F87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2.90 </w:t>
            </w:r>
            <w:r w:rsidR="008476B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6696E">
              <w:rPr>
                <w:rFonts w:asciiTheme="majorBidi" w:hAnsiTheme="majorBidi" w:cstheme="majorBidi"/>
                <w:sz w:val="28"/>
                <w:szCs w:val="28"/>
              </w:rPr>
              <w:t>5.50</w:t>
            </w:r>
          </w:p>
        </w:tc>
      </w:tr>
      <w:tr w:rsidR="00CE4FF7" w:rsidRPr="00BB4D9A" w14:paraId="408E9749" w14:textId="77777777" w:rsidTr="00111DD7">
        <w:tc>
          <w:tcPr>
            <w:tcW w:w="2700" w:type="dxa"/>
          </w:tcPr>
          <w:p w14:paraId="09EF60B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5EC278" w14:textId="65AF3989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575BF2" w14:textId="26336642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6F3165" w14:textId="1CE6BCD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6F1C4" w14:textId="270CD4B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35D2A1" w14:textId="5AE6FC7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DE4FF0" w14:textId="721D48E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ADA825" w14:textId="6A7026D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1853E1" w14:textId="0CEE2B88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56C0AB" w14:textId="7E780A0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141,695</w:t>
            </w:r>
          </w:p>
        </w:tc>
        <w:tc>
          <w:tcPr>
            <w:tcW w:w="107" w:type="dxa"/>
          </w:tcPr>
          <w:p w14:paraId="142A498C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544924" w14:textId="7C6A243A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141,695</w:t>
            </w:r>
          </w:p>
        </w:tc>
        <w:tc>
          <w:tcPr>
            <w:tcW w:w="110" w:type="dxa"/>
          </w:tcPr>
          <w:p w14:paraId="7D86B64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340BB795" w14:textId="0EFCC640" w:rsidR="00CE4FF7" w:rsidRPr="00851F87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3773724D" w14:textId="77777777" w:rsidTr="00111DD7">
        <w:tc>
          <w:tcPr>
            <w:tcW w:w="2700" w:type="dxa"/>
          </w:tcPr>
          <w:p w14:paraId="394EA24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B4B166" w14:textId="3E58BE26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065897" w14:textId="389DAF6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817E15" w14:textId="6D8390D1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CED4AD" w14:textId="0BC7DFBC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C1E429" w14:textId="6B579A09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5AE7B7" w14:textId="345B071E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7823C3" w14:textId="1ABD2BB4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009FDF" w14:textId="499ACC30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01F20C" w14:textId="3C600E17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193,690</w:t>
            </w:r>
          </w:p>
        </w:tc>
        <w:tc>
          <w:tcPr>
            <w:tcW w:w="107" w:type="dxa"/>
          </w:tcPr>
          <w:p w14:paraId="47AF8D81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D461DC" w14:textId="0FCC0751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193,690</w:t>
            </w:r>
          </w:p>
        </w:tc>
        <w:tc>
          <w:tcPr>
            <w:tcW w:w="110" w:type="dxa"/>
          </w:tcPr>
          <w:p w14:paraId="52BB0026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B0199BA" w14:textId="2141766F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2E589AC7" w14:textId="77777777" w:rsidTr="00111DD7">
        <w:tc>
          <w:tcPr>
            <w:tcW w:w="2700" w:type="dxa"/>
          </w:tcPr>
          <w:p w14:paraId="62F4C60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5D83AF" w14:textId="67694927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91B08F" w14:textId="72A6F19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2F2B94" w14:textId="4D284C49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A78722" w14:textId="5E0BE3A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F8104D" w14:textId="1E0374AC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96117E" w14:textId="6D9FA7F4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29FF77" w14:textId="059FB065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5944" w14:textId="6AEF97CB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7F41CC" w14:textId="37F9F220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BFC83" w14:textId="4251378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E2F96A" w14:textId="1881334F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0" w:type="dxa"/>
          </w:tcPr>
          <w:p w14:paraId="7D8750D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B343EC3" w14:textId="2F9A24BC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7CC102BF" w14:textId="77777777" w:rsidTr="00111DD7">
        <w:tc>
          <w:tcPr>
            <w:tcW w:w="2700" w:type="dxa"/>
          </w:tcPr>
          <w:p w14:paraId="1836994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881" w:type="dxa"/>
          </w:tcPr>
          <w:p w14:paraId="01A2786F" w14:textId="445C2DF4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7" w:type="dxa"/>
          </w:tcPr>
          <w:p w14:paraId="50F2ECAD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26E8517" w14:textId="75DEBB82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4F472F0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0EA21C7" w14:textId="7CCC6C4C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11E98CC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D8AB38" w14:textId="4963AC66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C2D4668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FF2CD10" w14:textId="0FD9AA96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0B1AB03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AFA87E0" w14:textId="12CBB4DB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10" w:type="dxa"/>
          </w:tcPr>
          <w:p w14:paraId="283B8AE5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F4C4A09" w14:textId="6A3CC175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8.00</w:t>
            </w:r>
          </w:p>
        </w:tc>
      </w:tr>
      <w:tr w:rsidR="00CE4FF7" w:rsidRPr="00BB4D9A" w14:paraId="1D1F865E" w14:textId="77777777" w:rsidTr="00111DD7">
        <w:tc>
          <w:tcPr>
            <w:tcW w:w="2700" w:type="dxa"/>
          </w:tcPr>
          <w:p w14:paraId="13936488" w14:textId="77777777" w:rsidR="00CE4FF7" w:rsidRPr="00A0165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188474B9" w14:textId="7CF5D63D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D1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51,140</w:t>
            </w:r>
          </w:p>
        </w:tc>
        <w:tc>
          <w:tcPr>
            <w:tcW w:w="107" w:type="dxa"/>
          </w:tcPr>
          <w:p w14:paraId="2C7EA357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14D1B0C" w14:textId="41136EAD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D1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6,231</w:t>
            </w:r>
          </w:p>
        </w:tc>
        <w:tc>
          <w:tcPr>
            <w:tcW w:w="107" w:type="dxa"/>
          </w:tcPr>
          <w:p w14:paraId="5613580D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F25C982" w14:textId="78750A13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B05173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2317EB9" w14:textId="4F95A997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126,915</w:t>
            </w:r>
          </w:p>
        </w:tc>
        <w:tc>
          <w:tcPr>
            <w:tcW w:w="106" w:type="dxa"/>
          </w:tcPr>
          <w:p w14:paraId="2FD73FCC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FB73E9D" w14:textId="1F51FE1E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743,435</w:t>
            </w:r>
          </w:p>
        </w:tc>
        <w:tc>
          <w:tcPr>
            <w:tcW w:w="107" w:type="dxa"/>
          </w:tcPr>
          <w:p w14:paraId="63E9EE24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061C481" w14:textId="4D3CD373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1,047,721</w:t>
            </w:r>
          </w:p>
        </w:tc>
        <w:tc>
          <w:tcPr>
            <w:tcW w:w="110" w:type="dxa"/>
          </w:tcPr>
          <w:p w14:paraId="61BC5224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10A821A6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BB4D9A" w14:paraId="18A2C383" w14:textId="77777777" w:rsidTr="00111DD7">
        <w:tc>
          <w:tcPr>
            <w:tcW w:w="2700" w:type="dxa"/>
          </w:tcPr>
          <w:p w14:paraId="5D728C4E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81" w:type="dxa"/>
          </w:tcPr>
          <w:p w14:paraId="0E7D631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7B4FC35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E0509B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2518A2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6D2E564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25B1E181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3424CC6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02C1A02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59289AE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05CB815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B2E9769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7573940C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E0388C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E4FF7" w:rsidRPr="00BB4D9A" w14:paraId="3CAC8A27" w14:textId="77777777" w:rsidTr="00111DD7">
        <w:tc>
          <w:tcPr>
            <w:tcW w:w="2700" w:type="dxa"/>
          </w:tcPr>
          <w:p w14:paraId="3733394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881" w:type="dxa"/>
          </w:tcPr>
          <w:p w14:paraId="43284316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7AA27FF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714839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790A308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16F43C4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2B9413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0808AC03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4FBBA35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C75250D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51B60A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656D28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2BD7A7A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B46F83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E4FF7" w:rsidRPr="00BB4D9A" w14:paraId="3CA6BC60" w14:textId="77777777" w:rsidTr="00B64A14">
        <w:tc>
          <w:tcPr>
            <w:tcW w:w="2700" w:type="dxa"/>
            <w:shd w:val="clear" w:color="auto" w:fill="auto"/>
          </w:tcPr>
          <w:p w14:paraId="423CDAE7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881" w:type="dxa"/>
            <w:shd w:val="clear" w:color="auto" w:fill="auto"/>
          </w:tcPr>
          <w:p w14:paraId="33A69680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  <w:shd w:val="clear" w:color="auto" w:fill="auto"/>
          </w:tcPr>
          <w:p w14:paraId="18E88A63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2C11C24C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</w:tcPr>
          <w:p w14:paraId="40579847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7B79BE3F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8846AA8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AFC5492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D453EF5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048CEF49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</w:tcPr>
          <w:p w14:paraId="2DC4726D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64668E32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D6A02C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76F8AA35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B4D9A" w14:paraId="4D4E30B0" w14:textId="77777777" w:rsidTr="00B64A14">
        <w:tc>
          <w:tcPr>
            <w:tcW w:w="2700" w:type="dxa"/>
            <w:shd w:val="clear" w:color="auto" w:fill="auto"/>
          </w:tcPr>
          <w:p w14:paraId="639571EF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0CD77" w14:textId="4799DDB1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740CD" w14:textId="3F1919E8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A19B" w14:textId="74DA9B5A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DACCC" w14:textId="03733FFB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AE0C2" w14:textId="0186B38D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D335E" w14:textId="566D2575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5C2A" w14:textId="27A2D269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487E1" w14:textId="6D4026F5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DADAA" w14:textId="257500B6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C0DF3" w14:textId="4B7A1F18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01025" w14:textId="0DCDF0CC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110" w:type="dxa"/>
            <w:shd w:val="clear" w:color="auto" w:fill="auto"/>
          </w:tcPr>
          <w:p w14:paraId="21E858B9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69A07FA8" w14:textId="309B6ACC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54955A24" w14:textId="77777777" w:rsidTr="00111DD7">
        <w:tc>
          <w:tcPr>
            <w:tcW w:w="2700" w:type="dxa"/>
          </w:tcPr>
          <w:p w14:paraId="4BAEB5EA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85B405" w14:textId="7A0D77F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57C769" w14:textId="7F73A1F6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89C556" w14:textId="71BFF7F9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6444F1" w14:textId="15315562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B59D13" w14:textId="6C9902F7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57E5B4" w14:textId="71DA1C3F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13F159" w14:textId="4513B32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1EBDB1" w14:textId="39F08D6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6031C0" w14:textId="6828D7C8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6175BC" w14:textId="2F0A3DAD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EE5EC1" w14:textId="2C13988D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  <w:tc>
          <w:tcPr>
            <w:tcW w:w="110" w:type="dxa"/>
          </w:tcPr>
          <w:p w14:paraId="7FB5C11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ABD8B49" w14:textId="06D0244E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10A0EC33" w14:textId="77777777" w:rsidTr="00111DD7">
        <w:tc>
          <w:tcPr>
            <w:tcW w:w="2700" w:type="dxa"/>
          </w:tcPr>
          <w:p w14:paraId="2896B9D3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63ADCB" w14:textId="6862CD83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0F0BEE" w14:textId="30CDF5FE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49725E" w14:textId="31731C4B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B54FDF" w14:textId="569A4EEE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C6020A" w14:textId="28112CD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492648" w14:textId="60011428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4E5A52" w14:textId="35F1BB13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EBBE2C" w14:textId="7C0419DD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EB9BA3" w14:textId="72DEDA0C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BEAD96" w14:textId="6A8672A4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160039" w14:textId="2831B7E2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  <w:tc>
          <w:tcPr>
            <w:tcW w:w="110" w:type="dxa"/>
          </w:tcPr>
          <w:p w14:paraId="3E13756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B8BE370" w14:textId="166822D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47734B38" w14:textId="77777777" w:rsidTr="00111DD7">
        <w:tc>
          <w:tcPr>
            <w:tcW w:w="2700" w:type="dxa"/>
          </w:tcPr>
          <w:p w14:paraId="08920FF6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67B0304" w14:textId="242AC91B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  <w:tc>
          <w:tcPr>
            <w:tcW w:w="107" w:type="dxa"/>
          </w:tcPr>
          <w:p w14:paraId="182FA891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7627CAB" w14:textId="33AFA4E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  <w:tc>
          <w:tcPr>
            <w:tcW w:w="107" w:type="dxa"/>
          </w:tcPr>
          <w:p w14:paraId="18559C97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65190F" w14:textId="7455B117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C7F23DF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4901087" w14:textId="1677BFA3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5D70841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56446BC" w14:textId="0AFF827F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2FA58B7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92A23B9" w14:textId="03E7FB78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  <w:tc>
          <w:tcPr>
            <w:tcW w:w="110" w:type="dxa"/>
          </w:tcPr>
          <w:p w14:paraId="50A92F5F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58B2E13" w14:textId="1C4E0D64" w:rsidR="00CE4FF7" w:rsidRPr="00527F6D" w:rsidRDefault="007804D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4D4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</w:tr>
      <w:tr w:rsidR="00CE4FF7" w:rsidRPr="00BB4D9A" w14:paraId="0C1CCCBD" w14:textId="77777777" w:rsidTr="00111DD7">
        <w:trPr>
          <w:trHeight w:val="413"/>
        </w:trPr>
        <w:tc>
          <w:tcPr>
            <w:tcW w:w="2700" w:type="dxa"/>
          </w:tcPr>
          <w:p w14:paraId="2D1985A7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47291722" w14:textId="73BDA67C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7,205</w:t>
            </w:r>
          </w:p>
        </w:tc>
        <w:tc>
          <w:tcPr>
            <w:tcW w:w="107" w:type="dxa"/>
          </w:tcPr>
          <w:p w14:paraId="0E69476D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7E5CC6D" w14:textId="65C5461C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35,430</w:t>
            </w:r>
          </w:p>
        </w:tc>
        <w:tc>
          <w:tcPr>
            <w:tcW w:w="107" w:type="dxa"/>
          </w:tcPr>
          <w:p w14:paraId="45E07BC4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FF8E5F2" w14:textId="5C1F7E81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A9A434B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144793" w14:textId="3F450F01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0A9623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52E9E58" w14:textId="6A9CC40D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540,978</w:t>
            </w:r>
          </w:p>
        </w:tc>
        <w:tc>
          <w:tcPr>
            <w:tcW w:w="107" w:type="dxa"/>
          </w:tcPr>
          <w:p w14:paraId="487D89CF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31C9D00" w14:textId="282AFE52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583,613</w:t>
            </w:r>
          </w:p>
        </w:tc>
        <w:tc>
          <w:tcPr>
            <w:tcW w:w="110" w:type="dxa"/>
          </w:tcPr>
          <w:p w14:paraId="4BBFB176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407D90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6CB67FC3" w14:textId="77777777" w:rsidR="00EF0E8A" w:rsidRDefault="00EF0E8A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b/>
          <w:bCs/>
          <w:sz w:val="28"/>
          <w:szCs w:val="28"/>
          <w:cs/>
        </w:rPr>
      </w:pPr>
    </w:p>
    <w:p w14:paraId="12C8C7B3" w14:textId="77777777" w:rsidR="00EF0E8A" w:rsidRDefault="00E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C7BAED4" w14:textId="30504737" w:rsidR="00CE4FF7" w:rsidRPr="00EB7FEE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4FEEB130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มูลค่ายุติธรรมหมายถึง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131064CB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E6376">
        <w:rPr>
          <w:rFonts w:ascii="Angsana New" w:hAnsi="Angsana New"/>
          <w:sz w:val="28"/>
          <w:szCs w:val="28"/>
          <w:cs/>
        </w:rPr>
        <w:t>เบี้ยประกันภัยค้างรับ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 xml:space="preserve">รายได้จากการลงทุนค้างรับ </w:t>
      </w:r>
      <w:r w:rsidRPr="00BE6376">
        <w:rPr>
          <w:rFonts w:ascii="Angsana New" w:hAnsi="Angsana New" w:hint="cs"/>
          <w:sz w:val="28"/>
          <w:szCs w:val="28"/>
          <w:cs/>
        </w:rPr>
        <w:t>สินทรัพย์</w:t>
      </w:r>
      <w:r w:rsidRPr="00BE6376">
        <w:rPr>
          <w:rFonts w:ascii="Angsana New" w:hAnsi="Angsana New"/>
          <w:sz w:val="28"/>
          <w:szCs w:val="28"/>
          <w:cs/>
        </w:rPr>
        <w:t>จากการประกันภัยต่อ</w:t>
      </w:r>
      <w:r w:rsidRPr="00BE6376">
        <w:rPr>
          <w:rFonts w:ascii="Angsana New" w:hAnsi="Angsana New" w:hint="cs"/>
          <w:sz w:val="28"/>
          <w:szCs w:val="28"/>
          <w:cs/>
        </w:rPr>
        <w:t xml:space="preserve"> ลูกหนี้จากสัญญาประกันภัยต่อ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>และสินทรัพย์อื่นมีราคาตามบัญชีใกล้เคียงกับมูลค่ายุติธรรม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76F777DD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สินทรัพย์ทางการเงินตราสารหนี้และตราสารทุน</w:t>
      </w:r>
    </w:p>
    <w:p w14:paraId="0EBE5B5D" w14:textId="77777777" w:rsidR="00CE4FF7" w:rsidRPr="00BB4D9A" w:rsidRDefault="00CE4FF7" w:rsidP="005126F1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14:paraId="37C3BEDA" w14:textId="77777777" w:rsidR="00CE4FF7" w:rsidRPr="00BB4D9A" w:rsidRDefault="00CE4FF7" w:rsidP="005126F1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6B7D7048" w14:textId="77777777" w:rsidR="00CE4FF7" w:rsidRPr="00BB4D9A" w:rsidRDefault="00CE4FF7" w:rsidP="005126F1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เงินฝากสถาบันการเงิน มูลค่ายุติธรรมถือตามราคาที่แสดงในงบแสดงฐานะการเงิน</w:t>
      </w:r>
    </w:p>
    <w:p w14:paraId="5605EDEF" w14:textId="4D9705CE" w:rsidR="00CE4FF7" w:rsidRPr="001C4127" w:rsidRDefault="00CE4FF7" w:rsidP="001C412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BB4D9A">
        <w:rPr>
          <w:rFonts w:ascii="Angsana New" w:hAnsi="Angsana New"/>
          <w:sz w:val="28"/>
          <w:szCs w:val="28"/>
          <w:cs/>
        </w:rPr>
        <w:t>ค่าสินไหมทดแทนค้างจ่าย เจ้าหนี้บริษัทประกันภัยต่อ ค่าจ้างและค่าบำเหน็จค้างจ่าย และหนี้สินอื่น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  <w:bookmarkEnd w:id="19"/>
    </w:p>
    <w:p w14:paraId="5C3B8D5F" w14:textId="0C55E384" w:rsidR="003F2A02" w:rsidRPr="00A56944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t>หลักทรัพย์ประกันวางไว้กับนายทะเบียน</w:t>
      </w:r>
    </w:p>
    <w:p w14:paraId="147E19E9" w14:textId="08ABAC8F" w:rsidR="000B776F" w:rsidRPr="000B776F" w:rsidRDefault="000B776F" w:rsidP="005F2D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Angsana New" w:hAnsi="Angsana New"/>
          <w:sz w:val="28"/>
          <w:szCs w:val="28"/>
        </w:rPr>
      </w:pPr>
      <w:bookmarkStart w:id="20" w:name="_Hlk99538124"/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0B776F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</w:t>
      </w:r>
      <w:r w:rsidR="005F2DD4">
        <w:rPr>
          <w:rFonts w:ascii="Angsana New" w:hAnsi="Angsana New" w:hint="cs"/>
          <w:sz w:val="28"/>
          <w:szCs w:val="28"/>
          <w:cs/>
        </w:rPr>
        <w:t>ม</w:t>
      </w:r>
      <w:r w:rsidRPr="000B776F">
        <w:rPr>
          <w:rFonts w:ascii="Angsana New" w:hAnsi="Angsana New"/>
          <w:sz w:val="28"/>
          <w:szCs w:val="28"/>
          <w:cs/>
        </w:rPr>
        <w:t>พระราชบัญญัติประกันวินาศภัย ดังนี้</w:t>
      </w:r>
    </w:p>
    <w:bookmarkEnd w:id="20"/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33DFF20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4B3D677D" w:rsidR="00D33A93" w:rsidRPr="00824832" w:rsidRDefault="00AD041B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4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65141E42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 w:rsidR="00DE04F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33A93" w:rsidRPr="00824832" w14:paraId="5CB6DD88" w14:textId="77777777" w:rsidTr="00762283">
        <w:trPr>
          <w:trHeight w:val="396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4EA00762" w:rsidR="00D33A93" w:rsidRPr="00BE6B77" w:rsidRDefault="009E223F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E6B7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BE6B77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0DCD21B3" w:rsidR="005B7353" w:rsidRPr="00824832" w:rsidRDefault="008F30F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5694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A56944">
        <w:rPr>
          <w:rFonts w:ascii="Angsana New" w:hAnsi="Angsana New"/>
          <w:sz w:val="28"/>
          <w:szCs w:val="28"/>
          <w:cs/>
        </w:rPr>
        <w:t>และ</w:t>
      </w:r>
      <w:r w:rsidR="009F554C">
        <w:rPr>
          <w:rFonts w:ascii="Angsana New" w:hAnsi="Angsana New"/>
          <w:sz w:val="28"/>
          <w:szCs w:val="28"/>
        </w:rPr>
        <w:t xml:space="preserve"> </w:t>
      </w:r>
      <w:r w:rsidR="00571CE7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5</w:t>
      </w:r>
      <w:r w:rsidR="00C4339B">
        <w:rPr>
          <w:rFonts w:ascii="Angsana New" w:hAnsi="Angsana New"/>
          <w:sz w:val="28"/>
          <w:szCs w:val="28"/>
        </w:rPr>
        <w:t xml:space="preserve"> </w:t>
      </w:r>
      <w:r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1C8B81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F30F0" w:rsidRPr="00824832" w14:paraId="054FCB4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3B81D429" w:rsidR="008F30F0" w:rsidRPr="00824832" w:rsidRDefault="00AD041B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4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1C9526A8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 w:rsidR="00DE04F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000A" w:rsidRPr="007F5870" w14:paraId="4FF2AB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21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41C9C28A" w:rsidR="0060000A" w:rsidRPr="007F5870" w:rsidRDefault="00BE6B77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3F93F419" w:rsidR="0060000A" w:rsidRPr="007F5870" w:rsidRDefault="00DE04F7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E04F7"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</w:tr>
      <w:tr w:rsidR="0060000A" w:rsidRPr="007F5870" w14:paraId="2AA4571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4CC1B3C2" w:rsidR="0060000A" w:rsidRPr="007F5870" w:rsidRDefault="00BE6B77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7009F854" w:rsidR="0060000A" w:rsidRPr="007F5870" w:rsidRDefault="00DE04F7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E04F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</w:tr>
      <w:bookmarkEnd w:id="21"/>
    </w:tbl>
    <w:p w14:paraId="2C142BBC" w14:textId="5BFBF7F4" w:rsidR="00CE4FF7" w:rsidRDefault="00CE4FF7" w:rsidP="00CE4FF7">
      <w:pPr>
        <w:pStyle w:val="FSNoteNumbered"/>
        <w:spacing w:after="0"/>
        <w:ind w:left="540"/>
        <w:rPr>
          <w:b/>
          <w:bCs/>
          <w:u w:val="none"/>
        </w:rPr>
      </w:pPr>
    </w:p>
    <w:p w14:paraId="6C643C1B" w14:textId="77777777" w:rsidR="00CE4FF7" w:rsidRPr="00CE4FF7" w:rsidRDefault="00CE4FF7" w:rsidP="00CE4FF7">
      <w:pPr>
        <w:rPr>
          <w:lang w:val="th-TH"/>
        </w:rPr>
      </w:pPr>
    </w:p>
    <w:p w14:paraId="7DAEFAA1" w14:textId="0998201A" w:rsidR="005B7353" w:rsidRPr="007F5870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3BEF2621" w:rsidR="00520742" w:rsidRDefault="00A15D85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F587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7F5870">
        <w:rPr>
          <w:rFonts w:ascii="Angsana New" w:hAnsi="Angsana New"/>
          <w:sz w:val="28"/>
          <w:szCs w:val="28"/>
          <w:cs/>
        </w:rPr>
        <w:t>และ</w:t>
      </w:r>
      <w:r w:rsidRPr="00A15D85">
        <w:rPr>
          <w:rFonts w:ascii="Angsana New" w:hAnsi="Angsana New"/>
          <w:sz w:val="28"/>
          <w:szCs w:val="28"/>
          <w:cs/>
        </w:rPr>
        <w:t xml:space="preserve"> </w:t>
      </w:r>
      <w:r w:rsidR="007E1AFF">
        <w:rPr>
          <w:rFonts w:ascii="Angsana New" w:hAnsi="Angsana New"/>
          <w:sz w:val="28"/>
          <w:szCs w:val="28"/>
        </w:rPr>
        <w:t>256</w:t>
      </w:r>
      <w:r w:rsidR="00DE04F7">
        <w:rPr>
          <w:rFonts w:ascii="Angsana New" w:hAnsi="Angsana New"/>
          <w:sz w:val="28"/>
          <w:szCs w:val="28"/>
        </w:rPr>
        <w:t>5</w:t>
      </w:r>
      <w:r w:rsidRPr="00A15D85">
        <w:rPr>
          <w:rFonts w:ascii="Angsana New" w:hAnsi="Angsana New"/>
          <w:sz w:val="28"/>
          <w:szCs w:val="28"/>
          <w:cs/>
        </w:rPr>
        <w:t xml:space="preserve"> 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5C070F" w:rsidRPr="00824832" w14:paraId="4689548D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1E1E90C3" w:rsidR="00385D99" w:rsidRPr="005C070F" w:rsidRDefault="00AD041B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4F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446357DA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4F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E04F7" w:rsidRPr="00824832" w14:paraId="1781CEF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DE04F7" w:rsidRPr="00824832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63142C99" w:rsidR="00DE04F7" w:rsidRPr="00855947" w:rsidRDefault="00BE6B77" w:rsidP="00DE04F7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1EC6251B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458</w:t>
            </w:r>
          </w:p>
        </w:tc>
      </w:tr>
      <w:tr w:rsidR="00DE04F7" w:rsidRPr="00824832" w14:paraId="148AC9B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DE04F7" w:rsidRPr="00824832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320FC484" w:rsidR="00DE04F7" w:rsidRPr="00855947" w:rsidRDefault="00BE6B77" w:rsidP="00DE04F7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E14480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86,021</w:t>
            </w:r>
          </w:p>
        </w:tc>
      </w:tr>
      <w:tr w:rsidR="00DE04F7" w:rsidRPr="00824832" w14:paraId="6954372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DE04F7" w:rsidRPr="00824832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21F2C3D0" w:rsidR="00DE04F7" w:rsidRPr="00855947" w:rsidRDefault="00BE6B7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33F25734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221</w:t>
            </w:r>
          </w:p>
        </w:tc>
      </w:tr>
      <w:tr w:rsidR="00DE04F7" w:rsidRPr="00824832" w14:paraId="6E1A09B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DE04F7" w:rsidRPr="00E872E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DE04F7" w:rsidRPr="00855947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E04F7" w:rsidRPr="00824832" w14:paraId="4490BF6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DE04F7" w:rsidRPr="00E872E9" w:rsidRDefault="00DE04F7" w:rsidP="00DE04F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408E0447" w:rsidR="00DE04F7" w:rsidRPr="00855947" w:rsidRDefault="00BE6B77" w:rsidP="00DE04F7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1DE0C1DA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20,509</w:t>
            </w:r>
          </w:p>
        </w:tc>
      </w:tr>
      <w:tr w:rsidR="00DE04F7" w:rsidRPr="00824832" w14:paraId="3BA6AA9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DE04F7" w:rsidRPr="00E872E9" w:rsidRDefault="00DE04F7" w:rsidP="00DE04F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4D5E3852" w:rsidR="00DE04F7" w:rsidRPr="00855947" w:rsidRDefault="00BE6B77" w:rsidP="00DE04F7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26,1</w:t>
            </w:r>
            <w:r w:rsidR="003603B9">
              <w:rPr>
                <w:rFonts w:asciiTheme="majorBidi" w:eastAsia="Cordia New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1995C6A4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28,377</w:t>
            </w:r>
          </w:p>
        </w:tc>
      </w:tr>
      <w:tr w:rsidR="00DE04F7" w:rsidRPr="00824832" w14:paraId="13FCB5B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DE04F7" w:rsidRPr="00E872E9" w:rsidRDefault="00DE04F7" w:rsidP="00DE04F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5E514B9E" w:rsidR="00DE04F7" w:rsidRPr="005F6E44" w:rsidRDefault="00BE6B7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672046C5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7,084</w:t>
            </w:r>
          </w:p>
        </w:tc>
      </w:tr>
      <w:tr w:rsidR="00DE04F7" w:rsidRPr="00824832" w14:paraId="068D351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DE04F7" w:rsidRPr="00E872E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DE04F7" w:rsidRPr="005F6E44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E04F7" w:rsidRPr="00824832" w14:paraId="27989358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DE04F7" w:rsidRPr="00E872E9" w:rsidRDefault="00DE04F7" w:rsidP="00DE04F7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6886F3FB" w:rsidR="00DE04F7" w:rsidRPr="005F6E44" w:rsidRDefault="00BE6B77" w:rsidP="00DE04F7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4B26CEDD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67,184</w:t>
            </w:r>
          </w:p>
        </w:tc>
      </w:tr>
      <w:tr w:rsidR="00DE04F7" w:rsidRPr="00824832" w14:paraId="4B95662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DE04F7" w:rsidRPr="00E872E9" w:rsidRDefault="00DE04F7" w:rsidP="00DE04F7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0DDD70C5" w:rsidR="00DE04F7" w:rsidRPr="005F6E44" w:rsidRDefault="00BE6B77" w:rsidP="00DE04F7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103,155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29501A36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101,495</w:t>
            </w:r>
          </w:p>
        </w:tc>
      </w:tr>
      <w:tr w:rsidR="00DE04F7" w:rsidRPr="00824832" w14:paraId="6C8CF6E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DE04F7" w:rsidRPr="00E872E9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1CCF4D8B" w:rsidR="00DE04F7" w:rsidRPr="005F6E44" w:rsidRDefault="00DE04F7" w:rsidP="00DE04F7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DE04F7" w:rsidRPr="001E6A78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836CA" w:rsidRPr="00824832" w14:paraId="55DD955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30BA58" w14:textId="52CB5ECF" w:rsidR="00A836CA" w:rsidRPr="00A836CA" w:rsidRDefault="00A836CA" w:rsidP="00A836C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9985C" w14:textId="0032B7EC" w:rsidR="00A836CA" w:rsidRPr="005F6E44" w:rsidRDefault="00D3095B" w:rsidP="00A836CA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6EBD2" w14:textId="77777777" w:rsidR="00A836CA" w:rsidRPr="001E6A78" w:rsidRDefault="00A836CA" w:rsidP="00A836C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1AE6F" w14:textId="381907C0" w:rsidR="00A836CA" w:rsidRPr="001E6A78" w:rsidRDefault="00A836CA" w:rsidP="00A836C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A836CA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A836CA" w:rsidRPr="00C92DE2" w14:paraId="716AFA63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A836CA" w:rsidRPr="00824832" w:rsidRDefault="00A836CA" w:rsidP="00A836C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39C16997" w:rsidR="00A836CA" w:rsidRPr="005F6E44" w:rsidRDefault="00D3095B" w:rsidP="00A836CA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A836CA" w:rsidRPr="001E6A78" w:rsidRDefault="00A836CA" w:rsidP="00A836C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01B10991" w:rsidR="00A836CA" w:rsidRPr="001E6A78" w:rsidRDefault="00A836CA" w:rsidP="00A836C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A836CA" w:rsidRPr="005067F3" w14:paraId="6CD9542F" w14:textId="77777777" w:rsidTr="00762283">
        <w:trPr>
          <w:trHeight w:val="3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A836CA" w:rsidRPr="00824832" w:rsidRDefault="00A836CA" w:rsidP="00A83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44C7C14A" w:rsidR="00A836CA" w:rsidRPr="005F6E44" w:rsidRDefault="00D3095B" w:rsidP="00A836CA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297,28</w:t>
            </w:r>
            <w:r w:rsidR="003603B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A836CA" w:rsidRPr="001E6A78" w:rsidRDefault="00A836CA" w:rsidP="00A836C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508B07FA" w:rsidR="00A836CA" w:rsidRPr="001E6A78" w:rsidRDefault="00A836CA" w:rsidP="00A836C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311,349</w:t>
            </w:r>
          </w:p>
        </w:tc>
      </w:tr>
    </w:tbl>
    <w:p w14:paraId="56F1EC92" w14:textId="621C4584" w:rsidR="002C5A01" w:rsidRPr="000502BC" w:rsidRDefault="002C5A01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</w:rPr>
      </w:pPr>
      <w:r w:rsidRPr="000502BC">
        <w:rPr>
          <w:rFonts w:hint="cs"/>
          <w:b/>
          <w:bCs/>
          <w:u w:val="none"/>
          <w:cs/>
        </w:rPr>
        <w:t>เงินสมทบกองทุนประกันวินาศภัย</w:t>
      </w:r>
    </w:p>
    <w:p w14:paraId="1645798F" w14:textId="4B4670FB" w:rsidR="002C5A01" w:rsidRPr="002C5A01" w:rsidRDefault="002C5A01" w:rsidP="002C5A01">
      <w:pPr>
        <w:pStyle w:val="FSNoteNumbered"/>
        <w:spacing w:before="120" w:after="120"/>
        <w:ind w:left="547"/>
        <w:rPr>
          <w:u w:val="none"/>
        </w:rPr>
      </w:pPr>
      <w:bookmarkStart w:id="22" w:name="_Hlk94018730"/>
      <w:r w:rsidRPr="002C5A01">
        <w:rPr>
          <w:u w:val="none"/>
          <w:cs/>
        </w:rPr>
        <w:t>ณ วันที่</w:t>
      </w:r>
      <w:r w:rsidRPr="002C5A01">
        <w:rPr>
          <w:u w:val="none"/>
        </w:rPr>
        <w:t xml:space="preserve"> 31 </w:t>
      </w:r>
      <w:r w:rsidRPr="002C5A01">
        <w:rPr>
          <w:u w:val="none"/>
          <w:cs/>
        </w:rPr>
        <w:t xml:space="preserve">ธันวาคม </w:t>
      </w:r>
      <w:r w:rsidR="00D37BCF" w:rsidRPr="002C5A01">
        <w:rPr>
          <w:u w:val="none"/>
        </w:rPr>
        <w:t>25</w:t>
      </w:r>
      <w:r w:rsidR="00D37BCF">
        <w:rPr>
          <w:u w:val="none"/>
          <w:lang w:val="en-US"/>
        </w:rPr>
        <w:t>66</w:t>
      </w:r>
      <w:r w:rsidRPr="002C5A01">
        <w:rPr>
          <w:u w:val="none"/>
        </w:rPr>
        <w:t xml:space="preserve"> </w:t>
      </w:r>
      <w:r w:rsidRPr="002C5A01">
        <w:rPr>
          <w:rFonts w:hint="cs"/>
          <w:u w:val="none"/>
          <w:cs/>
        </w:rPr>
        <w:t xml:space="preserve">และ </w:t>
      </w:r>
      <w:r w:rsidRPr="002C5A01">
        <w:rPr>
          <w:u w:val="none"/>
        </w:rPr>
        <w:t>25</w:t>
      </w:r>
      <w:r w:rsidR="00455C55">
        <w:rPr>
          <w:u w:val="none"/>
          <w:lang w:val="en-US"/>
        </w:rPr>
        <w:t>6</w:t>
      </w:r>
      <w:r w:rsidR="00DE04F7">
        <w:rPr>
          <w:u w:val="none"/>
          <w:lang w:val="en-US"/>
        </w:rPr>
        <w:t>5</w:t>
      </w:r>
      <w:r w:rsidRPr="002C5A01">
        <w:rPr>
          <w:u w:val="none"/>
        </w:rPr>
        <w:t xml:space="preserve"> </w:t>
      </w:r>
      <w:r w:rsidRPr="002C5A01">
        <w:rPr>
          <w:u w:val="none"/>
          <w:cs/>
        </w:rPr>
        <w:t>บริษัทได้จ่ายเงินสะสมเข้ากองทุนประกันวินาศภัยดังนี้</w:t>
      </w:r>
    </w:p>
    <w:bookmarkEnd w:id="22"/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2C5A01" w:rsidRPr="00036EE1" w14:paraId="26C84FF0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552AA9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2425B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C5A01" w:rsidRPr="00036EE1" w14:paraId="15C15A5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AF817A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7169E" w14:textId="58605B8F" w:rsidR="002C5A01" w:rsidRPr="0005484C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4C">
              <w:rPr>
                <w:rFonts w:ascii="Angsana New" w:hAnsi="Angsana New"/>
                <w:sz w:val="28"/>
                <w:szCs w:val="28"/>
              </w:rPr>
              <w:t>256</w:t>
            </w:r>
            <w:r w:rsidR="00DE04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B5117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2A0D8" w14:textId="7B18DCDE" w:rsidR="002C5A01" w:rsidRPr="0005484C" w:rsidRDefault="00455C55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4C">
              <w:rPr>
                <w:rFonts w:ascii="Angsana New" w:hAnsi="Angsana New"/>
                <w:sz w:val="28"/>
                <w:szCs w:val="28"/>
              </w:rPr>
              <w:t>256</w:t>
            </w:r>
            <w:r w:rsidR="00DE04F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E04F7" w:rsidRPr="00036EE1" w14:paraId="5D39157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B4ACDA" w14:textId="77777777" w:rsidR="00DE04F7" w:rsidRPr="00036EE1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805D4" w14:textId="109A09E1" w:rsidR="00DE04F7" w:rsidRPr="00036EE1" w:rsidRDefault="00BB5D2A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7FAB" w14:textId="77777777" w:rsidR="00DE04F7" w:rsidRPr="00036EE1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27B18" w14:textId="2128A477" w:rsidR="00DE04F7" w:rsidRPr="00036EE1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26,544</w:t>
            </w:r>
          </w:p>
        </w:tc>
      </w:tr>
      <w:tr w:rsidR="00DE04F7" w:rsidRPr="00036EE1" w14:paraId="35C6F675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FA7171" w14:textId="77777777" w:rsidR="00DE04F7" w:rsidRPr="00036EE1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เงินสมทบกองทุนประกันวินาศภัยใน</w:t>
            </w:r>
            <w:r w:rsidRPr="00036EE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ระหว่าง</w:t>
            </w: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EE0C1" w14:textId="0ADE53CC" w:rsidR="00DE04F7" w:rsidRPr="00036EE1" w:rsidRDefault="00BB5D2A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3,56</w:t>
            </w:r>
            <w:r w:rsidR="00F50379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12AC0" w14:textId="77777777" w:rsidR="00DE04F7" w:rsidRPr="00036EE1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CB08" w14:textId="65C20286" w:rsidR="00DE04F7" w:rsidRPr="00036EE1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1,863</w:t>
            </w:r>
          </w:p>
        </w:tc>
      </w:tr>
      <w:tr w:rsidR="00DE04F7" w:rsidRPr="00075F43" w14:paraId="592AA8D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E9A66B" w14:textId="77777777" w:rsidR="00DE04F7" w:rsidRPr="00215F8F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215F8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22E64" w14:textId="0206049B" w:rsidR="00DE04F7" w:rsidRPr="003A03C8" w:rsidRDefault="00BB5D2A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31,97</w:t>
            </w:r>
            <w:r w:rsidR="00F5037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A6BCC" w14:textId="77777777" w:rsidR="00DE04F7" w:rsidRPr="00036EE1" w:rsidRDefault="00DE04F7" w:rsidP="00DE0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6572A" w14:textId="7BED5D4F" w:rsidR="00DE04F7" w:rsidRPr="00075F43" w:rsidRDefault="00DE04F7" w:rsidP="00DE04F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28,407</w:t>
            </w:r>
          </w:p>
        </w:tc>
      </w:tr>
    </w:tbl>
    <w:p w14:paraId="71A3CC44" w14:textId="0E522ADF" w:rsidR="006E021D" w:rsidRDefault="006E021D" w:rsidP="00B97319">
      <w:pPr>
        <w:pStyle w:val="ListParagraph"/>
        <w:ind w:left="360"/>
      </w:pPr>
    </w:p>
    <w:p w14:paraId="01436FDA" w14:textId="77777777" w:rsidR="006E021D" w:rsidRDefault="006E0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Cs w:val="22"/>
        </w:rPr>
      </w:pPr>
      <w:r>
        <w:br w:type="page"/>
      </w:r>
    </w:p>
    <w:p w14:paraId="2F2FE517" w14:textId="1C327652" w:rsidR="00507A1B" w:rsidRPr="00507A1B" w:rsidRDefault="00AB3FF6" w:rsidP="006E021D">
      <w:pPr>
        <w:pStyle w:val="FSNoteNumbered"/>
        <w:numPr>
          <w:ilvl w:val="0"/>
          <w:numId w:val="16"/>
        </w:numPr>
        <w:spacing w:before="0"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A15D329" w:rsidR="00AB3FF6" w:rsidRPr="0045246C" w:rsidRDefault="00AB3FF6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</w:t>
      </w:r>
    </w:p>
    <w:p w14:paraId="1A8E4AEE" w14:textId="534B9E12" w:rsidR="00CC3932" w:rsidRDefault="00D25D51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D25D5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D37BCF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D25D51">
        <w:rPr>
          <w:rFonts w:ascii="Angsana New" w:hAnsi="Angsana New"/>
          <w:sz w:val="28"/>
          <w:szCs w:val="28"/>
          <w:cs/>
        </w:rPr>
        <w:t>และ</w:t>
      </w:r>
      <w:r w:rsidR="009F554C">
        <w:rPr>
          <w:rFonts w:ascii="Angsana New" w:hAnsi="Angsana New"/>
          <w:sz w:val="28"/>
          <w:szCs w:val="28"/>
        </w:rPr>
        <w:t xml:space="preserve"> </w:t>
      </w:r>
      <w:r w:rsidR="007E1AFF">
        <w:rPr>
          <w:rFonts w:ascii="Angsana New" w:hAnsi="Angsana New"/>
          <w:sz w:val="28"/>
          <w:szCs w:val="28"/>
        </w:rPr>
        <w:t>256</w:t>
      </w:r>
      <w:r w:rsidR="00D37BCF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D37BCF">
        <w:rPr>
          <w:rFonts w:ascii="Angsana New" w:hAnsi="Angsana New"/>
          <w:spacing w:val="4"/>
          <w:sz w:val="28"/>
          <w:szCs w:val="28"/>
        </w:rPr>
        <w:t>6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306CD0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7BCF" w:rsidRPr="0045246C" w14:paraId="5ABD45AF" w14:textId="77777777" w:rsidTr="008D0C03">
        <w:tc>
          <w:tcPr>
            <w:tcW w:w="5490" w:type="dxa"/>
          </w:tcPr>
          <w:p w14:paraId="0A1C0B83" w14:textId="77777777" w:rsidR="00D37BCF" w:rsidRPr="0045246C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0008FA12" w:rsidR="00D37BCF" w:rsidRPr="0045246C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D37BCF" w:rsidRPr="0045246C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342FCD81" w:rsidR="00D37BCF" w:rsidRPr="0045246C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D37BCF" w:rsidRPr="0045246C" w14:paraId="42275581" w14:textId="77777777" w:rsidTr="008D0C03">
        <w:tc>
          <w:tcPr>
            <w:tcW w:w="5490" w:type="dxa"/>
          </w:tcPr>
          <w:p w14:paraId="2A271DF9" w14:textId="77777777" w:rsidR="00D37BCF" w:rsidRPr="0045246C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3CA98B22" w:rsidR="00D37BCF" w:rsidRPr="005F6E44" w:rsidRDefault="002C48AB" w:rsidP="00D37BCF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2,543</w:t>
            </w:r>
          </w:p>
        </w:tc>
        <w:tc>
          <w:tcPr>
            <w:tcW w:w="270" w:type="dxa"/>
          </w:tcPr>
          <w:p w14:paraId="05E0D382" w14:textId="77777777" w:rsidR="00D37BCF" w:rsidRPr="001E6A78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70239D60" w:rsidR="00D37BCF" w:rsidRPr="001E6A78" w:rsidRDefault="00D37BCF" w:rsidP="00D37BCF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</w:tr>
      <w:tr w:rsidR="00D37BCF" w:rsidRPr="0045246C" w14:paraId="5D57C570" w14:textId="77777777" w:rsidTr="008D0C03">
        <w:tc>
          <w:tcPr>
            <w:tcW w:w="5490" w:type="dxa"/>
          </w:tcPr>
          <w:p w14:paraId="7A08092E" w14:textId="00A773CE" w:rsidR="00D37BCF" w:rsidRPr="0045246C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5560772C" w:rsidR="00D37BCF" w:rsidRPr="005F6E44" w:rsidRDefault="002C48AB" w:rsidP="00D37BC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1,770</w:t>
            </w:r>
          </w:p>
        </w:tc>
        <w:tc>
          <w:tcPr>
            <w:tcW w:w="270" w:type="dxa"/>
          </w:tcPr>
          <w:p w14:paraId="5B1EC8CA" w14:textId="77777777" w:rsidR="00D37BCF" w:rsidRPr="001E6A78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C88E48C" w:rsidR="00D37BCF" w:rsidRPr="001E6A78" w:rsidRDefault="00D37BCF" w:rsidP="00D37BCF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3,190</w:t>
            </w:r>
          </w:p>
        </w:tc>
      </w:tr>
      <w:tr w:rsidR="00D37BCF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D37BCF" w:rsidRPr="0045246C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1DD96555" w:rsidR="00D37BCF" w:rsidRPr="005F6E44" w:rsidRDefault="002C48AB" w:rsidP="00D37BCF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4,313</w:t>
            </w:r>
          </w:p>
        </w:tc>
        <w:tc>
          <w:tcPr>
            <w:tcW w:w="270" w:type="dxa"/>
            <w:vAlign w:val="bottom"/>
          </w:tcPr>
          <w:p w14:paraId="4D8481C4" w14:textId="77777777" w:rsidR="00D37BCF" w:rsidRPr="001E6A78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73DD5CFA" w:rsidR="00D37BCF" w:rsidRPr="001E6A78" w:rsidRDefault="00D37BCF" w:rsidP="00D37BCF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5,925</w:t>
            </w:r>
          </w:p>
        </w:tc>
      </w:tr>
    </w:tbl>
    <w:p w14:paraId="7929FE62" w14:textId="1C0734D5" w:rsidR="00EE5A54" w:rsidRPr="0040193A" w:rsidRDefault="00513B6A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7BCF" w:rsidRPr="00824832" w14:paraId="4077C83A" w14:textId="77777777" w:rsidTr="00EB6706">
        <w:tc>
          <w:tcPr>
            <w:tcW w:w="5490" w:type="dxa"/>
          </w:tcPr>
          <w:p w14:paraId="401FF5F1" w14:textId="77777777" w:rsidR="00D37BCF" w:rsidRPr="00824832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0B6C6600" w:rsidR="00D37BCF" w:rsidRPr="00824832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D37BCF" w:rsidRPr="00824832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4CD2575A" w:rsidR="00D37BCF" w:rsidRPr="00824832" w:rsidRDefault="00D37BCF" w:rsidP="00D37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F15068" w:rsidRPr="00824832" w14:paraId="4C76DABE" w14:textId="77777777" w:rsidTr="003711C9">
        <w:tc>
          <w:tcPr>
            <w:tcW w:w="5490" w:type="dxa"/>
          </w:tcPr>
          <w:p w14:paraId="4E493070" w14:textId="4BCC9A2D" w:rsidR="00F15068" w:rsidRPr="00824832" w:rsidRDefault="00F15068" w:rsidP="00F1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6F271430" w:rsidR="00F15068" w:rsidRPr="008108B4" w:rsidRDefault="00F15068" w:rsidP="00F15068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9A6E46D" w14:textId="77777777" w:rsidR="00F15068" w:rsidRPr="004E4EFB" w:rsidRDefault="00F15068" w:rsidP="00F1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5F65171F" w:rsidR="00F15068" w:rsidRPr="004E4EFB" w:rsidRDefault="00F15068" w:rsidP="00F15068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F15068" w:rsidRPr="00824832" w14:paraId="73085B14" w14:textId="77777777" w:rsidTr="003711C9">
        <w:tc>
          <w:tcPr>
            <w:tcW w:w="5490" w:type="dxa"/>
          </w:tcPr>
          <w:p w14:paraId="06B292CE" w14:textId="5454FFDD" w:rsidR="00F15068" w:rsidRPr="00A64216" w:rsidRDefault="00F15068" w:rsidP="00F1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493E6D19" w:rsidR="00F15068" w:rsidRPr="008108B4" w:rsidRDefault="00F15068" w:rsidP="00F15068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F15068" w:rsidRPr="004E4EFB" w:rsidRDefault="00F15068" w:rsidP="00F1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3F7C911F" w:rsidR="00F15068" w:rsidRPr="004E4EFB" w:rsidRDefault="00F15068" w:rsidP="00F15068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F15068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F15068" w:rsidRPr="00824832" w:rsidRDefault="00F15068" w:rsidP="00F1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7AEC3511" w:rsidR="00F15068" w:rsidRPr="008108B4" w:rsidRDefault="00F15068" w:rsidP="00F15068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  <w:tc>
          <w:tcPr>
            <w:tcW w:w="270" w:type="dxa"/>
            <w:vAlign w:val="bottom"/>
          </w:tcPr>
          <w:p w14:paraId="65F0F39D" w14:textId="77777777" w:rsidR="00F15068" w:rsidRPr="004E4EFB" w:rsidRDefault="00F15068" w:rsidP="00F1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051B75E9" w:rsidR="00F15068" w:rsidRPr="004E4EFB" w:rsidRDefault="00F15068" w:rsidP="00F15068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</w:tr>
    </w:tbl>
    <w:p w14:paraId="72CF8486" w14:textId="16C09369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3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>256</w:t>
      </w:r>
      <w:r w:rsidR="00D37BCF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ก</w:t>
      </w:r>
      <w:r w:rsidRPr="00706A98">
        <w:rPr>
          <w:rFonts w:ascii="Angsana New" w:hAnsi="Angsana New" w:hint="cs"/>
          <w:spacing w:val="4"/>
          <w:sz w:val="28"/>
          <w:szCs w:val="28"/>
          <w:cs/>
        </w:rPr>
        <w:t>ธนาคารจำ</w:t>
      </w:r>
      <w:r w:rsidRPr="00F15068">
        <w:rPr>
          <w:rFonts w:ascii="Angsana New" w:hAnsi="Angsana New" w:hint="cs"/>
          <w:spacing w:val="4"/>
          <w:sz w:val="28"/>
          <w:szCs w:val="28"/>
          <w:cs/>
        </w:rPr>
        <w:t>นวน</w:t>
      </w:r>
      <w:r w:rsidR="00616A2C" w:rsidRPr="00F15068">
        <w:rPr>
          <w:rFonts w:ascii="Angsana New" w:hAnsi="Angsana New"/>
          <w:spacing w:val="4"/>
          <w:sz w:val="28"/>
          <w:szCs w:val="28"/>
        </w:rPr>
        <w:t xml:space="preserve"> 0.4</w:t>
      </w:r>
      <w:r w:rsidRPr="00F15068">
        <w:rPr>
          <w:rFonts w:ascii="Angsana New" w:hAnsi="Angsana New" w:hint="cs"/>
          <w:spacing w:val="4"/>
          <w:sz w:val="28"/>
          <w:szCs w:val="28"/>
          <w:cs/>
        </w:rPr>
        <w:t xml:space="preserve"> ล้าน</w:t>
      </w:r>
      <w:r w:rsidRPr="00706A98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443A16">
        <w:rPr>
          <w:rFonts w:ascii="Angsana New" w:hAnsi="Angsana New"/>
          <w:spacing w:val="4"/>
          <w:sz w:val="28"/>
          <w:szCs w:val="28"/>
        </w:rPr>
        <w:t xml:space="preserve">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443A16">
        <w:rPr>
          <w:rFonts w:ascii="Angsana New" w:hAnsi="Angsana New"/>
          <w:spacing w:val="4"/>
          <w:sz w:val="28"/>
          <w:szCs w:val="28"/>
        </w:rPr>
        <w:t xml:space="preserve">31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D37BCF">
        <w:rPr>
          <w:rFonts w:ascii="Angsana New" w:hAnsi="Angsana New"/>
          <w:spacing w:val="4"/>
          <w:sz w:val="28"/>
          <w:szCs w:val="28"/>
        </w:rPr>
        <w:t>5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0.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37BCF">
        <w:rPr>
          <w:rFonts w:ascii="Angsana New" w:hAnsi="Angsana New"/>
          <w:sz w:val="28"/>
          <w:szCs w:val="28"/>
        </w:rPr>
        <w:t>6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37BCF">
        <w:rPr>
          <w:rFonts w:ascii="Angsana New" w:hAnsi="Angsana New"/>
          <w:sz w:val="28"/>
          <w:szCs w:val="28"/>
        </w:rPr>
        <w:t>10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37BCF">
        <w:rPr>
          <w:rFonts w:ascii="Angsana New" w:hAnsi="Angsana New"/>
          <w:sz w:val="28"/>
          <w:szCs w:val="28"/>
        </w:rPr>
        <w:t>3</w:t>
      </w:r>
    </w:p>
    <w:bookmarkEnd w:id="23"/>
    <w:p w14:paraId="77E34217" w14:textId="5B314D13" w:rsidR="00734748" w:rsidRPr="00F15068" w:rsidRDefault="00CC3932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F1506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 w:rsidRPr="00F15068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F1506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ธันวาคม </w:t>
      </w:r>
      <w:r w:rsidRPr="00F15068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513B6A" w:rsidRPr="00F1506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</w:t>
      </w:r>
      <w:r w:rsidRPr="00F15068">
        <w:rPr>
          <w:rFonts w:asciiTheme="majorBidi" w:hAnsiTheme="majorBidi" w:cstheme="majorBidi" w:hint="cs"/>
          <w:spacing w:val="-2"/>
          <w:sz w:val="28"/>
          <w:szCs w:val="28"/>
          <w:cs/>
        </w:rPr>
        <w:t>มีภาระผูกพันจากการเข้า</w:t>
      </w:r>
      <w:r w:rsidR="00513B6A" w:rsidRPr="00F1506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ทำสัญญาจ้างบริการตรวจสอบค่าสินไหมทดแทนกับบริษัทในประเทศแห่งหนึ่ง </w:t>
      </w:r>
      <w:r w:rsidR="00513B6A" w:rsidRPr="00F15068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="00513B6A" w:rsidRPr="00F15068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513B6A" w:rsidRPr="00F15068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F15068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="00513B6A" w:rsidRPr="00F15068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F15068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513B6A" w:rsidRPr="00F150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3B6A" w:rsidRPr="00F15068">
        <w:rPr>
          <w:rFonts w:asciiTheme="majorBidi" w:hAnsiTheme="majorBidi" w:cstheme="majorBidi"/>
          <w:sz w:val="28"/>
          <w:szCs w:val="28"/>
        </w:rPr>
        <w:t xml:space="preserve">24,000 </w:t>
      </w:r>
      <w:r w:rsidR="00513B6A" w:rsidRPr="00F1506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13B6A" w:rsidRPr="00F15068">
        <w:rPr>
          <w:rFonts w:asciiTheme="majorBidi" w:hAnsiTheme="majorBidi" w:cstheme="majorBidi"/>
          <w:sz w:val="28"/>
          <w:szCs w:val="28"/>
        </w:rPr>
        <w:t xml:space="preserve"> </w:t>
      </w:r>
      <w:r w:rsidR="00513B6A" w:rsidRPr="00F15068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Pr="00F15068">
        <w:rPr>
          <w:rFonts w:asciiTheme="majorBidi" w:hAnsiTheme="majorBidi" w:cstheme="majorBidi" w:hint="cs"/>
          <w:sz w:val="28"/>
          <w:szCs w:val="28"/>
          <w:cs/>
        </w:rPr>
        <w:t xml:space="preserve">และค่าบริการจัดการสินไหมทดแทนขั้นต่ำเดือนละ </w:t>
      </w:r>
      <w:r w:rsidRPr="00F15068">
        <w:rPr>
          <w:rFonts w:asciiTheme="majorBidi" w:hAnsiTheme="majorBidi" w:cstheme="majorBidi"/>
          <w:sz w:val="28"/>
          <w:szCs w:val="28"/>
        </w:rPr>
        <w:t xml:space="preserve">30,000 </w:t>
      </w:r>
      <w:r w:rsidRPr="00F15068">
        <w:rPr>
          <w:rFonts w:asciiTheme="majorBidi" w:hAnsiTheme="majorBidi" w:cstheme="majorBidi" w:hint="cs"/>
          <w:sz w:val="28"/>
          <w:szCs w:val="28"/>
          <w:cs/>
        </w:rPr>
        <w:t>บาท สั</w:t>
      </w:r>
      <w:r w:rsidR="00513B6A" w:rsidRPr="00F15068">
        <w:rPr>
          <w:rFonts w:asciiTheme="majorBidi" w:hAnsiTheme="majorBidi" w:cstheme="majorBidi" w:hint="cs"/>
          <w:sz w:val="28"/>
          <w:szCs w:val="28"/>
          <w:cs/>
        </w:rPr>
        <w:t xml:space="preserve">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F15068">
        <w:rPr>
          <w:rFonts w:asciiTheme="majorBidi" w:hAnsiTheme="majorBidi" w:cstheme="majorBidi"/>
          <w:sz w:val="28"/>
          <w:szCs w:val="28"/>
        </w:rPr>
        <w:t>60</w:t>
      </w:r>
      <w:r w:rsidR="00513B6A" w:rsidRPr="00F15068">
        <w:rPr>
          <w:rFonts w:asciiTheme="majorBidi" w:hAnsiTheme="majorBidi" w:cstheme="majorBidi"/>
          <w:sz w:val="28"/>
          <w:szCs w:val="28"/>
        </w:rPr>
        <w:t xml:space="preserve"> </w:t>
      </w:r>
      <w:r w:rsidR="00513B6A" w:rsidRPr="00F15068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7E2F3525" w14:textId="1D2B4FD1" w:rsidR="00392AA9" w:rsidRPr="000E480A" w:rsidRDefault="00392AA9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15068">
        <w:rPr>
          <w:rFonts w:asciiTheme="majorBidi" w:hAnsiTheme="majorBidi"/>
          <w:spacing w:val="-2"/>
          <w:sz w:val="28"/>
          <w:szCs w:val="28"/>
          <w:cs/>
        </w:rPr>
        <w:t xml:space="preserve">ณ วันที่ </w:t>
      </w:r>
      <w:r w:rsidR="00AD041B" w:rsidRPr="00F15068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 w:rsidRPr="00F15068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 w:rsidRPr="00F15068">
        <w:rPr>
          <w:rFonts w:asciiTheme="majorBidi" w:hAnsiTheme="majorBidi"/>
          <w:spacing w:val="-2"/>
          <w:sz w:val="28"/>
          <w:szCs w:val="28"/>
        </w:rPr>
        <w:t>256</w:t>
      </w:r>
      <w:r w:rsidR="00D37BCF" w:rsidRPr="00F15068">
        <w:rPr>
          <w:rFonts w:asciiTheme="majorBidi" w:hAnsiTheme="majorBidi"/>
          <w:spacing w:val="-2"/>
          <w:sz w:val="28"/>
          <w:szCs w:val="28"/>
        </w:rPr>
        <w:t>6</w:t>
      </w:r>
      <w:r w:rsidR="00961BE4" w:rsidRPr="00F15068">
        <w:rPr>
          <w:rFonts w:asciiTheme="majorBidi" w:hAnsiTheme="majorBidi"/>
          <w:spacing w:val="-2"/>
          <w:sz w:val="28"/>
          <w:szCs w:val="28"/>
        </w:rPr>
        <w:t xml:space="preserve"> </w:t>
      </w:r>
      <w:r w:rsidR="00961BE4" w:rsidRPr="00F15068">
        <w:rPr>
          <w:rFonts w:asciiTheme="majorBidi" w:hAnsiTheme="majorBidi" w:hint="cs"/>
          <w:spacing w:val="-2"/>
          <w:sz w:val="28"/>
          <w:szCs w:val="28"/>
          <w:cs/>
        </w:rPr>
        <w:t xml:space="preserve">และ </w:t>
      </w:r>
      <w:r w:rsidR="00961BE4" w:rsidRPr="00F15068">
        <w:rPr>
          <w:rFonts w:asciiTheme="majorBidi" w:hAnsiTheme="majorBidi"/>
          <w:spacing w:val="-2"/>
          <w:sz w:val="28"/>
          <w:szCs w:val="28"/>
        </w:rPr>
        <w:t>256</w:t>
      </w:r>
      <w:r w:rsidR="00D37BCF" w:rsidRPr="00F15068">
        <w:rPr>
          <w:rFonts w:asciiTheme="majorBidi" w:hAnsiTheme="majorBidi"/>
          <w:spacing w:val="-2"/>
          <w:sz w:val="28"/>
          <w:szCs w:val="28"/>
        </w:rPr>
        <w:t>5</w:t>
      </w:r>
      <w:r w:rsidR="00AD041B" w:rsidRPr="00F15068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F15068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บริษัทมีภาระผูกพันจากการเข้าทำสัญญาบริการให้คำปรึกษาและ</w:t>
      </w:r>
      <w:r w:rsidRPr="00F15068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F15068">
        <w:rPr>
          <w:rFonts w:asciiTheme="majorBidi" w:hAnsiTheme="majorBidi"/>
          <w:spacing w:val="2"/>
          <w:sz w:val="28"/>
          <w:szCs w:val="28"/>
        </w:rPr>
        <w:t>17</w:t>
      </w:r>
      <w:r w:rsidRPr="00F15068">
        <w:rPr>
          <w:rFonts w:asciiTheme="majorBidi" w:hAnsiTheme="majorBidi"/>
          <w:spacing w:val="2"/>
          <w:sz w:val="28"/>
          <w:szCs w:val="28"/>
          <w:cs/>
        </w:rPr>
        <w:t xml:space="preserve"> กับบริษัทแห่งหนึ่งเป็นจำนวนเงิน</w:t>
      </w:r>
      <w:r w:rsidR="002B1BD4" w:rsidRPr="00F15068">
        <w:rPr>
          <w:rFonts w:asciiTheme="majorBidi" w:hAnsiTheme="majorBidi"/>
          <w:spacing w:val="2"/>
          <w:sz w:val="28"/>
          <w:szCs w:val="28"/>
        </w:rPr>
        <w:t xml:space="preserve"> </w:t>
      </w:r>
      <w:r w:rsidR="00F50379">
        <w:rPr>
          <w:rFonts w:asciiTheme="majorBidi" w:hAnsiTheme="majorBidi"/>
          <w:spacing w:val="2"/>
          <w:sz w:val="28"/>
          <w:szCs w:val="28"/>
        </w:rPr>
        <w:t>0.4</w:t>
      </w:r>
      <w:r w:rsidR="00C96280" w:rsidRPr="00F15068">
        <w:rPr>
          <w:rFonts w:asciiTheme="majorBidi" w:hAnsiTheme="majorBidi"/>
          <w:spacing w:val="2"/>
          <w:sz w:val="28"/>
          <w:szCs w:val="28"/>
        </w:rPr>
        <w:t xml:space="preserve"> </w:t>
      </w:r>
      <w:r w:rsidR="002B1BD4" w:rsidRPr="00F15068">
        <w:rPr>
          <w:rFonts w:asciiTheme="majorBidi" w:hAnsiTheme="majorBidi" w:hint="cs"/>
          <w:spacing w:val="2"/>
          <w:sz w:val="28"/>
          <w:szCs w:val="28"/>
          <w:cs/>
        </w:rPr>
        <w:t xml:space="preserve">ล้านบาท </w:t>
      </w:r>
      <w:r w:rsidR="008E2350" w:rsidRPr="00F15068">
        <w:rPr>
          <w:rFonts w:asciiTheme="majorBidi" w:hAnsiTheme="majorBidi" w:hint="cs"/>
          <w:spacing w:val="2"/>
          <w:sz w:val="28"/>
          <w:szCs w:val="28"/>
          <w:cs/>
        </w:rPr>
        <w:t xml:space="preserve">และ </w:t>
      </w:r>
      <w:r w:rsidR="00D37BCF" w:rsidRPr="00F15068">
        <w:rPr>
          <w:rFonts w:asciiTheme="majorBidi" w:hAnsiTheme="majorBidi"/>
          <w:spacing w:val="2"/>
          <w:sz w:val="28"/>
          <w:szCs w:val="28"/>
        </w:rPr>
        <w:t>6.8</w:t>
      </w:r>
      <w:r w:rsidR="008E2350" w:rsidRPr="00F15068">
        <w:rPr>
          <w:rFonts w:asciiTheme="majorBidi" w:hAnsiTheme="majorBidi"/>
          <w:spacing w:val="2"/>
          <w:sz w:val="28"/>
          <w:szCs w:val="28"/>
        </w:rPr>
        <w:t xml:space="preserve"> </w:t>
      </w:r>
      <w:r w:rsidR="008E2350" w:rsidRPr="00F15068">
        <w:rPr>
          <w:rFonts w:asciiTheme="majorBidi" w:hAnsiTheme="majorBidi" w:hint="cs"/>
          <w:spacing w:val="2"/>
          <w:sz w:val="28"/>
          <w:szCs w:val="28"/>
          <w:cs/>
        </w:rPr>
        <w:t>ล้านบาท</w:t>
      </w:r>
      <w:r w:rsidR="007E7CE4" w:rsidRPr="00F15068">
        <w:rPr>
          <w:rFonts w:asciiTheme="majorBidi" w:hAnsiTheme="majorBidi"/>
          <w:spacing w:val="2"/>
          <w:sz w:val="28"/>
          <w:szCs w:val="28"/>
        </w:rPr>
        <w:t xml:space="preserve"> </w:t>
      </w:r>
      <w:r w:rsidR="008E2350" w:rsidRPr="00F15068">
        <w:rPr>
          <w:rFonts w:asciiTheme="majorBidi" w:hAnsiTheme="majorBidi" w:hint="cs"/>
          <w:spacing w:val="2"/>
          <w:sz w:val="28"/>
          <w:szCs w:val="28"/>
          <w:cs/>
        </w:rPr>
        <w:t>ตามลำดับ</w:t>
      </w:r>
    </w:p>
    <w:p w14:paraId="166549C0" w14:textId="77777777" w:rsidR="000E480A" w:rsidRPr="00F15068" w:rsidRDefault="000E480A" w:rsidP="000E48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  <w:cs/>
        </w:rPr>
      </w:pPr>
      <w:r w:rsidRPr="00F15068">
        <w:rPr>
          <w:rFonts w:asciiTheme="majorBidi" w:hAnsiTheme="majorBidi" w:hint="cs"/>
          <w:spacing w:val="-2"/>
          <w:sz w:val="28"/>
          <w:szCs w:val="28"/>
          <w:cs/>
        </w:rPr>
        <w:t xml:space="preserve">ณ วันที่ </w:t>
      </w:r>
      <w:r w:rsidRPr="00F15068">
        <w:rPr>
          <w:rFonts w:asciiTheme="majorBidi" w:hAnsiTheme="majorBidi"/>
          <w:spacing w:val="-2"/>
          <w:sz w:val="28"/>
          <w:szCs w:val="28"/>
        </w:rPr>
        <w:t xml:space="preserve">31 </w:t>
      </w:r>
      <w:r w:rsidRPr="00F15068">
        <w:rPr>
          <w:rFonts w:asciiTheme="majorBidi" w:hAnsiTheme="majorBidi" w:hint="cs"/>
          <w:spacing w:val="-2"/>
          <w:sz w:val="28"/>
          <w:szCs w:val="28"/>
          <w:cs/>
        </w:rPr>
        <w:t xml:space="preserve">ธันวาคม </w:t>
      </w:r>
      <w:r w:rsidRPr="00F15068">
        <w:rPr>
          <w:rFonts w:asciiTheme="majorBidi" w:hAnsiTheme="majorBidi"/>
          <w:spacing w:val="-2"/>
          <w:sz w:val="28"/>
          <w:szCs w:val="28"/>
        </w:rPr>
        <w:t xml:space="preserve">2566 </w:t>
      </w:r>
      <w:r w:rsidRPr="00F15068">
        <w:rPr>
          <w:rFonts w:asciiTheme="majorBidi" w:hAnsiTheme="majorBidi" w:hint="cs"/>
          <w:spacing w:val="-2"/>
          <w:sz w:val="28"/>
          <w:szCs w:val="28"/>
          <w:cs/>
        </w:rPr>
        <w:t xml:space="preserve">บริษัทมีภาระผูกพันจากการเข้าทำสัญญาจ้างบริการตรวจสอบภายในที่เกี่ยวข้องกับแผนสินไหมทดแทนรถยนต์และสินไหมทดแทนทั่วไปกับบริษัทแห่งหนึ่งเป็นจำนวนเงิน </w:t>
      </w:r>
      <w:r w:rsidRPr="00F15068">
        <w:rPr>
          <w:rFonts w:asciiTheme="majorBidi" w:hAnsiTheme="majorBidi"/>
          <w:spacing w:val="-2"/>
          <w:sz w:val="28"/>
          <w:szCs w:val="28"/>
        </w:rPr>
        <w:t xml:space="preserve">0.9 </w:t>
      </w:r>
      <w:r w:rsidRPr="00F15068">
        <w:rPr>
          <w:rFonts w:asciiTheme="majorBidi" w:hAnsiTheme="majorBidi" w:hint="cs"/>
          <w:spacing w:val="-2"/>
          <w:sz w:val="28"/>
          <w:szCs w:val="28"/>
          <w:cs/>
        </w:rPr>
        <w:t>ล้านบาท</w:t>
      </w:r>
    </w:p>
    <w:p w14:paraId="31D01292" w14:textId="77777777" w:rsidR="000E480A" w:rsidRPr="00F15068" w:rsidRDefault="000E480A" w:rsidP="000E48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F355F40" w14:textId="235B1E86" w:rsidR="003C66A2" w:rsidRPr="00F50379" w:rsidRDefault="002E71F5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F50379">
        <w:rPr>
          <w:rFonts w:asciiTheme="majorBidi" w:hAnsiTheme="majorBidi"/>
          <w:spacing w:val="2"/>
          <w:sz w:val="28"/>
          <w:szCs w:val="28"/>
          <w:cs/>
        </w:rPr>
        <w:lastRenderedPageBreak/>
        <w:t xml:space="preserve">ณ วันที่ </w:t>
      </w:r>
      <w:r w:rsidR="00AD041B" w:rsidRPr="00F50379">
        <w:rPr>
          <w:rFonts w:asciiTheme="majorBidi" w:hAnsiTheme="majorBidi"/>
          <w:spacing w:val="2"/>
          <w:sz w:val="28"/>
          <w:szCs w:val="28"/>
        </w:rPr>
        <w:t xml:space="preserve">31 </w:t>
      </w:r>
      <w:r w:rsidR="00AD041B" w:rsidRPr="00F50379">
        <w:rPr>
          <w:rFonts w:asciiTheme="majorBidi" w:hAnsiTheme="majorBidi"/>
          <w:spacing w:val="2"/>
          <w:sz w:val="28"/>
          <w:szCs w:val="28"/>
          <w:cs/>
        </w:rPr>
        <w:t>ธันวาค</w:t>
      </w:r>
      <w:r w:rsidR="00BC227E">
        <w:rPr>
          <w:rFonts w:asciiTheme="majorBidi" w:hAnsiTheme="majorBidi" w:hint="cs"/>
          <w:spacing w:val="2"/>
          <w:sz w:val="28"/>
          <w:szCs w:val="28"/>
          <w:cs/>
        </w:rPr>
        <w:t>ม</w:t>
      </w:r>
      <w:r w:rsidR="00F50379">
        <w:rPr>
          <w:rFonts w:asciiTheme="majorBidi" w:hAnsiTheme="majorBidi"/>
          <w:spacing w:val="2"/>
          <w:sz w:val="28"/>
          <w:szCs w:val="28"/>
        </w:rPr>
        <w:t xml:space="preserve"> </w:t>
      </w:r>
      <w:r w:rsidR="006E021D" w:rsidRPr="00F50379">
        <w:rPr>
          <w:rFonts w:asciiTheme="majorBidi" w:hAnsiTheme="majorBidi"/>
          <w:spacing w:val="2"/>
          <w:sz w:val="28"/>
          <w:szCs w:val="28"/>
        </w:rPr>
        <w:t xml:space="preserve">2565 </w:t>
      </w:r>
      <w:r w:rsidRPr="00F50379">
        <w:rPr>
          <w:rFonts w:asciiTheme="majorBidi" w:hAnsiTheme="majorBidi"/>
          <w:spacing w:val="2"/>
          <w:sz w:val="28"/>
          <w:szCs w:val="28"/>
          <w:cs/>
        </w:rPr>
        <w:t>บริษัทมีภาระผูกพันจากการจ้างพัฒนาและออกแบบเว็บไซต์กับบริษัทแห่งหนึ่ง</w:t>
      </w:r>
      <w:r w:rsidR="00F50379">
        <w:rPr>
          <w:rFonts w:asciiTheme="majorBidi" w:hAnsiTheme="majorBidi"/>
          <w:spacing w:val="2"/>
          <w:sz w:val="28"/>
          <w:szCs w:val="28"/>
        </w:rPr>
        <w:br/>
      </w:r>
      <w:r w:rsidRPr="00F50379">
        <w:rPr>
          <w:rFonts w:asciiTheme="majorBidi" w:hAnsiTheme="majorBidi"/>
          <w:spacing w:val="2"/>
          <w:sz w:val="28"/>
          <w:szCs w:val="28"/>
          <w:cs/>
        </w:rPr>
        <w:t>เป็น</w:t>
      </w:r>
      <w:r w:rsidRPr="00F50379">
        <w:rPr>
          <w:rFonts w:asciiTheme="majorBidi" w:hAnsiTheme="majorBidi"/>
          <w:spacing w:val="-2"/>
          <w:sz w:val="28"/>
          <w:szCs w:val="28"/>
          <w:cs/>
        </w:rPr>
        <w:t xml:space="preserve">จำนวนเงิน </w:t>
      </w:r>
      <w:r w:rsidR="00C96280" w:rsidRPr="00F50379">
        <w:rPr>
          <w:rFonts w:asciiTheme="majorBidi" w:hAnsiTheme="majorBidi"/>
          <w:spacing w:val="-2"/>
          <w:sz w:val="28"/>
          <w:szCs w:val="28"/>
        </w:rPr>
        <w:t>0.</w:t>
      </w:r>
      <w:r w:rsidR="00A41072" w:rsidRPr="00F50379">
        <w:rPr>
          <w:rFonts w:asciiTheme="majorBidi" w:hAnsiTheme="majorBidi"/>
          <w:spacing w:val="-2"/>
          <w:sz w:val="28"/>
          <w:szCs w:val="28"/>
        </w:rPr>
        <w:t>5</w:t>
      </w:r>
      <w:r w:rsidR="00C96280" w:rsidRPr="00F50379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F50379">
        <w:rPr>
          <w:rFonts w:asciiTheme="majorBidi" w:hAnsiTheme="majorBidi"/>
          <w:spacing w:val="-2"/>
          <w:sz w:val="28"/>
          <w:szCs w:val="28"/>
          <w:cs/>
        </w:rPr>
        <w:t>ล้านบา</w:t>
      </w:r>
      <w:r w:rsidR="00A41072" w:rsidRPr="00F50379">
        <w:rPr>
          <w:rFonts w:asciiTheme="majorBidi" w:hAnsiTheme="majorBidi" w:hint="cs"/>
          <w:spacing w:val="-2"/>
          <w:sz w:val="28"/>
          <w:szCs w:val="28"/>
          <w:cs/>
        </w:rPr>
        <w:t>ท</w:t>
      </w:r>
    </w:p>
    <w:p w14:paraId="28E3835D" w14:textId="31F88D8E" w:rsidR="005B7353" w:rsidRPr="00F50379" w:rsidRDefault="00513B6A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F50379">
        <w:rPr>
          <w:rFonts w:hint="cs"/>
          <w:b/>
          <w:bCs/>
          <w:u w:val="none"/>
          <w:cs/>
        </w:rPr>
        <w:t>หนี้สินที่อาจเกิดขึ้น</w:t>
      </w:r>
    </w:p>
    <w:p w14:paraId="73F61226" w14:textId="3A057255" w:rsidR="00BD17EA" w:rsidRPr="00C36052" w:rsidRDefault="00C037A5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36052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C36052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AD041B" w:rsidRPr="00C36052">
        <w:rPr>
          <w:rFonts w:ascii="Angsana New" w:hAnsi="Angsana New"/>
          <w:sz w:val="28"/>
          <w:szCs w:val="28"/>
        </w:rPr>
        <w:t xml:space="preserve">31 </w:t>
      </w:r>
      <w:r w:rsidR="00AD041B" w:rsidRPr="00C36052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 w:rsidRPr="00C36052">
        <w:rPr>
          <w:rFonts w:ascii="Angsana New" w:hAnsi="Angsana New"/>
          <w:sz w:val="28"/>
          <w:szCs w:val="28"/>
        </w:rPr>
        <w:t>256</w:t>
      </w:r>
      <w:r w:rsidR="00CC3932" w:rsidRPr="00C36052">
        <w:rPr>
          <w:rFonts w:ascii="Angsana New" w:hAnsi="Angsana New"/>
          <w:sz w:val="28"/>
          <w:szCs w:val="28"/>
        </w:rPr>
        <w:t>6</w:t>
      </w:r>
      <w:r w:rsidR="00AD041B" w:rsidRPr="00C36052">
        <w:rPr>
          <w:rFonts w:ascii="Angsana New" w:hAnsi="Angsana New"/>
          <w:sz w:val="28"/>
          <w:szCs w:val="28"/>
        </w:rPr>
        <w:t xml:space="preserve"> </w:t>
      </w:r>
      <w:r w:rsidRPr="00C36052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Pr="00C36052">
        <w:rPr>
          <w:rFonts w:ascii="Angsana New" w:hAnsi="Angsana New"/>
          <w:spacing w:val="2"/>
          <w:sz w:val="28"/>
          <w:szCs w:val="28"/>
        </w:rPr>
        <w:t>256</w:t>
      </w:r>
      <w:r w:rsidR="00CC3932" w:rsidRPr="00C36052">
        <w:rPr>
          <w:rFonts w:ascii="Angsana New" w:hAnsi="Angsana New"/>
          <w:spacing w:val="2"/>
          <w:sz w:val="28"/>
          <w:szCs w:val="28"/>
        </w:rPr>
        <w:t>5</w:t>
      </w:r>
      <w:r w:rsidR="00D8033A" w:rsidRPr="00C3605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เป็นจำนวนเงินรวม</w:t>
      </w:r>
      <w:r w:rsidR="001B3C1B" w:rsidRPr="00C360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36052" w:rsidRPr="00C36052">
        <w:rPr>
          <w:rFonts w:asciiTheme="majorBidi" w:hAnsiTheme="majorBidi" w:cstheme="majorBidi"/>
          <w:spacing w:val="-2"/>
          <w:sz w:val="28"/>
          <w:szCs w:val="28"/>
        </w:rPr>
        <w:t>91.5</w:t>
      </w:r>
      <w:r w:rsidR="005C5DE0" w:rsidRPr="00C360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C36052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7E204A" w:rsidRPr="00C36052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="00D54B3A" w:rsidRPr="00C3605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C3932" w:rsidRPr="00C36052">
        <w:rPr>
          <w:rFonts w:asciiTheme="majorBidi" w:hAnsiTheme="majorBidi" w:cstheme="majorBidi"/>
          <w:spacing w:val="-2"/>
          <w:sz w:val="28"/>
          <w:szCs w:val="28"/>
        </w:rPr>
        <w:t>58.3</w:t>
      </w:r>
      <w:r w:rsidR="00333003" w:rsidRPr="00C360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C3605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C36052">
        <w:rPr>
          <w:rFonts w:asciiTheme="majorBidi" w:hAnsiTheme="majorBidi" w:cstheme="majorBidi"/>
          <w:spacing w:val="2"/>
          <w:sz w:val="28"/>
          <w:szCs w:val="28"/>
          <w:cs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392AA9" w:rsidRPr="00C36052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5C5DE0" w:rsidRPr="00C3605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C36052" w:rsidRPr="00C36052">
        <w:rPr>
          <w:rFonts w:asciiTheme="majorBidi" w:hAnsiTheme="majorBidi" w:cstheme="majorBidi"/>
          <w:spacing w:val="2"/>
          <w:sz w:val="28"/>
          <w:szCs w:val="28"/>
        </w:rPr>
        <w:t>36.8</w:t>
      </w:r>
      <w:r w:rsidR="005C5DE0" w:rsidRPr="00C3605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C5DE0" w:rsidRPr="00C36052">
        <w:rPr>
          <w:rFonts w:asciiTheme="majorBidi" w:hAnsiTheme="majorBidi" w:cstheme="majorBidi" w:hint="cs"/>
          <w:spacing w:val="2"/>
          <w:sz w:val="28"/>
          <w:szCs w:val="28"/>
          <w:cs/>
        </w:rPr>
        <w:t>ล้านบาท และ</w:t>
      </w:r>
      <w:r w:rsidR="007E204A" w:rsidRPr="00C36052">
        <w:rPr>
          <w:rFonts w:asciiTheme="majorBidi" w:hAnsiTheme="majorBidi" w:cstheme="majorBidi" w:hint="cs"/>
          <w:spacing w:val="2"/>
          <w:sz w:val="28"/>
          <w:szCs w:val="28"/>
          <w:cs/>
        </w:rPr>
        <w:t>จำนวน</w:t>
      </w:r>
      <w:r w:rsidR="006C36B5" w:rsidRPr="00C3605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CC3932" w:rsidRPr="00C36052">
        <w:rPr>
          <w:rFonts w:asciiTheme="majorBidi" w:hAnsiTheme="majorBidi" w:cstheme="majorBidi"/>
          <w:spacing w:val="2"/>
          <w:sz w:val="28"/>
          <w:szCs w:val="28"/>
        </w:rPr>
        <w:t>10.0</w:t>
      </w:r>
      <w:r w:rsidR="008A1A69" w:rsidRPr="00C3605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D8033A" w:rsidRPr="00C36052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C36052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9B17B4" w:rsidRPr="00C36052">
        <w:rPr>
          <w:rFonts w:asciiTheme="majorBidi" w:hAnsiTheme="majorBidi" w:cstheme="majorBidi" w:hint="cs"/>
          <w:spacing w:val="-2"/>
          <w:sz w:val="28"/>
          <w:szCs w:val="28"/>
          <w:cs/>
        </w:rPr>
        <w:t>ตามลำดับ</w:t>
      </w:r>
    </w:p>
    <w:p w14:paraId="3B3357B5" w14:textId="4EF87ACC" w:rsidR="008256E8" w:rsidRDefault="00074A9F" w:rsidP="00761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3605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D041B" w:rsidRPr="00C36052">
        <w:rPr>
          <w:rFonts w:ascii="Angsana New" w:hAnsi="Angsana New"/>
          <w:sz w:val="28"/>
          <w:szCs w:val="28"/>
        </w:rPr>
        <w:t xml:space="preserve">31 </w:t>
      </w:r>
      <w:r w:rsidR="00AD041B" w:rsidRPr="00C36052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 w:rsidRPr="00C36052">
        <w:rPr>
          <w:rFonts w:ascii="Angsana New" w:hAnsi="Angsana New"/>
          <w:sz w:val="28"/>
          <w:szCs w:val="28"/>
        </w:rPr>
        <w:t>256</w:t>
      </w:r>
      <w:r w:rsidR="00CC3932" w:rsidRPr="00C36052">
        <w:rPr>
          <w:rFonts w:ascii="Angsana New" w:hAnsi="Angsana New"/>
          <w:sz w:val="28"/>
          <w:szCs w:val="28"/>
        </w:rPr>
        <w:t>6</w:t>
      </w:r>
      <w:r w:rsidR="00AD041B" w:rsidRPr="00C36052">
        <w:rPr>
          <w:rFonts w:ascii="Angsana New" w:hAnsi="Angsana New"/>
          <w:sz w:val="28"/>
          <w:szCs w:val="28"/>
        </w:rPr>
        <w:t xml:space="preserve"> </w:t>
      </w:r>
      <w:r w:rsidRPr="00C36052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Pr="00C36052">
        <w:rPr>
          <w:rFonts w:ascii="Angsana New" w:hAnsi="Angsana New"/>
          <w:spacing w:val="2"/>
          <w:sz w:val="28"/>
          <w:szCs w:val="28"/>
        </w:rPr>
        <w:t>256</w:t>
      </w:r>
      <w:r w:rsidR="00CC3932" w:rsidRPr="00C36052">
        <w:rPr>
          <w:rFonts w:ascii="Angsana New" w:hAnsi="Angsana New"/>
          <w:spacing w:val="2"/>
          <w:sz w:val="28"/>
          <w:szCs w:val="28"/>
        </w:rPr>
        <w:t>5</w:t>
      </w:r>
      <w:r w:rsidRPr="00C3605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C36052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C36052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C36052" w:rsidRPr="00C36052">
        <w:rPr>
          <w:rFonts w:asciiTheme="majorBidi" w:hAnsiTheme="majorBidi" w:cstheme="majorBidi"/>
          <w:sz w:val="28"/>
          <w:szCs w:val="28"/>
        </w:rPr>
        <w:t xml:space="preserve"> 10.4</w:t>
      </w:r>
      <w:r w:rsidR="00473DBA" w:rsidRPr="00C36052">
        <w:rPr>
          <w:rFonts w:asciiTheme="majorBidi" w:hAnsiTheme="majorBidi" w:cstheme="majorBidi"/>
          <w:sz w:val="28"/>
          <w:szCs w:val="28"/>
        </w:rPr>
        <w:t xml:space="preserve"> </w:t>
      </w:r>
      <w:r w:rsidR="00D8033A" w:rsidRPr="00C3605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64AB8" w:rsidRPr="00C36052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E204A" w:rsidRPr="00C360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5F2DD4" w:rsidRPr="00C360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C3932" w:rsidRPr="00C36052">
        <w:rPr>
          <w:rFonts w:asciiTheme="majorBidi" w:hAnsiTheme="majorBidi" w:cstheme="majorBidi"/>
          <w:sz w:val="28"/>
          <w:szCs w:val="28"/>
        </w:rPr>
        <w:t>2.2</w:t>
      </w:r>
      <w:r w:rsidR="00C64AB8" w:rsidRPr="00C36052">
        <w:rPr>
          <w:rFonts w:asciiTheme="majorBidi" w:hAnsiTheme="majorBidi" w:cstheme="majorBidi"/>
          <w:sz w:val="28"/>
          <w:szCs w:val="28"/>
        </w:rPr>
        <w:t xml:space="preserve"> </w:t>
      </w:r>
      <w:r w:rsidR="00C64AB8" w:rsidRPr="00C36052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D8033A" w:rsidRPr="00C36052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1A52BED1" w14:textId="4977AE6C" w:rsidR="00620889" w:rsidRPr="00B05D6E" w:rsidRDefault="00620889" w:rsidP="0062088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Pr="00B05D6E">
        <w:rPr>
          <w:rFonts w:ascii="Angsana New" w:hAnsi="Angsana New"/>
          <w:spacing w:val="2"/>
          <w:sz w:val="28"/>
          <w:szCs w:val="28"/>
        </w:rPr>
        <w:t>31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 ธันวาคม </w:t>
      </w:r>
      <w:r w:rsidRPr="00B05D6E">
        <w:rPr>
          <w:rFonts w:ascii="Angsana New" w:hAnsi="Angsana New"/>
          <w:spacing w:val="2"/>
          <w:sz w:val="28"/>
          <w:szCs w:val="28"/>
        </w:rPr>
        <w:t xml:space="preserve">2566 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บริษัทถูกฟ้องร้องคดีแรงงานจำนวน </w:t>
      </w:r>
      <w:r w:rsidRPr="00B05D6E">
        <w:rPr>
          <w:rFonts w:ascii="Angsana New" w:hAnsi="Angsana New"/>
          <w:spacing w:val="2"/>
          <w:sz w:val="28"/>
          <w:szCs w:val="28"/>
        </w:rPr>
        <w:t xml:space="preserve">1 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รายจากการฝ่าฝืนไม่ปฏิบัติตามสัญญาจ้างแรงงานและกฎหมายว่าด้วยการคุ้มครองแรงงาน โดยมีทุนทรัพย์ถูกฟ้องเป็นจำนวนรวม </w:t>
      </w:r>
      <w:r w:rsidRPr="00B05D6E">
        <w:rPr>
          <w:rFonts w:ascii="Angsana New" w:hAnsi="Angsana New"/>
          <w:spacing w:val="2"/>
          <w:sz w:val="28"/>
          <w:szCs w:val="28"/>
        </w:rPr>
        <w:t xml:space="preserve">1.5 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พร้อมดอกเบี้ยร้อยละ </w:t>
      </w:r>
      <w:r w:rsidRPr="00B05D6E">
        <w:rPr>
          <w:rFonts w:ascii="Angsana New" w:hAnsi="Angsana New"/>
          <w:spacing w:val="2"/>
          <w:sz w:val="28"/>
          <w:szCs w:val="28"/>
        </w:rPr>
        <w:t xml:space="preserve">5 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Pr="00B05D6E">
        <w:rPr>
          <w:rFonts w:ascii="Angsana New" w:hAnsi="Angsana New"/>
          <w:spacing w:val="2"/>
          <w:sz w:val="28"/>
          <w:szCs w:val="28"/>
        </w:rPr>
        <w:t xml:space="preserve">15 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ต่อปี นับแต่วันที่ฟ้องจนกว่าชำระเสร็จ ศาลแรงงานได้มีคำพิพากษาให้บริษัทชดใช้ค่าเสียหายจำนวน </w:t>
      </w:r>
      <w:r w:rsidRPr="00B05D6E">
        <w:rPr>
          <w:rFonts w:ascii="Angsana New" w:hAnsi="Angsana New"/>
          <w:spacing w:val="2"/>
          <w:sz w:val="28"/>
          <w:szCs w:val="28"/>
        </w:rPr>
        <w:t xml:space="preserve">0.4 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พร้อมดอกเบี้ยร้อยละ </w:t>
      </w:r>
      <w:r w:rsidRPr="00B05D6E">
        <w:rPr>
          <w:rFonts w:ascii="Angsana New" w:hAnsi="Angsana New"/>
          <w:spacing w:val="2"/>
          <w:sz w:val="28"/>
          <w:szCs w:val="28"/>
        </w:rPr>
        <w:t xml:space="preserve">5 </w:t>
      </w:r>
      <w:r w:rsidRPr="00B05D6E">
        <w:rPr>
          <w:rFonts w:ascii="Angsana New" w:hAnsi="Angsana New" w:hint="cs"/>
          <w:spacing w:val="2"/>
          <w:sz w:val="28"/>
          <w:szCs w:val="28"/>
          <w:cs/>
        </w:rPr>
        <w:t xml:space="preserve">ต่อปี </w:t>
      </w:r>
      <w:r w:rsidR="004309BE" w:rsidRPr="00B05D6E">
        <w:rPr>
          <w:rFonts w:ascii="Angsana New" w:hAnsi="Angsana New" w:hint="cs"/>
          <w:spacing w:val="2"/>
          <w:sz w:val="28"/>
          <w:szCs w:val="28"/>
          <w:cs/>
        </w:rPr>
        <w:t>บริษัทได้ยื่นคำอุทธรณ์และคำร้องขอทุเลาการวางเงินตามคำพิพากษาศาลชั้นต้นต่อศาลอุทธรณ์แล้ว ปัจจุบัน บริษัทอยู่ระหว่างการรอหมายนัดจากศาล</w:t>
      </w:r>
    </w:p>
    <w:p w14:paraId="250DC52E" w14:textId="675ED46D" w:rsidR="00D67031" w:rsidRPr="00712748" w:rsidRDefault="005A14AA" w:rsidP="007D444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7127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D041B" w:rsidRPr="00712748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AD041B" w:rsidRPr="007127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7D4446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="007D444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1C04C6" w:rsidRPr="00712748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1C04C6" w:rsidRPr="007127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464BD" w:rsidRPr="00712748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712748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7127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ศาลแรงงานได้มีคำพิพากษาให้บริษัทชดใช้ค่าเสียหายจำนวน </w:t>
      </w:r>
      <w:r w:rsidR="004200CB" w:rsidRPr="00712748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>.1</w:t>
      </w:r>
      <w:r w:rsidR="004200CB" w:rsidRPr="007127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200CB" w:rsidRPr="00712748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>7.5</w:t>
      </w:r>
      <w:r w:rsidR="004200CB" w:rsidRPr="0071274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200CB" w:rsidRPr="00712748">
        <w:rPr>
          <w:rFonts w:asciiTheme="majorBidi" w:hAnsiTheme="majorBidi" w:cstheme="majorBidi"/>
          <w:spacing w:val="-2"/>
          <w:sz w:val="28"/>
          <w:szCs w:val="28"/>
          <w:cs/>
        </w:rPr>
        <w:t>ต่อปี นับแต่วันที่ฟ้อง</w:t>
      </w:r>
      <w:r w:rsidR="00712748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ถึงวันที่ </w:t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="00712748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เมษายน </w:t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="00712748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และร้อยละ </w:t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712748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นับแต่วันที่ </w:t>
      </w:r>
      <w:r w:rsidR="007D4446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 xml:space="preserve">11 </w:t>
      </w:r>
      <w:r w:rsidR="00712748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เมษายน </w:t>
      </w:r>
      <w:r w:rsidR="00712748" w:rsidRPr="00712748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="00712748" w:rsidRPr="00712748">
        <w:rPr>
          <w:rFonts w:asciiTheme="majorBidi" w:hAnsiTheme="majorBidi" w:cstheme="majorBidi" w:hint="cs"/>
          <w:spacing w:val="-2"/>
          <w:sz w:val="28"/>
          <w:szCs w:val="28"/>
          <w:cs/>
        </w:rPr>
        <w:t>ถึงวันที่</w:t>
      </w:r>
      <w:r w:rsidR="004200CB" w:rsidRPr="00712748">
        <w:rPr>
          <w:rFonts w:asciiTheme="majorBidi" w:hAnsiTheme="majorBidi" w:cstheme="majorBidi"/>
          <w:spacing w:val="-2"/>
          <w:sz w:val="28"/>
          <w:szCs w:val="28"/>
          <w:cs/>
        </w:rPr>
        <w:t>ชำระเสร็จ</w:t>
      </w:r>
      <w:r w:rsidR="00455EC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557BD">
        <w:rPr>
          <w:rFonts w:asciiTheme="majorBidi" w:hAnsiTheme="majorBidi" w:cstheme="majorBidi" w:hint="cs"/>
          <w:spacing w:val="-2"/>
          <w:sz w:val="28"/>
          <w:szCs w:val="28"/>
          <w:cs/>
        </w:rPr>
        <w:t>ซึ่ง</w:t>
      </w:r>
      <w:r w:rsidR="00455ECF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บริษัทได้จ่ายชำระค่าเสียหายให้แก่โจทก์เรียบร้อยแล้ว</w:t>
      </w:r>
      <w:r w:rsidR="008557B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697C6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อย่างไรก็ตาม </w:t>
      </w:r>
      <w:r w:rsidR="008557BD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บริษัทได้รับเอกสารจากศาลแรงงานกลาง</w:t>
      </w:r>
      <w:r w:rsidR="00697C6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ในวันที่ </w:t>
      </w:r>
      <w:r w:rsidR="00697C6C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697C6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697C6C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="008557BD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เพื่อนัดฟังคำพิพากษาของศาลอุทธรณ์ชำนัญพิเศษ</w:t>
      </w:r>
      <w:r w:rsidR="007D4446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7D6C8F">
        <w:rPr>
          <w:rFonts w:asciiTheme="majorBidi" w:hAnsiTheme="majorBidi" w:cstheme="majorBidi" w:hint="cs"/>
          <w:spacing w:val="-2"/>
          <w:sz w:val="28"/>
          <w:szCs w:val="28"/>
          <w:cs/>
        </w:rPr>
        <w:t>อีกครั้ง</w:t>
      </w:r>
      <w:r w:rsidR="008557BD">
        <w:rPr>
          <w:rFonts w:asciiTheme="majorBidi" w:hAnsiTheme="majorBidi" w:cstheme="majorBidi" w:hint="cs"/>
          <w:spacing w:val="-2"/>
          <w:sz w:val="28"/>
          <w:szCs w:val="28"/>
          <w:cs/>
        </w:rPr>
        <w:t>ในวันที่</w:t>
      </w:r>
      <w:r w:rsidR="00697C6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557BD">
        <w:rPr>
          <w:rFonts w:asciiTheme="majorBidi" w:hAnsiTheme="majorBidi" w:cstheme="majorBidi"/>
          <w:spacing w:val="-2"/>
          <w:sz w:val="28"/>
          <w:szCs w:val="28"/>
        </w:rPr>
        <w:t xml:space="preserve">8 </w:t>
      </w:r>
      <w:r w:rsidR="008557B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 w:rsidR="008557BD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62C2973A" w14:textId="77777777" w:rsidR="00B97319" w:rsidRPr="00594F26" w:rsidRDefault="00B97319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594F26">
        <w:rPr>
          <w:b/>
          <w:bCs/>
          <w:u w:val="none"/>
          <w:cs/>
        </w:rPr>
        <w:t>การบริหารจัดการทุน</w:t>
      </w:r>
    </w:p>
    <w:p w14:paraId="3D1006DB" w14:textId="7CEA4E00" w:rsidR="00B97319" w:rsidRPr="00B97319" w:rsidRDefault="00B97319" w:rsidP="00B9731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B97319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วัตถุประสงค์ในการบริหารจัดการทุนของบริษัทคือการจัดให้มีโครงสร้างทางการเงินที่เหมาะสม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14:paraId="25927A56" w14:textId="2485D383" w:rsidR="00B505D0" w:rsidRPr="00E258A6" w:rsidRDefault="00B505D0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3C66A2">
        <w:rPr>
          <w:rFonts w:hint="cs"/>
          <w:b/>
          <w:bCs/>
          <w:u w:val="none"/>
          <w:cs/>
        </w:rPr>
        <w:t>งบ</w:t>
      </w:r>
      <w:r w:rsidR="0007429E" w:rsidRPr="00E258A6">
        <w:rPr>
          <w:rFonts w:hint="cs"/>
          <w:b/>
          <w:bCs/>
          <w:u w:val="none"/>
          <w:cs/>
        </w:rPr>
        <w:t>การเงิน</w:t>
      </w:r>
    </w:p>
    <w:p w14:paraId="7F6BEBDD" w14:textId="70204909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3C66A2" w:rsidRPr="003C66A2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กรรมการของบริษัทได้อนุมัติให้ออกงบการเงินนี้แล้วเมื่อ</w:t>
      </w:r>
      <w:r w:rsidR="003C66A2" w:rsidRPr="0092203E">
        <w:rPr>
          <w:rFonts w:ascii="Angsana New" w:hAnsi="Angsana New"/>
          <w:sz w:val="28"/>
          <w:szCs w:val="28"/>
          <w:cs/>
        </w:rPr>
        <w:t xml:space="preserve">วันที่ </w:t>
      </w:r>
      <w:r w:rsidR="00775EC4" w:rsidRPr="0092203E">
        <w:rPr>
          <w:rFonts w:ascii="Angsana New" w:hAnsi="Angsana New"/>
          <w:sz w:val="28"/>
          <w:szCs w:val="28"/>
        </w:rPr>
        <w:t>2</w:t>
      </w:r>
      <w:r w:rsidR="009A3DF5" w:rsidRPr="0092203E">
        <w:rPr>
          <w:rFonts w:ascii="Angsana New" w:hAnsi="Angsana New"/>
          <w:sz w:val="28"/>
          <w:szCs w:val="28"/>
        </w:rPr>
        <w:t>7</w:t>
      </w:r>
      <w:r w:rsidR="003C66A2" w:rsidRPr="0092203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75EC4" w:rsidRPr="0092203E">
        <w:rPr>
          <w:rFonts w:ascii="Angsana New" w:hAnsi="Angsana New"/>
          <w:sz w:val="28"/>
          <w:szCs w:val="28"/>
        </w:rPr>
        <w:t>256</w:t>
      </w:r>
      <w:r w:rsidR="006E021D" w:rsidRPr="0092203E">
        <w:rPr>
          <w:rFonts w:ascii="Angsana New" w:hAnsi="Angsana New"/>
          <w:sz w:val="28"/>
          <w:szCs w:val="28"/>
        </w:rPr>
        <w:t>7</w:t>
      </w:r>
    </w:p>
    <w:sectPr w:rsidR="009B7742" w:rsidRPr="000C7591" w:rsidSect="009F740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19" w:bottom="864" w:left="1440" w:header="475" w:footer="86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D2023" w14:textId="77777777" w:rsidR="00F56279" w:rsidRDefault="00F56279">
      <w:r>
        <w:separator/>
      </w:r>
    </w:p>
  </w:endnote>
  <w:endnote w:type="continuationSeparator" w:id="0">
    <w:p w14:paraId="11E80D5D" w14:textId="77777777" w:rsidR="00F56279" w:rsidRDefault="00F56279">
      <w:r>
        <w:continuationSeparator/>
      </w:r>
    </w:p>
  </w:endnote>
  <w:endnote w:type="continuationNotice" w:id="1">
    <w:p w14:paraId="7F2B20B1" w14:textId="77777777" w:rsidR="00F56279" w:rsidRDefault="00F562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A69CB" w14:textId="65D271FA" w:rsidR="00765B6C" w:rsidRPr="008A5482" w:rsidRDefault="00BC227E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98EAD" w14:textId="77777777" w:rsidR="00F56279" w:rsidRDefault="00F56279">
      <w:r>
        <w:separator/>
      </w:r>
    </w:p>
  </w:footnote>
  <w:footnote w:type="continuationSeparator" w:id="0">
    <w:p w14:paraId="4EAC2007" w14:textId="77777777" w:rsidR="00F56279" w:rsidRDefault="00F56279">
      <w:r>
        <w:continuationSeparator/>
      </w:r>
    </w:p>
  </w:footnote>
  <w:footnote w:type="continuationNotice" w:id="1">
    <w:p w14:paraId="368D20BC" w14:textId="77777777" w:rsidR="00F56279" w:rsidRDefault="00F562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4DCAC584" w:rsidR="00765B6C" w:rsidRPr="002F3F82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0A702B">
      <w:rPr>
        <w:rFonts w:ascii="Angsana New" w:hAnsi="Angsana New" w:hint="cs"/>
        <w:b/>
        <w:bCs/>
        <w:sz w:val="28"/>
        <w:szCs w:val="28"/>
        <w:cs/>
      </w:rPr>
      <w:t>งบ</w:t>
    </w:r>
    <w:r>
      <w:rPr>
        <w:rFonts w:ascii="Angsana New" w:hAnsi="Angsana New" w:hint="cs"/>
        <w:b/>
        <w:bCs/>
        <w:sz w:val="28"/>
        <w:szCs w:val="28"/>
        <w:cs/>
      </w:rPr>
      <w:t>การเงิน</w:t>
    </w:r>
  </w:p>
  <w:p w14:paraId="2053484D" w14:textId="7EBBE423" w:rsidR="00765B6C" w:rsidRDefault="001A41C4" w:rsidP="001A41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สำหรับปีสิ้นสุด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7B413A">
      <w:rPr>
        <w:rFonts w:ascii="Angsana New" w:hAnsi="Angsana New"/>
        <w:b/>
        <w:bCs/>
        <w:sz w:val="28"/>
        <w:szCs w:val="2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4042173"/>
    <w:multiLevelType w:val="hybridMultilevel"/>
    <w:tmpl w:val="D61EDFE0"/>
    <w:lvl w:ilvl="0" w:tplc="C72C5C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894AB4"/>
    <w:multiLevelType w:val="multilevel"/>
    <w:tmpl w:val="4E4E8AB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430CA8"/>
    <w:multiLevelType w:val="multilevel"/>
    <w:tmpl w:val="FAECF6C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A5877"/>
    <w:multiLevelType w:val="hybridMultilevel"/>
    <w:tmpl w:val="392258B8"/>
    <w:lvl w:ilvl="0" w:tplc="58867060">
      <w:start w:val="1"/>
      <w:numFmt w:val="decimal"/>
      <w:lvlText w:val="(%1)"/>
      <w:lvlJc w:val="left"/>
      <w:pPr>
        <w:ind w:left="27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16" w:hanging="360"/>
      </w:pPr>
    </w:lvl>
    <w:lvl w:ilvl="2" w:tplc="0409001B" w:tentative="1">
      <w:start w:val="1"/>
      <w:numFmt w:val="lowerRoman"/>
      <w:lvlText w:val="%3."/>
      <w:lvlJc w:val="right"/>
      <w:pPr>
        <w:ind w:left="4236" w:hanging="180"/>
      </w:pPr>
    </w:lvl>
    <w:lvl w:ilvl="3" w:tplc="0409000F" w:tentative="1">
      <w:start w:val="1"/>
      <w:numFmt w:val="decimal"/>
      <w:lvlText w:val="%4."/>
      <w:lvlJc w:val="left"/>
      <w:pPr>
        <w:ind w:left="4956" w:hanging="360"/>
      </w:pPr>
    </w:lvl>
    <w:lvl w:ilvl="4" w:tplc="04090019" w:tentative="1">
      <w:start w:val="1"/>
      <w:numFmt w:val="lowerLetter"/>
      <w:lvlText w:val="%5."/>
      <w:lvlJc w:val="left"/>
      <w:pPr>
        <w:ind w:left="5676" w:hanging="360"/>
      </w:pPr>
    </w:lvl>
    <w:lvl w:ilvl="5" w:tplc="0409001B" w:tentative="1">
      <w:start w:val="1"/>
      <w:numFmt w:val="lowerRoman"/>
      <w:lvlText w:val="%6."/>
      <w:lvlJc w:val="right"/>
      <w:pPr>
        <w:ind w:left="6396" w:hanging="180"/>
      </w:pPr>
    </w:lvl>
    <w:lvl w:ilvl="6" w:tplc="0409000F" w:tentative="1">
      <w:start w:val="1"/>
      <w:numFmt w:val="decimal"/>
      <w:lvlText w:val="%7."/>
      <w:lvlJc w:val="left"/>
      <w:pPr>
        <w:ind w:left="7116" w:hanging="360"/>
      </w:pPr>
    </w:lvl>
    <w:lvl w:ilvl="7" w:tplc="04090019" w:tentative="1">
      <w:start w:val="1"/>
      <w:numFmt w:val="lowerLetter"/>
      <w:lvlText w:val="%8."/>
      <w:lvlJc w:val="left"/>
      <w:pPr>
        <w:ind w:left="7836" w:hanging="360"/>
      </w:pPr>
    </w:lvl>
    <w:lvl w:ilvl="8" w:tplc="0409001B" w:tentative="1">
      <w:start w:val="1"/>
      <w:numFmt w:val="lowerRoman"/>
      <w:lvlText w:val="%9."/>
      <w:lvlJc w:val="right"/>
      <w:pPr>
        <w:ind w:left="8556" w:hanging="180"/>
      </w:pPr>
    </w:lvl>
  </w:abstractNum>
  <w:abstractNum w:abstractNumId="25" w15:restartNumberingAfterBreak="0">
    <w:nsid w:val="4AA02494"/>
    <w:multiLevelType w:val="hybridMultilevel"/>
    <w:tmpl w:val="9D8CAA1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CB459B4"/>
    <w:multiLevelType w:val="multilevel"/>
    <w:tmpl w:val="CE24C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5AA159C"/>
    <w:multiLevelType w:val="hybridMultilevel"/>
    <w:tmpl w:val="1F42A1D2"/>
    <w:lvl w:ilvl="0" w:tplc="04090011">
      <w:start w:val="1"/>
      <w:numFmt w:val="decimal"/>
      <w:lvlText w:val="%1)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28" w15:restartNumberingAfterBreak="0">
    <w:nsid w:val="57615D45"/>
    <w:multiLevelType w:val="multilevel"/>
    <w:tmpl w:val="EFE0E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440"/>
      </w:pPr>
      <w:rPr>
        <w:rFonts w:hint="default"/>
      </w:rPr>
    </w:lvl>
  </w:abstractNum>
  <w:abstractNum w:abstractNumId="29" w15:restartNumberingAfterBreak="0">
    <w:nsid w:val="586448B0"/>
    <w:multiLevelType w:val="multilevel"/>
    <w:tmpl w:val="FAECF6C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50A07CB"/>
    <w:multiLevelType w:val="multilevel"/>
    <w:tmpl w:val="C5C247A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FE91350"/>
    <w:multiLevelType w:val="multilevel"/>
    <w:tmpl w:val="38F46F6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6" w15:restartNumberingAfterBreak="0">
    <w:nsid w:val="76DA583C"/>
    <w:multiLevelType w:val="multilevel"/>
    <w:tmpl w:val="0E46CF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7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1849557458">
    <w:abstractNumId w:val="5"/>
  </w:num>
  <w:num w:numId="2" w16cid:durableId="1747923682">
    <w:abstractNumId w:val="8"/>
  </w:num>
  <w:num w:numId="3" w16cid:durableId="1220363661">
    <w:abstractNumId w:val="6"/>
  </w:num>
  <w:num w:numId="4" w16cid:durableId="653142629">
    <w:abstractNumId w:val="7"/>
  </w:num>
  <w:num w:numId="5" w16cid:durableId="1911889042">
    <w:abstractNumId w:val="3"/>
  </w:num>
  <w:num w:numId="6" w16cid:durableId="155802683">
    <w:abstractNumId w:val="2"/>
  </w:num>
  <w:num w:numId="7" w16cid:durableId="1142776216">
    <w:abstractNumId w:val="0"/>
  </w:num>
  <w:num w:numId="8" w16cid:durableId="955334026">
    <w:abstractNumId w:val="1"/>
  </w:num>
  <w:num w:numId="9" w16cid:durableId="578639589">
    <w:abstractNumId w:val="4"/>
  </w:num>
  <w:num w:numId="10" w16cid:durableId="1367099979">
    <w:abstractNumId w:val="19"/>
  </w:num>
  <w:num w:numId="11" w16cid:durableId="1531139580">
    <w:abstractNumId w:val="16"/>
  </w:num>
  <w:num w:numId="12" w16cid:durableId="1367101744">
    <w:abstractNumId w:val="33"/>
  </w:num>
  <w:num w:numId="13" w16cid:durableId="1909683770">
    <w:abstractNumId w:val="22"/>
  </w:num>
  <w:num w:numId="14" w16cid:durableId="767428522">
    <w:abstractNumId w:val="37"/>
  </w:num>
  <w:num w:numId="15" w16cid:durableId="171383913">
    <w:abstractNumId w:val="11"/>
  </w:num>
  <w:num w:numId="16" w16cid:durableId="2054848302">
    <w:abstractNumId w:val="26"/>
  </w:num>
  <w:num w:numId="17" w16cid:durableId="786463880">
    <w:abstractNumId w:val="23"/>
  </w:num>
  <w:num w:numId="18" w16cid:durableId="1290169146">
    <w:abstractNumId w:val="38"/>
  </w:num>
  <w:num w:numId="19" w16cid:durableId="1176115573">
    <w:abstractNumId w:val="14"/>
  </w:num>
  <w:num w:numId="20" w16cid:durableId="239410655">
    <w:abstractNumId w:val="15"/>
  </w:num>
  <w:num w:numId="21" w16cid:durableId="1239710660">
    <w:abstractNumId w:val="34"/>
  </w:num>
  <w:num w:numId="22" w16cid:durableId="27999704">
    <w:abstractNumId w:val="10"/>
  </w:num>
  <w:num w:numId="23" w16cid:durableId="706754653">
    <w:abstractNumId w:val="31"/>
  </w:num>
  <w:num w:numId="24" w16cid:durableId="2015911537">
    <w:abstractNumId w:val="32"/>
  </w:num>
  <w:num w:numId="25" w16cid:durableId="349187302">
    <w:abstractNumId w:val="18"/>
  </w:num>
  <w:num w:numId="26" w16cid:durableId="910654019">
    <w:abstractNumId w:val="30"/>
  </w:num>
  <w:num w:numId="27" w16cid:durableId="953290679">
    <w:abstractNumId w:val="9"/>
  </w:num>
  <w:num w:numId="28" w16cid:durableId="506527935">
    <w:abstractNumId w:val="24"/>
  </w:num>
  <w:num w:numId="29" w16cid:durableId="1193878990">
    <w:abstractNumId w:val="25"/>
  </w:num>
  <w:num w:numId="30" w16cid:durableId="104425041">
    <w:abstractNumId w:val="13"/>
  </w:num>
  <w:num w:numId="31" w16cid:durableId="82382627">
    <w:abstractNumId w:val="12"/>
  </w:num>
  <w:num w:numId="32" w16cid:durableId="1630236253">
    <w:abstractNumId w:val="28"/>
  </w:num>
  <w:num w:numId="33" w16cid:durableId="531578271">
    <w:abstractNumId w:val="17"/>
  </w:num>
  <w:num w:numId="34" w16cid:durableId="1024600362">
    <w:abstractNumId w:val="21"/>
  </w:num>
  <w:num w:numId="35" w16cid:durableId="1057970855">
    <w:abstractNumId w:val="36"/>
  </w:num>
  <w:num w:numId="36" w16cid:durableId="750201603">
    <w:abstractNumId w:val="20"/>
  </w:num>
  <w:num w:numId="37" w16cid:durableId="1978486515">
    <w:abstractNumId w:val="27"/>
  </w:num>
  <w:num w:numId="38" w16cid:durableId="974675350">
    <w:abstractNumId w:val="29"/>
  </w:num>
  <w:num w:numId="39" w16cid:durableId="271322712">
    <w:abstractNumId w:val="3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1C3E"/>
    <w:rsid w:val="00002092"/>
    <w:rsid w:val="000024BE"/>
    <w:rsid w:val="00002B37"/>
    <w:rsid w:val="00002DFE"/>
    <w:rsid w:val="0000327F"/>
    <w:rsid w:val="000034DF"/>
    <w:rsid w:val="00003590"/>
    <w:rsid w:val="000038C7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3D0"/>
    <w:rsid w:val="00007672"/>
    <w:rsid w:val="00010273"/>
    <w:rsid w:val="000105F4"/>
    <w:rsid w:val="000106A3"/>
    <w:rsid w:val="000106B4"/>
    <w:rsid w:val="000106FB"/>
    <w:rsid w:val="000106FE"/>
    <w:rsid w:val="00010835"/>
    <w:rsid w:val="0001089F"/>
    <w:rsid w:val="00010B27"/>
    <w:rsid w:val="00010C5F"/>
    <w:rsid w:val="000112D8"/>
    <w:rsid w:val="0001135A"/>
    <w:rsid w:val="000114D9"/>
    <w:rsid w:val="00011576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03"/>
    <w:rsid w:val="00013B78"/>
    <w:rsid w:val="00014A7E"/>
    <w:rsid w:val="00014C5D"/>
    <w:rsid w:val="00014C61"/>
    <w:rsid w:val="000153B5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594"/>
    <w:rsid w:val="00017C29"/>
    <w:rsid w:val="00020726"/>
    <w:rsid w:val="00020836"/>
    <w:rsid w:val="00020888"/>
    <w:rsid w:val="00020913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68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71"/>
    <w:rsid w:val="00033BD2"/>
    <w:rsid w:val="00033F57"/>
    <w:rsid w:val="00033F82"/>
    <w:rsid w:val="00034074"/>
    <w:rsid w:val="0003421A"/>
    <w:rsid w:val="00034529"/>
    <w:rsid w:val="00034673"/>
    <w:rsid w:val="000346BE"/>
    <w:rsid w:val="00034A92"/>
    <w:rsid w:val="00034C6E"/>
    <w:rsid w:val="00034CD7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D0E"/>
    <w:rsid w:val="00042E34"/>
    <w:rsid w:val="00043402"/>
    <w:rsid w:val="00043415"/>
    <w:rsid w:val="00043474"/>
    <w:rsid w:val="00043496"/>
    <w:rsid w:val="0004356A"/>
    <w:rsid w:val="0004357B"/>
    <w:rsid w:val="000438FF"/>
    <w:rsid w:val="000439B6"/>
    <w:rsid w:val="00043C73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67"/>
    <w:rsid w:val="000457FB"/>
    <w:rsid w:val="000458E9"/>
    <w:rsid w:val="000459BB"/>
    <w:rsid w:val="000459D4"/>
    <w:rsid w:val="00045ADC"/>
    <w:rsid w:val="00046126"/>
    <w:rsid w:val="0004642D"/>
    <w:rsid w:val="000469F0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23A"/>
    <w:rsid w:val="000502BC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93D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4CB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72"/>
    <w:rsid w:val="000629BF"/>
    <w:rsid w:val="0006300F"/>
    <w:rsid w:val="000632E3"/>
    <w:rsid w:val="00063368"/>
    <w:rsid w:val="000633DF"/>
    <w:rsid w:val="000635E2"/>
    <w:rsid w:val="000635F8"/>
    <w:rsid w:val="0006365F"/>
    <w:rsid w:val="00063A24"/>
    <w:rsid w:val="00063B35"/>
    <w:rsid w:val="00063B95"/>
    <w:rsid w:val="00064029"/>
    <w:rsid w:val="000641ED"/>
    <w:rsid w:val="000642A3"/>
    <w:rsid w:val="00064A43"/>
    <w:rsid w:val="00064D79"/>
    <w:rsid w:val="00065102"/>
    <w:rsid w:val="000654B4"/>
    <w:rsid w:val="00065764"/>
    <w:rsid w:val="00065F98"/>
    <w:rsid w:val="0006642D"/>
    <w:rsid w:val="000664BA"/>
    <w:rsid w:val="00066A3F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ACF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B63"/>
    <w:rsid w:val="00074BA8"/>
    <w:rsid w:val="00074E02"/>
    <w:rsid w:val="000752FB"/>
    <w:rsid w:val="00075BFB"/>
    <w:rsid w:val="00075C46"/>
    <w:rsid w:val="00075D7B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60"/>
    <w:rsid w:val="000845BE"/>
    <w:rsid w:val="00084812"/>
    <w:rsid w:val="0008491D"/>
    <w:rsid w:val="00084960"/>
    <w:rsid w:val="00084B98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187"/>
    <w:rsid w:val="00086390"/>
    <w:rsid w:val="00086650"/>
    <w:rsid w:val="00086825"/>
    <w:rsid w:val="000868CA"/>
    <w:rsid w:val="000869CC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0D4B"/>
    <w:rsid w:val="000910B7"/>
    <w:rsid w:val="000911E1"/>
    <w:rsid w:val="00091346"/>
    <w:rsid w:val="0009151F"/>
    <w:rsid w:val="000915ED"/>
    <w:rsid w:val="0009178C"/>
    <w:rsid w:val="000919D1"/>
    <w:rsid w:val="000919E4"/>
    <w:rsid w:val="00091B0A"/>
    <w:rsid w:val="00092037"/>
    <w:rsid w:val="000920B8"/>
    <w:rsid w:val="000923EE"/>
    <w:rsid w:val="000924F9"/>
    <w:rsid w:val="000924FC"/>
    <w:rsid w:val="00092B20"/>
    <w:rsid w:val="00092C9A"/>
    <w:rsid w:val="00092D52"/>
    <w:rsid w:val="0009318E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7CA"/>
    <w:rsid w:val="000A088A"/>
    <w:rsid w:val="000A0EF5"/>
    <w:rsid w:val="000A10F7"/>
    <w:rsid w:val="000A1502"/>
    <w:rsid w:val="000A193D"/>
    <w:rsid w:val="000A1940"/>
    <w:rsid w:val="000A1D41"/>
    <w:rsid w:val="000A206A"/>
    <w:rsid w:val="000A281B"/>
    <w:rsid w:val="000A3424"/>
    <w:rsid w:val="000A36D7"/>
    <w:rsid w:val="000A3E2B"/>
    <w:rsid w:val="000A459D"/>
    <w:rsid w:val="000A4DD2"/>
    <w:rsid w:val="000A4EAA"/>
    <w:rsid w:val="000A4F49"/>
    <w:rsid w:val="000A52BC"/>
    <w:rsid w:val="000A53CB"/>
    <w:rsid w:val="000A560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02B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BB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2C6"/>
    <w:rsid w:val="000B5B59"/>
    <w:rsid w:val="000B5CCB"/>
    <w:rsid w:val="000B6072"/>
    <w:rsid w:val="000B64A0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1FD"/>
    <w:rsid w:val="000C0823"/>
    <w:rsid w:val="000C0E90"/>
    <w:rsid w:val="000C0EDD"/>
    <w:rsid w:val="000C1284"/>
    <w:rsid w:val="000C16AC"/>
    <w:rsid w:val="000C16F2"/>
    <w:rsid w:val="000C177E"/>
    <w:rsid w:val="000C18FD"/>
    <w:rsid w:val="000C1DFF"/>
    <w:rsid w:val="000C2003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B5"/>
    <w:rsid w:val="000C46F1"/>
    <w:rsid w:val="000C4861"/>
    <w:rsid w:val="000C4C9A"/>
    <w:rsid w:val="000C51B3"/>
    <w:rsid w:val="000C524C"/>
    <w:rsid w:val="000C553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1CB6"/>
    <w:rsid w:val="000D21C7"/>
    <w:rsid w:val="000D21F3"/>
    <w:rsid w:val="000D2508"/>
    <w:rsid w:val="000D25BD"/>
    <w:rsid w:val="000D2696"/>
    <w:rsid w:val="000D2869"/>
    <w:rsid w:val="000D291A"/>
    <w:rsid w:val="000D2FD6"/>
    <w:rsid w:val="000D33BC"/>
    <w:rsid w:val="000D3446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7D0"/>
    <w:rsid w:val="000D5800"/>
    <w:rsid w:val="000D5803"/>
    <w:rsid w:val="000D597F"/>
    <w:rsid w:val="000D657F"/>
    <w:rsid w:val="000D68F0"/>
    <w:rsid w:val="000D6A44"/>
    <w:rsid w:val="000D6CD8"/>
    <w:rsid w:val="000D703B"/>
    <w:rsid w:val="000D73D6"/>
    <w:rsid w:val="000D7456"/>
    <w:rsid w:val="000D7962"/>
    <w:rsid w:val="000E0232"/>
    <w:rsid w:val="000E0447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0EB"/>
    <w:rsid w:val="000E36C8"/>
    <w:rsid w:val="000E3C3D"/>
    <w:rsid w:val="000E3D8D"/>
    <w:rsid w:val="000E44F1"/>
    <w:rsid w:val="000E480A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C01"/>
    <w:rsid w:val="000E7EDC"/>
    <w:rsid w:val="000E7FF9"/>
    <w:rsid w:val="000F017E"/>
    <w:rsid w:val="000F0225"/>
    <w:rsid w:val="000F029B"/>
    <w:rsid w:val="000F0A03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293D"/>
    <w:rsid w:val="000F2CDD"/>
    <w:rsid w:val="000F3105"/>
    <w:rsid w:val="000F3195"/>
    <w:rsid w:val="000F3699"/>
    <w:rsid w:val="000F3843"/>
    <w:rsid w:val="000F3A75"/>
    <w:rsid w:val="000F3B50"/>
    <w:rsid w:val="000F3B71"/>
    <w:rsid w:val="000F3C3A"/>
    <w:rsid w:val="000F4512"/>
    <w:rsid w:val="000F4550"/>
    <w:rsid w:val="000F4C36"/>
    <w:rsid w:val="000F4ED4"/>
    <w:rsid w:val="000F4FAC"/>
    <w:rsid w:val="000F517D"/>
    <w:rsid w:val="000F57C5"/>
    <w:rsid w:val="000F5DA9"/>
    <w:rsid w:val="000F5E46"/>
    <w:rsid w:val="000F60A6"/>
    <w:rsid w:val="000F616D"/>
    <w:rsid w:val="000F6332"/>
    <w:rsid w:val="000F66D4"/>
    <w:rsid w:val="000F6CAD"/>
    <w:rsid w:val="000F6EAB"/>
    <w:rsid w:val="000F6FF2"/>
    <w:rsid w:val="000F7201"/>
    <w:rsid w:val="000F7262"/>
    <w:rsid w:val="000F7333"/>
    <w:rsid w:val="000F73C4"/>
    <w:rsid w:val="001001C7"/>
    <w:rsid w:val="001004B5"/>
    <w:rsid w:val="00100566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41E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DF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ADC"/>
    <w:rsid w:val="00115EB1"/>
    <w:rsid w:val="00116210"/>
    <w:rsid w:val="0011652D"/>
    <w:rsid w:val="001165FC"/>
    <w:rsid w:val="001167DF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904"/>
    <w:rsid w:val="00121A0C"/>
    <w:rsid w:val="00121A89"/>
    <w:rsid w:val="00121A8A"/>
    <w:rsid w:val="00121AAF"/>
    <w:rsid w:val="00121EC1"/>
    <w:rsid w:val="001222A2"/>
    <w:rsid w:val="001222F4"/>
    <w:rsid w:val="00122BD9"/>
    <w:rsid w:val="00122BFB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78"/>
    <w:rsid w:val="001264BB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1B64"/>
    <w:rsid w:val="0013221B"/>
    <w:rsid w:val="001324A0"/>
    <w:rsid w:val="00132860"/>
    <w:rsid w:val="00132A72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F10"/>
    <w:rsid w:val="001355B2"/>
    <w:rsid w:val="001359A3"/>
    <w:rsid w:val="00135B4A"/>
    <w:rsid w:val="00135E60"/>
    <w:rsid w:val="00135F67"/>
    <w:rsid w:val="001360D2"/>
    <w:rsid w:val="001367BB"/>
    <w:rsid w:val="001369E7"/>
    <w:rsid w:val="00137253"/>
    <w:rsid w:val="001374AF"/>
    <w:rsid w:val="001374FF"/>
    <w:rsid w:val="00137664"/>
    <w:rsid w:val="001379CA"/>
    <w:rsid w:val="00137AF2"/>
    <w:rsid w:val="00137F31"/>
    <w:rsid w:val="00137F35"/>
    <w:rsid w:val="00137F9A"/>
    <w:rsid w:val="001400E2"/>
    <w:rsid w:val="00140370"/>
    <w:rsid w:val="001407B2"/>
    <w:rsid w:val="0014081F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4AD7"/>
    <w:rsid w:val="00144E7C"/>
    <w:rsid w:val="0014519A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CAE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3CC9"/>
    <w:rsid w:val="00154329"/>
    <w:rsid w:val="00154388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F0F"/>
    <w:rsid w:val="00155F3E"/>
    <w:rsid w:val="0015601A"/>
    <w:rsid w:val="001565C3"/>
    <w:rsid w:val="001568FF"/>
    <w:rsid w:val="00156A42"/>
    <w:rsid w:val="00156E3A"/>
    <w:rsid w:val="001572AE"/>
    <w:rsid w:val="00157522"/>
    <w:rsid w:val="001577A5"/>
    <w:rsid w:val="00160077"/>
    <w:rsid w:val="00160542"/>
    <w:rsid w:val="00160913"/>
    <w:rsid w:val="001609E3"/>
    <w:rsid w:val="00160C1B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3AB4"/>
    <w:rsid w:val="00164143"/>
    <w:rsid w:val="00164190"/>
    <w:rsid w:val="0016425E"/>
    <w:rsid w:val="00164430"/>
    <w:rsid w:val="001644A4"/>
    <w:rsid w:val="00164583"/>
    <w:rsid w:val="0016474C"/>
    <w:rsid w:val="001649A2"/>
    <w:rsid w:val="00164B24"/>
    <w:rsid w:val="00164CF5"/>
    <w:rsid w:val="00164F73"/>
    <w:rsid w:val="001654A2"/>
    <w:rsid w:val="001654DE"/>
    <w:rsid w:val="00165584"/>
    <w:rsid w:val="001655C9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4A"/>
    <w:rsid w:val="001676E5"/>
    <w:rsid w:val="00167A01"/>
    <w:rsid w:val="00167F1B"/>
    <w:rsid w:val="00167F90"/>
    <w:rsid w:val="00170050"/>
    <w:rsid w:val="0017007B"/>
    <w:rsid w:val="00170216"/>
    <w:rsid w:val="00170221"/>
    <w:rsid w:val="001703D2"/>
    <w:rsid w:val="00170495"/>
    <w:rsid w:val="0017052A"/>
    <w:rsid w:val="00170717"/>
    <w:rsid w:val="001707DA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948"/>
    <w:rsid w:val="00172A95"/>
    <w:rsid w:val="00172DD4"/>
    <w:rsid w:val="00172EA3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370"/>
    <w:rsid w:val="001804F6"/>
    <w:rsid w:val="001807B2"/>
    <w:rsid w:val="00180B13"/>
    <w:rsid w:val="00180B7C"/>
    <w:rsid w:val="00180C88"/>
    <w:rsid w:val="00180CE2"/>
    <w:rsid w:val="0018116C"/>
    <w:rsid w:val="00181184"/>
    <w:rsid w:val="00181740"/>
    <w:rsid w:val="0018186E"/>
    <w:rsid w:val="0018199B"/>
    <w:rsid w:val="00181B2D"/>
    <w:rsid w:val="001820A7"/>
    <w:rsid w:val="0018213A"/>
    <w:rsid w:val="00182167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934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87E3F"/>
    <w:rsid w:val="001903AD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614"/>
    <w:rsid w:val="001948B7"/>
    <w:rsid w:val="00194B22"/>
    <w:rsid w:val="00194D26"/>
    <w:rsid w:val="00194E8C"/>
    <w:rsid w:val="00194F47"/>
    <w:rsid w:val="00195317"/>
    <w:rsid w:val="00195B67"/>
    <w:rsid w:val="00196136"/>
    <w:rsid w:val="0019614A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1C4"/>
    <w:rsid w:val="001A425D"/>
    <w:rsid w:val="001A426F"/>
    <w:rsid w:val="001A4433"/>
    <w:rsid w:val="001A4976"/>
    <w:rsid w:val="001A4AD0"/>
    <w:rsid w:val="001A52F6"/>
    <w:rsid w:val="001A52FA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0EA"/>
    <w:rsid w:val="001B3457"/>
    <w:rsid w:val="001B3846"/>
    <w:rsid w:val="001B386F"/>
    <w:rsid w:val="001B3C1B"/>
    <w:rsid w:val="001B3D27"/>
    <w:rsid w:val="001B40CB"/>
    <w:rsid w:val="001B44C4"/>
    <w:rsid w:val="001B4C29"/>
    <w:rsid w:val="001B4D79"/>
    <w:rsid w:val="001B4E03"/>
    <w:rsid w:val="001B55A4"/>
    <w:rsid w:val="001B5749"/>
    <w:rsid w:val="001B58AD"/>
    <w:rsid w:val="001B58C3"/>
    <w:rsid w:val="001B590C"/>
    <w:rsid w:val="001B598E"/>
    <w:rsid w:val="001B5E7D"/>
    <w:rsid w:val="001B63A4"/>
    <w:rsid w:val="001B63D3"/>
    <w:rsid w:val="001B654A"/>
    <w:rsid w:val="001B654C"/>
    <w:rsid w:val="001B6B8F"/>
    <w:rsid w:val="001B6DBB"/>
    <w:rsid w:val="001B6E65"/>
    <w:rsid w:val="001B6EB1"/>
    <w:rsid w:val="001B71D2"/>
    <w:rsid w:val="001B7705"/>
    <w:rsid w:val="001B7C77"/>
    <w:rsid w:val="001C00B7"/>
    <w:rsid w:val="001C00CB"/>
    <w:rsid w:val="001C04C6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CE9"/>
    <w:rsid w:val="001C3EFC"/>
    <w:rsid w:val="001C4127"/>
    <w:rsid w:val="001C444C"/>
    <w:rsid w:val="001C44B3"/>
    <w:rsid w:val="001C4812"/>
    <w:rsid w:val="001C4863"/>
    <w:rsid w:val="001C4B2D"/>
    <w:rsid w:val="001C4C5B"/>
    <w:rsid w:val="001C4D26"/>
    <w:rsid w:val="001C4D65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800"/>
    <w:rsid w:val="001C7B1D"/>
    <w:rsid w:val="001C7BDB"/>
    <w:rsid w:val="001D013F"/>
    <w:rsid w:val="001D020D"/>
    <w:rsid w:val="001D02CD"/>
    <w:rsid w:val="001D0487"/>
    <w:rsid w:val="001D04E3"/>
    <w:rsid w:val="001D0550"/>
    <w:rsid w:val="001D08A0"/>
    <w:rsid w:val="001D0B0A"/>
    <w:rsid w:val="001D0E40"/>
    <w:rsid w:val="001D0E84"/>
    <w:rsid w:val="001D0F63"/>
    <w:rsid w:val="001D1273"/>
    <w:rsid w:val="001D1658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5FAA"/>
    <w:rsid w:val="001D670A"/>
    <w:rsid w:val="001D6854"/>
    <w:rsid w:val="001D6BBF"/>
    <w:rsid w:val="001D6EDF"/>
    <w:rsid w:val="001D73FF"/>
    <w:rsid w:val="001D7454"/>
    <w:rsid w:val="001D77ED"/>
    <w:rsid w:val="001D786B"/>
    <w:rsid w:val="001D78AB"/>
    <w:rsid w:val="001D7C6F"/>
    <w:rsid w:val="001D7CCA"/>
    <w:rsid w:val="001D7F6B"/>
    <w:rsid w:val="001E01F4"/>
    <w:rsid w:val="001E049B"/>
    <w:rsid w:val="001E0735"/>
    <w:rsid w:val="001E0780"/>
    <w:rsid w:val="001E0835"/>
    <w:rsid w:val="001E09A1"/>
    <w:rsid w:val="001E0D18"/>
    <w:rsid w:val="001E0F0E"/>
    <w:rsid w:val="001E0FCB"/>
    <w:rsid w:val="001E1242"/>
    <w:rsid w:val="001E1361"/>
    <w:rsid w:val="001E1504"/>
    <w:rsid w:val="001E162D"/>
    <w:rsid w:val="001E1E1C"/>
    <w:rsid w:val="001E1EBD"/>
    <w:rsid w:val="001E1F41"/>
    <w:rsid w:val="001E1F86"/>
    <w:rsid w:val="001E2034"/>
    <w:rsid w:val="001E23AA"/>
    <w:rsid w:val="001E2DDD"/>
    <w:rsid w:val="001E2F3A"/>
    <w:rsid w:val="001E2FBA"/>
    <w:rsid w:val="001E36A4"/>
    <w:rsid w:val="001E36F4"/>
    <w:rsid w:val="001E3D18"/>
    <w:rsid w:val="001E3E51"/>
    <w:rsid w:val="001E446D"/>
    <w:rsid w:val="001E4879"/>
    <w:rsid w:val="001E4901"/>
    <w:rsid w:val="001E4943"/>
    <w:rsid w:val="001E4CC1"/>
    <w:rsid w:val="001E4E88"/>
    <w:rsid w:val="001E524D"/>
    <w:rsid w:val="001E532B"/>
    <w:rsid w:val="001E57CC"/>
    <w:rsid w:val="001E59C3"/>
    <w:rsid w:val="001E5ABE"/>
    <w:rsid w:val="001E5D05"/>
    <w:rsid w:val="001E5D37"/>
    <w:rsid w:val="001E5DF6"/>
    <w:rsid w:val="001E5F57"/>
    <w:rsid w:val="001E60D6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7E3"/>
    <w:rsid w:val="001F09FE"/>
    <w:rsid w:val="001F0DB7"/>
    <w:rsid w:val="001F0E46"/>
    <w:rsid w:val="001F1009"/>
    <w:rsid w:val="001F11E2"/>
    <w:rsid w:val="001F140F"/>
    <w:rsid w:val="001F1455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E6A"/>
    <w:rsid w:val="00202FC7"/>
    <w:rsid w:val="00203774"/>
    <w:rsid w:val="002039A8"/>
    <w:rsid w:val="00203E86"/>
    <w:rsid w:val="002044E0"/>
    <w:rsid w:val="0020450C"/>
    <w:rsid w:val="0020487F"/>
    <w:rsid w:val="002049E6"/>
    <w:rsid w:val="00204BB2"/>
    <w:rsid w:val="00204DA2"/>
    <w:rsid w:val="00204E8F"/>
    <w:rsid w:val="00205198"/>
    <w:rsid w:val="00205698"/>
    <w:rsid w:val="0020668C"/>
    <w:rsid w:val="0020675C"/>
    <w:rsid w:val="00206B4A"/>
    <w:rsid w:val="00206CB0"/>
    <w:rsid w:val="00206E70"/>
    <w:rsid w:val="00206FE8"/>
    <w:rsid w:val="0020707B"/>
    <w:rsid w:val="00207176"/>
    <w:rsid w:val="002075D6"/>
    <w:rsid w:val="002075DD"/>
    <w:rsid w:val="002076AD"/>
    <w:rsid w:val="0020784E"/>
    <w:rsid w:val="00207A24"/>
    <w:rsid w:val="00207B2A"/>
    <w:rsid w:val="00207EAF"/>
    <w:rsid w:val="00210124"/>
    <w:rsid w:val="0021039E"/>
    <w:rsid w:val="002104F1"/>
    <w:rsid w:val="00210761"/>
    <w:rsid w:val="002108A4"/>
    <w:rsid w:val="0021098E"/>
    <w:rsid w:val="00210B7F"/>
    <w:rsid w:val="00210EBF"/>
    <w:rsid w:val="0021106A"/>
    <w:rsid w:val="00211095"/>
    <w:rsid w:val="00211268"/>
    <w:rsid w:val="00211457"/>
    <w:rsid w:val="00211694"/>
    <w:rsid w:val="002116A6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4B21"/>
    <w:rsid w:val="002150AD"/>
    <w:rsid w:val="002150B4"/>
    <w:rsid w:val="002153C2"/>
    <w:rsid w:val="00215564"/>
    <w:rsid w:val="00215A45"/>
    <w:rsid w:val="00215DE0"/>
    <w:rsid w:val="0021625B"/>
    <w:rsid w:val="002163B7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1F60"/>
    <w:rsid w:val="0022228F"/>
    <w:rsid w:val="00222320"/>
    <w:rsid w:val="00222452"/>
    <w:rsid w:val="00222990"/>
    <w:rsid w:val="00222D97"/>
    <w:rsid w:val="00222F4A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0C7"/>
    <w:rsid w:val="00225137"/>
    <w:rsid w:val="0022554E"/>
    <w:rsid w:val="002258B7"/>
    <w:rsid w:val="00225F75"/>
    <w:rsid w:val="00226057"/>
    <w:rsid w:val="002260C1"/>
    <w:rsid w:val="00226580"/>
    <w:rsid w:val="002266F3"/>
    <w:rsid w:val="002269FC"/>
    <w:rsid w:val="00226A18"/>
    <w:rsid w:val="00226C60"/>
    <w:rsid w:val="00226CA5"/>
    <w:rsid w:val="00226F23"/>
    <w:rsid w:val="00226FAF"/>
    <w:rsid w:val="00227196"/>
    <w:rsid w:val="0022729B"/>
    <w:rsid w:val="00227591"/>
    <w:rsid w:val="00227910"/>
    <w:rsid w:val="00227925"/>
    <w:rsid w:val="00227944"/>
    <w:rsid w:val="00227B4B"/>
    <w:rsid w:val="00227B72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1B"/>
    <w:rsid w:val="00233EBA"/>
    <w:rsid w:val="00233F44"/>
    <w:rsid w:val="002343A2"/>
    <w:rsid w:val="002343C9"/>
    <w:rsid w:val="002348CB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5E7"/>
    <w:rsid w:val="00240810"/>
    <w:rsid w:val="00240BB1"/>
    <w:rsid w:val="00240D4E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0FA"/>
    <w:rsid w:val="002439C3"/>
    <w:rsid w:val="00243CE2"/>
    <w:rsid w:val="002444AD"/>
    <w:rsid w:val="00244856"/>
    <w:rsid w:val="00244DFE"/>
    <w:rsid w:val="00244F97"/>
    <w:rsid w:val="00244FFD"/>
    <w:rsid w:val="002450E4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1CF"/>
    <w:rsid w:val="00250566"/>
    <w:rsid w:val="00250592"/>
    <w:rsid w:val="00250610"/>
    <w:rsid w:val="00250D6A"/>
    <w:rsid w:val="00250E52"/>
    <w:rsid w:val="0025153F"/>
    <w:rsid w:val="0025191D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375"/>
    <w:rsid w:val="002544EB"/>
    <w:rsid w:val="002547EC"/>
    <w:rsid w:val="00254A11"/>
    <w:rsid w:val="0025511B"/>
    <w:rsid w:val="00255584"/>
    <w:rsid w:val="002558B8"/>
    <w:rsid w:val="00256013"/>
    <w:rsid w:val="00256095"/>
    <w:rsid w:val="002560EA"/>
    <w:rsid w:val="00256680"/>
    <w:rsid w:val="00256756"/>
    <w:rsid w:val="00256BD2"/>
    <w:rsid w:val="00256C59"/>
    <w:rsid w:val="0025740F"/>
    <w:rsid w:val="0025741C"/>
    <w:rsid w:val="002575CC"/>
    <w:rsid w:val="0025792A"/>
    <w:rsid w:val="0025794D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725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D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75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4A6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98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47C"/>
    <w:rsid w:val="002745A1"/>
    <w:rsid w:val="00274A27"/>
    <w:rsid w:val="00274AC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C5C"/>
    <w:rsid w:val="00280D2F"/>
    <w:rsid w:val="00280FCC"/>
    <w:rsid w:val="00281184"/>
    <w:rsid w:val="00281206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61"/>
    <w:rsid w:val="002858A7"/>
    <w:rsid w:val="00285B25"/>
    <w:rsid w:val="00285ED3"/>
    <w:rsid w:val="00285F9B"/>
    <w:rsid w:val="002861BE"/>
    <w:rsid w:val="00286301"/>
    <w:rsid w:val="00286351"/>
    <w:rsid w:val="00286A8C"/>
    <w:rsid w:val="00286E23"/>
    <w:rsid w:val="002873E9"/>
    <w:rsid w:val="00287512"/>
    <w:rsid w:val="002878D4"/>
    <w:rsid w:val="00287920"/>
    <w:rsid w:val="00287A7B"/>
    <w:rsid w:val="00287DD6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4A8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3C2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5D"/>
    <w:rsid w:val="002A6790"/>
    <w:rsid w:val="002A67AF"/>
    <w:rsid w:val="002A6910"/>
    <w:rsid w:val="002A6C69"/>
    <w:rsid w:val="002A6D51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030"/>
    <w:rsid w:val="002B14A9"/>
    <w:rsid w:val="002B14D3"/>
    <w:rsid w:val="002B187C"/>
    <w:rsid w:val="002B1B28"/>
    <w:rsid w:val="002B1B4D"/>
    <w:rsid w:val="002B1BD4"/>
    <w:rsid w:val="002B1EE0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2CC"/>
    <w:rsid w:val="002C1344"/>
    <w:rsid w:val="002C13FC"/>
    <w:rsid w:val="002C1530"/>
    <w:rsid w:val="002C15E7"/>
    <w:rsid w:val="002C1D03"/>
    <w:rsid w:val="002C2081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8AB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5A01"/>
    <w:rsid w:val="002C61E0"/>
    <w:rsid w:val="002C62CC"/>
    <w:rsid w:val="002C6315"/>
    <w:rsid w:val="002C63FD"/>
    <w:rsid w:val="002C65CA"/>
    <w:rsid w:val="002C67C7"/>
    <w:rsid w:val="002C69C7"/>
    <w:rsid w:val="002C6C94"/>
    <w:rsid w:val="002C6DB5"/>
    <w:rsid w:val="002C70B1"/>
    <w:rsid w:val="002C76B8"/>
    <w:rsid w:val="002C7755"/>
    <w:rsid w:val="002C7A3B"/>
    <w:rsid w:val="002C7D48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084"/>
    <w:rsid w:val="002D41F6"/>
    <w:rsid w:val="002D44C6"/>
    <w:rsid w:val="002D4976"/>
    <w:rsid w:val="002D4A3A"/>
    <w:rsid w:val="002D4A9D"/>
    <w:rsid w:val="002D4ABA"/>
    <w:rsid w:val="002D4CC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1AD"/>
    <w:rsid w:val="002D6463"/>
    <w:rsid w:val="002D66BF"/>
    <w:rsid w:val="002D690A"/>
    <w:rsid w:val="002D6993"/>
    <w:rsid w:val="002D700B"/>
    <w:rsid w:val="002D714F"/>
    <w:rsid w:val="002D78B2"/>
    <w:rsid w:val="002D7EB1"/>
    <w:rsid w:val="002E0212"/>
    <w:rsid w:val="002E04A4"/>
    <w:rsid w:val="002E065B"/>
    <w:rsid w:val="002E096C"/>
    <w:rsid w:val="002E1114"/>
    <w:rsid w:val="002E1324"/>
    <w:rsid w:val="002E1379"/>
    <w:rsid w:val="002E1515"/>
    <w:rsid w:val="002E1540"/>
    <w:rsid w:val="002E17D3"/>
    <w:rsid w:val="002E1B5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3E61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15"/>
    <w:rsid w:val="002E56A8"/>
    <w:rsid w:val="002E596F"/>
    <w:rsid w:val="002E59F5"/>
    <w:rsid w:val="002E5AB8"/>
    <w:rsid w:val="002E66B3"/>
    <w:rsid w:val="002E6768"/>
    <w:rsid w:val="002E6B7E"/>
    <w:rsid w:val="002E6DD5"/>
    <w:rsid w:val="002E6E7D"/>
    <w:rsid w:val="002E6EDF"/>
    <w:rsid w:val="002E6FF6"/>
    <w:rsid w:val="002E71F5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41A"/>
    <w:rsid w:val="002F4711"/>
    <w:rsid w:val="002F4814"/>
    <w:rsid w:val="002F48C9"/>
    <w:rsid w:val="002F6185"/>
    <w:rsid w:val="002F6704"/>
    <w:rsid w:val="002F67B8"/>
    <w:rsid w:val="002F6C65"/>
    <w:rsid w:val="002F6F55"/>
    <w:rsid w:val="002F7040"/>
    <w:rsid w:val="002F7394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B50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87F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3FA"/>
    <w:rsid w:val="00304859"/>
    <w:rsid w:val="0030496A"/>
    <w:rsid w:val="00304D8E"/>
    <w:rsid w:val="003052C7"/>
    <w:rsid w:val="003053D3"/>
    <w:rsid w:val="003058B7"/>
    <w:rsid w:val="00305AD6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648"/>
    <w:rsid w:val="00307817"/>
    <w:rsid w:val="003078CB"/>
    <w:rsid w:val="003103FD"/>
    <w:rsid w:val="003104E9"/>
    <w:rsid w:val="003108AB"/>
    <w:rsid w:val="003108D8"/>
    <w:rsid w:val="00310BC9"/>
    <w:rsid w:val="00310CCE"/>
    <w:rsid w:val="003115FC"/>
    <w:rsid w:val="00311BB8"/>
    <w:rsid w:val="00311C77"/>
    <w:rsid w:val="00311EBD"/>
    <w:rsid w:val="0031213F"/>
    <w:rsid w:val="00312653"/>
    <w:rsid w:val="00312734"/>
    <w:rsid w:val="00312CEA"/>
    <w:rsid w:val="00312EC9"/>
    <w:rsid w:val="00313077"/>
    <w:rsid w:val="003133C3"/>
    <w:rsid w:val="003140F2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2EB"/>
    <w:rsid w:val="003158B0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302"/>
    <w:rsid w:val="00317402"/>
    <w:rsid w:val="003177A0"/>
    <w:rsid w:val="00317F1C"/>
    <w:rsid w:val="0032008E"/>
    <w:rsid w:val="00320199"/>
    <w:rsid w:val="0032029B"/>
    <w:rsid w:val="00320385"/>
    <w:rsid w:val="00320CE7"/>
    <w:rsid w:val="00320D02"/>
    <w:rsid w:val="003210A1"/>
    <w:rsid w:val="00321360"/>
    <w:rsid w:val="003219E5"/>
    <w:rsid w:val="00321B5E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D6"/>
    <w:rsid w:val="00323AF2"/>
    <w:rsid w:val="00323C56"/>
    <w:rsid w:val="00324923"/>
    <w:rsid w:val="00324C2D"/>
    <w:rsid w:val="003259F1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82A"/>
    <w:rsid w:val="00327AAD"/>
    <w:rsid w:val="00327FAE"/>
    <w:rsid w:val="00330028"/>
    <w:rsid w:val="003307C0"/>
    <w:rsid w:val="003307E4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2F77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B3D"/>
    <w:rsid w:val="00336BEF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57DA"/>
    <w:rsid w:val="00345D43"/>
    <w:rsid w:val="0034661F"/>
    <w:rsid w:val="00346738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AA"/>
    <w:rsid w:val="003540B2"/>
    <w:rsid w:val="00354AF8"/>
    <w:rsid w:val="00355227"/>
    <w:rsid w:val="0035586A"/>
    <w:rsid w:val="00355A1A"/>
    <w:rsid w:val="00355BFA"/>
    <w:rsid w:val="00355F4D"/>
    <w:rsid w:val="00356349"/>
    <w:rsid w:val="0035653E"/>
    <w:rsid w:val="00356732"/>
    <w:rsid w:val="00356819"/>
    <w:rsid w:val="0035698F"/>
    <w:rsid w:val="00356B03"/>
    <w:rsid w:val="00356B2B"/>
    <w:rsid w:val="00356D5E"/>
    <w:rsid w:val="00356DB0"/>
    <w:rsid w:val="00356DBD"/>
    <w:rsid w:val="00356E6C"/>
    <w:rsid w:val="00356F59"/>
    <w:rsid w:val="003570C0"/>
    <w:rsid w:val="003572A0"/>
    <w:rsid w:val="0035761F"/>
    <w:rsid w:val="00357628"/>
    <w:rsid w:val="00357737"/>
    <w:rsid w:val="00357745"/>
    <w:rsid w:val="00357902"/>
    <w:rsid w:val="00357989"/>
    <w:rsid w:val="00357AD9"/>
    <w:rsid w:val="00357E9F"/>
    <w:rsid w:val="0036004A"/>
    <w:rsid w:val="0036015A"/>
    <w:rsid w:val="003603B9"/>
    <w:rsid w:val="003606AD"/>
    <w:rsid w:val="00360A03"/>
    <w:rsid w:val="00360C1E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5B7"/>
    <w:rsid w:val="0036287D"/>
    <w:rsid w:val="003629B8"/>
    <w:rsid w:val="00363080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3E0"/>
    <w:rsid w:val="0036650B"/>
    <w:rsid w:val="0036676E"/>
    <w:rsid w:val="0036676F"/>
    <w:rsid w:val="00366820"/>
    <w:rsid w:val="0036686C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37C7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6C"/>
    <w:rsid w:val="00375CC2"/>
    <w:rsid w:val="00376006"/>
    <w:rsid w:val="00376079"/>
    <w:rsid w:val="00376298"/>
    <w:rsid w:val="003762FA"/>
    <w:rsid w:val="003769DD"/>
    <w:rsid w:val="00376CB6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221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2B64"/>
    <w:rsid w:val="0038341A"/>
    <w:rsid w:val="00383745"/>
    <w:rsid w:val="003837D1"/>
    <w:rsid w:val="00383C78"/>
    <w:rsid w:val="003844AB"/>
    <w:rsid w:val="00384D64"/>
    <w:rsid w:val="0038536D"/>
    <w:rsid w:val="00385470"/>
    <w:rsid w:val="0038552F"/>
    <w:rsid w:val="003857C3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8D7"/>
    <w:rsid w:val="00390D06"/>
    <w:rsid w:val="0039100E"/>
    <w:rsid w:val="003910CC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0FE"/>
    <w:rsid w:val="00395CAA"/>
    <w:rsid w:val="00395DA4"/>
    <w:rsid w:val="003962FC"/>
    <w:rsid w:val="003965C3"/>
    <w:rsid w:val="003965C9"/>
    <w:rsid w:val="0039662E"/>
    <w:rsid w:val="00396AA2"/>
    <w:rsid w:val="00396BED"/>
    <w:rsid w:val="00396E42"/>
    <w:rsid w:val="00397202"/>
    <w:rsid w:val="003973B0"/>
    <w:rsid w:val="003974BD"/>
    <w:rsid w:val="003A010E"/>
    <w:rsid w:val="003A0152"/>
    <w:rsid w:val="003A0158"/>
    <w:rsid w:val="003A03C8"/>
    <w:rsid w:val="003A0541"/>
    <w:rsid w:val="003A05DB"/>
    <w:rsid w:val="003A05DF"/>
    <w:rsid w:val="003A0876"/>
    <w:rsid w:val="003A0880"/>
    <w:rsid w:val="003A0F1B"/>
    <w:rsid w:val="003A0F98"/>
    <w:rsid w:val="003A156A"/>
    <w:rsid w:val="003A1777"/>
    <w:rsid w:val="003A1833"/>
    <w:rsid w:val="003A201A"/>
    <w:rsid w:val="003A2AA2"/>
    <w:rsid w:val="003A2B76"/>
    <w:rsid w:val="003A313E"/>
    <w:rsid w:val="003A31A7"/>
    <w:rsid w:val="003A3ADE"/>
    <w:rsid w:val="003A3BC7"/>
    <w:rsid w:val="003A446D"/>
    <w:rsid w:val="003A4505"/>
    <w:rsid w:val="003A45DA"/>
    <w:rsid w:val="003A470A"/>
    <w:rsid w:val="003A489B"/>
    <w:rsid w:val="003A5021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A7C8F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7B5"/>
    <w:rsid w:val="003B383C"/>
    <w:rsid w:val="003B3CE5"/>
    <w:rsid w:val="003B3EEC"/>
    <w:rsid w:val="003B4553"/>
    <w:rsid w:val="003B461C"/>
    <w:rsid w:val="003B493B"/>
    <w:rsid w:val="003B4A41"/>
    <w:rsid w:val="003B4A93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44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2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C7882"/>
    <w:rsid w:val="003D0076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174"/>
    <w:rsid w:val="003D3334"/>
    <w:rsid w:val="003D3A98"/>
    <w:rsid w:val="003D3D49"/>
    <w:rsid w:val="003D45C9"/>
    <w:rsid w:val="003D4AFF"/>
    <w:rsid w:val="003D5094"/>
    <w:rsid w:val="003D50F6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0E2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2EFC"/>
    <w:rsid w:val="003E317D"/>
    <w:rsid w:val="003E32BB"/>
    <w:rsid w:val="003E362F"/>
    <w:rsid w:val="003E3702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AA4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EF4"/>
    <w:rsid w:val="003E7F1F"/>
    <w:rsid w:val="003F0475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66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8E1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700"/>
    <w:rsid w:val="0040193A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569"/>
    <w:rsid w:val="00404663"/>
    <w:rsid w:val="004046E7"/>
    <w:rsid w:val="00404CF3"/>
    <w:rsid w:val="00404D7B"/>
    <w:rsid w:val="00404F07"/>
    <w:rsid w:val="00404FA8"/>
    <w:rsid w:val="0040518D"/>
    <w:rsid w:val="0040524A"/>
    <w:rsid w:val="00405586"/>
    <w:rsid w:val="004055DD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964"/>
    <w:rsid w:val="00406A7B"/>
    <w:rsid w:val="00406B3B"/>
    <w:rsid w:val="00406C88"/>
    <w:rsid w:val="00406E60"/>
    <w:rsid w:val="00407AAD"/>
    <w:rsid w:val="00407FD8"/>
    <w:rsid w:val="0041014F"/>
    <w:rsid w:val="004101FC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588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73F"/>
    <w:rsid w:val="00415877"/>
    <w:rsid w:val="0041596F"/>
    <w:rsid w:val="00415C98"/>
    <w:rsid w:val="00415E6E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1F7B"/>
    <w:rsid w:val="004223C3"/>
    <w:rsid w:val="00422935"/>
    <w:rsid w:val="00422C5C"/>
    <w:rsid w:val="00422D3E"/>
    <w:rsid w:val="00422F72"/>
    <w:rsid w:val="00423178"/>
    <w:rsid w:val="00423219"/>
    <w:rsid w:val="00423322"/>
    <w:rsid w:val="00423412"/>
    <w:rsid w:val="004239E6"/>
    <w:rsid w:val="00423E96"/>
    <w:rsid w:val="00424055"/>
    <w:rsid w:val="004243B7"/>
    <w:rsid w:val="00424510"/>
    <w:rsid w:val="0042455F"/>
    <w:rsid w:val="00424586"/>
    <w:rsid w:val="00424CA3"/>
    <w:rsid w:val="00424CE1"/>
    <w:rsid w:val="00424DBF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9BE"/>
    <w:rsid w:val="00430A06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2FB1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38D"/>
    <w:rsid w:val="00436A0F"/>
    <w:rsid w:val="00436D1E"/>
    <w:rsid w:val="00436E9C"/>
    <w:rsid w:val="004375C1"/>
    <w:rsid w:val="00437753"/>
    <w:rsid w:val="00437A0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64D"/>
    <w:rsid w:val="00442864"/>
    <w:rsid w:val="00442B9F"/>
    <w:rsid w:val="00442DF1"/>
    <w:rsid w:val="00443113"/>
    <w:rsid w:val="00443305"/>
    <w:rsid w:val="00443534"/>
    <w:rsid w:val="004435E3"/>
    <w:rsid w:val="00443868"/>
    <w:rsid w:val="00443879"/>
    <w:rsid w:val="004438E5"/>
    <w:rsid w:val="00443A16"/>
    <w:rsid w:val="00443D57"/>
    <w:rsid w:val="00444086"/>
    <w:rsid w:val="004440F7"/>
    <w:rsid w:val="00444244"/>
    <w:rsid w:val="0044442C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375"/>
    <w:rsid w:val="0044675B"/>
    <w:rsid w:val="00446B99"/>
    <w:rsid w:val="00446D94"/>
    <w:rsid w:val="00446DD9"/>
    <w:rsid w:val="00447211"/>
    <w:rsid w:val="004472A8"/>
    <w:rsid w:val="00447786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145"/>
    <w:rsid w:val="0045246C"/>
    <w:rsid w:val="004524FB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AF1"/>
    <w:rsid w:val="00454BAA"/>
    <w:rsid w:val="00454F2B"/>
    <w:rsid w:val="004550CE"/>
    <w:rsid w:val="004552E8"/>
    <w:rsid w:val="00455856"/>
    <w:rsid w:val="00455B31"/>
    <w:rsid w:val="00455C55"/>
    <w:rsid w:val="00455CD1"/>
    <w:rsid w:val="00455ECF"/>
    <w:rsid w:val="00455FD2"/>
    <w:rsid w:val="00456204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6D9"/>
    <w:rsid w:val="004636E7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713A"/>
    <w:rsid w:val="00467173"/>
    <w:rsid w:val="004671E3"/>
    <w:rsid w:val="0046771B"/>
    <w:rsid w:val="004677AB"/>
    <w:rsid w:val="00467951"/>
    <w:rsid w:val="00467B57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2F46"/>
    <w:rsid w:val="00473089"/>
    <w:rsid w:val="0047311A"/>
    <w:rsid w:val="00473297"/>
    <w:rsid w:val="004732AB"/>
    <w:rsid w:val="004733CF"/>
    <w:rsid w:val="0047356B"/>
    <w:rsid w:val="0047366D"/>
    <w:rsid w:val="00473DBA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5BA1"/>
    <w:rsid w:val="00475FEA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B93"/>
    <w:rsid w:val="00487CA2"/>
    <w:rsid w:val="00487D74"/>
    <w:rsid w:val="0049007C"/>
    <w:rsid w:val="00490175"/>
    <w:rsid w:val="004906FA"/>
    <w:rsid w:val="00490721"/>
    <w:rsid w:val="004909A7"/>
    <w:rsid w:val="00491A03"/>
    <w:rsid w:val="00491D68"/>
    <w:rsid w:val="004921D6"/>
    <w:rsid w:val="004924E6"/>
    <w:rsid w:val="00492674"/>
    <w:rsid w:val="0049291B"/>
    <w:rsid w:val="00492AC8"/>
    <w:rsid w:val="00492C04"/>
    <w:rsid w:val="00492C50"/>
    <w:rsid w:val="00492D53"/>
    <w:rsid w:val="00493BF8"/>
    <w:rsid w:val="0049436A"/>
    <w:rsid w:val="004943A8"/>
    <w:rsid w:val="0049447A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0B6"/>
    <w:rsid w:val="00497293"/>
    <w:rsid w:val="004973A8"/>
    <w:rsid w:val="004973F7"/>
    <w:rsid w:val="0049744C"/>
    <w:rsid w:val="0049777B"/>
    <w:rsid w:val="00497A50"/>
    <w:rsid w:val="00497AC0"/>
    <w:rsid w:val="00497F15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5282"/>
    <w:rsid w:val="004A536F"/>
    <w:rsid w:val="004A537F"/>
    <w:rsid w:val="004A573D"/>
    <w:rsid w:val="004A5982"/>
    <w:rsid w:val="004A5A05"/>
    <w:rsid w:val="004A603D"/>
    <w:rsid w:val="004A60F7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B3A"/>
    <w:rsid w:val="004B0CF3"/>
    <w:rsid w:val="004B0E0C"/>
    <w:rsid w:val="004B0E45"/>
    <w:rsid w:val="004B121E"/>
    <w:rsid w:val="004B12A4"/>
    <w:rsid w:val="004B14BA"/>
    <w:rsid w:val="004B170D"/>
    <w:rsid w:val="004B18A2"/>
    <w:rsid w:val="004B18AC"/>
    <w:rsid w:val="004B1948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8FB"/>
    <w:rsid w:val="004B4B09"/>
    <w:rsid w:val="004B4C5C"/>
    <w:rsid w:val="004B4D92"/>
    <w:rsid w:val="004B5754"/>
    <w:rsid w:val="004B576A"/>
    <w:rsid w:val="004B5F56"/>
    <w:rsid w:val="004B6025"/>
    <w:rsid w:val="004B607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AE2"/>
    <w:rsid w:val="004C0B1D"/>
    <w:rsid w:val="004C0B33"/>
    <w:rsid w:val="004C0E28"/>
    <w:rsid w:val="004C103F"/>
    <w:rsid w:val="004C1141"/>
    <w:rsid w:val="004C1595"/>
    <w:rsid w:val="004C1BF1"/>
    <w:rsid w:val="004C1C66"/>
    <w:rsid w:val="004C1DC8"/>
    <w:rsid w:val="004C1EDD"/>
    <w:rsid w:val="004C1EEE"/>
    <w:rsid w:val="004C21CB"/>
    <w:rsid w:val="004C239A"/>
    <w:rsid w:val="004C27A0"/>
    <w:rsid w:val="004C28B3"/>
    <w:rsid w:val="004C2CDA"/>
    <w:rsid w:val="004C2F3B"/>
    <w:rsid w:val="004C3013"/>
    <w:rsid w:val="004C36B8"/>
    <w:rsid w:val="004C36F0"/>
    <w:rsid w:val="004C41D8"/>
    <w:rsid w:val="004C4322"/>
    <w:rsid w:val="004C471C"/>
    <w:rsid w:val="004C4921"/>
    <w:rsid w:val="004C57CE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E9E"/>
    <w:rsid w:val="004D2160"/>
    <w:rsid w:val="004D280E"/>
    <w:rsid w:val="004D2E43"/>
    <w:rsid w:val="004D303E"/>
    <w:rsid w:val="004D36BB"/>
    <w:rsid w:val="004D39A0"/>
    <w:rsid w:val="004D39DC"/>
    <w:rsid w:val="004D3B41"/>
    <w:rsid w:val="004D3C55"/>
    <w:rsid w:val="004D3CEC"/>
    <w:rsid w:val="004D3F92"/>
    <w:rsid w:val="004D4310"/>
    <w:rsid w:val="004D4331"/>
    <w:rsid w:val="004D449E"/>
    <w:rsid w:val="004D44C3"/>
    <w:rsid w:val="004D4623"/>
    <w:rsid w:val="004D463F"/>
    <w:rsid w:val="004D4908"/>
    <w:rsid w:val="004D4AAF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5C1"/>
    <w:rsid w:val="004D6A80"/>
    <w:rsid w:val="004D6B54"/>
    <w:rsid w:val="004D6E4F"/>
    <w:rsid w:val="004D6F66"/>
    <w:rsid w:val="004D7776"/>
    <w:rsid w:val="004D7BA2"/>
    <w:rsid w:val="004D7C38"/>
    <w:rsid w:val="004D7EEF"/>
    <w:rsid w:val="004E02FB"/>
    <w:rsid w:val="004E035B"/>
    <w:rsid w:val="004E0748"/>
    <w:rsid w:val="004E081A"/>
    <w:rsid w:val="004E0A38"/>
    <w:rsid w:val="004E0D33"/>
    <w:rsid w:val="004E1267"/>
    <w:rsid w:val="004E12BE"/>
    <w:rsid w:val="004E1523"/>
    <w:rsid w:val="004E189F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032"/>
    <w:rsid w:val="004E6094"/>
    <w:rsid w:val="004E630B"/>
    <w:rsid w:val="004E64C6"/>
    <w:rsid w:val="004E6967"/>
    <w:rsid w:val="004E6D27"/>
    <w:rsid w:val="004E7065"/>
    <w:rsid w:val="004E75A5"/>
    <w:rsid w:val="004E76E0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24C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8D1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7D8"/>
    <w:rsid w:val="004F5800"/>
    <w:rsid w:val="004F589D"/>
    <w:rsid w:val="004F632E"/>
    <w:rsid w:val="004F6528"/>
    <w:rsid w:val="004F675A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C7F"/>
    <w:rsid w:val="00500F58"/>
    <w:rsid w:val="0050124B"/>
    <w:rsid w:val="005012FD"/>
    <w:rsid w:val="00501A40"/>
    <w:rsid w:val="00501B1F"/>
    <w:rsid w:val="00501D63"/>
    <w:rsid w:val="005023AB"/>
    <w:rsid w:val="005024E5"/>
    <w:rsid w:val="00502B37"/>
    <w:rsid w:val="00502FF4"/>
    <w:rsid w:val="00503096"/>
    <w:rsid w:val="005032D5"/>
    <w:rsid w:val="0050342F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2B0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6F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9C2"/>
    <w:rsid w:val="00521B2E"/>
    <w:rsid w:val="00521CBC"/>
    <w:rsid w:val="005225A2"/>
    <w:rsid w:val="005229CD"/>
    <w:rsid w:val="00523045"/>
    <w:rsid w:val="00523107"/>
    <w:rsid w:val="005232EC"/>
    <w:rsid w:val="005236D2"/>
    <w:rsid w:val="00523739"/>
    <w:rsid w:val="00523C1B"/>
    <w:rsid w:val="00523C4D"/>
    <w:rsid w:val="00524981"/>
    <w:rsid w:val="00524D6D"/>
    <w:rsid w:val="005251C1"/>
    <w:rsid w:val="005257FF"/>
    <w:rsid w:val="00525B23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6D"/>
    <w:rsid w:val="00527FD7"/>
    <w:rsid w:val="00530065"/>
    <w:rsid w:val="005302C5"/>
    <w:rsid w:val="005304D6"/>
    <w:rsid w:val="005304F7"/>
    <w:rsid w:val="00530B17"/>
    <w:rsid w:val="00530C2D"/>
    <w:rsid w:val="00530F48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51E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C3"/>
    <w:rsid w:val="00536FD8"/>
    <w:rsid w:val="00537329"/>
    <w:rsid w:val="00537607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2BA7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934"/>
    <w:rsid w:val="00544CCC"/>
    <w:rsid w:val="0054575B"/>
    <w:rsid w:val="005461E1"/>
    <w:rsid w:val="00546261"/>
    <w:rsid w:val="00546625"/>
    <w:rsid w:val="005467AC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B04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7E0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5E6E"/>
    <w:rsid w:val="00556116"/>
    <w:rsid w:val="005563B6"/>
    <w:rsid w:val="00556709"/>
    <w:rsid w:val="00556A3A"/>
    <w:rsid w:val="00556B89"/>
    <w:rsid w:val="00556C2B"/>
    <w:rsid w:val="005574C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A5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923"/>
    <w:rsid w:val="00564CB4"/>
    <w:rsid w:val="00564F52"/>
    <w:rsid w:val="00565177"/>
    <w:rsid w:val="005658CB"/>
    <w:rsid w:val="00565A42"/>
    <w:rsid w:val="005662E0"/>
    <w:rsid w:val="005664D4"/>
    <w:rsid w:val="0056656D"/>
    <w:rsid w:val="005665E9"/>
    <w:rsid w:val="005667D3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69D"/>
    <w:rsid w:val="00571B5A"/>
    <w:rsid w:val="00571CE7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189"/>
    <w:rsid w:val="005735C5"/>
    <w:rsid w:val="00573C33"/>
    <w:rsid w:val="00573D6C"/>
    <w:rsid w:val="00573FE7"/>
    <w:rsid w:val="00574D0E"/>
    <w:rsid w:val="00574FA7"/>
    <w:rsid w:val="00575062"/>
    <w:rsid w:val="005755FA"/>
    <w:rsid w:val="00575993"/>
    <w:rsid w:val="00575BD6"/>
    <w:rsid w:val="00575CE5"/>
    <w:rsid w:val="00575EF3"/>
    <w:rsid w:val="00576061"/>
    <w:rsid w:val="00576102"/>
    <w:rsid w:val="005762A1"/>
    <w:rsid w:val="0057650C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0EF0"/>
    <w:rsid w:val="00581319"/>
    <w:rsid w:val="00581E18"/>
    <w:rsid w:val="005822B2"/>
    <w:rsid w:val="005828BA"/>
    <w:rsid w:val="00582997"/>
    <w:rsid w:val="00582D2A"/>
    <w:rsid w:val="00582F32"/>
    <w:rsid w:val="00582F81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ED6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484"/>
    <w:rsid w:val="005867F8"/>
    <w:rsid w:val="005868E2"/>
    <w:rsid w:val="005869E9"/>
    <w:rsid w:val="00586A90"/>
    <w:rsid w:val="0058744C"/>
    <w:rsid w:val="00587501"/>
    <w:rsid w:val="00587562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63E"/>
    <w:rsid w:val="00591854"/>
    <w:rsid w:val="00591C5A"/>
    <w:rsid w:val="00592366"/>
    <w:rsid w:val="0059240C"/>
    <w:rsid w:val="0059256D"/>
    <w:rsid w:val="005925AB"/>
    <w:rsid w:val="00592BFC"/>
    <w:rsid w:val="00592DB4"/>
    <w:rsid w:val="00592E74"/>
    <w:rsid w:val="00592F33"/>
    <w:rsid w:val="0059396D"/>
    <w:rsid w:val="005949E6"/>
    <w:rsid w:val="00594F26"/>
    <w:rsid w:val="00594FD8"/>
    <w:rsid w:val="0059527C"/>
    <w:rsid w:val="00595285"/>
    <w:rsid w:val="005955E6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B92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AA"/>
    <w:rsid w:val="005A3DF2"/>
    <w:rsid w:val="005A3EB4"/>
    <w:rsid w:val="005A3F67"/>
    <w:rsid w:val="005A3FE0"/>
    <w:rsid w:val="005A44F6"/>
    <w:rsid w:val="005A4B2F"/>
    <w:rsid w:val="005A4C3C"/>
    <w:rsid w:val="005A4D15"/>
    <w:rsid w:val="005A50CB"/>
    <w:rsid w:val="005A51CC"/>
    <w:rsid w:val="005A5711"/>
    <w:rsid w:val="005A5AE6"/>
    <w:rsid w:val="005A5E62"/>
    <w:rsid w:val="005A5F18"/>
    <w:rsid w:val="005A5F5C"/>
    <w:rsid w:val="005A64BF"/>
    <w:rsid w:val="005A651B"/>
    <w:rsid w:val="005A68BC"/>
    <w:rsid w:val="005A6A2F"/>
    <w:rsid w:val="005A6DD9"/>
    <w:rsid w:val="005A6F37"/>
    <w:rsid w:val="005A702A"/>
    <w:rsid w:val="005A7148"/>
    <w:rsid w:val="005A7289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9C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AF8"/>
    <w:rsid w:val="005C0E05"/>
    <w:rsid w:val="005C0EC9"/>
    <w:rsid w:val="005C0FF2"/>
    <w:rsid w:val="005C19E5"/>
    <w:rsid w:val="005C2010"/>
    <w:rsid w:val="005C2107"/>
    <w:rsid w:val="005C2735"/>
    <w:rsid w:val="005C296D"/>
    <w:rsid w:val="005C2EE7"/>
    <w:rsid w:val="005C2F39"/>
    <w:rsid w:val="005C2F8D"/>
    <w:rsid w:val="005C31FD"/>
    <w:rsid w:val="005C3365"/>
    <w:rsid w:val="005C36A6"/>
    <w:rsid w:val="005C38E1"/>
    <w:rsid w:val="005C4285"/>
    <w:rsid w:val="005C432A"/>
    <w:rsid w:val="005C4768"/>
    <w:rsid w:val="005C485A"/>
    <w:rsid w:val="005C490C"/>
    <w:rsid w:val="005C4D58"/>
    <w:rsid w:val="005C537E"/>
    <w:rsid w:val="005C5632"/>
    <w:rsid w:val="005C57F0"/>
    <w:rsid w:val="005C59E3"/>
    <w:rsid w:val="005C5C3A"/>
    <w:rsid w:val="005C5D9D"/>
    <w:rsid w:val="005C5DE0"/>
    <w:rsid w:val="005C60BB"/>
    <w:rsid w:val="005C6132"/>
    <w:rsid w:val="005C61A5"/>
    <w:rsid w:val="005C66E6"/>
    <w:rsid w:val="005C67A4"/>
    <w:rsid w:val="005C6C7D"/>
    <w:rsid w:val="005C6C93"/>
    <w:rsid w:val="005C6E63"/>
    <w:rsid w:val="005C707D"/>
    <w:rsid w:val="005C75E9"/>
    <w:rsid w:val="005C795E"/>
    <w:rsid w:val="005C7C2F"/>
    <w:rsid w:val="005C7E0F"/>
    <w:rsid w:val="005D015D"/>
    <w:rsid w:val="005D04C0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3DB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76A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470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1AA"/>
    <w:rsid w:val="005E04FE"/>
    <w:rsid w:val="005E0671"/>
    <w:rsid w:val="005E06B0"/>
    <w:rsid w:val="005E0822"/>
    <w:rsid w:val="005E0DDD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1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728"/>
    <w:rsid w:val="005E4A99"/>
    <w:rsid w:val="005E4BBB"/>
    <w:rsid w:val="005E4CCF"/>
    <w:rsid w:val="005E4E62"/>
    <w:rsid w:val="005E4EB2"/>
    <w:rsid w:val="005E5490"/>
    <w:rsid w:val="005E562C"/>
    <w:rsid w:val="005E569B"/>
    <w:rsid w:val="005E56E3"/>
    <w:rsid w:val="005E57F6"/>
    <w:rsid w:val="005E587B"/>
    <w:rsid w:val="005E598F"/>
    <w:rsid w:val="005E5FCD"/>
    <w:rsid w:val="005E605C"/>
    <w:rsid w:val="005E6921"/>
    <w:rsid w:val="005E69C2"/>
    <w:rsid w:val="005E6A23"/>
    <w:rsid w:val="005E6CF3"/>
    <w:rsid w:val="005E6DAB"/>
    <w:rsid w:val="005E6DF6"/>
    <w:rsid w:val="005E7048"/>
    <w:rsid w:val="005E718F"/>
    <w:rsid w:val="005E755B"/>
    <w:rsid w:val="005E7814"/>
    <w:rsid w:val="005E7B9A"/>
    <w:rsid w:val="005E7D31"/>
    <w:rsid w:val="005F03D0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31B"/>
    <w:rsid w:val="005F24F5"/>
    <w:rsid w:val="005F27B8"/>
    <w:rsid w:val="005F2A6B"/>
    <w:rsid w:val="005F2C5B"/>
    <w:rsid w:val="005F2DD4"/>
    <w:rsid w:val="005F2ED6"/>
    <w:rsid w:val="005F2F34"/>
    <w:rsid w:val="005F3016"/>
    <w:rsid w:val="005F36E6"/>
    <w:rsid w:val="005F3FF0"/>
    <w:rsid w:val="005F4049"/>
    <w:rsid w:val="005F40E7"/>
    <w:rsid w:val="005F4638"/>
    <w:rsid w:val="005F4976"/>
    <w:rsid w:val="005F4A8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CCF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05F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14F"/>
    <w:rsid w:val="0061054E"/>
    <w:rsid w:val="00610680"/>
    <w:rsid w:val="0061098F"/>
    <w:rsid w:val="00610C31"/>
    <w:rsid w:val="00610CD4"/>
    <w:rsid w:val="00610D4C"/>
    <w:rsid w:val="00610D65"/>
    <w:rsid w:val="00611257"/>
    <w:rsid w:val="006115B4"/>
    <w:rsid w:val="00611752"/>
    <w:rsid w:val="00611855"/>
    <w:rsid w:val="0061190D"/>
    <w:rsid w:val="00611928"/>
    <w:rsid w:val="00611933"/>
    <w:rsid w:val="00611BD3"/>
    <w:rsid w:val="00611D5D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1E2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2EC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447"/>
    <w:rsid w:val="0062076B"/>
    <w:rsid w:val="00620840"/>
    <w:rsid w:val="0062087E"/>
    <w:rsid w:val="00620889"/>
    <w:rsid w:val="00620898"/>
    <w:rsid w:val="00620CDC"/>
    <w:rsid w:val="00620D3A"/>
    <w:rsid w:val="00620DD5"/>
    <w:rsid w:val="00620F39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8B9"/>
    <w:rsid w:val="00623D7A"/>
    <w:rsid w:val="00623F86"/>
    <w:rsid w:val="006240C6"/>
    <w:rsid w:val="00624145"/>
    <w:rsid w:val="006241F1"/>
    <w:rsid w:val="00624505"/>
    <w:rsid w:val="00624714"/>
    <w:rsid w:val="006247A4"/>
    <w:rsid w:val="00624822"/>
    <w:rsid w:val="00624C3E"/>
    <w:rsid w:val="006256FC"/>
    <w:rsid w:val="006259AF"/>
    <w:rsid w:val="006259FC"/>
    <w:rsid w:val="00625B29"/>
    <w:rsid w:val="00625B6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03"/>
    <w:rsid w:val="00627FCA"/>
    <w:rsid w:val="006300DD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2C7C"/>
    <w:rsid w:val="006336B8"/>
    <w:rsid w:val="00633756"/>
    <w:rsid w:val="006337FA"/>
    <w:rsid w:val="00633928"/>
    <w:rsid w:val="00633ECB"/>
    <w:rsid w:val="00634295"/>
    <w:rsid w:val="006342B5"/>
    <w:rsid w:val="00634443"/>
    <w:rsid w:val="006344D2"/>
    <w:rsid w:val="006347FD"/>
    <w:rsid w:val="0063481C"/>
    <w:rsid w:val="00634EF7"/>
    <w:rsid w:val="006353BA"/>
    <w:rsid w:val="00635543"/>
    <w:rsid w:val="00635654"/>
    <w:rsid w:val="006356F8"/>
    <w:rsid w:val="006357AE"/>
    <w:rsid w:val="0063583F"/>
    <w:rsid w:val="0063587C"/>
    <w:rsid w:val="00635A45"/>
    <w:rsid w:val="00635A7E"/>
    <w:rsid w:val="00635B01"/>
    <w:rsid w:val="00635C9A"/>
    <w:rsid w:val="00635E2E"/>
    <w:rsid w:val="00635F37"/>
    <w:rsid w:val="00636267"/>
    <w:rsid w:val="0063673B"/>
    <w:rsid w:val="0063680A"/>
    <w:rsid w:val="00636858"/>
    <w:rsid w:val="006368BA"/>
    <w:rsid w:val="006369F9"/>
    <w:rsid w:val="00636B07"/>
    <w:rsid w:val="00636D05"/>
    <w:rsid w:val="00636EDB"/>
    <w:rsid w:val="00636EDD"/>
    <w:rsid w:val="006374EC"/>
    <w:rsid w:val="006377B9"/>
    <w:rsid w:val="00637827"/>
    <w:rsid w:val="0063799E"/>
    <w:rsid w:val="00637A6E"/>
    <w:rsid w:val="006400A3"/>
    <w:rsid w:val="006401CF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D9D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ADF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375"/>
    <w:rsid w:val="0065166B"/>
    <w:rsid w:val="00651670"/>
    <w:rsid w:val="00651812"/>
    <w:rsid w:val="00651ECF"/>
    <w:rsid w:val="00651EF0"/>
    <w:rsid w:val="00651F84"/>
    <w:rsid w:val="0065219D"/>
    <w:rsid w:val="006522E6"/>
    <w:rsid w:val="0065330A"/>
    <w:rsid w:val="00653949"/>
    <w:rsid w:val="00653B38"/>
    <w:rsid w:val="00654A35"/>
    <w:rsid w:val="00654EDF"/>
    <w:rsid w:val="006552AD"/>
    <w:rsid w:val="0065563C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0E5A"/>
    <w:rsid w:val="0066110B"/>
    <w:rsid w:val="0066140F"/>
    <w:rsid w:val="006614BD"/>
    <w:rsid w:val="006616AE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526"/>
    <w:rsid w:val="006648C4"/>
    <w:rsid w:val="00664A85"/>
    <w:rsid w:val="006650A4"/>
    <w:rsid w:val="006652DA"/>
    <w:rsid w:val="006654F3"/>
    <w:rsid w:val="00665560"/>
    <w:rsid w:val="00665767"/>
    <w:rsid w:val="00665AF8"/>
    <w:rsid w:val="00665F78"/>
    <w:rsid w:val="006663C1"/>
    <w:rsid w:val="006667C2"/>
    <w:rsid w:val="00666A41"/>
    <w:rsid w:val="00666F00"/>
    <w:rsid w:val="00666F98"/>
    <w:rsid w:val="006672A5"/>
    <w:rsid w:val="00667573"/>
    <w:rsid w:val="006678D3"/>
    <w:rsid w:val="00667A06"/>
    <w:rsid w:val="00667B2B"/>
    <w:rsid w:val="00667B66"/>
    <w:rsid w:val="00667BEF"/>
    <w:rsid w:val="00667FAE"/>
    <w:rsid w:val="006701DC"/>
    <w:rsid w:val="0067025C"/>
    <w:rsid w:val="006702BD"/>
    <w:rsid w:val="00670346"/>
    <w:rsid w:val="00670385"/>
    <w:rsid w:val="006704AD"/>
    <w:rsid w:val="00670543"/>
    <w:rsid w:val="006705AF"/>
    <w:rsid w:val="00670B86"/>
    <w:rsid w:val="00670BD0"/>
    <w:rsid w:val="00670CF6"/>
    <w:rsid w:val="00670F8E"/>
    <w:rsid w:val="006710DD"/>
    <w:rsid w:val="006718DB"/>
    <w:rsid w:val="006719DC"/>
    <w:rsid w:val="006719ED"/>
    <w:rsid w:val="00671B8A"/>
    <w:rsid w:val="00671BF3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B04"/>
    <w:rsid w:val="00674C81"/>
    <w:rsid w:val="00674DDD"/>
    <w:rsid w:val="006754E7"/>
    <w:rsid w:val="00675B68"/>
    <w:rsid w:val="00675B7A"/>
    <w:rsid w:val="00675EB7"/>
    <w:rsid w:val="00676154"/>
    <w:rsid w:val="00676922"/>
    <w:rsid w:val="006772EF"/>
    <w:rsid w:val="006773B4"/>
    <w:rsid w:val="00677420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10A6"/>
    <w:rsid w:val="0068118D"/>
    <w:rsid w:val="006813A8"/>
    <w:rsid w:val="0068179F"/>
    <w:rsid w:val="00681B90"/>
    <w:rsid w:val="00681D77"/>
    <w:rsid w:val="00681E3D"/>
    <w:rsid w:val="006821CF"/>
    <w:rsid w:val="0068253E"/>
    <w:rsid w:val="00682587"/>
    <w:rsid w:val="00682725"/>
    <w:rsid w:val="006827AB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BB0"/>
    <w:rsid w:val="00684CA0"/>
    <w:rsid w:val="00684E23"/>
    <w:rsid w:val="006851B0"/>
    <w:rsid w:val="006855F5"/>
    <w:rsid w:val="006857AE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C6C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86A"/>
    <w:rsid w:val="006A3BC2"/>
    <w:rsid w:val="006A401E"/>
    <w:rsid w:val="006A412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F26"/>
    <w:rsid w:val="006A6F7F"/>
    <w:rsid w:val="006A728D"/>
    <w:rsid w:val="006A75F0"/>
    <w:rsid w:val="006A7C6C"/>
    <w:rsid w:val="006B0233"/>
    <w:rsid w:val="006B0501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7A3"/>
    <w:rsid w:val="006B2979"/>
    <w:rsid w:val="006B2D1A"/>
    <w:rsid w:val="006B2F96"/>
    <w:rsid w:val="006B31D5"/>
    <w:rsid w:val="006B34F1"/>
    <w:rsid w:val="006B3756"/>
    <w:rsid w:val="006B41DF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6B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510"/>
    <w:rsid w:val="006C7569"/>
    <w:rsid w:val="006C7A58"/>
    <w:rsid w:val="006C7D12"/>
    <w:rsid w:val="006C7DE2"/>
    <w:rsid w:val="006C7F96"/>
    <w:rsid w:val="006D0138"/>
    <w:rsid w:val="006D025D"/>
    <w:rsid w:val="006D055C"/>
    <w:rsid w:val="006D085A"/>
    <w:rsid w:val="006D0867"/>
    <w:rsid w:val="006D09E7"/>
    <w:rsid w:val="006D0A8D"/>
    <w:rsid w:val="006D0BE2"/>
    <w:rsid w:val="006D0F1E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334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1D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053"/>
    <w:rsid w:val="006E21CC"/>
    <w:rsid w:val="006E2509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118"/>
    <w:rsid w:val="006F454B"/>
    <w:rsid w:val="006F4FC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46C"/>
    <w:rsid w:val="00701782"/>
    <w:rsid w:val="00701D13"/>
    <w:rsid w:val="00701E4A"/>
    <w:rsid w:val="00701FA8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469"/>
    <w:rsid w:val="007045D6"/>
    <w:rsid w:val="0070472A"/>
    <w:rsid w:val="0070482B"/>
    <w:rsid w:val="007048C5"/>
    <w:rsid w:val="00704E6A"/>
    <w:rsid w:val="00704F71"/>
    <w:rsid w:val="007051E9"/>
    <w:rsid w:val="007056B3"/>
    <w:rsid w:val="00705962"/>
    <w:rsid w:val="00705D76"/>
    <w:rsid w:val="007060C0"/>
    <w:rsid w:val="007060F7"/>
    <w:rsid w:val="00706182"/>
    <w:rsid w:val="00706536"/>
    <w:rsid w:val="00706620"/>
    <w:rsid w:val="00706645"/>
    <w:rsid w:val="00706A98"/>
    <w:rsid w:val="00706E50"/>
    <w:rsid w:val="00707588"/>
    <w:rsid w:val="007077F5"/>
    <w:rsid w:val="0070782F"/>
    <w:rsid w:val="007078E3"/>
    <w:rsid w:val="00707A23"/>
    <w:rsid w:val="00707DD4"/>
    <w:rsid w:val="00707E66"/>
    <w:rsid w:val="007105B0"/>
    <w:rsid w:val="00710DC1"/>
    <w:rsid w:val="00710DE1"/>
    <w:rsid w:val="00710EE2"/>
    <w:rsid w:val="00710F64"/>
    <w:rsid w:val="00710FCE"/>
    <w:rsid w:val="00711024"/>
    <w:rsid w:val="00711773"/>
    <w:rsid w:val="007117EF"/>
    <w:rsid w:val="00711D72"/>
    <w:rsid w:val="00712748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0C"/>
    <w:rsid w:val="00714719"/>
    <w:rsid w:val="00714839"/>
    <w:rsid w:val="00714917"/>
    <w:rsid w:val="0071508D"/>
    <w:rsid w:val="0071549C"/>
    <w:rsid w:val="00715D9E"/>
    <w:rsid w:val="007164D1"/>
    <w:rsid w:val="00716557"/>
    <w:rsid w:val="00716618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0913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642"/>
    <w:rsid w:val="007226D8"/>
    <w:rsid w:val="007228FE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C6B"/>
    <w:rsid w:val="00726FC4"/>
    <w:rsid w:val="00727165"/>
    <w:rsid w:val="007272CC"/>
    <w:rsid w:val="0072738C"/>
    <w:rsid w:val="00727595"/>
    <w:rsid w:val="007275A6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0C5"/>
    <w:rsid w:val="007314D6"/>
    <w:rsid w:val="00731547"/>
    <w:rsid w:val="0073181E"/>
    <w:rsid w:val="007319D0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852"/>
    <w:rsid w:val="007459B1"/>
    <w:rsid w:val="00745C45"/>
    <w:rsid w:val="00745FF4"/>
    <w:rsid w:val="00746087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3D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59C"/>
    <w:rsid w:val="007537D0"/>
    <w:rsid w:val="00753A41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8D5"/>
    <w:rsid w:val="00755A36"/>
    <w:rsid w:val="00755BF8"/>
    <w:rsid w:val="00756459"/>
    <w:rsid w:val="007564FB"/>
    <w:rsid w:val="0075673F"/>
    <w:rsid w:val="007568C5"/>
    <w:rsid w:val="00756B7B"/>
    <w:rsid w:val="0075706C"/>
    <w:rsid w:val="007570EE"/>
    <w:rsid w:val="0075777B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490"/>
    <w:rsid w:val="007615EA"/>
    <w:rsid w:val="00761AD6"/>
    <w:rsid w:val="00761E74"/>
    <w:rsid w:val="0076201C"/>
    <w:rsid w:val="007620FB"/>
    <w:rsid w:val="00762221"/>
    <w:rsid w:val="00762283"/>
    <w:rsid w:val="00762715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9DC"/>
    <w:rsid w:val="00763A60"/>
    <w:rsid w:val="00763BE2"/>
    <w:rsid w:val="00763E14"/>
    <w:rsid w:val="00763F2E"/>
    <w:rsid w:val="00764037"/>
    <w:rsid w:val="0076443E"/>
    <w:rsid w:val="0076472F"/>
    <w:rsid w:val="00764772"/>
    <w:rsid w:val="007653EF"/>
    <w:rsid w:val="00765715"/>
    <w:rsid w:val="00765B6C"/>
    <w:rsid w:val="00765DF9"/>
    <w:rsid w:val="00766055"/>
    <w:rsid w:val="0076608F"/>
    <w:rsid w:val="007666A8"/>
    <w:rsid w:val="00766B55"/>
    <w:rsid w:val="00767355"/>
    <w:rsid w:val="007679C3"/>
    <w:rsid w:val="00770245"/>
    <w:rsid w:val="00770D4F"/>
    <w:rsid w:val="00770FE7"/>
    <w:rsid w:val="00771381"/>
    <w:rsid w:val="007716FE"/>
    <w:rsid w:val="0077176F"/>
    <w:rsid w:val="007719F6"/>
    <w:rsid w:val="00771A9A"/>
    <w:rsid w:val="00771ABD"/>
    <w:rsid w:val="00771EB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5EC4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4D4"/>
    <w:rsid w:val="00780510"/>
    <w:rsid w:val="0078061F"/>
    <w:rsid w:val="00780AB4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174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844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822"/>
    <w:rsid w:val="0078591B"/>
    <w:rsid w:val="007859E9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9D3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3CF"/>
    <w:rsid w:val="00792AB8"/>
    <w:rsid w:val="00792B4D"/>
    <w:rsid w:val="00792ECF"/>
    <w:rsid w:val="00792ED4"/>
    <w:rsid w:val="00792F85"/>
    <w:rsid w:val="00793420"/>
    <w:rsid w:val="0079343C"/>
    <w:rsid w:val="007937E3"/>
    <w:rsid w:val="00793942"/>
    <w:rsid w:val="0079396E"/>
    <w:rsid w:val="00793981"/>
    <w:rsid w:val="007939C8"/>
    <w:rsid w:val="00793B13"/>
    <w:rsid w:val="00793BBE"/>
    <w:rsid w:val="00793D0D"/>
    <w:rsid w:val="00793E08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53"/>
    <w:rsid w:val="00797CBA"/>
    <w:rsid w:val="00797E6C"/>
    <w:rsid w:val="007A0098"/>
    <w:rsid w:val="007A00D7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4D27"/>
    <w:rsid w:val="007A5103"/>
    <w:rsid w:val="007A53BB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6A4"/>
    <w:rsid w:val="007A7772"/>
    <w:rsid w:val="007A7DA1"/>
    <w:rsid w:val="007A7E29"/>
    <w:rsid w:val="007B0549"/>
    <w:rsid w:val="007B09FA"/>
    <w:rsid w:val="007B0A39"/>
    <w:rsid w:val="007B0E9B"/>
    <w:rsid w:val="007B139B"/>
    <w:rsid w:val="007B142F"/>
    <w:rsid w:val="007B14DD"/>
    <w:rsid w:val="007B158D"/>
    <w:rsid w:val="007B167D"/>
    <w:rsid w:val="007B1764"/>
    <w:rsid w:val="007B1A5C"/>
    <w:rsid w:val="007B1B59"/>
    <w:rsid w:val="007B1BE5"/>
    <w:rsid w:val="007B1E67"/>
    <w:rsid w:val="007B1F51"/>
    <w:rsid w:val="007B2295"/>
    <w:rsid w:val="007B2309"/>
    <w:rsid w:val="007B2529"/>
    <w:rsid w:val="007B2544"/>
    <w:rsid w:val="007B2B5F"/>
    <w:rsid w:val="007B353B"/>
    <w:rsid w:val="007B3800"/>
    <w:rsid w:val="007B3A7E"/>
    <w:rsid w:val="007B3B92"/>
    <w:rsid w:val="007B3C43"/>
    <w:rsid w:val="007B413A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73E"/>
    <w:rsid w:val="007B6986"/>
    <w:rsid w:val="007B6AFD"/>
    <w:rsid w:val="007B6B2E"/>
    <w:rsid w:val="007B6BC5"/>
    <w:rsid w:val="007B6DF5"/>
    <w:rsid w:val="007B72B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532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87"/>
    <w:rsid w:val="007C34B5"/>
    <w:rsid w:val="007C3535"/>
    <w:rsid w:val="007C3866"/>
    <w:rsid w:val="007C390C"/>
    <w:rsid w:val="007C3B82"/>
    <w:rsid w:val="007C3D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9E0"/>
    <w:rsid w:val="007C7CB4"/>
    <w:rsid w:val="007C7CC5"/>
    <w:rsid w:val="007C7CC9"/>
    <w:rsid w:val="007C7F07"/>
    <w:rsid w:val="007D00DE"/>
    <w:rsid w:val="007D0618"/>
    <w:rsid w:val="007D0B63"/>
    <w:rsid w:val="007D0B70"/>
    <w:rsid w:val="007D0CF8"/>
    <w:rsid w:val="007D1059"/>
    <w:rsid w:val="007D10DD"/>
    <w:rsid w:val="007D12EA"/>
    <w:rsid w:val="007D18AD"/>
    <w:rsid w:val="007D19FA"/>
    <w:rsid w:val="007D1A17"/>
    <w:rsid w:val="007D1B7D"/>
    <w:rsid w:val="007D1C41"/>
    <w:rsid w:val="007D1E0A"/>
    <w:rsid w:val="007D1E6C"/>
    <w:rsid w:val="007D1EA4"/>
    <w:rsid w:val="007D225F"/>
    <w:rsid w:val="007D23C9"/>
    <w:rsid w:val="007D2663"/>
    <w:rsid w:val="007D2A71"/>
    <w:rsid w:val="007D2D35"/>
    <w:rsid w:val="007D3B8D"/>
    <w:rsid w:val="007D4176"/>
    <w:rsid w:val="007D4181"/>
    <w:rsid w:val="007D4268"/>
    <w:rsid w:val="007D4446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7DD"/>
    <w:rsid w:val="007D6C8F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606"/>
    <w:rsid w:val="007E1AFF"/>
    <w:rsid w:val="007E1B15"/>
    <w:rsid w:val="007E1B9F"/>
    <w:rsid w:val="007E1F26"/>
    <w:rsid w:val="007E204A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304"/>
    <w:rsid w:val="007E3539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93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E7CE4"/>
    <w:rsid w:val="007E7FBD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C21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91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8C1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7F7E42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7"/>
    <w:rsid w:val="00802416"/>
    <w:rsid w:val="0080243C"/>
    <w:rsid w:val="00802934"/>
    <w:rsid w:val="00802CF9"/>
    <w:rsid w:val="00802E9E"/>
    <w:rsid w:val="008032E7"/>
    <w:rsid w:val="0080341E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8E7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C2D"/>
    <w:rsid w:val="00806D00"/>
    <w:rsid w:val="008070BC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377"/>
    <w:rsid w:val="008113E3"/>
    <w:rsid w:val="00811609"/>
    <w:rsid w:val="00811799"/>
    <w:rsid w:val="008119B6"/>
    <w:rsid w:val="00811BBC"/>
    <w:rsid w:val="008122FF"/>
    <w:rsid w:val="00812396"/>
    <w:rsid w:val="00812826"/>
    <w:rsid w:val="00812896"/>
    <w:rsid w:val="0081305B"/>
    <w:rsid w:val="0081308C"/>
    <w:rsid w:val="00813A66"/>
    <w:rsid w:val="00813EB4"/>
    <w:rsid w:val="00813F8D"/>
    <w:rsid w:val="00813FAE"/>
    <w:rsid w:val="008148BD"/>
    <w:rsid w:val="00814D03"/>
    <w:rsid w:val="00814DA9"/>
    <w:rsid w:val="00814E16"/>
    <w:rsid w:val="008153BE"/>
    <w:rsid w:val="00815442"/>
    <w:rsid w:val="00815652"/>
    <w:rsid w:val="00815735"/>
    <w:rsid w:val="00815858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01D"/>
    <w:rsid w:val="00820228"/>
    <w:rsid w:val="00820415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B02"/>
    <w:rsid w:val="00822D1E"/>
    <w:rsid w:val="00823683"/>
    <w:rsid w:val="00823B15"/>
    <w:rsid w:val="00823B46"/>
    <w:rsid w:val="00823B89"/>
    <w:rsid w:val="00823CAA"/>
    <w:rsid w:val="00824832"/>
    <w:rsid w:val="008249A3"/>
    <w:rsid w:val="00824A31"/>
    <w:rsid w:val="00824A79"/>
    <w:rsid w:val="008252CD"/>
    <w:rsid w:val="008256E8"/>
    <w:rsid w:val="00825F4F"/>
    <w:rsid w:val="00825F58"/>
    <w:rsid w:val="008261E5"/>
    <w:rsid w:val="00826338"/>
    <w:rsid w:val="008267BE"/>
    <w:rsid w:val="008269A8"/>
    <w:rsid w:val="00826E14"/>
    <w:rsid w:val="00826F0B"/>
    <w:rsid w:val="008274CC"/>
    <w:rsid w:val="00827726"/>
    <w:rsid w:val="0082781A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539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02C"/>
    <w:rsid w:val="00833095"/>
    <w:rsid w:val="008339A0"/>
    <w:rsid w:val="00833A61"/>
    <w:rsid w:val="00833AB3"/>
    <w:rsid w:val="00833BAA"/>
    <w:rsid w:val="00833DED"/>
    <w:rsid w:val="00833FD3"/>
    <w:rsid w:val="0083434F"/>
    <w:rsid w:val="0083442A"/>
    <w:rsid w:val="0083460B"/>
    <w:rsid w:val="00834758"/>
    <w:rsid w:val="00834778"/>
    <w:rsid w:val="00834ABC"/>
    <w:rsid w:val="00834AFA"/>
    <w:rsid w:val="00834EBD"/>
    <w:rsid w:val="0083546D"/>
    <w:rsid w:val="0083570B"/>
    <w:rsid w:val="0083585F"/>
    <w:rsid w:val="00836FC1"/>
    <w:rsid w:val="0083708D"/>
    <w:rsid w:val="00837247"/>
    <w:rsid w:val="00837AEE"/>
    <w:rsid w:val="00837C3E"/>
    <w:rsid w:val="008400EF"/>
    <w:rsid w:val="00840164"/>
    <w:rsid w:val="00840391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0EF"/>
    <w:rsid w:val="008455F9"/>
    <w:rsid w:val="00845843"/>
    <w:rsid w:val="00845A12"/>
    <w:rsid w:val="00845CDF"/>
    <w:rsid w:val="0084631C"/>
    <w:rsid w:val="008466B4"/>
    <w:rsid w:val="008466CF"/>
    <w:rsid w:val="00846A52"/>
    <w:rsid w:val="00846C3F"/>
    <w:rsid w:val="00846D99"/>
    <w:rsid w:val="00846F9C"/>
    <w:rsid w:val="00847038"/>
    <w:rsid w:val="0084722B"/>
    <w:rsid w:val="0084760F"/>
    <w:rsid w:val="008476BC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4F07"/>
    <w:rsid w:val="0085507A"/>
    <w:rsid w:val="00855103"/>
    <w:rsid w:val="008557BD"/>
    <w:rsid w:val="00855947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0AB5"/>
    <w:rsid w:val="008611EA"/>
    <w:rsid w:val="0086140D"/>
    <w:rsid w:val="00861D18"/>
    <w:rsid w:val="0086289A"/>
    <w:rsid w:val="00862E75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3C"/>
    <w:rsid w:val="0086434F"/>
    <w:rsid w:val="0086468B"/>
    <w:rsid w:val="008647D7"/>
    <w:rsid w:val="00864854"/>
    <w:rsid w:val="00864D61"/>
    <w:rsid w:val="008650B9"/>
    <w:rsid w:val="0086516C"/>
    <w:rsid w:val="00865178"/>
    <w:rsid w:val="008651C4"/>
    <w:rsid w:val="008654BA"/>
    <w:rsid w:val="0086577F"/>
    <w:rsid w:val="008657B1"/>
    <w:rsid w:val="00865A7F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669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761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152"/>
    <w:rsid w:val="008741EE"/>
    <w:rsid w:val="0087429D"/>
    <w:rsid w:val="00874BDB"/>
    <w:rsid w:val="00874BE3"/>
    <w:rsid w:val="00874D8A"/>
    <w:rsid w:val="008751D0"/>
    <w:rsid w:val="00875253"/>
    <w:rsid w:val="0087527E"/>
    <w:rsid w:val="0087548B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648"/>
    <w:rsid w:val="008777CC"/>
    <w:rsid w:val="008779BD"/>
    <w:rsid w:val="008800AF"/>
    <w:rsid w:val="0088022A"/>
    <w:rsid w:val="008802E4"/>
    <w:rsid w:val="008803C1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75F"/>
    <w:rsid w:val="008857E1"/>
    <w:rsid w:val="00885923"/>
    <w:rsid w:val="00885AEA"/>
    <w:rsid w:val="00885F28"/>
    <w:rsid w:val="00885F42"/>
    <w:rsid w:val="008861B3"/>
    <w:rsid w:val="00886380"/>
    <w:rsid w:val="00886634"/>
    <w:rsid w:val="008868DA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D13"/>
    <w:rsid w:val="00891FA0"/>
    <w:rsid w:val="00892355"/>
    <w:rsid w:val="008923A0"/>
    <w:rsid w:val="0089241C"/>
    <w:rsid w:val="0089244E"/>
    <w:rsid w:val="00892654"/>
    <w:rsid w:val="00892743"/>
    <w:rsid w:val="008927A7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A6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8EE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2E1"/>
    <w:rsid w:val="008B331B"/>
    <w:rsid w:val="008B37E1"/>
    <w:rsid w:val="008B3C79"/>
    <w:rsid w:val="008B452E"/>
    <w:rsid w:val="008B456E"/>
    <w:rsid w:val="008B46DA"/>
    <w:rsid w:val="008B4A69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4C0"/>
    <w:rsid w:val="008B65B3"/>
    <w:rsid w:val="008B669A"/>
    <w:rsid w:val="008B680B"/>
    <w:rsid w:val="008B6A84"/>
    <w:rsid w:val="008B6AFF"/>
    <w:rsid w:val="008B6D86"/>
    <w:rsid w:val="008B7607"/>
    <w:rsid w:val="008B7752"/>
    <w:rsid w:val="008B7823"/>
    <w:rsid w:val="008B791C"/>
    <w:rsid w:val="008B79FB"/>
    <w:rsid w:val="008B7C27"/>
    <w:rsid w:val="008C0134"/>
    <w:rsid w:val="008C049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A45"/>
    <w:rsid w:val="008C1DDF"/>
    <w:rsid w:val="008C2116"/>
    <w:rsid w:val="008C27B4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D3"/>
    <w:rsid w:val="008C7CE9"/>
    <w:rsid w:val="008C7F61"/>
    <w:rsid w:val="008D0655"/>
    <w:rsid w:val="008D092D"/>
    <w:rsid w:val="008D0C03"/>
    <w:rsid w:val="008D0D58"/>
    <w:rsid w:val="008D1392"/>
    <w:rsid w:val="008D1464"/>
    <w:rsid w:val="008D1512"/>
    <w:rsid w:val="008D16D5"/>
    <w:rsid w:val="008D1A6A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0C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350"/>
    <w:rsid w:val="008E2497"/>
    <w:rsid w:val="008E2503"/>
    <w:rsid w:val="008E250A"/>
    <w:rsid w:val="008E25D0"/>
    <w:rsid w:val="008E27BE"/>
    <w:rsid w:val="008E28A4"/>
    <w:rsid w:val="008E28CB"/>
    <w:rsid w:val="008E2A4F"/>
    <w:rsid w:val="008E2BAA"/>
    <w:rsid w:val="008E2E6E"/>
    <w:rsid w:val="008E36B0"/>
    <w:rsid w:val="008E3A94"/>
    <w:rsid w:val="008E3B36"/>
    <w:rsid w:val="008E4536"/>
    <w:rsid w:val="008E473B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155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3FEB"/>
    <w:rsid w:val="008F460C"/>
    <w:rsid w:val="008F46E8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5DCE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C1D"/>
    <w:rsid w:val="00904D6B"/>
    <w:rsid w:val="00904F89"/>
    <w:rsid w:val="009051EF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07A8F"/>
    <w:rsid w:val="009102EA"/>
    <w:rsid w:val="00910B3F"/>
    <w:rsid w:val="00910B53"/>
    <w:rsid w:val="00910CB4"/>
    <w:rsid w:val="00911331"/>
    <w:rsid w:val="00911577"/>
    <w:rsid w:val="009116BB"/>
    <w:rsid w:val="00911AF3"/>
    <w:rsid w:val="00911C6F"/>
    <w:rsid w:val="00912133"/>
    <w:rsid w:val="009123F1"/>
    <w:rsid w:val="00912474"/>
    <w:rsid w:val="00912B28"/>
    <w:rsid w:val="00912B6F"/>
    <w:rsid w:val="00912FF5"/>
    <w:rsid w:val="009130F4"/>
    <w:rsid w:val="009131F6"/>
    <w:rsid w:val="009133AE"/>
    <w:rsid w:val="009134FB"/>
    <w:rsid w:val="00913799"/>
    <w:rsid w:val="009137C3"/>
    <w:rsid w:val="009138F4"/>
    <w:rsid w:val="00913BA4"/>
    <w:rsid w:val="00913E74"/>
    <w:rsid w:val="009143E7"/>
    <w:rsid w:val="0091446F"/>
    <w:rsid w:val="00914BC3"/>
    <w:rsid w:val="00914DC6"/>
    <w:rsid w:val="00914EE3"/>
    <w:rsid w:val="0091554B"/>
    <w:rsid w:val="00915631"/>
    <w:rsid w:val="00915DAA"/>
    <w:rsid w:val="00915DC8"/>
    <w:rsid w:val="00915ED5"/>
    <w:rsid w:val="0091628D"/>
    <w:rsid w:val="00916559"/>
    <w:rsid w:val="009166A6"/>
    <w:rsid w:val="009168F9"/>
    <w:rsid w:val="0091699F"/>
    <w:rsid w:val="00916E1A"/>
    <w:rsid w:val="00916F0E"/>
    <w:rsid w:val="00917201"/>
    <w:rsid w:val="0091755E"/>
    <w:rsid w:val="0091767A"/>
    <w:rsid w:val="009177FC"/>
    <w:rsid w:val="009177FD"/>
    <w:rsid w:val="009201A3"/>
    <w:rsid w:val="00920226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4CB"/>
    <w:rsid w:val="00921A92"/>
    <w:rsid w:val="00921ABC"/>
    <w:rsid w:val="00921B7A"/>
    <w:rsid w:val="00921E1F"/>
    <w:rsid w:val="0092203E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4E5"/>
    <w:rsid w:val="009265C4"/>
    <w:rsid w:val="0092680A"/>
    <w:rsid w:val="00926A31"/>
    <w:rsid w:val="00926B67"/>
    <w:rsid w:val="00926CDE"/>
    <w:rsid w:val="009270C7"/>
    <w:rsid w:val="009271C3"/>
    <w:rsid w:val="009272A2"/>
    <w:rsid w:val="009276CE"/>
    <w:rsid w:val="00927D67"/>
    <w:rsid w:val="00930368"/>
    <w:rsid w:val="00930C1D"/>
    <w:rsid w:val="00930D05"/>
    <w:rsid w:val="00930E78"/>
    <w:rsid w:val="00930F27"/>
    <w:rsid w:val="00931189"/>
    <w:rsid w:val="00931847"/>
    <w:rsid w:val="00931A03"/>
    <w:rsid w:val="00931A8F"/>
    <w:rsid w:val="00931CDB"/>
    <w:rsid w:val="009321A6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09"/>
    <w:rsid w:val="0093449B"/>
    <w:rsid w:val="009347C2"/>
    <w:rsid w:val="00934876"/>
    <w:rsid w:val="00934DC0"/>
    <w:rsid w:val="00935183"/>
    <w:rsid w:val="009359DC"/>
    <w:rsid w:val="00935B08"/>
    <w:rsid w:val="009368A8"/>
    <w:rsid w:val="009369BC"/>
    <w:rsid w:val="00936ACA"/>
    <w:rsid w:val="00936C39"/>
    <w:rsid w:val="00936E33"/>
    <w:rsid w:val="00936F0B"/>
    <w:rsid w:val="00936FCD"/>
    <w:rsid w:val="00937076"/>
    <w:rsid w:val="0093744A"/>
    <w:rsid w:val="00937B84"/>
    <w:rsid w:val="00940084"/>
    <w:rsid w:val="0094086D"/>
    <w:rsid w:val="00940964"/>
    <w:rsid w:val="009409A8"/>
    <w:rsid w:val="009411BC"/>
    <w:rsid w:val="009411E0"/>
    <w:rsid w:val="009414CE"/>
    <w:rsid w:val="0094173A"/>
    <w:rsid w:val="0094173E"/>
    <w:rsid w:val="0094197D"/>
    <w:rsid w:val="00941B30"/>
    <w:rsid w:val="00941E0A"/>
    <w:rsid w:val="00942065"/>
    <w:rsid w:val="00942AF1"/>
    <w:rsid w:val="00942B8C"/>
    <w:rsid w:val="00942CED"/>
    <w:rsid w:val="00942D9E"/>
    <w:rsid w:val="00942E45"/>
    <w:rsid w:val="00942F6C"/>
    <w:rsid w:val="00942FE8"/>
    <w:rsid w:val="00943007"/>
    <w:rsid w:val="00943302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484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78"/>
    <w:rsid w:val="00952057"/>
    <w:rsid w:val="0095207A"/>
    <w:rsid w:val="0095248F"/>
    <w:rsid w:val="00952529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334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E27"/>
    <w:rsid w:val="00955FFE"/>
    <w:rsid w:val="009563C1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7C4"/>
    <w:rsid w:val="00961AA7"/>
    <w:rsid w:val="00961B9B"/>
    <w:rsid w:val="00961BE4"/>
    <w:rsid w:val="0096221C"/>
    <w:rsid w:val="0096225E"/>
    <w:rsid w:val="0096229F"/>
    <w:rsid w:val="009629AA"/>
    <w:rsid w:val="00962FD4"/>
    <w:rsid w:val="0096300A"/>
    <w:rsid w:val="0096309A"/>
    <w:rsid w:val="0096338C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959"/>
    <w:rsid w:val="00965AFD"/>
    <w:rsid w:val="00965E3C"/>
    <w:rsid w:val="00965F4D"/>
    <w:rsid w:val="00965F73"/>
    <w:rsid w:val="00966097"/>
    <w:rsid w:val="00966180"/>
    <w:rsid w:val="009661E5"/>
    <w:rsid w:val="0096638E"/>
    <w:rsid w:val="0096660E"/>
    <w:rsid w:val="00966690"/>
    <w:rsid w:val="00966722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0E25"/>
    <w:rsid w:val="009710D8"/>
    <w:rsid w:val="0097176A"/>
    <w:rsid w:val="0097192C"/>
    <w:rsid w:val="00971B40"/>
    <w:rsid w:val="00971F02"/>
    <w:rsid w:val="00972317"/>
    <w:rsid w:val="009726B3"/>
    <w:rsid w:val="0097271E"/>
    <w:rsid w:val="009728E1"/>
    <w:rsid w:val="00972AE4"/>
    <w:rsid w:val="009730A0"/>
    <w:rsid w:val="009730D4"/>
    <w:rsid w:val="009736AB"/>
    <w:rsid w:val="00973715"/>
    <w:rsid w:val="00973726"/>
    <w:rsid w:val="00973F9B"/>
    <w:rsid w:val="0097401D"/>
    <w:rsid w:val="009747C5"/>
    <w:rsid w:val="00974891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03"/>
    <w:rsid w:val="00977D70"/>
    <w:rsid w:val="00977E5F"/>
    <w:rsid w:val="00977F7A"/>
    <w:rsid w:val="00977F7D"/>
    <w:rsid w:val="00980355"/>
    <w:rsid w:val="009803FD"/>
    <w:rsid w:val="009804A4"/>
    <w:rsid w:val="009815B0"/>
    <w:rsid w:val="00981704"/>
    <w:rsid w:val="0098187C"/>
    <w:rsid w:val="00981ADB"/>
    <w:rsid w:val="009823DE"/>
    <w:rsid w:val="00982A87"/>
    <w:rsid w:val="00982BEE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2AE"/>
    <w:rsid w:val="00991736"/>
    <w:rsid w:val="009919D6"/>
    <w:rsid w:val="00991BE5"/>
    <w:rsid w:val="009922C6"/>
    <w:rsid w:val="00992AE7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64A"/>
    <w:rsid w:val="009A3707"/>
    <w:rsid w:val="009A394C"/>
    <w:rsid w:val="009A3B3E"/>
    <w:rsid w:val="009A3B79"/>
    <w:rsid w:val="009A3B91"/>
    <w:rsid w:val="009A3DF5"/>
    <w:rsid w:val="009A3EF5"/>
    <w:rsid w:val="009A4152"/>
    <w:rsid w:val="009A4862"/>
    <w:rsid w:val="009A4864"/>
    <w:rsid w:val="009A4CBE"/>
    <w:rsid w:val="009A4F71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520"/>
    <w:rsid w:val="009A7704"/>
    <w:rsid w:val="009A77C0"/>
    <w:rsid w:val="009A7A54"/>
    <w:rsid w:val="009A7DCA"/>
    <w:rsid w:val="009A7E7D"/>
    <w:rsid w:val="009A7EE8"/>
    <w:rsid w:val="009B0030"/>
    <w:rsid w:val="009B03FE"/>
    <w:rsid w:val="009B04AC"/>
    <w:rsid w:val="009B054E"/>
    <w:rsid w:val="009B0760"/>
    <w:rsid w:val="009B07A7"/>
    <w:rsid w:val="009B0A57"/>
    <w:rsid w:val="009B0CE0"/>
    <w:rsid w:val="009B0FB0"/>
    <w:rsid w:val="009B133E"/>
    <w:rsid w:val="009B148C"/>
    <w:rsid w:val="009B15F9"/>
    <w:rsid w:val="009B17B4"/>
    <w:rsid w:val="009B17C1"/>
    <w:rsid w:val="009B204F"/>
    <w:rsid w:val="009B2072"/>
    <w:rsid w:val="009B212F"/>
    <w:rsid w:val="009B230B"/>
    <w:rsid w:val="009B2414"/>
    <w:rsid w:val="009B26BE"/>
    <w:rsid w:val="009B2735"/>
    <w:rsid w:val="009B2808"/>
    <w:rsid w:val="009B2A01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574"/>
    <w:rsid w:val="009B5BDF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6F6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1F06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36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03C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963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977"/>
    <w:rsid w:val="009D2C9E"/>
    <w:rsid w:val="009D3339"/>
    <w:rsid w:val="009D345B"/>
    <w:rsid w:val="009D38FC"/>
    <w:rsid w:val="009D3A18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1E6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19A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23F"/>
    <w:rsid w:val="009E25EB"/>
    <w:rsid w:val="009E26AD"/>
    <w:rsid w:val="009E2701"/>
    <w:rsid w:val="009E27B3"/>
    <w:rsid w:val="009E2B91"/>
    <w:rsid w:val="009E2C1A"/>
    <w:rsid w:val="009E2C5E"/>
    <w:rsid w:val="009E2E90"/>
    <w:rsid w:val="009E3146"/>
    <w:rsid w:val="009E3188"/>
    <w:rsid w:val="009E3BD7"/>
    <w:rsid w:val="009E3D9C"/>
    <w:rsid w:val="009E3E26"/>
    <w:rsid w:val="009E4495"/>
    <w:rsid w:val="009E456C"/>
    <w:rsid w:val="009E4584"/>
    <w:rsid w:val="009E4697"/>
    <w:rsid w:val="009E4718"/>
    <w:rsid w:val="009E4A4C"/>
    <w:rsid w:val="009E4B87"/>
    <w:rsid w:val="009E4C9A"/>
    <w:rsid w:val="009E53DC"/>
    <w:rsid w:val="009E542D"/>
    <w:rsid w:val="009E5582"/>
    <w:rsid w:val="009E5678"/>
    <w:rsid w:val="009E5717"/>
    <w:rsid w:val="009E573D"/>
    <w:rsid w:val="009E5793"/>
    <w:rsid w:val="009E5D33"/>
    <w:rsid w:val="009E5F59"/>
    <w:rsid w:val="009E63C7"/>
    <w:rsid w:val="009E69BD"/>
    <w:rsid w:val="009E6D32"/>
    <w:rsid w:val="009E7300"/>
    <w:rsid w:val="009F04FA"/>
    <w:rsid w:val="009F05CC"/>
    <w:rsid w:val="009F085F"/>
    <w:rsid w:val="009F0CD9"/>
    <w:rsid w:val="009F119D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3C3E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54C"/>
    <w:rsid w:val="009F56B7"/>
    <w:rsid w:val="009F57B1"/>
    <w:rsid w:val="009F5D6A"/>
    <w:rsid w:val="009F6358"/>
    <w:rsid w:val="009F6419"/>
    <w:rsid w:val="009F6795"/>
    <w:rsid w:val="009F68E2"/>
    <w:rsid w:val="009F6C81"/>
    <w:rsid w:val="009F740C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104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694"/>
    <w:rsid w:val="00A02772"/>
    <w:rsid w:val="00A030D0"/>
    <w:rsid w:val="00A03242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01A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3E6"/>
    <w:rsid w:val="00A11417"/>
    <w:rsid w:val="00A1161C"/>
    <w:rsid w:val="00A119DA"/>
    <w:rsid w:val="00A11DB5"/>
    <w:rsid w:val="00A11FB2"/>
    <w:rsid w:val="00A12145"/>
    <w:rsid w:val="00A121BD"/>
    <w:rsid w:val="00A12544"/>
    <w:rsid w:val="00A1274C"/>
    <w:rsid w:val="00A12971"/>
    <w:rsid w:val="00A12B9C"/>
    <w:rsid w:val="00A12BCE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52"/>
    <w:rsid w:val="00A15B10"/>
    <w:rsid w:val="00A15BAE"/>
    <w:rsid w:val="00A15D85"/>
    <w:rsid w:val="00A16383"/>
    <w:rsid w:val="00A16678"/>
    <w:rsid w:val="00A16A28"/>
    <w:rsid w:val="00A16AA2"/>
    <w:rsid w:val="00A16BDA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1FD9"/>
    <w:rsid w:val="00A22168"/>
    <w:rsid w:val="00A22EE2"/>
    <w:rsid w:val="00A22F37"/>
    <w:rsid w:val="00A22FF3"/>
    <w:rsid w:val="00A232EB"/>
    <w:rsid w:val="00A2365A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5DD"/>
    <w:rsid w:val="00A267B0"/>
    <w:rsid w:val="00A26B66"/>
    <w:rsid w:val="00A26BCB"/>
    <w:rsid w:val="00A2703D"/>
    <w:rsid w:val="00A27088"/>
    <w:rsid w:val="00A2716A"/>
    <w:rsid w:val="00A27D6E"/>
    <w:rsid w:val="00A3020A"/>
    <w:rsid w:val="00A30242"/>
    <w:rsid w:val="00A304D5"/>
    <w:rsid w:val="00A30A40"/>
    <w:rsid w:val="00A31104"/>
    <w:rsid w:val="00A31136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E3"/>
    <w:rsid w:val="00A351F3"/>
    <w:rsid w:val="00A35336"/>
    <w:rsid w:val="00A3551A"/>
    <w:rsid w:val="00A35A11"/>
    <w:rsid w:val="00A35B68"/>
    <w:rsid w:val="00A35FE2"/>
    <w:rsid w:val="00A36262"/>
    <w:rsid w:val="00A365D8"/>
    <w:rsid w:val="00A36794"/>
    <w:rsid w:val="00A368E8"/>
    <w:rsid w:val="00A36A64"/>
    <w:rsid w:val="00A3719E"/>
    <w:rsid w:val="00A37487"/>
    <w:rsid w:val="00A37803"/>
    <w:rsid w:val="00A37A41"/>
    <w:rsid w:val="00A37A69"/>
    <w:rsid w:val="00A37C2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072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4B"/>
    <w:rsid w:val="00A432C6"/>
    <w:rsid w:val="00A4353E"/>
    <w:rsid w:val="00A4360F"/>
    <w:rsid w:val="00A4390F"/>
    <w:rsid w:val="00A43E6B"/>
    <w:rsid w:val="00A4405F"/>
    <w:rsid w:val="00A441A9"/>
    <w:rsid w:val="00A4459B"/>
    <w:rsid w:val="00A44984"/>
    <w:rsid w:val="00A44A70"/>
    <w:rsid w:val="00A44BA1"/>
    <w:rsid w:val="00A44BEF"/>
    <w:rsid w:val="00A44DDC"/>
    <w:rsid w:val="00A44E33"/>
    <w:rsid w:val="00A44F7F"/>
    <w:rsid w:val="00A45154"/>
    <w:rsid w:val="00A45611"/>
    <w:rsid w:val="00A45626"/>
    <w:rsid w:val="00A456FE"/>
    <w:rsid w:val="00A45AEF"/>
    <w:rsid w:val="00A45B2D"/>
    <w:rsid w:val="00A45D3C"/>
    <w:rsid w:val="00A45F42"/>
    <w:rsid w:val="00A460E3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8C8"/>
    <w:rsid w:val="00A47C35"/>
    <w:rsid w:val="00A47D08"/>
    <w:rsid w:val="00A50102"/>
    <w:rsid w:val="00A50224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4C7"/>
    <w:rsid w:val="00A548C7"/>
    <w:rsid w:val="00A549A7"/>
    <w:rsid w:val="00A551FF"/>
    <w:rsid w:val="00A55553"/>
    <w:rsid w:val="00A5561A"/>
    <w:rsid w:val="00A55802"/>
    <w:rsid w:val="00A56075"/>
    <w:rsid w:val="00A5632D"/>
    <w:rsid w:val="00A5639C"/>
    <w:rsid w:val="00A564BE"/>
    <w:rsid w:val="00A564EB"/>
    <w:rsid w:val="00A565E8"/>
    <w:rsid w:val="00A56620"/>
    <w:rsid w:val="00A567EA"/>
    <w:rsid w:val="00A56944"/>
    <w:rsid w:val="00A56B27"/>
    <w:rsid w:val="00A56B7E"/>
    <w:rsid w:val="00A56E42"/>
    <w:rsid w:val="00A56F23"/>
    <w:rsid w:val="00A56F25"/>
    <w:rsid w:val="00A57144"/>
    <w:rsid w:val="00A5726B"/>
    <w:rsid w:val="00A57384"/>
    <w:rsid w:val="00A57532"/>
    <w:rsid w:val="00A57787"/>
    <w:rsid w:val="00A57B17"/>
    <w:rsid w:val="00A57D9C"/>
    <w:rsid w:val="00A57EBC"/>
    <w:rsid w:val="00A601E5"/>
    <w:rsid w:val="00A6088A"/>
    <w:rsid w:val="00A60A30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7A8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6E"/>
    <w:rsid w:val="00A66986"/>
    <w:rsid w:val="00A67367"/>
    <w:rsid w:val="00A6765D"/>
    <w:rsid w:val="00A67B33"/>
    <w:rsid w:val="00A67E1C"/>
    <w:rsid w:val="00A703BB"/>
    <w:rsid w:val="00A70526"/>
    <w:rsid w:val="00A7071F"/>
    <w:rsid w:val="00A70847"/>
    <w:rsid w:val="00A70C4B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58E"/>
    <w:rsid w:val="00A745E1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0AC"/>
    <w:rsid w:val="00A803CB"/>
    <w:rsid w:val="00A80542"/>
    <w:rsid w:val="00A80558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81"/>
    <w:rsid w:val="00A825D7"/>
    <w:rsid w:val="00A82774"/>
    <w:rsid w:val="00A82B2D"/>
    <w:rsid w:val="00A82DB4"/>
    <w:rsid w:val="00A83099"/>
    <w:rsid w:val="00A831D3"/>
    <w:rsid w:val="00A832F0"/>
    <w:rsid w:val="00A833AB"/>
    <w:rsid w:val="00A8347A"/>
    <w:rsid w:val="00A83549"/>
    <w:rsid w:val="00A835FE"/>
    <w:rsid w:val="00A83679"/>
    <w:rsid w:val="00A836CA"/>
    <w:rsid w:val="00A83B73"/>
    <w:rsid w:val="00A83BF6"/>
    <w:rsid w:val="00A83C53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036"/>
    <w:rsid w:val="00A87169"/>
    <w:rsid w:val="00A87270"/>
    <w:rsid w:val="00A87281"/>
    <w:rsid w:val="00A87506"/>
    <w:rsid w:val="00A8754A"/>
    <w:rsid w:val="00A8777B"/>
    <w:rsid w:val="00A87E42"/>
    <w:rsid w:val="00A9000B"/>
    <w:rsid w:val="00A90063"/>
    <w:rsid w:val="00A900C9"/>
    <w:rsid w:val="00A90365"/>
    <w:rsid w:val="00A90396"/>
    <w:rsid w:val="00A906A3"/>
    <w:rsid w:val="00A90924"/>
    <w:rsid w:val="00A90A0B"/>
    <w:rsid w:val="00A90AA2"/>
    <w:rsid w:val="00A90AC3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153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70A"/>
    <w:rsid w:val="00AA28B5"/>
    <w:rsid w:val="00AA2A8E"/>
    <w:rsid w:val="00AA2F44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3E6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DE9"/>
    <w:rsid w:val="00AA5F2B"/>
    <w:rsid w:val="00AA5FA6"/>
    <w:rsid w:val="00AA6037"/>
    <w:rsid w:val="00AA66EE"/>
    <w:rsid w:val="00AA6E2B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0D15"/>
    <w:rsid w:val="00AB1018"/>
    <w:rsid w:val="00AB1209"/>
    <w:rsid w:val="00AB1643"/>
    <w:rsid w:val="00AB1CA0"/>
    <w:rsid w:val="00AB1CFB"/>
    <w:rsid w:val="00AB1D70"/>
    <w:rsid w:val="00AB1FEA"/>
    <w:rsid w:val="00AB22C6"/>
    <w:rsid w:val="00AB264C"/>
    <w:rsid w:val="00AB2DF5"/>
    <w:rsid w:val="00AB2EEC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7C1"/>
    <w:rsid w:val="00AB4938"/>
    <w:rsid w:val="00AB4B0E"/>
    <w:rsid w:val="00AB509E"/>
    <w:rsid w:val="00AB574C"/>
    <w:rsid w:val="00AB5AA2"/>
    <w:rsid w:val="00AB5F69"/>
    <w:rsid w:val="00AB6552"/>
    <w:rsid w:val="00AB6665"/>
    <w:rsid w:val="00AB66A0"/>
    <w:rsid w:val="00AB66EF"/>
    <w:rsid w:val="00AB6CEA"/>
    <w:rsid w:val="00AB6EC0"/>
    <w:rsid w:val="00AB704A"/>
    <w:rsid w:val="00AB716A"/>
    <w:rsid w:val="00AB71AF"/>
    <w:rsid w:val="00AB72B5"/>
    <w:rsid w:val="00AB73DF"/>
    <w:rsid w:val="00AB7619"/>
    <w:rsid w:val="00AB7C7E"/>
    <w:rsid w:val="00AB7E25"/>
    <w:rsid w:val="00AC0250"/>
    <w:rsid w:val="00AC03B0"/>
    <w:rsid w:val="00AC0421"/>
    <w:rsid w:val="00AC07BD"/>
    <w:rsid w:val="00AC0980"/>
    <w:rsid w:val="00AC0D63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85"/>
    <w:rsid w:val="00AC26E3"/>
    <w:rsid w:val="00AC2E24"/>
    <w:rsid w:val="00AC2EF1"/>
    <w:rsid w:val="00AC318C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3FB"/>
    <w:rsid w:val="00AC5908"/>
    <w:rsid w:val="00AC5B4F"/>
    <w:rsid w:val="00AC5CDF"/>
    <w:rsid w:val="00AC5EF8"/>
    <w:rsid w:val="00AC5F91"/>
    <w:rsid w:val="00AC657F"/>
    <w:rsid w:val="00AC66F0"/>
    <w:rsid w:val="00AC715D"/>
    <w:rsid w:val="00AC7806"/>
    <w:rsid w:val="00AC78E1"/>
    <w:rsid w:val="00AC7969"/>
    <w:rsid w:val="00AC7A59"/>
    <w:rsid w:val="00AC7F88"/>
    <w:rsid w:val="00AD0017"/>
    <w:rsid w:val="00AD01FF"/>
    <w:rsid w:val="00AD0216"/>
    <w:rsid w:val="00AD040F"/>
    <w:rsid w:val="00AD041B"/>
    <w:rsid w:val="00AD044C"/>
    <w:rsid w:val="00AD0759"/>
    <w:rsid w:val="00AD07BE"/>
    <w:rsid w:val="00AD0FE6"/>
    <w:rsid w:val="00AD1796"/>
    <w:rsid w:val="00AD182C"/>
    <w:rsid w:val="00AD19EC"/>
    <w:rsid w:val="00AD1DEE"/>
    <w:rsid w:val="00AD1F92"/>
    <w:rsid w:val="00AD2256"/>
    <w:rsid w:val="00AD2CDC"/>
    <w:rsid w:val="00AD2D75"/>
    <w:rsid w:val="00AD3127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482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D23"/>
    <w:rsid w:val="00AE6D83"/>
    <w:rsid w:val="00AE6F44"/>
    <w:rsid w:val="00AE72B3"/>
    <w:rsid w:val="00AE72D4"/>
    <w:rsid w:val="00AE7B4E"/>
    <w:rsid w:val="00AE7C76"/>
    <w:rsid w:val="00AF0253"/>
    <w:rsid w:val="00AF02BA"/>
    <w:rsid w:val="00AF02CA"/>
    <w:rsid w:val="00AF0933"/>
    <w:rsid w:val="00AF0E24"/>
    <w:rsid w:val="00AF0EE0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373"/>
    <w:rsid w:val="00B00863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6DD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5D6E"/>
    <w:rsid w:val="00B06003"/>
    <w:rsid w:val="00B060C6"/>
    <w:rsid w:val="00B0621E"/>
    <w:rsid w:val="00B062C7"/>
    <w:rsid w:val="00B06434"/>
    <w:rsid w:val="00B06436"/>
    <w:rsid w:val="00B06589"/>
    <w:rsid w:val="00B068E3"/>
    <w:rsid w:val="00B06A6C"/>
    <w:rsid w:val="00B06B6C"/>
    <w:rsid w:val="00B06F4D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52E"/>
    <w:rsid w:val="00B13867"/>
    <w:rsid w:val="00B13CD3"/>
    <w:rsid w:val="00B142E8"/>
    <w:rsid w:val="00B14395"/>
    <w:rsid w:val="00B148EE"/>
    <w:rsid w:val="00B14DD4"/>
    <w:rsid w:val="00B154BC"/>
    <w:rsid w:val="00B15575"/>
    <w:rsid w:val="00B15708"/>
    <w:rsid w:val="00B15C4B"/>
    <w:rsid w:val="00B15F1A"/>
    <w:rsid w:val="00B15F75"/>
    <w:rsid w:val="00B1600C"/>
    <w:rsid w:val="00B163B7"/>
    <w:rsid w:val="00B1693A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3A"/>
    <w:rsid w:val="00B21772"/>
    <w:rsid w:val="00B21A92"/>
    <w:rsid w:val="00B21AE7"/>
    <w:rsid w:val="00B21DA2"/>
    <w:rsid w:val="00B21FB7"/>
    <w:rsid w:val="00B220A2"/>
    <w:rsid w:val="00B220B2"/>
    <w:rsid w:val="00B22CAC"/>
    <w:rsid w:val="00B22E38"/>
    <w:rsid w:val="00B22EF3"/>
    <w:rsid w:val="00B2335D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9E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28B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A46"/>
    <w:rsid w:val="00B36AD4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37BA9"/>
    <w:rsid w:val="00B406AA"/>
    <w:rsid w:val="00B407EA"/>
    <w:rsid w:val="00B4081A"/>
    <w:rsid w:val="00B40B34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023"/>
    <w:rsid w:val="00B4533A"/>
    <w:rsid w:val="00B4552F"/>
    <w:rsid w:val="00B45575"/>
    <w:rsid w:val="00B45746"/>
    <w:rsid w:val="00B45753"/>
    <w:rsid w:val="00B458A6"/>
    <w:rsid w:val="00B465C5"/>
    <w:rsid w:val="00B4678F"/>
    <w:rsid w:val="00B46C18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12F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097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0B1C"/>
    <w:rsid w:val="00B61003"/>
    <w:rsid w:val="00B61037"/>
    <w:rsid w:val="00B61762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4A14"/>
    <w:rsid w:val="00B65267"/>
    <w:rsid w:val="00B65969"/>
    <w:rsid w:val="00B65982"/>
    <w:rsid w:val="00B65B33"/>
    <w:rsid w:val="00B65B9D"/>
    <w:rsid w:val="00B65DA6"/>
    <w:rsid w:val="00B6630D"/>
    <w:rsid w:val="00B664FB"/>
    <w:rsid w:val="00B667A1"/>
    <w:rsid w:val="00B6686A"/>
    <w:rsid w:val="00B66A26"/>
    <w:rsid w:val="00B66A39"/>
    <w:rsid w:val="00B66AB8"/>
    <w:rsid w:val="00B66C9E"/>
    <w:rsid w:val="00B66CC6"/>
    <w:rsid w:val="00B66DF5"/>
    <w:rsid w:val="00B66FE8"/>
    <w:rsid w:val="00B675A5"/>
    <w:rsid w:val="00B67966"/>
    <w:rsid w:val="00B67CE1"/>
    <w:rsid w:val="00B67F6C"/>
    <w:rsid w:val="00B70043"/>
    <w:rsid w:val="00B70091"/>
    <w:rsid w:val="00B70271"/>
    <w:rsid w:val="00B702EA"/>
    <w:rsid w:val="00B7062D"/>
    <w:rsid w:val="00B70995"/>
    <w:rsid w:val="00B70C8D"/>
    <w:rsid w:val="00B71002"/>
    <w:rsid w:val="00B715A4"/>
    <w:rsid w:val="00B715D3"/>
    <w:rsid w:val="00B715DA"/>
    <w:rsid w:val="00B71A1C"/>
    <w:rsid w:val="00B71CA7"/>
    <w:rsid w:val="00B72083"/>
    <w:rsid w:val="00B722E3"/>
    <w:rsid w:val="00B7272E"/>
    <w:rsid w:val="00B7294C"/>
    <w:rsid w:val="00B73099"/>
    <w:rsid w:val="00B7427E"/>
    <w:rsid w:val="00B74408"/>
    <w:rsid w:val="00B74667"/>
    <w:rsid w:val="00B759E4"/>
    <w:rsid w:val="00B7603D"/>
    <w:rsid w:val="00B76310"/>
    <w:rsid w:val="00B765F0"/>
    <w:rsid w:val="00B76C29"/>
    <w:rsid w:val="00B76D28"/>
    <w:rsid w:val="00B76F70"/>
    <w:rsid w:val="00B776F4"/>
    <w:rsid w:val="00B77C3B"/>
    <w:rsid w:val="00B77D8C"/>
    <w:rsid w:val="00B77DE5"/>
    <w:rsid w:val="00B77F77"/>
    <w:rsid w:val="00B800A7"/>
    <w:rsid w:val="00B80330"/>
    <w:rsid w:val="00B8056C"/>
    <w:rsid w:val="00B80616"/>
    <w:rsid w:val="00B8087D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2B03"/>
    <w:rsid w:val="00B83089"/>
    <w:rsid w:val="00B830B8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49"/>
    <w:rsid w:val="00B90CD9"/>
    <w:rsid w:val="00B90D67"/>
    <w:rsid w:val="00B91534"/>
    <w:rsid w:val="00B9186E"/>
    <w:rsid w:val="00B91BE9"/>
    <w:rsid w:val="00B91DE8"/>
    <w:rsid w:val="00B92173"/>
    <w:rsid w:val="00B92278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3E3E"/>
    <w:rsid w:val="00B943BE"/>
    <w:rsid w:val="00B94971"/>
    <w:rsid w:val="00B94A7E"/>
    <w:rsid w:val="00B94B11"/>
    <w:rsid w:val="00B94B99"/>
    <w:rsid w:val="00B94BED"/>
    <w:rsid w:val="00B94FDD"/>
    <w:rsid w:val="00B951B0"/>
    <w:rsid w:val="00B95215"/>
    <w:rsid w:val="00B9525A"/>
    <w:rsid w:val="00B95C34"/>
    <w:rsid w:val="00B95E35"/>
    <w:rsid w:val="00B96508"/>
    <w:rsid w:val="00B96526"/>
    <w:rsid w:val="00B966DC"/>
    <w:rsid w:val="00B9692B"/>
    <w:rsid w:val="00B96969"/>
    <w:rsid w:val="00B96FA6"/>
    <w:rsid w:val="00B97135"/>
    <w:rsid w:val="00B97303"/>
    <w:rsid w:val="00B97319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841"/>
    <w:rsid w:val="00BA5CDD"/>
    <w:rsid w:val="00BA6487"/>
    <w:rsid w:val="00BA650C"/>
    <w:rsid w:val="00BA6577"/>
    <w:rsid w:val="00BA6847"/>
    <w:rsid w:val="00BA6CD2"/>
    <w:rsid w:val="00BA700E"/>
    <w:rsid w:val="00BA7388"/>
    <w:rsid w:val="00BA740D"/>
    <w:rsid w:val="00BA758B"/>
    <w:rsid w:val="00BA7684"/>
    <w:rsid w:val="00BA76D8"/>
    <w:rsid w:val="00BA7C36"/>
    <w:rsid w:val="00BA7D3C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B86"/>
    <w:rsid w:val="00BB1C25"/>
    <w:rsid w:val="00BB1D58"/>
    <w:rsid w:val="00BB1E10"/>
    <w:rsid w:val="00BB21D1"/>
    <w:rsid w:val="00BB22DA"/>
    <w:rsid w:val="00BB26C9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4FE7"/>
    <w:rsid w:val="00BB5130"/>
    <w:rsid w:val="00BB51D2"/>
    <w:rsid w:val="00BB52A8"/>
    <w:rsid w:val="00BB542A"/>
    <w:rsid w:val="00BB542C"/>
    <w:rsid w:val="00BB5690"/>
    <w:rsid w:val="00BB5AA4"/>
    <w:rsid w:val="00BB5D2A"/>
    <w:rsid w:val="00BB5DA8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198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27E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233"/>
    <w:rsid w:val="00BC668A"/>
    <w:rsid w:val="00BC6ADB"/>
    <w:rsid w:val="00BC6D00"/>
    <w:rsid w:val="00BC6F8B"/>
    <w:rsid w:val="00BC73C3"/>
    <w:rsid w:val="00BC7493"/>
    <w:rsid w:val="00BC75F2"/>
    <w:rsid w:val="00BC7858"/>
    <w:rsid w:val="00BC7A95"/>
    <w:rsid w:val="00BC7A9E"/>
    <w:rsid w:val="00BC7D13"/>
    <w:rsid w:val="00BC7EBF"/>
    <w:rsid w:val="00BD008C"/>
    <w:rsid w:val="00BD06CE"/>
    <w:rsid w:val="00BD0852"/>
    <w:rsid w:val="00BD093E"/>
    <w:rsid w:val="00BD1413"/>
    <w:rsid w:val="00BD15EA"/>
    <w:rsid w:val="00BD16A7"/>
    <w:rsid w:val="00BD17EA"/>
    <w:rsid w:val="00BD1887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2C17"/>
    <w:rsid w:val="00BD30CA"/>
    <w:rsid w:val="00BD35B4"/>
    <w:rsid w:val="00BD3632"/>
    <w:rsid w:val="00BD3E45"/>
    <w:rsid w:val="00BD41E1"/>
    <w:rsid w:val="00BD42E7"/>
    <w:rsid w:val="00BD4784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B64"/>
    <w:rsid w:val="00BE5C2D"/>
    <w:rsid w:val="00BE5EE7"/>
    <w:rsid w:val="00BE5FB0"/>
    <w:rsid w:val="00BE6376"/>
    <w:rsid w:val="00BE63A0"/>
    <w:rsid w:val="00BE6446"/>
    <w:rsid w:val="00BE64AA"/>
    <w:rsid w:val="00BE685C"/>
    <w:rsid w:val="00BE6B33"/>
    <w:rsid w:val="00BE6B77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1A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6872"/>
    <w:rsid w:val="00BF70B4"/>
    <w:rsid w:val="00BF7436"/>
    <w:rsid w:val="00BF76DE"/>
    <w:rsid w:val="00BF76F6"/>
    <w:rsid w:val="00BF7D30"/>
    <w:rsid w:val="00BF7E89"/>
    <w:rsid w:val="00C00271"/>
    <w:rsid w:val="00C00404"/>
    <w:rsid w:val="00C00696"/>
    <w:rsid w:val="00C00BCE"/>
    <w:rsid w:val="00C010D2"/>
    <w:rsid w:val="00C01143"/>
    <w:rsid w:val="00C01797"/>
    <w:rsid w:val="00C01A05"/>
    <w:rsid w:val="00C01A90"/>
    <w:rsid w:val="00C01B61"/>
    <w:rsid w:val="00C01CB8"/>
    <w:rsid w:val="00C01E09"/>
    <w:rsid w:val="00C02BA7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5F89"/>
    <w:rsid w:val="00C060C2"/>
    <w:rsid w:val="00C06237"/>
    <w:rsid w:val="00C06AB2"/>
    <w:rsid w:val="00C06EA3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B91"/>
    <w:rsid w:val="00C11C43"/>
    <w:rsid w:val="00C121BA"/>
    <w:rsid w:val="00C123A9"/>
    <w:rsid w:val="00C125A5"/>
    <w:rsid w:val="00C1263D"/>
    <w:rsid w:val="00C12FF0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983"/>
    <w:rsid w:val="00C15A28"/>
    <w:rsid w:val="00C15BF6"/>
    <w:rsid w:val="00C15F8A"/>
    <w:rsid w:val="00C160AB"/>
    <w:rsid w:val="00C16779"/>
    <w:rsid w:val="00C16B44"/>
    <w:rsid w:val="00C16D3E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FC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1FD6"/>
    <w:rsid w:val="00C22026"/>
    <w:rsid w:val="00C22363"/>
    <w:rsid w:val="00C224C6"/>
    <w:rsid w:val="00C22AED"/>
    <w:rsid w:val="00C22F20"/>
    <w:rsid w:val="00C22F61"/>
    <w:rsid w:val="00C22FD0"/>
    <w:rsid w:val="00C23067"/>
    <w:rsid w:val="00C232AF"/>
    <w:rsid w:val="00C2331D"/>
    <w:rsid w:val="00C23638"/>
    <w:rsid w:val="00C24118"/>
    <w:rsid w:val="00C2437A"/>
    <w:rsid w:val="00C24B45"/>
    <w:rsid w:val="00C24FE6"/>
    <w:rsid w:val="00C2515B"/>
    <w:rsid w:val="00C252BB"/>
    <w:rsid w:val="00C25F8D"/>
    <w:rsid w:val="00C26087"/>
    <w:rsid w:val="00C262CD"/>
    <w:rsid w:val="00C26451"/>
    <w:rsid w:val="00C27105"/>
    <w:rsid w:val="00C2711E"/>
    <w:rsid w:val="00C27374"/>
    <w:rsid w:val="00C275F8"/>
    <w:rsid w:val="00C2772B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8A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052"/>
    <w:rsid w:val="00C36127"/>
    <w:rsid w:val="00C361E5"/>
    <w:rsid w:val="00C36405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8B0"/>
    <w:rsid w:val="00C408FD"/>
    <w:rsid w:val="00C40CE0"/>
    <w:rsid w:val="00C40FE2"/>
    <w:rsid w:val="00C41280"/>
    <w:rsid w:val="00C412F9"/>
    <w:rsid w:val="00C416DC"/>
    <w:rsid w:val="00C4199E"/>
    <w:rsid w:val="00C41BB3"/>
    <w:rsid w:val="00C41C21"/>
    <w:rsid w:val="00C41FD4"/>
    <w:rsid w:val="00C4205E"/>
    <w:rsid w:val="00C420AF"/>
    <w:rsid w:val="00C4210A"/>
    <w:rsid w:val="00C421C6"/>
    <w:rsid w:val="00C426F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20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093"/>
    <w:rsid w:val="00C4717E"/>
    <w:rsid w:val="00C47266"/>
    <w:rsid w:val="00C473B6"/>
    <w:rsid w:val="00C475ED"/>
    <w:rsid w:val="00C47A32"/>
    <w:rsid w:val="00C47CBB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3CC7"/>
    <w:rsid w:val="00C54113"/>
    <w:rsid w:val="00C543C5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585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82"/>
    <w:rsid w:val="00C57E83"/>
    <w:rsid w:val="00C6016C"/>
    <w:rsid w:val="00C60315"/>
    <w:rsid w:val="00C603DA"/>
    <w:rsid w:val="00C60E7E"/>
    <w:rsid w:val="00C60FD2"/>
    <w:rsid w:val="00C611EE"/>
    <w:rsid w:val="00C61325"/>
    <w:rsid w:val="00C6133A"/>
    <w:rsid w:val="00C613D4"/>
    <w:rsid w:val="00C61567"/>
    <w:rsid w:val="00C61A2A"/>
    <w:rsid w:val="00C61A38"/>
    <w:rsid w:val="00C6203D"/>
    <w:rsid w:val="00C62077"/>
    <w:rsid w:val="00C624E8"/>
    <w:rsid w:val="00C62787"/>
    <w:rsid w:val="00C628DF"/>
    <w:rsid w:val="00C62B1F"/>
    <w:rsid w:val="00C62E51"/>
    <w:rsid w:val="00C62E77"/>
    <w:rsid w:val="00C62FCE"/>
    <w:rsid w:val="00C633DB"/>
    <w:rsid w:val="00C63413"/>
    <w:rsid w:val="00C63663"/>
    <w:rsid w:val="00C63B31"/>
    <w:rsid w:val="00C63E8F"/>
    <w:rsid w:val="00C6460F"/>
    <w:rsid w:val="00C6493C"/>
    <w:rsid w:val="00C649C5"/>
    <w:rsid w:val="00C64AB8"/>
    <w:rsid w:val="00C64E32"/>
    <w:rsid w:val="00C65069"/>
    <w:rsid w:val="00C6545A"/>
    <w:rsid w:val="00C6562A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6DBC"/>
    <w:rsid w:val="00C67A77"/>
    <w:rsid w:val="00C70019"/>
    <w:rsid w:val="00C7019D"/>
    <w:rsid w:val="00C704E0"/>
    <w:rsid w:val="00C70925"/>
    <w:rsid w:val="00C70D4A"/>
    <w:rsid w:val="00C7155A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37D"/>
    <w:rsid w:val="00C74458"/>
    <w:rsid w:val="00C7464F"/>
    <w:rsid w:val="00C74CB1"/>
    <w:rsid w:val="00C74E64"/>
    <w:rsid w:val="00C750A5"/>
    <w:rsid w:val="00C75D09"/>
    <w:rsid w:val="00C75DDA"/>
    <w:rsid w:val="00C7625A"/>
    <w:rsid w:val="00C762C8"/>
    <w:rsid w:val="00C762D1"/>
    <w:rsid w:val="00C763BB"/>
    <w:rsid w:val="00C76571"/>
    <w:rsid w:val="00C765C4"/>
    <w:rsid w:val="00C766FE"/>
    <w:rsid w:val="00C76A13"/>
    <w:rsid w:val="00C76B4E"/>
    <w:rsid w:val="00C76F7C"/>
    <w:rsid w:val="00C76FB5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8E1"/>
    <w:rsid w:val="00C80900"/>
    <w:rsid w:val="00C80985"/>
    <w:rsid w:val="00C80C98"/>
    <w:rsid w:val="00C81043"/>
    <w:rsid w:val="00C81047"/>
    <w:rsid w:val="00C810E0"/>
    <w:rsid w:val="00C815E7"/>
    <w:rsid w:val="00C81AA3"/>
    <w:rsid w:val="00C81DCF"/>
    <w:rsid w:val="00C81EF1"/>
    <w:rsid w:val="00C81F17"/>
    <w:rsid w:val="00C81F74"/>
    <w:rsid w:val="00C82DD8"/>
    <w:rsid w:val="00C83004"/>
    <w:rsid w:val="00C83118"/>
    <w:rsid w:val="00C8314C"/>
    <w:rsid w:val="00C831DF"/>
    <w:rsid w:val="00C83295"/>
    <w:rsid w:val="00C83304"/>
    <w:rsid w:val="00C8348D"/>
    <w:rsid w:val="00C8359B"/>
    <w:rsid w:val="00C8390D"/>
    <w:rsid w:val="00C83964"/>
    <w:rsid w:val="00C83CC2"/>
    <w:rsid w:val="00C83D02"/>
    <w:rsid w:val="00C84072"/>
    <w:rsid w:val="00C8425B"/>
    <w:rsid w:val="00C842A6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0F4A"/>
    <w:rsid w:val="00C91343"/>
    <w:rsid w:val="00C9141C"/>
    <w:rsid w:val="00C915B9"/>
    <w:rsid w:val="00C917C6"/>
    <w:rsid w:val="00C91EC9"/>
    <w:rsid w:val="00C922A0"/>
    <w:rsid w:val="00C9244B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6280"/>
    <w:rsid w:val="00C962B7"/>
    <w:rsid w:val="00C964BC"/>
    <w:rsid w:val="00C9659C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968"/>
    <w:rsid w:val="00CA2BD8"/>
    <w:rsid w:val="00CA2C1C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5ECF"/>
    <w:rsid w:val="00CA6294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A7FB2"/>
    <w:rsid w:val="00CB00F4"/>
    <w:rsid w:val="00CB0B01"/>
    <w:rsid w:val="00CB0C99"/>
    <w:rsid w:val="00CB1345"/>
    <w:rsid w:val="00CB13CE"/>
    <w:rsid w:val="00CB1488"/>
    <w:rsid w:val="00CB157D"/>
    <w:rsid w:val="00CB162F"/>
    <w:rsid w:val="00CB1EB6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3E46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0B0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7F5"/>
    <w:rsid w:val="00CC1C36"/>
    <w:rsid w:val="00CC1FE6"/>
    <w:rsid w:val="00CC20D8"/>
    <w:rsid w:val="00CC2570"/>
    <w:rsid w:val="00CC2592"/>
    <w:rsid w:val="00CC2A9C"/>
    <w:rsid w:val="00CC2AA4"/>
    <w:rsid w:val="00CC2CA4"/>
    <w:rsid w:val="00CC2F49"/>
    <w:rsid w:val="00CC31D3"/>
    <w:rsid w:val="00CC31DE"/>
    <w:rsid w:val="00CC350D"/>
    <w:rsid w:val="00CC37A7"/>
    <w:rsid w:val="00CC3932"/>
    <w:rsid w:val="00CC3C94"/>
    <w:rsid w:val="00CC3E9B"/>
    <w:rsid w:val="00CC3FF3"/>
    <w:rsid w:val="00CC4334"/>
    <w:rsid w:val="00CC4921"/>
    <w:rsid w:val="00CC4A96"/>
    <w:rsid w:val="00CC4B19"/>
    <w:rsid w:val="00CC5124"/>
    <w:rsid w:val="00CC523E"/>
    <w:rsid w:val="00CC5439"/>
    <w:rsid w:val="00CC54C7"/>
    <w:rsid w:val="00CC5788"/>
    <w:rsid w:val="00CC57D6"/>
    <w:rsid w:val="00CC5B48"/>
    <w:rsid w:val="00CC5BCB"/>
    <w:rsid w:val="00CC5F74"/>
    <w:rsid w:val="00CC63A3"/>
    <w:rsid w:val="00CC676D"/>
    <w:rsid w:val="00CC678D"/>
    <w:rsid w:val="00CC6846"/>
    <w:rsid w:val="00CC6AD1"/>
    <w:rsid w:val="00CC6BD2"/>
    <w:rsid w:val="00CC6FD3"/>
    <w:rsid w:val="00CC7035"/>
    <w:rsid w:val="00CC75E8"/>
    <w:rsid w:val="00CC7626"/>
    <w:rsid w:val="00CC76E7"/>
    <w:rsid w:val="00CC7718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37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60"/>
    <w:rsid w:val="00CD5AA7"/>
    <w:rsid w:val="00CD5CC7"/>
    <w:rsid w:val="00CD5E56"/>
    <w:rsid w:val="00CD5F3D"/>
    <w:rsid w:val="00CD6127"/>
    <w:rsid w:val="00CD6177"/>
    <w:rsid w:val="00CD6B41"/>
    <w:rsid w:val="00CD6B94"/>
    <w:rsid w:val="00CD6EAC"/>
    <w:rsid w:val="00CD7188"/>
    <w:rsid w:val="00CD7567"/>
    <w:rsid w:val="00CD77B1"/>
    <w:rsid w:val="00CD7992"/>
    <w:rsid w:val="00CD7D5A"/>
    <w:rsid w:val="00CD7DDC"/>
    <w:rsid w:val="00CE031B"/>
    <w:rsid w:val="00CE0797"/>
    <w:rsid w:val="00CE0E9F"/>
    <w:rsid w:val="00CE135A"/>
    <w:rsid w:val="00CE14EC"/>
    <w:rsid w:val="00CE1A0C"/>
    <w:rsid w:val="00CE1E2A"/>
    <w:rsid w:val="00CE1F0B"/>
    <w:rsid w:val="00CE244E"/>
    <w:rsid w:val="00CE2642"/>
    <w:rsid w:val="00CE3165"/>
    <w:rsid w:val="00CE36AC"/>
    <w:rsid w:val="00CE3997"/>
    <w:rsid w:val="00CE3BD2"/>
    <w:rsid w:val="00CE433C"/>
    <w:rsid w:val="00CE439F"/>
    <w:rsid w:val="00CE46BB"/>
    <w:rsid w:val="00CE4B2E"/>
    <w:rsid w:val="00CE4FF7"/>
    <w:rsid w:val="00CE5198"/>
    <w:rsid w:val="00CE5286"/>
    <w:rsid w:val="00CE5A18"/>
    <w:rsid w:val="00CE5CAD"/>
    <w:rsid w:val="00CE5DB6"/>
    <w:rsid w:val="00CE5E08"/>
    <w:rsid w:val="00CE608E"/>
    <w:rsid w:val="00CE60EA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B41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40E1"/>
    <w:rsid w:val="00CF4173"/>
    <w:rsid w:val="00CF4207"/>
    <w:rsid w:val="00CF4350"/>
    <w:rsid w:val="00CF4521"/>
    <w:rsid w:val="00CF4862"/>
    <w:rsid w:val="00CF4C11"/>
    <w:rsid w:val="00CF5164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73"/>
    <w:rsid w:val="00CF77A2"/>
    <w:rsid w:val="00CF7878"/>
    <w:rsid w:val="00CF78D4"/>
    <w:rsid w:val="00CF7B46"/>
    <w:rsid w:val="00CF7E1A"/>
    <w:rsid w:val="00D0056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D4B"/>
    <w:rsid w:val="00D051DE"/>
    <w:rsid w:val="00D05624"/>
    <w:rsid w:val="00D05756"/>
    <w:rsid w:val="00D059AC"/>
    <w:rsid w:val="00D05A5B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790"/>
    <w:rsid w:val="00D1493D"/>
    <w:rsid w:val="00D155EB"/>
    <w:rsid w:val="00D15723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A96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D2E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7A5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1F8"/>
    <w:rsid w:val="00D2624F"/>
    <w:rsid w:val="00D26460"/>
    <w:rsid w:val="00D264A1"/>
    <w:rsid w:val="00D264AC"/>
    <w:rsid w:val="00D2657F"/>
    <w:rsid w:val="00D265A1"/>
    <w:rsid w:val="00D26711"/>
    <w:rsid w:val="00D26809"/>
    <w:rsid w:val="00D269EA"/>
    <w:rsid w:val="00D26D4D"/>
    <w:rsid w:val="00D26E42"/>
    <w:rsid w:val="00D26E63"/>
    <w:rsid w:val="00D2705D"/>
    <w:rsid w:val="00D279B5"/>
    <w:rsid w:val="00D27DA7"/>
    <w:rsid w:val="00D30246"/>
    <w:rsid w:val="00D30387"/>
    <w:rsid w:val="00D305C5"/>
    <w:rsid w:val="00D306DD"/>
    <w:rsid w:val="00D3095B"/>
    <w:rsid w:val="00D30A7E"/>
    <w:rsid w:val="00D30B29"/>
    <w:rsid w:val="00D30B83"/>
    <w:rsid w:val="00D30C0E"/>
    <w:rsid w:val="00D30CBB"/>
    <w:rsid w:val="00D31FD8"/>
    <w:rsid w:val="00D32142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BCF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1F7E"/>
    <w:rsid w:val="00D421EF"/>
    <w:rsid w:val="00D423D2"/>
    <w:rsid w:val="00D42B6D"/>
    <w:rsid w:val="00D42C61"/>
    <w:rsid w:val="00D42E41"/>
    <w:rsid w:val="00D43417"/>
    <w:rsid w:val="00D439C2"/>
    <w:rsid w:val="00D43C38"/>
    <w:rsid w:val="00D43D35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09E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344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57A7D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A73"/>
    <w:rsid w:val="00D64B09"/>
    <w:rsid w:val="00D64C5C"/>
    <w:rsid w:val="00D64CC3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1F2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8AF"/>
    <w:rsid w:val="00D71917"/>
    <w:rsid w:val="00D71AD4"/>
    <w:rsid w:val="00D71F21"/>
    <w:rsid w:val="00D7231D"/>
    <w:rsid w:val="00D7264C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A92"/>
    <w:rsid w:val="00D74C27"/>
    <w:rsid w:val="00D74D5D"/>
    <w:rsid w:val="00D752A3"/>
    <w:rsid w:val="00D752C3"/>
    <w:rsid w:val="00D753DC"/>
    <w:rsid w:val="00D75873"/>
    <w:rsid w:val="00D75C48"/>
    <w:rsid w:val="00D75CD5"/>
    <w:rsid w:val="00D75CD7"/>
    <w:rsid w:val="00D75D1E"/>
    <w:rsid w:val="00D75D7B"/>
    <w:rsid w:val="00D75EF8"/>
    <w:rsid w:val="00D76183"/>
    <w:rsid w:val="00D765AF"/>
    <w:rsid w:val="00D76CAF"/>
    <w:rsid w:val="00D76E5D"/>
    <w:rsid w:val="00D7706C"/>
    <w:rsid w:val="00D773DB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B4F"/>
    <w:rsid w:val="00D82C52"/>
    <w:rsid w:val="00D82DC0"/>
    <w:rsid w:val="00D82FDB"/>
    <w:rsid w:val="00D834A7"/>
    <w:rsid w:val="00D839DE"/>
    <w:rsid w:val="00D83A40"/>
    <w:rsid w:val="00D83A84"/>
    <w:rsid w:val="00D83C5F"/>
    <w:rsid w:val="00D83E87"/>
    <w:rsid w:val="00D83FCC"/>
    <w:rsid w:val="00D84065"/>
    <w:rsid w:val="00D840A3"/>
    <w:rsid w:val="00D846ED"/>
    <w:rsid w:val="00D84720"/>
    <w:rsid w:val="00D84EE3"/>
    <w:rsid w:val="00D85416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87FF9"/>
    <w:rsid w:val="00D90529"/>
    <w:rsid w:val="00D90964"/>
    <w:rsid w:val="00D909BE"/>
    <w:rsid w:val="00D90B69"/>
    <w:rsid w:val="00D90FE4"/>
    <w:rsid w:val="00D9102D"/>
    <w:rsid w:val="00D91247"/>
    <w:rsid w:val="00D91266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3CBB"/>
    <w:rsid w:val="00D9411E"/>
    <w:rsid w:val="00D941A0"/>
    <w:rsid w:val="00D94C06"/>
    <w:rsid w:val="00D94E83"/>
    <w:rsid w:val="00D94EB6"/>
    <w:rsid w:val="00D94EC1"/>
    <w:rsid w:val="00D9549F"/>
    <w:rsid w:val="00D954CD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00A"/>
    <w:rsid w:val="00D974B5"/>
    <w:rsid w:val="00D974DD"/>
    <w:rsid w:val="00D9768C"/>
    <w:rsid w:val="00D97882"/>
    <w:rsid w:val="00D9789F"/>
    <w:rsid w:val="00D97A92"/>
    <w:rsid w:val="00D97EE4"/>
    <w:rsid w:val="00DA0179"/>
    <w:rsid w:val="00DA0204"/>
    <w:rsid w:val="00DA054C"/>
    <w:rsid w:val="00DA0613"/>
    <w:rsid w:val="00DA069E"/>
    <w:rsid w:val="00DA0AA6"/>
    <w:rsid w:val="00DA0CE8"/>
    <w:rsid w:val="00DA0CFB"/>
    <w:rsid w:val="00DA0FEE"/>
    <w:rsid w:val="00DA1529"/>
    <w:rsid w:val="00DA1570"/>
    <w:rsid w:val="00DA170D"/>
    <w:rsid w:val="00DA17F5"/>
    <w:rsid w:val="00DA2168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4DFF"/>
    <w:rsid w:val="00DA526A"/>
    <w:rsid w:val="00DA581F"/>
    <w:rsid w:val="00DA59F8"/>
    <w:rsid w:val="00DA5BA2"/>
    <w:rsid w:val="00DA6353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3FC"/>
    <w:rsid w:val="00DB0499"/>
    <w:rsid w:val="00DB05A4"/>
    <w:rsid w:val="00DB108C"/>
    <w:rsid w:val="00DB12AF"/>
    <w:rsid w:val="00DB1348"/>
    <w:rsid w:val="00DB1564"/>
    <w:rsid w:val="00DB1C2A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369"/>
    <w:rsid w:val="00DB54A7"/>
    <w:rsid w:val="00DB5611"/>
    <w:rsid w:val="00DB566F"/>
    <w:rsid w:val="00DB5692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46A"/>
    <w:rsid w:val="00DB780F"/>
    <w:rsid w:val="00DB787A"/>
    <w:rsid w:val="00DB7D52"/>
    <w:rsid w:val="00DB7F94"/>
    <w:rsid w:val="00DC0668"/>
    <w:rsid w:val="00DC08A8"/>
    <w:rsid w:val="00DC0A6D"/>
    <w:rsid w:val="00DC0C74"/>
    <w:rsid w:val="00DC0DED"/>
    <w:rsid w:val="00DC0E0C"/>
    <w:rsid w:val="00DC11C9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79B"/>
    <w:rsid w:val="00DC68E7"/>
    <w:rsid w:val="00DC70C0"/>
    <w:rsid w:val="00DC75FA"/>
    <w:rsid w:val="00DC7924"/>
    <w:rsid w:val="00DC7D9F"/>
    <w:rsid w:val="00DD00D8"/>
    <w:rsid w:val="00DD019B"/>
    <w:rsid w:val="00DD01AA"/>
    <w:rsid w:val="00DD01B3"/>
    <w:rsid w:val="00DD01C7"/>
    <w:rsid w:val="00DD061A"/>
    <w:rsid w:val="00DD0898"/>
    <w:rsid w:val="00DD0903"/>
    <w:rsid w:val="00DD0B19"/>
    <w:rsid w:val="00DD0D70"/>
    <w:rsid w:val="00DD0EBF"/>
    <w:rsid w:val="00DD1420"/>
    <w:rsid w:val="00DD187A"/>
    <w:rsid w:val="00DD188B"/>
    <w:rsid w:val="00DD188E"/>
    <w:rsid w:val="00DD19BC"/>
    <w:rsid w:val="00DD23EE"/>
    <w:rsid w:val="00DD2559"/>
    <w:rsid w:val="00DD27C0"/>
    <w:rsid w:val="00DD2D0A"/>
    <w:rsid w:val="00DD2E7B"/>
    <w:rsid w:val="00DD2EF7"/>
    <w:rsid w:val="00DD329A"/>
    <w:rsid w:val="00DD34EC"/>
    <w:rsid w:val="00DD381E"/>
    <w:rsid w:val="00DD3898"/>
    <w:rsid w:val="00DD38AC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CA6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4F7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D6B"/>
    <w:rsid w:val="00DE1FDD"/>
    <w:rsid w:val="00DE2221"/>
    <w:rsid w:val="00DE24E4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4D4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FE9"/>
    <w:rsid w:val="00DF20C6"/>
    <w:rsid w:val="00DF225A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3DF8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478"/>
    <w:rsid w:val="00DF655B"/>
    <w:rsid w:val="00DF6831"/>
    <w:rsid w:val="00DF69EC"/>
    <w:rsid w:val="00DF69F3"/>
    <w:rsid w:val="00DF6CC9"/>
    <w:rsid w:val="00DF6D98"/>
    <w:rsid w:val="00DF74F4"/>
    <w:rsid w:val="00DF7813"/>
    <w:rsid w:val="00DF7929"/>
    <w:rsid w:val="00DF7944"/>
    <w:rsid w:val="00DF7D29"/>
    <w:rsid w:val="00DF7D3B"/>
    <w:rsid w:val="00E00089"/>
    <w:rsid w:val="00E00123"/>
    <w:rsid w:val="00E00140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485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2FBE"/>
    <w:rsid w:val="00E0305F"/>
    <w:rsid w:val="00E03178"/>
    <w:rsid w:val="00E03542"/>
    <w:rsid w:val="00E0369A"/>
    <w:rsid w:val="00E03B84"/>
    <w:rsid w:val="00E03E86"/>
    <w:rsid w:val="00E03EA5"/>
    <w:rsid w:val="00E03F08"/>
    <w:rsid w:val="00E042D7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5BD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5B8"/>
    <w:rsid w:val="00E23656"/>
    <w:rsid w:val="00E236B1"/>
    <w:rsid w:val="00E23B23"/>
    <w:rsid w:val="00E23D25"/>
    <w:rsid w:val="00E23E24"/>
    <w:rsid w:val="00E23F59"/>
    <w:rsid w:val="00E2454A"/>
    <w:rsid w:val="00E2456A"/>
    <w:rsid w:val="00E245BA"/>
    <w:rsid w:val="00E248CF"/>
    <w:rsid w:val="00E249B0"/>
    <w:rsid w:val="00E24BAB"/>
    <w:rsid w:val="00E24C80"/>
    <w:rsid w:val="00E25160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2A"/>
    <w:rsid w:val="00E27342"/>
    <w:rsid w:val="00E276A4"/>
    <w:rsid w:val="00E2774F"/>
    <w:rsid w:val="00E27DDF"/>
    <w:rsid w:val="00E27E8F"/>
    <w:rsid w:val="00E27F46"/>
    <w:rsid w:val="00E27FF1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652"/>
    <w:rsid w:val="00E337A0"/>
    <w:rsid w:val="00E3387E"/>
    <w:rsid w:val="00E33B18"/>
    <w:rsid w:val="00E33CD5"/>
    <w:rsid w:val="00E33D95"/>
    <w:rsid w:val="00E33F6E"/>
    <w:rsid w:val="00E3423A"/>
    <w:rsid w:val="00E34483"/>
    <w:rsid w:val="00E34487"/>
    <w:rsid w:val="00E345FE"/>
    <w:rsid w:val="00E34676"/>
    <w:rsid w:val="00E348B7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526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947"/>
    <w:rsid w:val="00E41D4D"/>
    <w:rsid w:val="00E41E4E"/>
    <w:rsid w:val="00E41E4F"/>
    <w:rsid w:val="00E41FD8"/>
    <w:rsid w:val="00E422DF"/>
    <w:rsid w:val="00E4238A"/>
    <w:rsid w:val="00E425AC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032"/>
    <w:rsid w:val="00E44294"/>
    <w:rsid w:val="00E447A7"/>
    <w:rsid w:val="00E44B7C"/>
    <w:rsid w:val="00E44D66"/>
    <w:rsid w:val="00E45014"/>
    <w:rsid w:val="00E45359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04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320"/>
    <w:rsid w:val="00E54511"/>
    <w:rsid w:val="00E54650"/>
    <w:rsid w:val="00E54782"/>
    <w:rsid w:val="00E547B5"/>
    <w:rsid w:val="00E547D9"/>
    <w:rsid w:val="00E54824"/>
    <w:rsid w:val="00E54A83"/>
    <w:rsid w:val="00E551DF"/>
    <w:rsid w:val="00E55225"/>
    <w:rsid w:val="00E55363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57CF9"/>
    <w:rsid w:val="00E6043C"/>
    <w:rsid w:val="00E60501"/>
    <w:rsid w:val="00E607D0"/>
    <w:rsid w:val="00E60B7B"/>
    <w:rsid w:val="00E60BE1"/>
    <w:rsid w:val="00E60C6E"/>
    <w:rsid w:val="00E60CB4"/>
    <w:rsid w:val="00E60E02"/>
    <w:rsid w:val="00E61132"/>
    <w:rsid w:val="00E61229"/>
    <w:rsid w:val="00E613E0"/>
    <w:rsid w:val="00E614E3"/>
    <w:rsid w:val="00E61A6F"/>
    <w:rsid w:val="00E6207A"/>
    <w:rsid w:val="00E622AE"/>
    <w:rsid w:val="00E623A2"/>
    <w:rsid w:val="00E6278C"/>
    <w:rsid w:val="00E62A5F"/>
    <w:rsid w:val="00E62BB7"/>
    <w:rsid w:val="00E62BD3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152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11"/>
    <w:rsid w:val="00E668AF"/>
    <w:rsid w:val="00E66C07"/>
    <w:rsid w:val="00E66EDF"/>
    <w:rsid w:val="00E67672"/>
    <w:rsid w:val="00E67683"/>
    <w:rsid w:val="00E678C0"/>
    <w:rsid w:val="00E67916"/>
    <w:rsid w:val="00E67CA7"/>
    <w:rsid w:val="00E67D4A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C28"/>
    <w:rsid w:val="00E74F46"/>
    <w:rsid w:val="00E74FF1"/>
    <w:rsid w:val="00E752C8"/>
    <w:rsid w:val="00E75784"/>
    <w:rsid w:val="00E757E6"/>
    <w:rsid w:val="00E757EA"/>
    <w:rsid w:val="00E7592F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6C83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0F51"/>
    <w:rsid w:val="00E8134B"/>
    <w:rsid w:val="00E8161C"/>
    <w:rsid w:val="00E8165A"/>
    <w:rsid w:val="00E81879"/>
    <w:rsid w:val="00E819A2"/>
    <w:rsid w:val="00E81A07"/>
    <w:rsid w:val="00E81C96"/>
    <w:rsid w:val="00E81E10"/>
    <w:rsid w:val="00E8212E"/>
    <w:rsid w:val="00E8244B"/>
    <w:rsid w:val="00E824B8"/>
    <w:rsid w:val="00E826E0"/>
    <w:rsid w:val="00E82917"/>
    <w:rsid w:val="00E82B52"/>
    <w:rsid w:val="00E82C46"/>
    <w:rsid w:val="00E82F6F"/>
    <w:rsid w:val="00E83346"/>
    <w:rsid w:val="00E83502"/>
    <w:rsid w:val="00E836B8"/>
    <w:rsid w:val="00E8396A"/>
    <w:rsid w:val="00E83C8B"/>
    <w:rsid w:val="00E83E58"/>
    <w:rsid w:val="00E83F61"/>
    <w:rsid w:val="00E8418E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7F1"/>
    <w:rsid w:val="00E86A87"/>
    <w:rsid w:val="00E86BB6"/>
    <w:rsid w:val="00E86EB4"/>
    <w:rsid w:val="00E86FC8"/>
    <w:rsid w:val="00E877B7"/>
    <w:rsid w:val="00E877E2"/>
    <w:rsid w:val="00E877FA"/>
    <w:rsid w:val="00E8787B"/>
    <w:rsid w:val="00E87B01"/>
    <w:rsid w:val="00E87C6A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1B64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0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90E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594"/>
    <w:rsid w:val="00EA26D9"/>
    <w:rsid w:val="00EA2760"/>
    <w:rsid w:val="00EA27B1"/>
    <w:rsid w:val="00EA27F0"/>
    <w:rsid w:val="00EA2EDC"/>
    <w:rsid w:val="00EA2F72"/>
    <w:rsid w:val="00EA2FD5"/>
    <w:rsid w:val="00EA3021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3E1"/>
    <w:rsid w:val="00EB34B5"/>
    <w:rsid w:val="00EB39E7"/>
    <w:rsid w:val="00EB3C6F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09"/>
    <w:rsid w:val="00EB739D"/>
    <w:rsid w:val="00EB7B96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049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58B"/>
    <w:rsid w:val="00EC6692"/>
    <w:rsid w:val="00EC73B4"/>
    <w:rsid w:val="00EC74EB"/>
    <w:rsid w:val="00EC751E"/>
    <w:rsid w:val="00EC77CA"/>
    <w:rsid w:val="00EC7A2F"/>
    <w:rsid w:val="00EC7A7B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0C7"/>
    <w:rsid w:val="00ED220B"/>
    <w:rsid w:val="00ED2427"/>
    <w:rsid w:val="00ED284F"/>
    <w:rsid w:val="00ED2935"/>
    <w:rsid w:val="00ED29D3"/>
    <w:rsid w:val="00ED2E63"/>
    <w:rsid w:val="00ED2F5C"/>
    <w:rsid w:val="00ED2FD2"/>
    <w:rsid w:val="00ED301E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3D5"/>
    <w:rsid w:val="00ED57E6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65A"/>
    <w:rsid w:val="00ED789D"/>
    <w:rsid w:val="00EE01C3"/>
    <w:rsid w:val="00EE0244"/>
    <w:rsid w:val="00EE0272"/>
    <w:rsid w:val="00EE10A2"/>
    <w:rsid w:val="00EE1567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DD"/>
    <w:rsid w:val="00EE4FF7"/>
    <w:rsid w:val="00EE514F"/>
    <w:rsid w:val="00EE5384"/>
    <w:rsid w:val="00EE5617"/>
    <w:rsid w:val="00EE56F4"/>
    <w:rsid w:val="00EE572F"/>
    <w:rsid w:val="00EE575C"/>
    <w:rsid w:val="00EE5A4A"/>
    <w:rsid w:val="00EE5A54"/>
    <w:rsid w:val="00EE5D41"/>
    <w:rsid w:val="00EE6197"/>
    <w:rsid w:val="00EE66DE"/>
    <w:rsid w:val="00EE690D"/>
    <w:rsid w:val="00EE70AE"/>
    <w:rsid w:val="00EE76BA"/>
    <w:rsid w:val="00EE782A"/>
    <w:rsid w:val="00EE78DD"/>
    <w:rsid w:val="00EE79CF"/>
    <w:rsid w:val="00EE7E04"/>
    <w:rsid w:val="00EF018F"/>
    <w:rsid w:val="00EF0390"/>
    <w:rsid w:val="00EF06EF"/>
    <w:rsid w:val="00EF0957"/>
    <w:rsid w:val="00EF0D74"/>
    <w:rsid w:val="00EF0DB8"/>
    <w:rsid w:val="00EF0E8A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5B63"/>
    <w:rsid w:val="00F0632D"/>
    <w:rsid w:val="00F063D7"/>
    <w:rsid w:val="00F06CC2"/>
    <w:rsid w:val="00F06D0A"/>
    <w:rsid w:val="00F06D23"/>
    <w:rsid w:val="00F071BE"/>
    <w:rsid w:val="00F07353"/>
    <w:rsid w:val="00F07665"/>
    <w:rsid w:val="00F07811"/>
    <w:rsid w:val="00F07B83"/>
    <w:rsid w:val="00F07DC2"/>
    <w:rsid w:val="00F07FB6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068"/>
    <w:rsid w:val="00F15105"/>
    <w:rsid w:val="00F1528B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622"/>
    <w:rsid w:val="00F20700"/>
    <w:rsid w:val="00F20742"/>
    <w:rsid w:val="00F207B2"/>
    <w:rsid w:val="00F20A4F"/>
    <w:rsid w:val="00F20B4E"/>
    <w:rsid w:val="00F20E3B"/>
    <w:rsid w:val="00F210ED"/>
    <w:rsid w:val="00F2151A"/>
    <w:rsid w:val="00F216AD"/>
    <w:rsid w:val="00F216E2"/>
    <w:rsid w:val="00F218C2"/>
    <w:rsid w:val="00F21ABC"/>
    <w:rsid w:val="00F21D11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DBE"/>
    <w:rsid w:val="00F22E95"/>
    <w:rsid w:val="00F2332E"/>
    <w:rsid w:val="00F233FA"/>
    <w:rsid w:val="00F23727"/>
    <w:rsid w:val="00F23AAD"/>
    <w:rsid w:val="00F23DD3"/>
    <w:rsid w:val="00F242E6"/>
    <w:rsid w:val="00F24572"/>
    <w:rsid w:val="00F24945"/>
    <w:rsid w:val="00F24CE1"/>
    <w:rsid w:val="00F252C5"/>
    <w:rsid w:val="00F25C29"/>
    <w:rsid w:val="00F25F31"/>
    <w:rsid w:val="00F26008"/>
    <w:rsid w:val="00F265DC"/>
    <w:rsid w:val="00F2670E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363"/>
    <w:rsid w:val="00F30448"/>
    <w:rsid w:val="00F3055B"/>
    <w:rsid w:val="00F3084A"/>
    <w:rsid w:val="00F30BDD"/>
    <w:rsid w:val="00F30D40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27C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734"/>
    <w:rsid w:val="00F40BF0"/>
    <w:rsid w:val="00F40C4A"/>
    <w:rsid w:val="00F41048"/>
    <w:rsid w:val="00F41074"/>
    <w:rsid w:val="00F413A3"/>
    <w:rsid w:val="00F418ED"/>
    <w:rsid w:val="00F41922"/>
    <w:rsid w:val="00F41F3A"/>
    <w:rsid w:val="00F421CB"/>
    <w:rsid w:val="00F424D6"/>
    <w:rsid w:val="00F42748"/>
    <w:rsid w:val="00F43955"/>
    <w:rsid w:val="00F43BFD"/>
    <w:rsid w:val="00F44084"/>
    <w:rsid w:val="00F44107"/>
    <w:rsid w:val="00F441AD"/>
    <w:rsid w:val="00F44457"/>
    <w:rsid w:val="00F4463F"/>
    <w:rsid w:val="00F4494B"/>
    <w:rsid w:val="00F449E7"/>
    <w:rsid w:val="00F44A51"/>
    <w:rsid w:val="00F45210"/>
    <w:rsid w:val="00F452F0"/>
    <w:rsid w:val="00F4534F"/>
    <w:rsid w:val="00F4559E"/>
    <w:rsid w:val="00F457F8"/>
    <w:rsid w:val="00F45B59"/>
    <w:rsid w:val="00F4606D"/>
    <w:rsid w:val="00F460FA"/>
    <w:rsid w:val="00F4699A"/>
    <w:rsid w:val="00F46AD3"/>
    <w:rsid w:val="00F46B6E"/>
    <w:rsid w:val="00F46B93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379"/>
    <w:rsid w:val="00F50404"/>
    <w:rsid w:val="00F5053F"/>
    <w:rsid w:val="00F50A24"/>
    <w:rsid w:val="00F50BD5"/>
    <w:rsid w:val="00F50D58"/>
    <w:rsid w:val="00F50D6C"/>
    <w:rsid w:val="00F51678"/>
    <w:rsid w:val="00F518FE"/>
    <w:rsid w:val="00F5193A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46E"/>
    <w:rsid w:val="00F53661"/>
    <w:rsid w:val="00F538A8"/>
    <w:rsid w:val="00F53FEE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0D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8F"/>
    <w:rsid w:val="00F654AF"/>
    <w:rsid w:val="00F657D2"/>
    <w:rsid w:val="00F66613"/>
    <w:rsid w:val="00F66743"/>
    <w:rsid w:val="00F667B1"/>
    <w:rsid w:val="00F66B4D"/>
    <w:rsid w:val="00F66D31"/>
    <w:rsid w:val="00F66DB6"/>
    <w:rsid w:val="00F66E47"/>
    <w:rsid w:val="00F674B5"/>
    <w:rsid w:val="00F6768E"/>
    <w:rsid w:val="00F67967"/>
    <w:rsid w:val="00F67AE5"/>
    <w:rsid w:val="00F67BC2"/>
    <w:rsid w:val="00F67CE1"/>
    <w:rsid w:val="00F70263"/>
    <w:rsid w:val="00F7031A"/>
    <w:rsid w:val="00F70403"/>
    <w:rsid w:val="00F70B93"/>
    <w:rsid w:val="00F70CF3"/>
    <w:rsid w:val="00F70E88"/>
    <w:rsid w:val="00F70F1B"/>
    <w:rsid w:val="00F71469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949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75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92"/>
    <w:rsid w:val="00F763C1"/>
    <w:rsid w:val="00F76884"/>
    <w:rsid w:val="00F76E32"/>
    <w:rsid w:val="00F76EFD"/>
    <w:rsid w:val="00F7703A"/>
    <w:rsid w:val="00F77040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4D1"/>
    <w:rsid w:val="00F807E9"/>
    <w:rsid w:val="00F8083A"/>
    <w:rsid w:val="00F808B8"/>
    <w:rsid w:val="00F808F7"/>
    <w:rsid w:val="00F80B85"/>
    <w:rsid w:val="00F80C11"/>
    <w:rsid w:val="00F80EC0"/>
    <w:rsid w:val="00F812F2"/>
    <w:rsid w:val="00F81384"/>
    <w:rsid w:val="00F81785"/>
    <w:rsid w:val="00F8183D"/>
    <w:rsid w:val="00F81A62"/>
    <w:rsid w:val="00F81F10"/>
    <w:rsid w:val="00F8238D"/>
    <w:rsid w:val="00F824B1"/>
    <w:rsid w:val="00F82A59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915"/>
    <w:rsid w:val="00F84B32"/>
    <w:rsid w:val="00F84C01"/>
    <w:rsid w:val="00F84C46"/>
    <w:rsid w:val="00F84D1D"/>
    <w:rsid w:val="00F84E72"/>
    <w:rsid w:val="00F852EE"/>
    <w:rsid w:val="00F85369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31D"/>
    <w:rsid w:val="00F93706"/>
    <w:rsid w:val="00F93898"/>
    <w:rsid w:val="00F9414F"/>
    <w:rsid w:val="00F94293"/>
    <w:rsid w:val="00F945EC"/>
    <w:rsid w:val="00F946C7"/>
    <w:rsid w:val="00F94AEF"/>
    <w:rsid w:val="00F95294"/>
    <w:rsid w:val="00F9537A"/>
    <w:rsid w:val="00F95529"/>
    <w:rsid w:val="00F959B3"/>
    <w:rsid w:val="00F95A9B"/>
    <w:rsid w:val="00F95C1E"/>
    <w:rsid w:val="00F95DBA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4F2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0E76"/>
    <w:rsid w:val="00FA10D1"/>
    <w:rsid w:val="00FA14B0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EFA"/>
    <w:rsid w:val="00FA4FF0"/>
    <w:rsid w:val="00FA51DA"/>
    <w:rsid w:val="00FA561C"/>
    <w:rsid w:val="00FA56A5"/>
    <w:rsid w:val="00FA5D68"/>
    <w:rsid w:val="00FA610A"/>
    <w:rsid w:val="00FA623C"/>
    <w:rsid w:val="00FA630D"/>
    <w:rsid w:val="00FA6668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496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4975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3D4"/>
    <w:rsid w:val="00FB764B"/>
    <w:rsid w:val="00FB791D"/>
    <w:rsid w:val="00FB7B0B"/>
    <w:rsid w:val="00FB7D9F"/>
    <w:rsid w:val="00FB7E90"/>
    <w:rsid w:val="00FC01CE"/>
    <w:rsid w:val="00FC0429"/>
    <w:rsid w:val="00FC0495"/>
    <w:rsid w:val="00FC0EBB"/>
    <w:rsid w:val="00FC0F9E"/>
    <w:rsid w:val="00FC1468"/>
    <w:rsid w:val="00FC1D38"/>
    <w:rsid w:val="00FC232F"/>
    <w:rsid w:val="00FC2674"/>
    <w:rsid w:val="00FC29DE"/>
    <w:rsid w:val="00FC2CBC"/>
    <w:rsid w:val="00FC2D33"/>
    <w:rsid w:val="00FC2D4E"/>
    <w:rsid w:val="00FC306C"/>
    <w:rsid w:val="00FC3176"/>
    <w:rsid w:val="00FC3347"/>
    <w:rsid w:val="00FC338E"/>
    <w:rsid w:val="00FC3859"/>
    <w:rsid w:val="00FC3900"/>
    <w:rsid w:val="00FC3A34"/>
    <w:rsid w:val="00FC3BCB"/>
    <w:rsid w:val="00FC3C9E"/>
    <w:rsid w:val="00FC3E6D"/>
    <w:rsid w:val="00FC3E96"/>
    <w:rsid w:val="00FC4299"/>
    <w:rsid w:val="00FC45B5"/>
    <w:rsid w:val="00FC4793"/>
    <w:rsid w:val="00FC4964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AB6"/>
    <w:rsid w:val="00FD2E16"/>
    <w:rsid w:val="00FD2F47"/>
    <w:rsid w:val="00FD3670"/>
    <w:rsid w:val="00FD3AD8"/>
    <w:rsid w:val="00FD3AF2"/>
    <w:rsid w:val="00FD3BE4"/>
    <w:rsid w:val="00FD440C"/>
    <w:rsid w:val="00FD4470"/>
    <w:rsid w:val="00FD4561"/>
    <w:rsid w:val="00FD47FF"/>
    <w:rsid w:val="00FD4CC3"/>
    <w:rsid w:val="00FD4F36"/>
    <w:rsid w:val="00FD4FDC"/>
    <w:rsid w:val="00FD50C6"/>
    <w:rsid w:val="00FD52CB"/>
    <w:rsid w:val="00FD547F"/>
    <w:rsid w:val="00FD55F1"/>
    <w:rsid w:val="00FD58E4"/>
    <w:rsid w:val="00FD5919"/>
    <w:rsid w:val="00FD592F"/>
    <w:rsid w:val="00FD5A32"/>
    <w:rsid w:val="00FD5A65"/>
    <w:rsid w:val="00FD601A"/>
    <w:rsid w:val="00FD64F6"/>
    <w:rsid w:val="00FD6F04"/>
    <w:rsid w:val="00FD70D3"/>
    <w:rsid w:val="00FD7143"/>
    <w:rsid w:val="00FD7285"/>
    <w:rsid w:val="00FD73B0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A7E"/>
    <w:rsid w:val="00FE3B01"/>
    <w:rsid w:val="00FE3C40"/>
    <w:rsid w:val="00FE3E17"/>
    <w:rsid w:val="00FE404E"/>
    <w:rsid w:val="00FE44ED"/>
    <w:rsid w:val="00FE4652"/>
    <w:rsid w:val="00FE4B77"/>
    <w:rsid w:val="00FE4EC2"/>
    <w:rsid w:val="00FE52F9"/>
    <w:rsid w:val="00FE545F"/>
    <w:rsid w:val="00FE571B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AFA"/>
    <w:rsid w:val="00FF0F2E"/>
    <w:rsid w:val="00FF0FB6"/>
    <w:rsid w:val="00FF0FC1"/>
    <w:rsid w:val="00FF1261"/>
    <w:rsid w:val="00FF1523"/>
    <w:rsid w:val="00FF1580"/>
    <w:rsid w:val="00FF1654"/>
    <w:rsid w:val="00FF1727"/>
    <w:rsid w:val="00FF1835"/>
    <w:rsid w:val="00FF1854"/>
    <w:rsid w:val="00FF1C5B"/>
    <w:rsid w:val="00FF1D1B"/>
    <w:rsid w:val="00FF1D86"/>
    <w:rsid w:val="00FF24AC"/>
    <w:rsid w:val="00FF2965"/>
    <w:rsid w:val="00FF2CC8"/>
    <w:rsid w:val="00FF2CEE"/>
    <w:rsid w:val="00FF2ECA"/>
    <w:rsid w:val="00FF30AA"/>
    <w:rsid w:val="00FF31A3"/>
    <w:rsid w:val="00FF31C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9BA"/>
    <w:rsid w:val="00FF5A01"/>
    <w:rsid w:val="00FF5BC6"/>
    <w:rsid w:val="00FF5D61"/>
    <w:rsid w:val="00FF5D67"/>
    <w:rsid w:val="00FF5D6B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B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2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3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8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5308A7-ED3A-4573-8E86-B0849C60977F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9c3ae1e-04ea-472a-8824-9b97814cc635"/>
    <ds:schemaRef ds:uri="http://schemas.microsoft.com/office/infopath/2007/PartnerControls"/>
    <ds:schemaRef ds:uri="623d751c-1841-4b8a-a767-3e121fd1982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2437</TotalTime>
  <Pages>55</Pages>
  <Words>17644</Words>
  <Characters>72286</Characters>
  <Application>Microsoft Office Word</Application>
  <DocSecurity>0</DocSecurity>
  <Lines>602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89751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Lucksawan Rungraengma</cp:lastModifiedBy>
  <cp:revision>138</cp:revision>
  <cp:lastPrinted>2024-02-27T14:58:00Z</cp:lastPrinted>
  <dcterms:created xsi:type="dcterms:W3CDTF">2024-01-08T09:04:00Z</dcterms:created>
  <dcterms:modified xsi:type="dcterms:W3CDTF">2024-02-27T18:05:00Z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3876b73f47b2843800c85bf3dffbcd86a641df20a0fd37e74c3041f30fa4382d</vt:lpwstr>
  </property>
</Properties>
</file>