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50CCBFFA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1BA497B5" w14:textId="30964AB7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457D5D9C" w14:textId="757D09E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58F0DF45" w14:textId="2BB22E83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6DAF2643" w14:textId="735BCDE6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3F6F09C" w14:textId="5379547B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70AADB48" w14:textId="65AB48DF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77178C9E" w14:textId="5D7A8208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3FDB57D4" w14:textId="5CC54192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16716AEA" w14:textId="181F439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026FB9C4" w14:textId="13364E8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56E441E" w14:textId="52AF5198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ADA085D" w14:textId="77777777" w:rsidR="003969AE" w:rsidRPr="008541C2" w:rsidRDefault="003969AE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29264F96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E53C8" w:rsidRPr="00071FE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สหมิตรถังแก๊ส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5B22F3" w14:textId="4840DF39" w:rsidR="006D72B8" w:rsidRPr="006D72B8" w:rsidRDefault="006D72B8" w:rsidP="006D72B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D72B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7D3AFF20" w:rsidR="00CD4D4E" w:rsidRPr="00311664" w:rsidRDefault="00142624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งบการเงินของบริษัท</w:t>
      </w:r>
      <w:r w:rsidR="00C34E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1664"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</w:t>
      </w:r>
      <w:r w:rsidR="00311664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แก๊ส</w:t>
      </w:r>
      <w:r w:rsidR="00311664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C34E27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C34E27" w:rsidRPr="0031166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6C4990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92631" w:rsidRPr="00311664">
        <w:rPr>
          <w:rFonts w:ascii="Browallia New" w:hAnsi="Browallia New" w:cs="Browallia New"/>
          <w:sz w:val="28"/>
          <w:szCs w:val="28"/>
          <w:lang w:bidi="th-TH"/>
        </w:rPr>
        <w:t>(“</w:t>
      </w:r>
      <w:r w:rsidR="00D92631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92631" w:rsidRPr="00311664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 w:rsidR="00CD0313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="00DE21F6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311664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 w:rsidRPr="0031166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 w:rsidRPr="0031166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1F519C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344FA8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</w:t>
      </w:r>
      <w:r w:rsidR="008C68A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</w:t>
      </w:r>
      <w:r w:rsidR="00AB1178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และงบกระแสเงินสดสำหรับ</w:t>
      </w:r>
      <w:r w:rsidR="00F81F60"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3116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D3BA9" w:rsidRPr="003116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F81F60"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B51B4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</w:t>
      </w:r>
      <w:r w:rsidR="00EC072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 w:rsidR="00DD0F01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7610F67" w14:textId="59A9EBF7" w:rsidR="003F5A96" w:rsidRPr="00311664" w:rsidRDefault="003F5A96" w:rsidP="003969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377A177A" w:rsidR="004C7819" w:rsidRPr="00AC48F3" w:rsidRDefault="004C7819" w:rsidP="004C78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="007671BE" w:rsidRPr="00311664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480B62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1664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311664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311664">
        <w:rPr>
          <w:rFonts w:ascii="Browallia New" w:hAnsi="Browallia New" w:cs="Browallia New"/>
          <w:sz w:val="28"/>
          <w:szCs w:val="28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311664">
        <w:rPr>
          <w:rFonts w:ascii="Browallia New" w:hAnsi="Browallia New" w:cs="Browallia New"/>
          <w:sz w:val="28"/>
          <w:szCs w:val="28"/>
        </w:rPr>
        <w:t xml:space="preserve"> </w:t>
      </w:r>
      <w:r w:rsidR="003969AE">
        <w:rPr>
          <w:rFonts w:ascii="Browallia New" w:hAnsi="Browallia New" w:cs="Browallia New"/>
          <w:sz w:val="28"/>
          <w:szCs w:val="28"/>
        </w:rPr>
        <w:br/>
      </w:r>
      <w:r w:rsidRPr="00311664">
        <w:rPr>
          <w:rFonts w:ascii="Browallia New" w:hAnsi="Browallia New" w:cs="Browallia New"/>
          <w:sz w:val="28"/>
          <w:szCs w:val="28"/>
        </w:rPr>
        <w:t xml:space="preserve">31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311664">
        <w:rPr>
          <w:rFonts w:ascii="Browallia New" w:hAnsi="Browallia New" w:cs="Browallia New"/>
          <w:sz w:val="28"/>
          <w:szCs w:val="28"/>
        </w:rPr>
        <w:t>256</w:t>
      </w:r>
      <w:r w:rsidR="001F519C">
        <w:rPr>
          <w:rFonts w:ascii="Browallia New" w:hAnsi="Browallia New" w:cs="Browallia New"/>
          <w:sz w:val="28"/>
          <w:szCs w:val="28"/>
        </w:rPr>
        <w:t>6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และกระแสเงินสดสำหรับปีสิ้นสุดวันเดียวกัน </w:t>
      </w: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</w:t>
      </w:r>
      <w:r w:rsidR="00F068A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1B97E445" w14:textId="23AF17B5" w:rsidR="003E6CB6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9323F1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ความรับผิดชอบของข้าพเจ้าได้กล่าวไว้ใน</w:t>
      </w:r>
      <w:r w:rsidR="00C4586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ส่วนของ</w:t>
      </w:r>
      <w:r w:rsidR="009323F1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ข้าพเจ้ามีความเป็นอิสระจากบริษัท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</w:t>
      </w:r>
      <w:r w:rsidR="007C18F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7511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7C18F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</w:t>
      </w:r>
      <w:r w:rsidR="002532D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มาตรฐานเรื่องความเป็นอิสระ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F3B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</w:t>
      </w:r>
      <w:r w:rsidR="00BB25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="004F3B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6E723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63A94251" w14:textId="7D3047FB" w:rsidR="0034149A" w:rsidRDefault="0034149A" w:rsidP="00CD4D4E">
      <w:pPr>
        <w:jc w:val="thaiDistribute"/>
        <w:rPr>
          <w:rFonts w:cstheme="minorBidi"/>
          <w:noProof/>
          <w:lang w:bidi="th-TH"/>
        </w:rPr>
      </w:pPr>
    </w:p>
    <w:p w14:paraId="4046598D" w14:textId="65E64951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4E979320" w14:textId="27F3FF47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569519AA" w14:textId="77777777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42506DFA" w14:textId="77777777" w:rsidR="000C6A69" w:rsidRDefault="000C6A69" w:rsidP="00CD4D4E">
      <w:pPr>
        <w:jc w:val="thaiDistribute"/>
        <w:rPr>
          <w:rFonts w:cstheme="minorBidi"/>
          <w:noProof/>
          <w:lang w:bidi="th-TH"/>
        </w:rPr>
      </w:pPr>
    </w:p>
    <w:p w14:paraId="47DC1963" w14:textId="77777777" w:rsidR="000C6A69" w:rsidRDefault="000C6A69" w:rsidP="00CD4D4E">
      <w:pPr>
        <w:jc w:val="thaiDistribute"/>
        <w:rPr>
          <w:rFonts w:cstheme="minorBidi"/>
          <w:noProof/>
          <w:lang w:bidi="th-TH"/>
        </w:rPr>
      </w:pPr>
    </w:p>
    <w:p w14:paraId="248C8113" w14:textId="77777777" w:rsidR="000C6A69" w:rsidRDefault="000C6A69" w:rsidP="00CD4D4E">
      <w:pPr>
        <w:jc w:val="thaiDistribute"/>
        <w:rPr>
          <w:rFonts w:cstheme="minorBidi"/>
          <w:noProof/>
          <w:lang w:bidi="th-TH"/>
        </w:rPr>
      </w:pPr>
    </w:p>
    <w:p w14:paraId="6E47DB2E" w14:textId="77777777" w:rsidR="000C6A69" w:rsidRPr="003E4564" w:rsidRDefault="000C6A69" w:rsidP="00CD4D4E">
      <w:pPr>
        <w:jc w:val="thaiDistribute"/>
        <w:rPr>
          <w:rFonts w:cstheme="minorBidi"/>
          <w:noProof/>
          <w:lang w:bidi="th-TH"/>
        </w:rPr>
      </w:pPr>
    </w:p>
    <w:p w14:paraId="222A93E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6783977" w14:textId="77777777" w:rsidR="00BA5CF6" w:rsidRPr="00996C0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12A3264" w14:textId="2F66F568" w:rsidR="00BA5CF6" w:rsidRDefault="00BA5CF6" w:rsidP="00CA5D2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 xml:space="preserve">ปัจจุบัน </w:t>
      </w:r>
      <w:r w:rsidRPr="00CA5D2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</w:t>
      </w:r>
      <w:r w:rsidR="003126C2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การตรวจสอบงบการเงินโดยรวมและในการแสดงความเห็นของ</w:t>
      </w:r>
      <w:r w:rsidRPr="00CA5D2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A33EB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ทั้งนี้</w:t>
      </w:r>
      <w:r w:rsidR="00EA33EB" w:rsidRPr="00CA5D2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A33EB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="00C60E29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ไม่ได้แสดงความเห็น</w:t>
      </w:r>
      <w:r w:rsidR="00B41BE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934D42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แยก</w:t>
      </w:r>
      <w:r w:rsidR="006F7ECA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ต่างหากสำหรับเรื่องเหล่านี้</w:t>
      </w:r>
    </w:p>
    <w:p w14:paraId="5546CD12" w14:textId="77777777" w:rsidR="008645EF" w:rsidRDefault="008645EF" w:rsidP="00CA5D2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59"/>
        <w:gridCol w:w="4160"/>
      </w:tblGrid>
      <w:tr w:rsidR="006F7ECA" w14:paraId="1E22C386" w14:textId="77777777" w:rsidTr="00D248A5">
        <w:tc>
          <w:tcPr>
            <w:tcW w:w="4159" w:type="dxa"/>
            <w:shd w:val="clear" w:color="auto" w:fill="7030A0"/>
          </w:tcPr>
          <w:p w14:paraId="56695485" w14:textId="59252065" w:rsidR="006F7ECA" w:rsidRPr="00D248A5" w:rsidRDefault="006F7ECA" w:rsidP="00362B8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lang w:bidi="th-TH"/>
              </w:rPr>
            </w:pPr>
            <w:r w:rsidRPr="00D248A5">
              <w:rPr>
                <w:rFonts w:ascii="Browallia New" w:hAnsi="Browallia New" w:cs="Browallia New" w:hint="cs"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</w:t>
            </w:r>
            <w:r w:rsidR="00362B87" w:rsidRPr="00D248A5">
              <w:rPr>
                <w:rFonts w:ascii="Browallia New" w:hAnsi="Browallia New" w:cs="Browallia New" w:hint="cs"/>
                <w:color w:val="FFFFFF" w:themeColor="background1"/>
                <w:sz w:val="28"/>
                <w:szCs w:val="28"/>
                <w:cs/>
                <w:lang w:bidi="th-TH"/>
              </w:rPr>
              <w:t>ในการตรวจสอบ</w:t>
            </w:r>
          </w:p>
        </w:tc>
        <w:tc>
          <w:tcPr>
            <w:tcW w:w="4160" w:type="dxa"/>
            <w:shd w:val="clear" w:color="auto" w:fill="7030A0"/>
          </w:tcPr>
          <w:p w14:paraId="21DC5E84" w14:textId="2BEBE57B" w:rsidR="006F7ECA" w:rsidRPr="00D248A5" w:rsidRDefault="00362B87" w:rsidP="00362B8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lang w:bidi="th-TH"/>
              </w:rPr>
            </w:pPr>
            <w:r w:rsidRPr="00D248A5">
              <w:rPr>
                <w:rFonts w:ascii="Browallia New" w:hAnsi="Browallia New" w:cs="Browallia New" w:hint="cs"/>
                <w:color w:val="FFFFFF" w:themeColor="background1"/>
                <w:sz w:val="28"/>
                <w:szCs w:val="28"/>
                <w:cs/>
                <w:lang w:bidi="th-TH"/>
              </w:rPr>
              <w:t>วิธีการตรวจสอบ</w:t>
            </w:r>
          </w:p>
        </w:tc>
      </w:tr>
      <w:tr w:rsidR="006F7ECA" w14:paraId="0D44DF03" w14:textId="77777777" w:rsidTr="006F7ECA">
        <w:tc>
          <w:tcPr>
            <w:tcW w:w="4159" w:type="dxa"/>
          </w:tcPr>
          <w:p w14:paraId="6F3361D8" w14:textId="4A37A636" w:rsidR="006F7ECA" w:rsidRDefault="008645EF" w:rsidP="00506D7C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การรับรู้</w:t>
            </w:r>
            <w:r w:rsidR="006533FF" w:rsidRPr="00B15D58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รายได้</w:t>
            </w:r>
          </w:p>
          <w:p w14:paraId="6C0AA28D" w14:textId="77777777" w:rsidR="008645EF" w:rsidRDefault="008645EF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5BBFC119" w14:textId="53F03364" w:rsidR="00D91AE7" w:rsidRDefault="00B15D58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15D5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รายได้จากการขาย</w:t>
            </w:r>
            <w:r w:rsidR="008645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และบริการ</w:t>
            </w:r>
            <w:r w:rsidRPr="00B15D5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เป็นรายการที่มีสาระสำคัญต่องบการเงิน</w:t>
            </w:r>
            <w:r w:rsidR="00D91AE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D91AE7" w:rsidRPr="00B15D5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และเป็นรายการที่</w:t>
            </w:r>
            <w:r w:rsidR="00D91AE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ผู้ใช้งบการเงินให้ความสำคัญเพื่อการประเมินผล</w:t>
            </w:r>
            <w:r w:rsidR="00D91AE7" w:rsidRPr="00B15D5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การดำเนินงานของบริษัท</w:t>
            </w:r>
            <w:r w:rsidRPr="00B15D5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3397E564" w14:textId="77777777" w:rsidR="00D91AE7" w:rsidRDefault="00D91AE7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DEAE316" w14:textId="0507B2DD" w:rsidR="00B15D58" w:rsidRPr="00FF6042" w:rsidRDefault="00D91AE7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ข้าพเจ้าให้ความสำคัญกับเรื่องนี้ เนื่องจากบริษัทมีจำนวนลูกค้าเป็นจำนวนมากและมีรายการขายที่เกิดขึ้นทั้งในและต่างประเทศ โดยมีเงื่อนไขทางการค้าที่แตกต่างกัน รวมถึงการพิจารณาจังหวะเวลาในการรับรู้รายได้ตามภาระที่ต้องปฏิบัติ บริษัทได้เปิดเผยนโยบายการบัญชีเกี่ยวกับการรับรู้รายได้ และรายได้ ในหมายเหตุประกอบงบการเงินข้อ </w:t>
            </w:r>
            <w:r w:rsidR="00751B5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 </w:t>
            </w:r>
            <w:r w:rsidR="00751B5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และ </w:t>
            </w:r>
            <w:r w:rsidR="00751B5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19</w:t>
            </w:r>
          </w:p>
          <w:p w14:paraId="36B3AFCA" w14:textId="3E47D1BD" w:rsidR="006533FF" w:rsidRDefault="006533FF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160" w:type="dxa"/>
          </w:tcPr>
          <w:p w14:paraId="7FC4C1F4" w14:textId="77777777" w:rsidR="00751B56" w:rsidRDefault="00751B56" w:rsidP="00506D7C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วิธีการตรวจสอบของข้าพเจ้ารวมถึง</w:t>
            </w:r>
          </w:p>
          <w:p w14:paraId="41F2C957" w14:textId="77777777" w:rsidR="00C40AA5" w:rsidRPr="000979EF" w:rsidRDefault="00C40AA5" w:rsidP="00CA5D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9604D86" w14:textId="753A8FC2" w:rsidR="00CA5D29" w:rsidRPr="000979EF" w:rsidRDefault="005E73E1" w:rsidP="00CA5D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979E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- </w:t>
            </w:r>
            <w:r w:rsidR="00751B56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ทำความเข้าใจถึงลักษณะและประเภทของรายได้ รวมถึงนโยบาย ระบบการควบคุมภาย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</w:t>
            </w:r>
            <w:r w:rsidR="00751B56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นที่เกี่ยวข้องกับวงจรรายได้ </w:t>
            </w:r>
            <w:r w:rsidR="00CA5D29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="00751B56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สุ่ม</w:t>
            </w:r>
            <w:r w:rsidR="00CA5D29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ทดสอบการปฏิบัติตามการควบคุมสำคัญที่บริษัทออกแบบไว้</w:t>
            </w:r>
            <w:r w:rsidR="00CA5D29" w:rsidRPr="000979E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8E736D5" w14:textId="58E797CC" w:rsidR="005E73E1" w:rsidRPr="000979EF" w:rsidRDefault="00CA5D29" w:rsidP="00CA5D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- 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สุ่มตรวจสอบเอกสารประกอบรายการขาย</w:t>
            </w:r>
            <w:r w:rsidR="00751B56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และบริการ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ที่เกิดขึ้น</w:t>
            </w:r>
            <w:r w:rsidR="005E73E1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กับการบันทึกรายการทางบัญชี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ในระหว่างปี</w:t>
            </w:r>
            <w:r w:rsidR="005E73E1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รวมถึงรายการที่เกิดขึ้นใกล้วันสิ้นรอบระยะเวลาบัญชี </w:t>
            </w:r>
          </w:p>
          <w:p w14:paraId="6ED88DE7" w14:textId="380C3FB9" w:rsidR="00CA5D29" w:rsidRPr="000979EF" w:rsidRDefault="005E73E1" w:rsidP="00CA5D29">
            <w:pPr>
              <w:spacing w:after="0" w:line="240" w:lineRule="auto"/>
              <w:jc w:val="thaiDistribute"/>
              <w:rPr>
                <w:rFonts w:ascii="Browallia New" w:hAnsi="Browallia New" w:cs="Browallia New"/>
                <w:strike/>
                <w:sz w:val="28"/>
                <w:szCs w:val="28"/>
              </w:rPr>
            </w:pPr>
            <w:r w:rsidRPr="000979E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-</w:t>
            </w:r>
            <w:r w:rsidR="00CA5D29" w:rsidRPr="000979E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ตรวจสอบ</w:t>
            </w:r>
            <w:r w:rsidR="00CA5D29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ใบลดหนี้ที่บริษัทออกภายหลังวันสิ้นรอบระยะเวลาบัญชี</w:t>
            </w:r>
            <w:r w:rsidR="00197CE1" w:rsidRPr="000979EF">
              <w:rPr>
                <w:rFonts w:ascii="Browallia New" w:hAnsi="Browallia New" w:cs="Browallia New"/>
                <w:strike/>
                <w:sz w:val="28"/>
                <w:szCs w:val="28"/>
              </w:rPr>
              <w:t xml:space="preserve"> </w:t>
            </w:r>
          </w:p>
          <w:p w14:paraId="5E78643C" w14:textId="0BBB9C2A" w:rsidR="005E73E1" w:rsidRPr="000979EF" w:rsidRDefault="00CA5D29" w:rsidP="00CA5D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- 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วิเคราะห์เปรียบเทียบข้อมูลบัญชี</w:t>
            </w:r>
            <w:r w:rsidR="005E73E1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รายได้แบบแยกย่อยเพื่อ</w:t>
            </w:r>
            <w:r w:rsidR="005E73E1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วิเคราะห์แนวโน้มของ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ความผิดปกติที่อาจเกิดขึ้นของรายการ</w:t>
            </w:r>
            <w:r w:rsidRPr="000979E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4AF1C09" w14:textId="51D33C2C" w:rsidR="00751B56" w:rsidRPr="000979EF" w:rsidRDefault="005E73E1" w:rsidP="00CA5D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- 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ทดสอบรายการขายและบริการที่บันทึก</w:t>
            </w:r>
            <w:r w:rsidR="00CA5D29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รายการบัญชีผ่านใบสำคัญทั่วไป</w:t>
            </w:r>
          </w:p>
          <w:p w14:paraId="3074AC9E" w14:textId="68D5444E" w:rsidR="00751B56" w:rsidRDefault="00751B56" w:rsidP="00CA5D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ประเมินความเพียงพอของการเปิดเผยข้อมูลของบริษัท เกี่ยวกับรายได้จากการขายและบริการ</w:t>
            </w:r>
          </w:p>
          <w:p w14:paraId="266BB67F" w14:textId="5C12A61F" w:rsidR="00751B56" w:rsidRDefault="00751B56" w:rsidP="00CA5D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</w:tbl>
    <w:p w14:paraId="4C75A0A7" w14:textId="77777777" w:rsidR="00BA5CF6" w:rsidRDefault="00BA5CF6" w:rsidP="0045253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295F1E6" w14:textId="77777777" w:rsidR="00BA5CF6" w:rsidRPr="00AC48F3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C5DCB0" w14:textId="0136D99C" w:rsidR="00BA5CF6" w:rsidRDefault="00B823B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เป็นผู้รับผิดชอบต่อข้อมูลอื่น</w:t>
      </w:r>
      <w:r w:rsidR="00BA5CF6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="00BA5CF6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แต่ไม่รวมถึงงบการเงินและรายงานของผู้สอบบัญชีที่อยู่ในรายงานนั้น</w:t>
      </w:r>
      <w:r w:rsidR="00BA5CF6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955487" w:rsidRPr="0095548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ข้าพเจ้าคาดว่าข้าพเจ้าจะได้รับ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รายงานประจำปีภายหลังวันที่ในรายงานของผู้สอบบัญชีนี้</w:t>
      </w:r>
    </w:p>
    <w:p w14:paraId="43B04925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EA41E8E" w14:textId="77777777" w:rsidR="007A75F8" w:rsidRDefault="007A75F8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EE41AE1" w14:textId="77777777" w:rsidR="007A75F8" w:rsidRDefault="007A75F8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40290F" w14:textId="77777777" w:rsidR="007A75F8" w:rsidRDefault="007A75F8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08FD05F" w14:textId="77777777" w:rsidR="007A75F8" w:rsidRDefault="007A75F8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57959EC" w14:textId="77777777" w:rsidR="000C6A69" w:rsidRDefault="000C6A69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8CD8EA1" w14:textId="77777777" w:rsidR="000C6A69" w:rsidRDefault="000C6A69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F2D7FF" w14:textId="180D1020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775FE515" w14:textId="77777777" w:rsidR="00C82846" w:rsidRDefault="00C8284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20BA15" w14:textId="0270F1F0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28F9D9B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9E2551" w14:textId="0772471C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D3545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</w:p>
    <w:p w14:paraId="400A5E61" w14:textId="77777777" w:rsidR="00BA5CF6" w:rsidRPr="00AC48F3" w:rsidRDefault="00BA5CF6" w:rsidP="0045253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8D393CA" w14:textId="7BF69906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</w:t>
      </w:r>
      <w:r w:rsidRPr="00E51668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ของ</w:t>
      </w:r>
      <w:r w:rsidR="00D35450" w:rsidRPr="00E5166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ผู้บริหารและ</w:t>
      </w:r>
      <w:r w:rsidR="00E51668" w:rsidRPr="00E5166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ผู้มีหน้าที่ในการกำกับดูแล</w:t>
      </w:r>
      <w:r w:rsidRPr="00E51668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ต่องบการเงิน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36017F2" w14:textId="2381B6FA" w:rsidR="00BA5CF6" w:rsidRPr="00AC48F3" w:rsidRDefault="00E51668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</w:t>
      </w:r>
      <w:r w:rsidR="00BA5CF6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="00C8595A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BA5CF6" w:rsidRPr="00C8595A">
        <w:rPr>
          <w:rFonts w:ascii="Browallia New" w:eastAsia="Calibri" w:hAnsi="Browallia New" w:cs="Browallia New"/>
          <w:sz w:val="28"/>
          <w:szCs w:val="28"/>
          <w:cs/>
          <w:lang w:bidi="th-TH"/>
        </w:rPr>
        <w:t>โ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6C3EA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763EB8B2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6C3EA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บริษัทในการดำเนินงานต่อเนื่องเปิดเผยเรื่องที่เกี่ยวกับการดำเนินงานต่อเนื่อง</w:t>
      </w:r>
      <w:r w:rsidR="00131FB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3E6898" w:rsidRPr="003E6898">
        <w:rPr>
          <w:rFonts w:ascii="Browallia New" w:eastAsia="Calibri" w:hAnsi="Browallia New" w:cs="Browallia New"/>
          <w:sz w:val="28"/>
          <w:szCs w:val="28"/>
          <w:cs/>
          <w:lang w:bidi="th-TH"/>
        </w:rPr>
        <w:t>(</w:t>
      </w:r>
      <w:r w:rsidR="003E6898" w:rsidRPr="003E689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="003E6898" w:rsidRPr="003E6898">
        <w:rPr>
          <w:rFonts w:ascii="Browallia New" w:eastAsia="Calibri" w:hAnsi="Browallia New" w:cs="Browallia New"/>
          <w:sz w:val="28"/>
          <w:szCs w:val="28"/>
          <w:cs/>
          <w:lang w:bidi="th-TH"/>
        </w:rPr>
        <w:t>)</w:t>
      </w:r>
      <w:r w:rsidR="003E689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2D64B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</w:t>
      </w:r>
      <w:r w:rsidR="006C3EA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7293EC2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2A058BF0" w:rsidR="00BA5CF6" w:rsidRDefault="006B0D99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มีหน้าที่ใน</w:t>
      </w:r>
      <w:r w:rsidR="00BA5CF6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</w:t>
      </w:r>
      <w:r w:rsidR="00C8595A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กำกับ</w:t>
      </w:r>
      <w:r w:rsidR="00BA5CF6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ในการจัดทำรายงานทางการเงิน</w:t>
      </w:r>
      <w:r w:rsidR="00472A4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6659300C" w14:textId="77777777" w:rsidR="00BA5CF6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6953719" w14:textId="3F0FFD25" w:rsidR="00BA5CF6" w:rsidRPr="00AC48F3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9072472" w14:textId="7963CD49" w:rsidR="00A1213F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</w:t>
      </w:r>
      <w:r w:rsidR="003D59C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="00C8595A" w:rsidRPr="003E4564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636FB5A6" w14:textId="77777777" w:rsidR="007D4FBC" w:rsidRDefault="007D4FBC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69F4B3B" w14:textId="77777777" w:rsidR="00C82846" w:rsidRDefault="00C8284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EB683E" w14:textId="77777777" w:rsidR="000C6A69" w:rsidRDefault="000C6A69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20BFBB" w14:textId="77777777" w:rsidR="000C6A69" w:rsidRDefault="000C6A69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B0D2BC" w14:textId="77777777" w:rsidR="00C82846" w:rsidRDefault="00C8284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119E8B" w14:textId="3A7CB091" w:rsidR="00740A8A" w:rsidRDefault="00740A8A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</w:t>
      </w:r>
      <w:r w:rsidR="003D59CC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เยี่ยงผู้ประกอบวิชาชีพ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และการสังเกต</w:t>
      </w:r>
      <w:r w:rsidR="003D59C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2665CD5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044C0C" w14:textId="07025FB5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0314F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1BE614B8" w14:textId="7FE0C304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4B59EB3" w14:textId="36159FE0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</w:t>
      </w:r>
      <w:r w:rsidR="006050F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</w:p>
    <w:p w14:paraId="26961A49" w14:textId="63851190" w:rsidR="00BA5CF6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</w:t>
      </w:r>
      <w:r w:rsidR="00DE0035">
        <w:rPr>
          <w:rFonts w:ascii="Browallia New" w:hAnsi="Browallia New" w:cs="Browallia New" w:hint="cs"/>
          <w:sz w:val="28"/>
          <w:szCs w:val="28"/>
          <w:cs/>
          <w:lang w:bidi="th-TH"/>
        </w:rPr>
        <w:t>ง</w:t>
      </w:r>
      <w:r w:rsidR="006050F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และจากหลักฐานการสอบบัญชีที่ได้รับ </w:t>
      </w:r>
      <w:r w:rsidR="00A43509" w:rsidRPr="00A43509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1560E03" w14:textId="4BC44B67" w:rsidR="00BA5CF6" w:rsidRPr="00010128" w:rsidRDefault="00BA5CF6" w:rsidP="003E4564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 w:rsidR="00F4323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โครงสร้างและเนื้อหาของงบการเงินโดยรวม รวมถึงการเปิดเผยข้อมูลว่า</w:t>
      </w:r>
      <w:r w:rsidR="00D60D10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48B9E97C" w14:textId="77777777" w:rsidR="00C22B53" w:rsidRDefault="00C22B53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644B56" w14:textId="7E2F07EB" w:rsidR="00394AE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354B4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FA0C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98370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AF667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C71F91C" w14:textId="77777777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6E6B48" w14:textId="219AD3B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354B4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</w:t>
      </w:r>
      <w:r w:rsidR="00493FE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ในการกำกับดูแล</w:t>
      </w:r>
      <w:r w:rsidR="0097271A" w:rsidRPr="0097271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ว่า</w:t>
      </w:r>
      <w:r w:rsidR="0097271A" w:rsidRPr="0097271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6168744" w14:textId="77777777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25F5A6" w14:textId="77777777" w:rsidR="00C82846" w:rsidRDefault="00C8284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5B47BAF" w14:textId="77777777" w:rsidR="000C6A69" w:rsidRDefault="000C6A69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367D0E5" w14:textId="77777777" w:rsidR="000C6A69" w:rsidRPr="00AC48F3" w:rsidRDefault="000C6A69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9501AF1" w14:textId="3AB56CAC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="00493FEA">
        <w:rPr>
          <w:rFonts w:ascii="Browallia New" w:hAnsi="Browallia New" w:cs="Browallia New" w:hint="cs"/>
          <w:sz w:val="28"/>
          <w:szCs w:val="28"/>
          <w:cs/>
          <w:lang w:bidi="th-TH"/>
        </w:rPr>
        <w:t>ผู้</w:t>
      </w:r>
      <w:r w:rsidR="009D6F5A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493FEA">
        <w:rPr>
          <w:rFonts w:ascii="Browallia New" w:hAnsi="Browallia New" w:cs="Browallia New" w:hint="cs"/>
          <w:sz w:val="28"/>
          <w:szCs w:val="28"/>
          <w:cs/>
          <w:lang w:bidi="th-TH"/>
        </w:rPr>
        <w:t>หน้าที่ในการกำกับดูแล</w:t>
      </w:r>
      <w:r w:rsidR="009E1235" w:rsidRPr="009E123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5E48D4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5E48D4" w:rsidRPr="00CB05BF">
        <w:rPr>
          <w:rFonts w:ascii="Browallia New" w:hAnsi="Browallia New" w:cs="Browallia New"/>
          <w:sz w:val="28"/>
          <w:szCs w:val="28"/>
          <w:cs/>
          <w:lang w:bidi="th-TH"/>
        </w:rPr>
        <w:t>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1263DD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1FDE24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4E77E3C" w14:textId="77777777" w:rsidR="00D248A5" w:rsidRPr="00142624" w:rsidRDefault="00D248A5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EF91D2B" w14:textId="50EFD5D8" w:rsidR="008B21FF" w:rsidRPr="00220066" w:rsidRDefault="008B21FF" w:rsidP="008B21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BB773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75E0C95E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B9A17AE" w14:textId="77777777" w:rsidR="008B21FF" w:rsidRPr="003C08B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9919</w:t>
      </w:r>
    </w:p>
    <w:p w14:paraId="718B43DA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6B6F3A4" w14:textId="77777777" w:rsidR="008B21FF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33AD8E5B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5FA35DE6" w:rsidR="00D15EA5" w:rsidRPr="00D5535D" w:rsidRDefault="004651A8" w:rsidP="00D5535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4651A8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126252" w:rsidRPr="004651A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26252" w:rsidRPr="004651A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452538" w:rsidRPr="004651A8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9F65E8" w:rsidRPr="004651A8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sectPr w:rsidR="00D15EA5" w:rsidRPr="00D5535D" w:rsidSect="00380C63">
      <w:headerReference w:type="even" r:id="rId11"/>
      <w:headerReference w:type="default" r:id="rId12"/>
      <w:headerReference w:type="first" r:id="rId13"/>
      <w:pgSz w:w="11907" w:h="16840" w:code="9"/>
      <w:pgMar w:top="1710" w:right="913" w:bottom="510" w:left="2665" w:header="743" w:footer="8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E22B7" w14:textId="77777777" w:rsidR="00380C63" w:rsidRDefault="00380C63">
      <w:r>
        <w:separator/>
      </w:r>
    </w:p>
  </w:endnote>
  <w:endnote w:type="continuationSeparator" w:id="0">
    <w:p w14:paraId="6CA8F905" w14:textId="77777777" w:rsidR="00380C63" w:rsidRDefault="00380C63">
      <w:r>
        <w:continuationSeparator/>
      </w:r>
    </w:p>
  </w:endnote>
  <w:endnote w:type="continuationNotice" w:id="1">
    <w:p w14:paraId="4BFF4CC2" w14:textId="77777777" w:rsidR="00380C63" w:rsidRDefault="00380C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C6FCD" w14:textId="77777777" w:rsidR="00380C63" w:rsidRDefault="00380C63">
      <w:bookmarkStart w:id="0" w:name="_Hlk482348182"/>
      <w:bookmarkEnd w:id="0"/>
      <w:r>
        <w:separator/>
      </w:r>
    </w:p>
  </w:footnote>
  <w:footnote w:type="continuationSeparator" w:id="0">
    <w:p w14:paraId="61CE72CD" w14:textId="77777777" w:rsidR="00380C63" w:rsidRDefault="00380C63">
      <w:r>
        <w:continuationSeparator/>
      </w:r>
    </w:p>
  </w:footnote>
  <w:footnote w:type="continuationNotice" w:id="1">
    <w:p w14:paraId="36448A71" w14:textId="77777777" w:rsidR="00380C63" w:rsidRDefault="00380C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50B4015D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5EFFDD5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Pr="00824CF3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2008508260">
    <w:abstractNumId w:val="3"/>
  </w:num>
  <w:num w:numId="2" w16cid:durableId="525800187">
    <w:abstractNumId w:val="2"/>
  </w:num>
  <w:num w:numId="3" w16cid:durableId="1176918726">
    <w:abstractNumId w:val="1"/>
  </w:num>
  <w:num w:numId="4" w16cid:durableId="2050096">
    <w:abstractNumId w:val="0"/>
  </w:num>
  <w:num w:numId="5" w16cid:durableId="931625318">
    <w:abstractNumId w:val="7"/>
  </w:num>
  <w:num w:numId="6" w16cid:durableId="1487210536">
    <w:abstractNumId w:val="5"/>
  </w:num>
  <w:num w:numId="7" w16cid:durableId="1846742673">
    <w:abstractNumId w:val="11"/>
  </w:num>
  <w:num w:numId="8" w16cid:durableId="998075474">
    <w:abstractNumId w:val="17"/>
  </w:num>
  <w:num w:numId="9" w16cid:durableId="1961494149">
    <w:abstractNumId w:val="5"/>
  </w:num>
  <w:num w:numId="10" w16cid:durableId="1653607145">
    <w:abstractNumId w:val="16"/>
  </w:num>
  <w:num w:numId="11" w16cid:durableId="263194877">
    <w:abstractNumId w:val="14"/>
  </w:num>
  <w:num w:numId="12" w16cid:durableId="689457476">
    <w:abstractNumId w:val="4"/>
  </w:num>
  <w:num w:numId="13" w16cid:durableId="22831433">
    <w:abstractNumId w:val="9"/>
  </w:num>
  <w:num w:numId="14" w16cid:durableId="1480419788">
    <w:abstractNumId w:val="8"/>
  </w:num>
  <w:num w:numId="15" w16cid:durableId="457069196">
    <w:abstractNumId w:val="9"/>
  </w:num>
  <w:num w:numId="16" w16cid:durableId="1274480660">
    <w:abstractNumId w:val="10"/>
  </w:num>
  <w:num w:numId="17" w16cid:durableId="1834832212">
    <w:abstractNumId w:val="12"/>
  </w:num>
  <w:num w:numId="18" w16cid:durableId="1140073610">
    <w:abstractNumId w:val="16"/>
  </w:num>
  <w:num w:numId="19" w16cid:durableId="2146771746">
    <w:abstractNumId w:val="14"/>
  </w:num>
  <w:num w:numId="20" w16cid:durableId="2135756880">
    <w:abstractNumId w:val="4"/>
  </w:num>
  <w:num w:numId="21" w16cid:durableId="605889573">
    <w:abstractNumId w:val="9"/>
  </w:num>
  <w:num w:numId="22" w16cid:durableId="1761827357">
    <w:abstractNumId w:val="8"/>
  </w:num>
  <w:num w:numId="23" w16cid:durableId="1105274827">
    <w:abstractNumId w:val="8"/>
  </w:num>
  <w:num w:numId="24" w16cid:durableId="277952232">
    <w:abstractNumId w:val="8"/>
  </w:num>
  <w:num w:numId="25" w16cid:durableId="792746802">
    <w:abstractNumId w:val="9"/>
  </w:num>
  <w:num w:numId="26" w16cid:durableId="1659380770">
    <w:abstractNumId w:val="9"/>
  </w:num>
  <w:num w:numId="27" w16cid:durableId="433671795">
    <w:abstractNumId w:val="9"/>
  </w:num>
  <w:num w:numId="28" w16cid:durableId="1722047621">
    <w:abstractNumId w:val="15"/>
  </w:num>
  <w:num w:numId="29" w16cid:durableId="702292462">
    <w:abstractNumId w:val="15"/>
  </w:num>
  <w:num w:numId="30" w16cid:durableId="2032535168">
    <w:abstractNumId w:val="15"/>
  </w:num>
  <w:num w:numId="31" w16cid:durableId="81614087">
    <w:abstractNumId w:val="13"/>
  </w:num>
  <w:num w:numId="32" w16cid:durableId="2136213285">
    <w:abstractNumId w:val="13"/>
  </w:num>
  <w:num w:numId="33" w16cid:durableId="1629313168">
    <w:abstractNumId w:val="13"/>
  </w:num>
  <w:num w:numId="34" w16cid:durableId="18643249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5AAD"/>
    <w:rsid w:val="00005D08"/>
    <w:rsid w:val="00010128"/>
    <w:rsid w:val="000139FA"/>
    <w:rsid w:val="00014FBD"/>
    <w:rsid w:val="000162B0"/>
    <w:rsid w:val="000300F4"/>
    <w:rsid w:val="0003023B"/>
    <w:rsid w:val="00031D17"/>
    <w:rsid w:val="0004208A"/>
    <w:rsid w:val="00044ACE"/>
    <w:rsid w:val="0004550E"/>
    <w:rsid w:val="00046CEB"/>
    <w:rsid w:val="00050FD4"/>
    <w:rsid w:val="00052614"/>
    <w:rsid w:val="00055CAD"/>
    <w:rsid w:val="00067A2B"/>
    <w:rsid w:val="000723F7"/>
    <w:rsid w:val="00074485"/>
    <w:rsid w:val="00080552"/>
    <w:rsid w:val="000813C3"/>
    <w:rsid w:val="00081D85"/>
    <w:rsid w:val="000828F1"/>
    <w:rsid w:val="00082F59"/>
    <w:rsid w:val="00084DB3"/>
    <w:rsid w:val="000875D8"/>
    <w:rsid w:val="00090D0D"/>
    <w:rsid w:val="00094333"/>
    <w:rsid w:val="000979EF"/>
    <w:rsid w:val="00097FAB"/>
    <w:rsid w:val="000A66F8"/>
    <w:rsid w:val="000B3853"/>
    <w:rsid w:val="000B65E3"/>
    <w:rsid w:val="000B7090"/>
    <w:rsid w:val="000C2481"/>
    <w:rsid w:val="000C6A69"/>
    <w:rsid w:val="000D6E00"/>
    <w:rsid w:val="000E40E5"/>
    <w:rsid w:val="000E52CE"/>
    <w:rsid w:val="000F3AAB"/>
    <w:rsid w:val="000F6E25"/>
    <w:rsid w:val="001011DF"/>
    <w:rsid w:val="0010428E"/>
    <w:rsid w:val="00112B69"/>
    <w:rsid w:val="00113898"/>
    <w:rsid w:val="00126252"/>
    <w:rsid w:val="001316D3"/>
    <w:rsid w:val="00131FBC"/>
    <w:rsid w:val="00140666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766CA"/>
    <w:rsid w:val="0017769E"/>
    <w:rsid w:val="00182E74"/>
    <w:rsid w:val="00182F9F"/>
    <w:rsid w:val="00183CA9"/>
    <w:rsid w:val="001911A4"/>
    <w:rsid w:val="0019210D"/>
    <w:rsid w:val="001950D2"/>
    <w:rsid w:val="00197CE1"/>
    <w:rsid w:val="001A32E3"/>
    <w:rsid w:val="001A3BFB"/>
    <w:rsid w:val="001A3C20"/>
    <w:rsid w:val="001B198C"/>
    <w:rsid w:val="001B4277"/>
    <w:rsid w:val="001B7388"/>
    <w:rsid w:val="001D2302"/>
    <w:rsid w:val="001D7BB3"/>
    <w:rsid w:val="001E12A6"/>
    <w:rsid w:val="001E3E4A"/>
    <w:rsid w:val="001E498F"/>
    <w:rsid w:val="001E53C8"/>
    <w:rsid w:val="001E5E11"/>
    <w:rsid w:val="001F519C"/>
    <w:rsid w:val="0020327B"/>
    <w:rsid w:val="00211889"/>
    <w:rsid w:val="0022518C"/>
    <w:rsid w:val="00235A5C"/>
    <w:rsid w:val="00237A7E"/>
    <w:rsid w:val="00240A27"/>
    <w:rsid w:val="00241F16"/>
    <w:rsid w:val="00247969"/>
    <w:rsid w:val="00250B6B"/>
    <w:rsid w:val="002532DF"/>
    <w:rsid w:val="0026182A"/>
    <w:rsid w:val="00264C08"/>
    <w:rsid w:val="00265EFE"/>
    <w:rsid w:val="00272604"/>
    <w:rsid w:val="00277EBE"/>
    <w:rsid w:val="00283701"/>
    <w:rsid w:val="002838FB"/>
    <w:rsid w:val="00285249"/>
    <w:rsid w:val="002A252E"/>
    <w:rsid w:val="002B0BF8"/>
    <w:rsid w:val="002B5A4A"/>
    <w:rsid w:val="002C623D"/>
    <w:rsid w:val="002D4009"/>
    <w:rsid w:val="002D5A0F"/>
    <w:rsid w:val="002D64B0"/>
    <w:rsid w:val="002D6E25"/>
    <w:rsid w:val="002E02F4"/>
    <w:rsid w:val="002E3892"/>
    <w:rsid w:val="002E7F1E"/>
    <w:rsid w:val="002F2DEB"/>
    <w:rsid w:val="002F3903"/>
    <w:rsid w:val="002F4A52"/>
    <w:rsid w:val="002F4BE2"/>
    <w:rsid w:val="002F731F"/>
    <w:rsid w:val="002F7D90"/>
    <w:rsid w:val="0030026A"/>
    <w:rsid w:val="003041FD"/>
    <w:rsid w:val="00305173"/>
    <w:rsid w:val="00311664"/>
    <w:rsid w:val="003126C2"/>
    <w:rsid w:val="00321A76"/>
    <w:rsid w:val="0032458A"/>
    <w:rsid w:val="003304A5"/>
    <w:rsid w:val="00335E5B"/>
    <w:rsid w:val="0034149A"/>
    <w:rsid w:val="00342105"/>
    <w:rsid w:val="00344FA8"/>
    <w:rsid w:val="00354B47"/>
    <w:rsid w:val="00354F5D"/>
    <w:rsid w:val="003555D2"/>
    <w:rsid w:val="00362B87"/>
    <w:rsid w:val="00363BA3"/>
    <w:rsid w:val="0036536E"/>
    <w:rsid w:val="00365ECE"/>
    <w:rsid w:val="003744DA"/>
    <w:rsid w:val="00374B4C"/>
    <w:rsid w:val="00380C63"/>
    <w:rsid w:val="00384904"/>
    <w:rsid w:val="00386B84"/>
    <w:rsid w:val="00394AB3"/>
    <w:rsid w:val="00394AE6"/>
    <w:rsid w:val="003969AE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59CC"/>
    <w:rsid w:val="003D64D6"/>
    <w:rsid w:val="003E0260"/>
    <w:rsid w:val="003E034A"/>
    <w:rsid w:val="003E3E21"/>
    <w:rsid w:val="003E4564"/>
    <w:rsid w:val="003E4BB4"/>
    <w:rsid w:val="003E6898"/>
    <w:rsid w:val="003E6CB6"/>
    <w:rsid w:val="003E6EC4"/>
    <w:rsid w:val="003F1162"/>
    <w:rsid w:val="003F5A96"/>
    <w:rsid w:val="00407932"/>
    <w:rsid w:val="004137C6"/>
    <w:rsid w:val="004140CF"/>
    <w:rsid w:val="00416281"/>
    <w:rsid w:val="00422353"/>
    <w:rsid w:val="00426915"/>
    <w:rsid w:val="00426D91"/>
    <w:rsid w:val="00427029"/>
    <w:rsid w:val="00433F63"/>
    <w:rsid w:val="00435788"/>
    <w:rsid w:val="004359E6"/>
    <w:rsid w:val="00443CE3"/>
    <w:rsid w:val="00452538"/>
    <w:rsid w:val="00452E7B"/>
    <w:rsid w:val="004546FA"/>
    <w:rsid w:val="00456EA9"/>
    <w:rsid w:val="00462BCB"/>
    <w:rsid w:val="00463364"/>
    <w:rsid w:val="00464A6F"/>
    <w:rsid w:val="004651A8"/>
    <w:rsid w:val="00472A49"/>
    <w:rsid w:val="00480B62"/>
    <w:rsid w:val="00481FE7"/>
    <w:rsid w:val="0048532C"/>
    <w:rsid w:val="004876B0"/>
    <w:rsid w:val="00487E39"/>
    <w:rsid w:val="0049103F"/>
    <w:rsid w:val="00493FEA"/>
    <w:rsid w:val="004A0DFE"/>
    <w:rsid w:val="004A3C62"/>
    <w:rsid w:val="004A7455"/>
    <w:rsid w:val="004B69AF"/>
    <w:rsid w:val="004C0971"/>
    <w:rsid w:val="004C0C25"/>
    <w:rsid w:val="004C2111"/>
    <w:rsid w:val="004C732E"/>
    <w:rsid w:val="004C7819"/>
    <w:rsid w:val="004D0FD8"/>
    <w:rsid w:val="004D20AE"/>
    <w:rsid w:val="004D33AD"/>
    <w:rsid w:val="004D3578"/>
    <w:rsid w:val="004D420B"/>
    <w:rsid w:val="004D6145"/>
    <w:rsid w:val="004F1A16"/>
    <w:rsid w:val="004F207F"/>
    <w:rsid w:val="004F3BB1"/>
    <w:rsid w:val="004F5D91"/>
    <w:rsid w:val="004F733E"/>
    <w:rsid w:val="00506D7C"/>
    <w:rsid w:val="005070FA"/>
    <w:rsid w:val="005117F5"/>
    <w:rsid w:val="0052186A"/>
    <w:rsid w:val="00524040"/>
    <w:rsid w:val="005321DA"/>
    <w:rsid w:val="00541CAF"/>
    <w:rsid w:val="0054414E"/>
    <w:rsid w:val="00546061"/>
    <w:rsid w:val="00547541"/>
    <w:rsid w:val="0054756D"/>
    <w:rsid w:val="00551365"/>
    <w:rsid w:val="005614CC"/>
    <w:rsid w:val="005627FF"/>
    <w:rsid w:val="00577AD0"/>
    <w:rsid w:val="00577D61"/>
    <w:rsid w:val="005822AC"/>
    <w:rsid w:val="00591F0D"/>
    <w:rsid w:val="00594DA2"/>
    <w:rsid w:val="005A29D0"/>
    <w:rsid w:val="005B1823"/>
    <w:rsid w:val="005B405A"/>
    <w:rsid w:val="005B546B"/>
    <w:rsid w:val="005C2CCB"/>
    <w:rsid w:val="005C6479"/>
    <w:rsid w:val="005C69FD"/>
    <w:rsid w:val="005D7025"/>
    <w:rsid w:val="005E2D67"/>
    <w:rsid w:val="005E48D4"/>
    <w:rsid w:val="005E5578"/>
    <w:rsid w:val="005E73E1"/>
    <w:rsid w:val="005F066B"/>
    <w:rsid w:val="005F4D62"/>
    <w:rsid w:val="00601266"/>
    <w:rsid w:val="006014C1"/>
    <w:rsid w:val="006050F0"/>
    <w:rsid w:val="00606C07"/>
    <w:rsid w:val="00610ED7"/>
    <w:rsid w:val="00620CE3"/>
    <w:rsid w:val="00621086"/>
    <w:rsid w:val="00624DD5"/>
    <w:rsid w:val="00634D49"/>
    <w:rsid w:val="006365A1"/>
    <w:rsid w:val="00636AA2"/>
    <w:rsid w:val="006533FF"/>
    <w:rsid w:val="00653B85"/>
    <w:rsid w:val="00660C17"/>
    <w:rsid w:val="00664AA0"/>
    <w:rsid w:val="00666764"/>
    <w:rsid w:val="0066694B"/>
    <w:rsid w:val="00667DB6"/>
    <w:rsid w:val="00674CB1"/>
    <w:rsid w:val="006771E8"/>
    <w:rsid w:val="00677C01"/>
    <w:rsid w:val="00681CCA"/>
    <w:rsid w:val="00683934"/>
    <w:rsid w:val="00683CC7"/>
    <w:rsid w:val="0068563F"/>
    <w:rsid w:val="00692CA5"/>
    <w:rsid w:val="0069319C"/>
    <w:rsid w:val="006932D7"/>
    <w:rsid w:val="00696C42"/>
    <w:rsid w:val="006A0DD7"/>
    <w:rsid w:val="006A1945"/>
    <w:rsid w:val="006A3B2F"/>
    <w:rsid w:val="006A797F"/>
    <w:rsid w:val="006B06A2"/>
    <w:rsid w:val="006B0D99"/>
    <w:rsid w:val="006B2FE3"/>
    <w:rsid w:val="006C2994"/>
    <w:rsid w:val="006C3D37"/>
    <w:rsid w:val="006C3EAA"/>
    <w:rsid w:val="006C4990"/>
    <w:rsid w:val="006C6376"/>
    <w:rsid w:val="006D6FF5"/>
    <w:rsid w:val="006D72B8"/>
    <w:rsid w:val="006E5D7D"/>
    <w:rsid w:val="006E7233"/>
    <w:rsid w:val="006F1659"/>
    <w:rsid w:val="006F1A99"/>
    <w:rsid w:val="006F1B19"/>
    <w:rsid w:val="006F29ED"/>
    <w:rsid w:val="006F4F77"/>
    <w:rsid w:val="006F53EE"/>
    <w:rsid w:val="006F7ECA"/>
    <w:rsid w:val="0070147C"/>
    <w:rsid w:val="007064E7"/>
    <w:rsid w:val="00713699"/>
    <w:rsid w:val="00714826"/>
    <w:rsid w:val="00714FD6"/>
    <w:rsid w:val="00717313"/>
    <w:rsid w:val="007265F7"/>
    <w:rsid w:val="00731894"/>
    <w:rsid w:val="00734885"/>
    <w:rsid w:val="00740A8A"/>
    <w:rsid w:val="00746796"/>
    <w:rsid w:val="00746D91"/>
    <w:rsid w:val="00751175"/>
    <w:rsid w:val="00751B56"/>
    <w:rsid w:val="0075598A"/>
    <w:rsid w:val="00761813"/>
    <w:rsid w:val="007671BE"/>
    <w:rsid w:val="00767313"/>
    <w:rsid w:val="00771B85"/>
    <w:rsid w:val="00775DA6"/>
    <w:rsid w:val="0078170A"/>
    <w:rsid w:val="00784D5D"/>
    <w:rsid w:val="00790956"/>
    <w:rsid w:val="0079502D"/>
    <w:rsid w:val="00795B96"/>
    <w:rsid w:val="007A0755"/>
    <w:rsid w:val="007A0798"/>
    <w:rsid w:val="007A1E52"/>
    <w:rsid w:val="007A30EF"/>
    <w:rsid w:val="007A31D9"/>
    <w:rsid w:val="007A74F9"/>
    <w:rsid w:val="007A75F8"/>
    <w:rsid w:val="007C18F9"/>
    <w:rsid w:val="007C6354"/>
    <w:rsid w:val="007D41A1"/>
    <w:rsid w:val="007D4FBC"/>
    <w:rsid w:val="007D7447"/>
    <w:rsid w:val="007E37D3"/>
    <w:rsid w:val="007E6873"/>
    <w:rsid w:val="007F2896"/>
    <w:rsid w:val="0080314F"/>
    <w:rsid w:val="008033D0"/>
    <w:rsid w:val="00803FB6"/>
    <w:rsid w:val="008059EF"/>
    <w:rsid w:val="00806118"/>
    <w:rsid w:val="008128F7"/>
    <w:rsid w:val="00812938"/>
    <w:rsid w:val="008130BE"/>
    <w:rsid w:val="0081651C"/>
    <w:rsid w:val="00824CF3"/>
    <w:rsid w:val="00825BF1"/>
    <w:rsid w:val="00825E3A"/>
    <w:rsid w:val="00827B71"/>
    <w:rsid w:val="00830DAC"/>
    <w:rsid w:val="0083134C"/>
    <w:rsid w:val="00832F51"/>
    <w:rsid w:val="00836000"/>
    <w:rsid w:val="008367AC"/>
    <w:rsid w:val="00836F6F"/>
    <w:rsid w:val="0083769C"/>
    <w:rsid w:val="00837B54"/>
    <w:rsid w:val="0084059A"/>
    <w:rsid w:val="00843100"/>
    <w:rsid w:val="00847054"/>
    <w:rsid w:val="00850F25"/>
    <w:rsid w:val="008534AA"/>
    <w:rsid w:val="008541C2"/>
    <w:rsid w:val="0086045C"/>
    <w:rsid w:val="00863E0D"/>
    <w:rsid w:val="008645EF"/>
    <w:rsid w:val="008719C2"/>
    <w:rsid w:val="00882558"/>
    <w:rsid w:val="00884701"/>
    <w:rsid w:val="00884FF7"/>
    <w:rsid w:val="00885D0A"/>
    <w:rsid w:val="00887416"/>
    <w:rsid w:val="008909CF"/>
    <w:rsid w:val="00894ACE"/>
    <w:rsid w:val="008A1F2A"/>
    <w:rsid w:val="008A3206"/>
    <w:rsid w:val="008A37FE"/>
    <w:rsid w:val="008A6DDC"/>
    <w:rsid w:val="008A769F"/>
    <w:rsid w:val="008B19D9"/>
    <w:rsid w:val="008B1FD3"/>
    <w:rsid w:val="008B204B"/>
    <w:rsid w:val="008B21FF"/>
    <w:rsid w:val="008B5B6A"/>
    <w:rsid w:val="008C49AE"/>
    <w:rsid w:val="008C59F7"/>
    <w:rsid w:val="008C68AE"/>
    <w:rsid w:val="008E0055"/>
    <w:rsid w:val="008E7687"/>
    <w:rsid w:val="008F0E3C"/>
    <w:rsid w:val="008F11FA"/>
    <w:rsid w:val="008F33AE"/>
    <w:rsid w:val="008F4ACA"/>
    <w:rsid w:val="008F4D06"/>
    <w:rsid w:val="0090598F"/>
    <w:rsid w:val="00906ACE"/>
    <w:rsid w:val="00912F98"/>
    <w:rsid w:val="00917FBB"/>
    <w:rsid w:val="009219CA"/>
    <w:rsid w:val="009223D3"/>
    <w:rsid w:val="00931D7A"/>
    <w:rsid w:val="009323F1"/>
    <w:rsid w:val="009342EF"/>
    <w:rsid w:val="00934D42"/>
    <w:rsid w:val="00935D8D"/>
    <w:rsid w:val="00942FE8"/>
    <w:rsid w:val="0094694A"/>
    <w:rsid w:val="00955487"/>
    <w:rsid w:val="00955A3C"/>
    <w:rsid w:val="00957E70"/>
    <w:rsid w:val="00964FA1"/>
    <w:rsid w:val="00970DAB"/>
    <w:rsid w:val="0097271A"/>
    <w:rsid w:val="0097321D"/>
    <w:rsid w:val="00973827"/>
    <w:rsid w:val="00974FF6"/>
    <w:rsid w:val="00983709"/>
    <w:rsid w:val="009919C7"/>
    <w:rsid w:val="00992531"/>
    <w:rsid w:val="00995CD5"/>
    <w:rsid w:val="009A1295"/>
    <w:rsid w:val="009A1787"/>
    <w:rsid w:val="009A3D62"/>
    <w:rsid w:val="009A4F5A"/>
    <w:rsid w:val="009A73BE"/>
    <w:rsid w:val="009B1F44"/>
    <w:rsid w:val="009B4573"/>
    <w:rsid w:val="009C002A"/>
    <w:rsid w:val="009D6F5A"/>
    <w:rsid w:val="009E1235"/>
    <w:rsid w:val="009E278C"/>
    <w:rsid w:val="009F65E8"/>
    <w:rsid w:val="009F6EDC"/>
    <w:rsid w:val="00A035CE"/>
    <w:rsid w:val="00A0537F"/>
    <w:rsid w:val="00A0602E"/>
    <w:rsid w:val="00A06C1F"/>
    <w:rsid w:val="00A06DD4"/>
    <w:rsid w:val="00A07FFA"/>
    <w:rsid w:val="00A11312"/>
    <w:rsid w:val="00A11FB4"/>
    <w:rsid w:val="00A1213F"/>
    <w:rsid w:val="00A1550B"/>
    <w:rsid w:val="00A21134"/>
    <w:rsid w:val="00A30D5D"/>
    <w:rsid w:val="00A35782"/>
    <w:rsid w:val="00A357F5"/>
    <w:rsid w:val="00A362F9"/>
    <w:rsid w:val="00A43509"/>
    <w:rsid w:val="00A43EE6"/>
    <w:rsid w:val="00A4585A"/>
    <w:rsid w:val="00A45E58"/>
    <w:rsid w:val="00A60F49"/>
    <w:rsid w:val="00A61E15"/>
    <w:rsid w:val="00A66F91"/>
    <w:rsid w:val="00A70229"/>
    <w:rsid w:val="00A72D32"/>
    <w:rsid w:val="00A84308"/>
    <w:rsid w:val="00A90B60"/>
    <w:rsid w:val="00A918D1"/>
    <w:rsid w:val="00A931A8"/>
    <w:rsid w:val="00A93A9A"/>
    <w:rsid w:val="00AA219C"/>
    <w:rsid w:val="00AA53DB"/>
    <w:rsid w:val="00AA5C16"/>
    <w:rsid w:val="00AA7146"/>
    <w:rsid w:val="00AB1178"/>
    <w:rsid w:val="00AB1F31"/>
    <w:rsid w:val="00AB3308"/>
    <w:rsid w:val="00AB690D"/>
    <w:rsid w:val="00AC0BA1"/>
    <w:rsid w:val="00AC107E"/>
    <w:rsid w:val="00AC18E7"/>
    <w:rsid w:val="00AC31D4"/>
    <w:rsid w:val="00AC6098"/>
    <w:rsid w:val="00AD1CAB"/>
    <w:rsid w:val="00AD3B26"/>
    <w:rsid w:val="00AD3BA9"/>
    <w:rsid w:val="00AE2BF6"/>
    <w:rsid w:val="00AE3370"/>
    <w:rsid w:val="00AE64CA"/>
    <w:rsid w:val="00AE7220"/>
    <w:rsid w:val="00AF2D9D"/>
    <w:rsid w:val="00AF667F"/>
    <w:rsid w:val="00AF7092"/>
    <w:rsid w:val="00AF727F"/>
    <w:rsid w:val="00B07427"/>
    <w:rsid w:val="00B1324D"/>
    <w:rsid w:val="00B1491C"/>
    <w:rsid w:val="00B157E2"/>
    <w:rsid w:val="00B15BB6"/>
    <w:rsid w:val="00B15D58"/>
    <w:rsid w:val="00B24A45"/>
    <w:rsid w:val="00B25B92"/>
    <w:rsid w:val="00B26948"/>
    <w:rsid w:val="00B2694B"/>
    <w:rsid w:val="00B26C23"/>
    <w:rsid w:val="00B32AF7"/>
    <w:rsid w:val="00B34D51"/>
    <w:rsid w:val="00B36A0E"/>
    <w:rsid w:val="00B36BA1"/>
    <w:rsid w:val="00B40D67"/>
    <w:rsid w:val="00B41BE4"/>
    <w:rsid w:val="00B43C45"/>
    <w:rsid w:val="00B45B39"/>
    <w:rsid w:val="00B51B47"/>
    <w:rsid w:val="00B55EE8"/>
    <w:rsid w:val="00B56E6C"/>
    <w:rsid w:val="00B63D0E"/>
    <w:rsid w:val="00B7581D"/>
    <w:rsid w:val="00B823B6"/>
    <w:rsid w:val="00B83039"/>
    <w:rsid w:val="00B90C4F"/>
    <w:rsid w:val="00B95763"/>
    <w:rsid w:val="00BA1FB4"/>
    <w:rsid w:val="00BA55A8"/>
    <w:rsid w:val="00BA5B00"/>
    <w:rsid w:val="00BA5CF6"/>
    <w:rsid w:val="00BA72D7"/>
    <w:rsid w:val="00BB1A07"/>
    <w:rsid w:val="00BB25AC"/>
    <w:rsid w:val="00BB6DAD"/>
    <w:rsid w:val="00BB7346"/>
    <w:rsid w:val="00BC1555"/>
    <w:rsid w:val="00BC60A9"/>
    <w:rsid w:val="00BC6662"/>
    <w:rsid w:val="00BD1B7B"/>
    <w:rsid w:val="00BD2A32"/>
    <w:rsid w:val="00BE0C8A"/>
    <w:rsid w:val="00BE315C"/>
    <w:rsid w:val="00BE334D"/>
    <w:rsid w:val="00BE3A77"/>
    <w:rsid w:val="00BE4988"/>
    <w:rsid w:val="00BE5F37"/>
    <w:rsid w:val="00BF1C24"/>
    <w:rsid w:val="00BF5E73"/>
    <w:rsid w:val="00C00A5E"/>
    <w:rsid w:val="00C06939"/>
    <w:rsid w:val="00C173BF"/>
    <w:rsid w:val="00C21E3B"/>
    <w:rsid w:val="00C22B53"/>
    <w:rsid w:val="00C322E3"/>
    <w:rsid w:val="00C3462C"/>
    <w:rsid w:val="00C34E27"/>
    <w:rsid w:val="00C35B1A"/>
    <w:rsid w:val="00C40AA5"/>
    <w:rsid w:val="00C41C7D"/>
    <w:rsid w:val="00C45869"/>
    <w:rsid w:val="00C54445"/>
    <w:rsid w:val="00C60E29"/>
    <w:rsid w:val="00C63023"/>
    <w:rsid w:val="00C63743"/>
    <w:rsid w:val="00C64D6C"/>
    <w:rsid w:val="00C74578"/>
    <w:rsid w:val="00C76C6C"/>
    <w:rsid w:val="00C80EC5"/>
    <w:rsid w:val="00C82846"/>
    <w:rsid w:val="00C85669"/>
    <w:rsid w:val="00C8595A"/>
    <w:rsid w:val="00C86BB9"/>
    <w:rsid w:val="00C8772C"/>
    <w:rsid w:val="00C94F9B"/>
    <w:rsid w:val="00C95E2B"/>
    <w:rsid w:val="00CA43FD"/>
    <w:rsid w:val="00CA53F3"/>
    <w:rsid w:val="00CA5D29"/>
    <w:rsid w:val="00CB05BF"/>
    <w:rsid w:val="00CB18EB"/>
    <w:rsid w:val="00CB335B"/>
    <w:rsid w:val="00CB441E"/>
    <w:rsid w:val="00CB7C59"/>
    <w:rsid w:val="00CC72E9"/>
    <w:rsid w:val="00CD0313"/>
    <w:rsid w:val="00CD25C2"/>
    <w:rsid w:val="00CD4D4E"/>
    <w:rsid w:val="00CD79B1"/>
    <w:rsid w:val="00CE24E5"/>
    <w:rsid w:val="00CE33C4"/>
    <w:rsid w:val="00CE41DB"/>
    <w:rsid w:val="00CE4D96"/>
    <w:rsid w:val="00CF1EA0"/>
    <w:rsid w:val="00CF2C12"/>
    <w:rsid w:val="00CF5366"/>
    <w:rsid w:val="00D058BB"/>
    <w:rsid w:val="00D078C4"/>
    <w:rsid w:val="00D14EDC"/>
    <w:rsid w:val="00D15EA5"/>
    <w:rsid w:val="00D2100B"/>
    <w:rsid w:val="00D24220"/>
    <w:rsid w:val="00D246A2"/>
    <w:rsid w:val="00D248A5"/>
    <w:rsid w:val="00D3089E"/>
    <w:rsid w:val="00D30B57"/>
    <w:rsid w:val="00D31D7A"/>
    <w:rsid w:val="00D3367E"/>
    <w:rsid w:val="00D33E60"/>
    <w:rsid w:val="00D35450"/>
    <w:rsid w:val="00D460E7"/>
    <w:rsid w:val="00D5535D"/>
    <w:rsid w:val="00D60D10"/>
    <w:rsid w:val="00D63ABC"/>
    <w:rsid w:val="00D643B7"/>
    <w:rsid w:val="00D64587"/>
    <w:rsid w:val="00D65332"/>
    <w:rsid w:val="00D675F1"/>
    <w:rsid w:val="00D7004A"/>
    <w:rsid w:val="00D72432"/>
    <w:rsid w:val="00D73B96"/>
    <w:rsid w:val="00D7446D"/>
    <w:rsid w:val="00D80807"/>
    <w:rsid w:val="00D86917"/>
    <w:rsid w:val="00D918C6"/>
    <w:rsid w:val="00D91AE7"/>
    <w:rsid w:val="00D92631"/>
    <w:rsid w:val="00D92F9A"/>
    <w:rsid w:val="00D9427D"/>
    <w:rsid w:val="00D96128"/>
    <w:rsid w:val="00DA36EE"/>
    <w:rsid w:val="00DA44ED"/>
    <w:rsid w:val="00DA452E"/>
    <w:rsid w:val="00DA5128"/>
    <w:rsid w:val="00DA6F10"/>
    <w:rsid w:val="00DB308D"/>
    <w:rsid w:val="00DB5F40"/>
    <w:rsid w:val="00DC1188"/>
    <w:rsid w:val="00DD0F01"/>
    <w:rsid w:val="00DD1E47"/>
    <w:rsid w:val="00DD61A9"/>
    <w:rsid w:val="00DD6EF1"/>
    <w:rsid w:val="00DE0035"/>
    <w:rsid w:val="00DE21F6"/>
    <w:rsid w:val="00DE4958"/>
    <w:rsid w:val="00DF051A"/>
    <w:rsid w:val="00E02F70"/>
    <w:rsid w:val="00E03974"/>
    <w:rsid w:val="00E04361"/>
    <w:rsid w:val="00E064FD"/>
    <w:rsid w:val="00E067A8"/>
    <w:rsid w:val="00E1053A"/>
    <w:rsid w:val="00E12EBC"/>
    <w:rsid w:val="00E13654"/>
    <w:rsid w:val="00E16418"/>
    <w:rsid w:val="00E2136D"/>
    <w:rsid w:val="00E26AF3"/>
    <w:rsid w:val="00E276E0"/>
    <w:rsid w:val="00E314EA"/>
    <w:rsid w:val="00E33FDA"/>
    <w:rsid w:val="00E406D5"/>
    <w:rsid w:val="00E4338B"/>
    <w:rsid w:val="00E4627C"/>
    <w:rsid w:val="00E473FD"/>
    <w:rsid w:val="00E51668"/>
    <w:rsid w:val="00E52CF2"/>
    <w:rsid w:val="00E536CA"/>
    <w:rsid w:val="00E56701"/>
    <w:rsid w:val="00E62754"/>
    <w:rsid w:val="00E64D2D"/>
    <w:rsid w:val="00E66DD8"/>
    <w:rsid w:val="00E71E75"/>
    <w:rsid w:val="00E86B53"/>
    <w:rsid w:val="00E9110B"/>
    <w:rsid w:val="00EA2B6F"/>
    <w:rsid w:val="00EA33EB"/>
    <w:rsid w:val="00EB3478"/>
    <w:rsid w:val="00EB4B39"/>
    <w:rsid w:val="00EB6A82"/>
    <w:rsid w:val="00EB6FE3"/>
    <w:rsid w:val="00EC0722"/>
    <w:rsid w:val="00EC21F6"/>
    <w:rsid w:val="00ED2359"/>
    <w:rsid w:val="00EE0F65"/>
    <w:rsid w:val="00EE14B4"/>
    <w:rsid w:val="00EE3363"/>
    <w:rsid w:val="00EE406B"/>
    <w:rsid w:val="00EE44DA"/>
    <w:rsid w:val="00EE59BD"/>
    <w:rsid w:val="00EE5A1F"/>
    <w:rsid w:val="00EE7058"/>
    <w:rsid w:val="00EF190C"/>
    <w:rsid w:val="00F01358"/>
    <w:rsid w:val="00F068A4"/>
    <w:rsid w:val="00F107F3"/>
    <w:rsid w:val="00F144E0"/>
    <w:rsid w:val="00F22225"/>
    <w:rsid w:val="00F246A1"/>
    <w:rsid w:val="00F27DCC"/>
    <w:rsid w:val="00F32FB9"/>
    <w:rsid w:val="00F37917"/>
    <w:rsid w:val="00F405CA"/>
    <w:rsid w:val="00F4323F"/>
    <w:rsid w:val="00F43D66"/>
    <w:rsid w:val="00F547BB"/>
    <w:rsid w:val="00F5513E"/>
    <w:rsid w:val="00F63F3F"/>
    <w:rsid w:val="00F66FA5"/>
    <w:rsid w:val="00F71678"/>
    <w:rsid w:val="00F730E3"/>
    <w:rsid w:val="00F755E9"/>
    <w:rsid w:val="00F81F60"/>
    <w:rsid w:val="00F909CD"/>
    <w:rsid w:val="00F91E0F"/>
    <w:rsid w:val="00F93D86"/>
    <w:rsid w:val="00F974D1"/>
    <w:rsid w:val="00FA0CF1"/>
    <w:rsid w:val="00FA121E"/>
    <w:rsid w:val="00FA16E0"/>
    <w:rsid w:val="00FC1D56"/>
    <w:rsid w:val="00FC4397"/>
    <w:rsid w:val="00FC499D"/>
    <w:rsid w:val="00FD05AD"/>
    <w:rsid w:val="00FD0666"/>
    <w:rsid w:val="00FD213E"/>
    <w:rsid w:val="00FD7295"/>
    <w:rsid w:val="00FE2187"/>
    <w:rsid w:val="00FE320C"/>
    <w:rsid w:val="00FE650C"/>
    <w:rsid w:val="00FE6B12"/>
    <w:rsid w:val="00FF0EF1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82279AA8-0C74-4ED2-AB5D-E99DB16F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3969AE"/>
  </w:style>
  <w:style w:type="paragraph" w:styleId="Revision">
    <w:name w:val="Revision"/>
    <w:hidden/>
    <w:uiPriority w:val="99"/>
    <w:semiHidden/>
    <w:rsid w:val="008645EF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6" ma:contentTypeDescription="Create a new document." ma:contentTypeScope="" ma:versionID="509653dfe658a46043f6ff486098f75c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4a01d7a93e75124bceea10432d6d0774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0E2B7A-5822-4EF0-AB26-B902CC2CA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24</TotalTime>
  <Pages>5</Pages>
  <Words>1680</Words>
  <Characters>6672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28</cp:revision>
  <cp:lastPrinted>2024-02-08T12:11:00Z</cp:lastPrinted>
  <dcterms:created xsi:type="dcterms:W3CDTF">2024-02-05T16:17:00Z</dcterms:created>
  <dcterms:modified xsi:type="dcterms:W3CDTF">2024-02-14T08:38:00Z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